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2"/>
        <w:gridCol w:w="7775"/>
      </w:tblGrid>
      <w:tr w:rsidR="0070183C" w:rsidRPr="00BE5913" w14:paraId="7ADF7F3C" w14:textId="77777777" w:rsidTr="00185E79">
        <w:trPr>
          <w:trHeight w:val="83"/>
          <w:tblHeader/>
        </w:trPr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3D3E00F" w14:textId="77777777" w:rsidR="0070183C" w:rsidRPr="00BE5913" w:rsidRDefault="0070183C" w:rsidP="00BE59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619124"/>
            <w:r w:rsidRPr="00BE5913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75" w:type="dxa"/>
            <w:tcBorders>
              <w:top w:val="nil"/>
              <w:left w:val="nil"/>
              <w:bottom w:val="nil"/>
              <w:right w:val="nil"/>
            </w:tcBorders>
          </w:tcPr>
          <w:p w14:paraId="32477851" w14:textId="77777777" w:rsidR="0070183C" w:rsidRPr="00BE5913" w:rsidRDefault="0070183C" w:rsidP="00BE59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70183C" w:rsidRPr="00BE5913" w14:paraId="56902A64" w14:textId="77777777" w:rsidTr="00F21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62" w:type="dxa"/>
          </w:tcPr>
          <w:p w14:paraId="6B210965" w14:textId="77777777" w:rsidR="0070183C" w:rsidRPr="00185E79" w:rsidRDefault="0070183C" w:rsidP="00185E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775" w:type="dxa"/>
          </w:tcPr>
          <w:p w14:paraId="6D725768" w14:textId="77777777" w:rsidR="0070183C" w:rsidRPr="00185E79" w:rsidRDefault="0070183C" w:rsidP="00185E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"/>
                <w:szCs w:val="2"/>
              </w:rPr>
            </w:pPr>
          </w:p>
        </w:tc>
      </w:tr>
      <w:tr w:rsidR="0070183C" w:rsidRPr="00BE5913" w14:paraId="2901E8B9" w14:textId="77777777" w:rsidTr="00185E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62" w:type="dxa"/>
          </w:tcPr>
          <w:p w14:paraId="73B710AC" w14:textId="4BE79242" w:rsidR="0070183C" w:rsidRPr="00BE5913" w:rsidRDefault="0070183C" w:rsidP="00BE5913">
            <w:pPr>
              <w:pStyle w:val="TOC2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 w:hanging="72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1" w:name="_Hlk90492029"/>
          </w:p>
        </w:tc>
        <w:tc>
          <w:tcPr>
            <w:tcW w:w="7775" w:type="dxa"/>
          </w:tcPr>
          <w:p w14:paraId="5107883A" w14:textId="294DCE16" w:rsidR="00284919" w:rsidRPr="00BE5913" w:rsidRDefault="0070183C" w:rsidP="00BE59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</w:t>
            </w:r>
            <w:r w:rsidR="00284919"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ป </w:t>
            </w:r>
          </w:p>
        </w:tc>
      </w:tr>
      <w:tr w:rsidR="0070183C" w:rsidRPr="00BE5913" w14:paraId="0A7D6694" w14:textId="77777777" w:rsidTr="00185E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1"/>
        </w:trPr>
        <w:tc>
          <w:tcPr>
            <w:tcW w:w="1262" w:type="dxa"/>
          </w:tcPr>
          <w:p w14:paraId="4949B7E8" w14:textId="61D67BDB" w:rsidR="00284919" w:rsidRPr="00BE5913" w:rsidRDefault="00C070A0" w:rsidP="00BE59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070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775" w:type="dxa"/>
          </w:tcPr>
          <w:p w14:paraId="2C2109B0" w14:textId="53258FEF" w:rsidR="00284919" w:rsidRPr="00BE5913" w:rsidRDefault="0070183C" w:rsidP="00BE59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2F38BB" w:rsidRPr="00BE5913" w14:paraId="4F842808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117C55E1" w14:textId="6CE595F7" w:rsidR="002F38BB" w:rsidRPr="00BE5913" w:rsidRDefault="00C070A0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070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775" w:type="dxa"/>
          </w:tcPr>
          <w:p w14:paraId="69F74E4F" w14:textId="2C790ACB" w:rsidR="002F38BB" w:rsidRPr="00BE5913" w:rsidRDefault="002F38BB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</w:t>
            </w:r>
            <w:r w:rsidR="003354D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</w:t>
            </w: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มีสาระสำคัญ</w:t>
            </w:r>
          </w:p>
        </w:tc>
      </w:tr>
      <w:tr w:rsidR="002F38BB" w:rsidRPr="00BE5913" w14:paraId="6008CED6" w14:textId="77777777" w:rsidTr="002E1B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193613E6" w14:textId="34B3CC87" w:rsidR="002F38BB" w:rsidRPr="001D0F7C" w:rsidRDefault="00C070A0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  <w:r w:rsidRPr="00C070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775" w:type="dxa"/>
          </w:tcPr>
          <w:p w14:paraId="4AA611E1" w14:textId="0313C163" w:rsidR="002F38BB" w:rsidRPr="00BE5913" w:rsidRDefault="002F38BB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F38BB" w:rsidRPr="00BE5913" w14:paraId="69256649" w14:textId="77777777" w:rsidTr="00CA1B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7E13CE90" w14:textId="21570142" w:rsidR="002F38BB" w:rsidRPr="002F38BB" w:rsidRDefault="00C070A0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070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775" w:type="dxa"/>
          </w:tcPr>
          <w:p w14:paraId="58E876E0" w14:textId="08EA14F0" w:rsidR="002F38BB" w:rsidRPr="00BE5913" w:rsidRDefault="002F38BB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2F38BB" w:rsidRPr="00BE5913" w14:paraId="71193058" w14:textId="77777777" w:rsidTr="00CA1B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5AD1E279" w14:textId="092119A0" w:rsidR="002F38BB" w:rsidRPr="002F38BB" w:rsidRDefault="00C070A0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070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775" w:type="dxa"/>
          </w:tcPr>
          <w:p w14:paraId="40EA21A3" w14:textId="7025325E" w:rsidR="002F38BB" w:rsidRPr="00BE5913" w:rsidRDefault="002F38BB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2F38BB" w:rsidRPr="00BE5913" w14:paraId="458C777A" w14:textId="77777777" w:rsidTr="00CA1B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42017F21" w14:textId="6C056EF1" w:rsidR="002F38BB" w:rsidRPr="002F38BB" w:rsidRDefault="00C070A0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070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775" w:type="dxa"/>
          </w:tcPr>
          <w:p w14:paraId="4E76FB1D" w14:textId="4AACAA82" w:rsidR="002F38BB" w:rsidRPr="00BE5913" w:rsidRDefault="002F38BB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2F38BB" w:rsidRPr="00BE5913" w14:paraId="0E27AE6A" w14:textId="77777777" w:rsidTr="00CA1B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16C9D4FC" w14:textId="660BBF41" w:rsidR="002F38BB" w:rsidRPr="002F38BB" w:rsidRDefault="00C070A0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070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775" w:type="dxa"/>
          </w:tcPr>
          <w:p w14:paraId="57FC892F" w14:textId="339F576D" w:rsidR="002F38BB" w:rsidRPr="00BE5913" w:rsidRDefault="002F38BB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F38BB" w:rsidRPr="00BE5913" w14:paraId="6C4C3B8E" w14:textId="77777777" w:rsidTr="00E015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62" w:type="dxa"/>
          </w:tcPr>
          <w:p w14:paraId="63EF880D" w14:textId="0651E74D" w:rsidR="002F38BB" w:rsidRPr="002F38BB" w:rsidRDefault="00C070A0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070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775" w:type="dxa"/>
          </w:tcPr>
          <w:p w14:paraId="77434F75" w14:textId="5CEB6929" w:rsidR="002F38BB" w:rsidRPr="00BE5913" w:rsidRDefault="002F38BB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2F38BB" w:rsidRPr="00BE5913" w14:paraId="1C2F777E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4395A0C2" w14:textId="7C432AB7" w:rsidR="002F38BB" w:rsidRPr="002F38BB" w:rsidRDefault="00B11C2B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11C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775" w:type="dxa"/>
          </w:tcPr>
          <w:p w14:paraId="5E451B26" w14:textId="5EB2C2B7" w:rsidR="002F38BB" w:rsidRPr="00BE5913" w:rsidRDefault="002F38BB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F38BB" w:rsidRPr="00BE5913" w14:paraId="49AE86E3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6407EBD2" w14:textId="5E323EF2" w:rsidR="002F38BB" w:rsidRPr="002F38BB" w:rsidRDefault="00B11C2B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11C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7775" w:type="dxa"/>
          </w:tcPr>
          <w:p w14:paraId="1EEEC955" w14:textId="077BBB64" w:rsidR="002F38BB" w:rsidRPr="00BE5913" w:rsidRDefault="002F38BB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2F38BB" w:rsidRPr="00BE5913" w14:paraId="1AFC92C8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36DEC016" w14:textId="32955DDB" w:rsidR="002F38BB" w:rsidRPr="002F38BB" w:rsidRDefault="00B11C2B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11C2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C070A0" w:rsidRPr="00C070A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775" w:type="dxa"/>
          </w:tcPr>
          <w:p w14:paraId="1A7BD08E" w14:textId="5068BF7D" w:rsidR="002F38BB" w:rsidRPr="00BE5913" w:rsidRDefault="002F38BB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2F38BB" w:rsidRPr="00BE5913" w14:paraId="1A751247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68DE9755" w14:textId="12D73929" w:rsidR="002F38BB" w:rsidRPr="002F38BB" w:rsidRDefault="00B11C2B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11C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070A0" w:rsidRPr="00C070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775" w:type="dxa"/>
          </w:tcPr>
          <w:p w14:paraId="3E60965C" w14:textId="1D2B09B8" w:rsidR="002F38BB" w:rsidRPr="00BE5913" w:rsidRDefault="002F38BB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2F38BB" w:rsidRPr="00BE5913" w14:paraId="6FE298E5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3E8E2999" w14:textId="2FF276CB" w:rsidR="002F38BB" w:rsidRPr="002F38BB" w:rsidRDefault="00B11C2B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11C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070A0" w:rsidRPr="00C070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775" w:type="dxa"/>
          </w:tcPr>
          <w:p w14:paraId="6EDEAEBE" w14:textId="583CC710" w:rsidR="002F38BB" w:rsidRPr="00BE5913" w:rsidRDefault="002F38BB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2F38BB" w:rsidRPr="00BE5913" w14:paraId="6A9EC91C" w14:textId="77777777" w:rsidTr="00E46D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1262" w:type="dxa"/>
          </w:tcPr>
          <w:p w14:paraId="229776CB" w14:textId="770B9DD1" w:rsidR="002F38BB" w:rsidRPr="002F38BB" w:rsidRDefault="00B11C2B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11C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070A0" w:rsidRPr="00C070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775" w:type="dxa"/>
          </w:tcPr>
          <w:p w14:paraId="27B52024" w14:textId="51F5029E" w:rsidR="002F38BB" w:rsidRPr="00BE5913" w:rsidRDefault="002F38BB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การจ่ายโดยใช้หุ้นเป็นเกณฑ์</w:t>
            </w: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</w:tr>
      <w:tr w:rsidR="002F38BB" w:rsidRPr="00BE5913" w14:paraId="6C201D3A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45D72B24" w14:textId="2D5C5FAD" w:rsidR="002F38BB" w:rsidRPr="002F38BB" w:rsidRDefault="00B11C2B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11C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070A0" w:rsidRPr="00C070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775" w:type="dxa"/>
          </w:tcPr>
          <w:p w14:paraId="6A9EE0BA" w14:textId="1C745BE3" w:rsidR="002F38BB" w:rsidRPr="00BE5913" w:rsidRDefault="002F38BB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2F38BB" w:rsidRPr="00BE5913" w14:paraId="0C699CDE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270E3C39" w14:textId="2886DEEE" w:rsidR="002F38BB" w:rsidRPr="002F38BB" w:rsidRDefault="00B11C2B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11C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070A0" w:rsidRPr="00C070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775" w:type="dxa"/>
          </w:tcPr>
          <w:p w14:paraId="68291DD0" w14:textId="10C93B9A" w:rsidR="002F38BB" w:rsidRPr="00BE5913" w:rsidRDefault="002F38BB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2F38BB" w:rsidRPr="00BE5913" w14:paraId="3AEAF2BF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4AB39E21" w14:textId="1BFB6328" w:rsidR="002F38BB" w:rsidRPr="002F38BB" w:rsidRDefault="00B11C2B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11C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070A0" w:rsidRPr="00C070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775" w:type="dxa"/>
          </w:tcPr>
          <w:p w14:paraId="67C63BA4" w14:textId="0A8ADB08" w:rsidR="002F38BB" w:rsidRPr="00C0338C" w:rsidRDefault="002F38BB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0338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ส่วนงานดำเนินงาน </w:t>
            </w:r>
          </w:p>
        </w:tc>
      </w:tr>
      <w:tr w:rsidR="002F38BB" w:rsidRPr="00BE5913" w14:paraId="7FFD7E1C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626F6001" w14:textId="5506FC1A" w:rsidR="002F38BB" w:rsidRPr="002F38BB" w:rsidRDefault="00B11C2B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11C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070A0" w:rsidRPr="00C070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775" w:type="dxa"/>
          </w:tcPr>
          <w:p w14:paraId="65C2DF4D" w14:textId="2DA811CB" w:rsidR="002F38BB" w:rsidRPr="00BE5913" w:rsidRDefault="002F38BB" w:rsidP="002F38B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591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ค่าใช้จ่ายตามธรรมชาติ</w:t>
            </w:r>
          </w:p>
        </w:tc>
      </w:tr>
      <w:tr w:rsidR="002F38BB" w:rsidRPr="00BE5913" w14:paraId="460159F7" w14:textId="77777777" w:rsidTr="004140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503EFC28" w14:textId="1FED96C9" w:rsidR="002F38BB" w:rsidRPr="002F38BB" w:rsidRDefault="00C070A0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070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B11C2B" w:rsidRPr="00B11C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7775" w:type="dxa"/>
          </w:tcPr>
          <w:p w14:paraId="1B5C7BAD" w14:textId="01E97E30" w:rsidR="002F38BB" w:rsidRPr="00BE5913" w:rsidRDefault="002F38BB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2F38BB" w:rsidRPr="00BE5913" w14:paraId="36A1D73D" w14:textId="77777777" w:rsidTr="004140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0CF8D7F9" w14:textId="37F4EBE1" w:rsidR="002F38BB" w:rsidRPr="002F38BB" w:rsidRDefault="00C070A0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070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B11C2B" w:rsidRPr="00B11C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775" w:type="dxa"/>
          </w:tcPr>
          <w:p w14:paraId="41821664" w14:textId="47963BF6" w:rsidR="002F38BB" w:rsidRPr="00BE5913" w:rsidRDefault="002F38BB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2F38BB" w:rsidRPr="00BE5913" w14:paraId="53EA1D03" w14:textId="77777777" w:rsidTr="004140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3CE52276" w14:textId="5E30308E" w:rsidR="002F38BB" w:rsidRPr="002F38BB" w:rsidRDefault="00C070A0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070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7775" w:type="dxa"/>
          </w:tcPr>
          <w:p w14:paraId="3D67D884" w14:textId="006455D8" w:rsidR="002F38BB" w:rsidRPr="00BE5913" w:rsidRDefault="002F38BB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2F38BB" w:rsidRPr="00BE5913" w14:paraId="3208CD49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5767ECDB" w14:textId="75E8D21A" w:rsidR="002F38BB" w:rsidRPr="002F38BB" w:rsidRDefault="00C070A0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070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7775" w:type="dxa"/>
          </w:tcPr>
          <w:p w14:paraId="48F6758F" w14:textId="78057AEE" w:rsidR="002F38BB" w:rsidRPr="00BE5913" w:rsidRDefault="002F38BB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2F38BB" w:rsidRPr="00BE5913" w14:paraId="678E2303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777C30D3" w14:textId="1736FBED" w:rsidR="002F38BB" w:rsidRPr="002F38BB" w:rsidRDefault="00C070A0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070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7775" w:type="dxa"/>
          </w:tcPr>
          <w:p w14:paraId="7269FFFB" w14:textId="7F8938DE" w:rsidR="002F38BB" w:rsidRPr="00BE5913" w:rsidRDefault="002F38BB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F38BB" w:rsidRPr="00BE5913" w14:paraId="25D3DE54" w14:textId="77777777" w:rsidTr="00185E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62" w:type="dxa"/>
          </w:tcPr>
          <w:p w14:paraId="550D51A7" w14:textId="38E69AC6" w:rsidR="002F38BB" w:rsidRPr="002F38BB" w:rsidRDefault="00C070A0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070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7775" w:type="dxa"/>
          </w:tcPr>
          <w:p w14:paraId="7B02646F" w14:textId="117F9080" w:rsidR="002F38BB" w:rsidRPr="00BE5913" w:rsidRDefault="002F38BB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2F38BB" w:rsidRPr="00BE5913" w14:paraId="6997C3B6" w14:textId="77777777" w:rsidTr="00185E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62" w:type="dxa"/>
          </w:tcPr>
          <w:p w14:paraId="16B8374C" w14:textId="6728BAB0" w:rsidR="002F38BB" w:rsidRPr="002F38BB" w:rsidRDefault="00C070A0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070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7775" w:type="dxa"/>
          </w:tcPr>
          <w:p w14:paraId="342E26EB" w14:textId="0D851FE6" w:rsidR="002F38BB" w:rsidRPr="00BE5913" w:rsidRDefault="002F38BB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F38BB" w:rsidRPr="00BE5913" w14:paraId="53A1CD63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7E3BFBC0" w14:textId="34C74165" w:rsidR="002F38BB" w:rsidRPr="002F38BB" w:rsidRDefault="00C070A0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070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7775" w:type="dxa"/>
          </w:tcPr>
          <w:p w14:paraId="5E35DE66" w14:textId="0242D759" w:rsidR="002F38BB" w:rsidRPr="00BE5913" w:rsidRDefault="002F38BB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2F38BB" w:rsidRPr="00BE5913" w14:paraId="2D1A00F9" w14:textId="77777777" w:rsidTr="00185E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7"/>
        </w:trPr>
        <w:tc>
          <w:tcPr>
            <w:tcW w:w="1262" w:type="dxa"/>
          </w:tcPr>
          <w:p w14:paraId="4F733631" w14:textId="25E675F3" w:rsidR="002F38BB" w:rsidRPr="002F38BB" w:rsidRDefault="00C070A0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070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7775" w:type="dxa"/>
          </w:tcPr>
          <w:p w14:paraId="11F2DD21" w14:textId="5AEA76D4" w:rsidR="002F38BB" w:rsidRPr="00BE5913" w:rsidRDefault="002F38BB" w:rsidP="002F3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bookmarkEnd w:id="0"/>
      <w:bookmarkEnd w:id="1"/>
    </w:tbl>
    <w:p w14:paraId="3A0C908A" w14:textId="77777777" w:rsidR="00AB3746" w:rsidRPr="00BE5913" w:rsidRDefault="009F3F72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both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br w:type="page"/>
      </w:r>
      <w:r w:rsidR="005208F4" w:rsidRPr="00BE5913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F11CBC3" w14:textId="77777777" w:rsidR="00AB3746" w:rsidRPr="00BE5913" w:rsidRDefault="00AB374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rPr>
          <w:rFonts w:ascii="Angsana New" w:hAnsi="Angsana New"/>
          <w:sz w:val="22"/>
          <w:szCs w:val="22"/>
        </w:rPr>
      </w:pPr>
    </w:p>
    <w:p w14:paraId="38C2B236" w14:textId="5AAD4596" w:rsidR="000A25F0" w:rsidRPr="00BE5913" w:rsidRDefault="005208F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51"/>
        <w:jc w:val="both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442BC6" w:rsidRPr="00BE5913">
        <w:rPr>
          <w:rFonts w:ascii="Angsana New" w:hAnsi="Angsana New"/>
          <w:sz w:val="30"/>
          <w:szCs w:val="30"/>
          <w:cs/>
        </w:rPr>
        <w:t>คณะ</w:t>
      </w:r>
      <w:r w:rsidRPr="00BE5913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CB27CB" w:rsidRPr="00BE5913">
        <w:rPr>
          <w:rFonts w:ascii="Angsana New" w:hAnsi="Angsana New"/>
          <w:sz w:val="30"/>
          <w:szCs w:val="30"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26</w:t>
      </w:r>
      <w:r w:rsidR="00D1763C" w:rsidRPr="00BE5913">
        <w:rPr>
          <w:rFonts w:ascii="Angsana New" w:hAnsi="Angsana New"/>
          <w:sz w:val="30"/>
          <w:szCs w:val="30"/>
        </w:rPr>
        <w:t xml:space="preserve"> </w:t>
      </w:r>
      <w:r w:rsidR="00CB27CB" w:rsidRPr="00BE5913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C070A0" w:rsidRPr="00C070A0">
        <w:rPr>
          <w:rFonts w:ascii="Angsana New" w:hAnsi="Angsana New"/>
          <w:sz w:val="30"/>
          <w:szCs w:val="30"/>
        </w:rPr>
        <w:t>2569</w:t>
      </w:r>
    </w:p>
    <w:p w14:paraId="203B8834" w14:textId="77777777" w:rsidR="00AB3746" w:rsidRPr="00EB3798" w:rsidRDefault="00AB3746" w:rsidP="00EB3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rPr>
          <w:rFonts w:ascii="Angsana New" w:hAnsi="Angsana New"/>
          <w:sz w:val="22"/>
          <w:szCs w:val="22"/>
          <w:cs/>
        </w:rPr>
      </w:pPr>
    </w:p>
    <w:p w14:paraId="26E4EA6A" w14:textId="77777777" w:rsidR="00AB3746" w:rsidRPr="00BE5913" w:rsidRDefault="00AB3746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3701AED6" w14:textId="77777777" w:rsidR="00AB3746" w:rsidRPr="00BE5913" w:rsidRDefault="00AB374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both"/>
        <w:rPr>
          <w:rFonts w:ascii="Angsana New" w:hAnsi="Angsana New"/>
          <w:sz w:val="22"/>
          <w:szCs w:val="22"/>
        </w:rPr>
      </w:pPr>
    </w:p>
    <w:p w14:paraId="569D28C6" w14:textId="4399134C" w:rsidR="00AB3746" w:rsidRPr="00BE5913" w:rsidRDefault="00F7670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บริษัท แอสเสท เวิรด์</w:t>
      </w:r>
      <w:r w:rsidR="00F55551" w:rsidRPr="00BE5913">
        <w:rPr>
          <w:rFonts w:ascii="Angsana New" w:hAnsi="Angsana New"/>
          <w:sz w:val="30"/>
          <w:szCs w:val="30"/>
          <w:cs/>
        </w:rPr>
        <w:t xml:space="preserve"> </w:t>
      </w:r>
      <w:r w:rsidR="0039136C" w:rsidRPr="00BE5913">
        <w:rPr>
          <w:rFonts w:ascii="Angsana New" w:hAnsi="Angsana New" w:hint="cs"/>
          <w:sz w:val="30"/>
          <w:szCs w:val="30"/>
          <w:cs/>
        </w:rPr>
        <w:t xml:space="preserve">คอร์ป </w:t>
      </w:r>
      <w:r w:rsidR="00F55551" w:rsidRPr="00BE5913">
        <w:rPr>
          <w:rFonts w:ascii="Angsana New" w:hAnsi="Angsana New"/>
          <w:sz w:val="30"/>
          <w:szCs w:val="30"/>
          <w:cs/>
        </w:rPr>
        <w:t>จำกัด</w:t>
      </w:r>
      <w:r w:rsidR="00442BC6" w:rsidRPr="00BE5913">
        <w:rPr>
          <w:rFonts w:ascii="Angsana New" w:hAnsi="Angsana New"/>
          <w:sz w:val="30"/>
          <w:szCs w:val="30"/>
        </w:rPr>
        <w:t xml:space="preserve"> (</w:t>
      </w:r>
      <w:r w:rsidR="00442BC6" w:rsidRPr="00BE5913">
        <w:rPr>
          <w:rFonts w:ascii="Angsana New" w:hAnsi="Angsana New" w:hint="cs"/>
          <w:sz w:val="30"/>
          <w:szCs w:val="30"/>
          <w:cs/>
        </w:rPr>
        <w:t>มหาชน)</w:t>
      </w:r>
      <w:r w:rsidR="001600DF" w:rsidRPr="00BE5913">
        <w:rPr>
          <w:rFonts w:ascii="Angsana New" w:hAnsi="Angsana New"/>
          <w:sz w:val="30"/>
          <w:szCs w:val="30"/>
        </w:rPr>
        <w:t xml:space="preserve"> </w:t>
      </w:r>
      <w:r w:rsidR="00D62A78" w:rsidRPr="00BE5913">
        <w:rPr>
          <w:rFonts w:ascii="Angsana New" w:hAnsi="Angsana New"/>
          <w:sz w:val="30"/>
          <w:szCs w:val="30"/>
        </w:rPr>
        <w:t>“</w:t>
      </w:r>
      <w:r w:rsidR="00D62A78" w:rsidRPr="00BE5913">
        <w:rPr>
          <w:rFonts w:ascii="Angsana New" w:hAnsi="Angsana New"/>
          <w:sz w:val="30"/>
          <w:szCs w:val="30"/>
          <w:cs/>
        </w:rPr>
        <w:t>บริษัท</w:t>
      </w:r>
      <w:r w:rsidR="00D62A78" w:rsidRPr="00BE5913">
        <w:rPr>
          <w:rFonts w:ascii="Angsana New" w:hAnsi="Angsana New"/>
          <w:sz w:val="30"/>
          <w:szCs w:val="30"/>
        </w:rPr>
        <w:t xml:space="preserve">” </w:t>
      </w:r>
      <w:r w:rsidR="00D62A78" w:rsidRPr="00BE5913">
        <w:rPr>
          <w:rFonts w:ascii="Angsana New" w:hAnsi="Angsana New" w:hint="cs"/>
          <w:sz w:val="30"/>
          <w:szCs w:val="30"/>
          <w:cs/>
        </w:rPr>
        <w:t>เป็นนิติบุคคลที่จัดตั้ง</w:t>
      </w:r>
      <w:r w:rsidR="00592A73" w:rsidRPr="00BE5913">
        <w:rPr>
          <w:rFonts w:ascii="Angsana New" w:hAnsi="Angsana New" w:hint="cs"/>
          <w:sz w:val="30"/>
          <w:szCs w:val="30"/>
          <w:cs/>
        </w:rPr>
        <w:t>ขึ้น</w:t>
      </w:r>
      <w:r w:rsidR="00D62A78" w:rsidRPr="00BE5913">
        <w:rPr>
          <w:rFonts w:ascii="Angsana New" w:hAnsi="Angsana New"/>
          <w:sz w:val="30"/>
          <w:szCs w:val="30"/>
          <w:cs/>
        </w:rPr>
        <w:t>ในประเทศ</w:t>
      </w:r>
      <w:r w:rsidR="001D2D67" w:rsidRPr="00BE5913">
        <w:rPr>
          <w:rFonts w:ascii="Angsana New" w:hAnsi="Angsana New" w:hint="cs"/>
          <w:sz w:val="30"/>
          <w:szCs w:val="30"/>
          <w:cs/>
        </w:rPr>
        <w:t>ไทย</w:t>
      </w:r>
      <w:r w:rsidR="00A70076" w:rsidRPr="00BE5913">
        <w:rPr>
          <w:rFonts w:ascii="Angsana New" w:hAnsi="Angsana New"/>
          <w:sz w:val="30"/>
          <w:szCs w:val="30"/>
        </w:rPr>
        <w:t xml:space="preserve"> </w:t>
      </w:r>
      <w:r w:rsidR="00A86A23" w:rsidRPr="00BE5913">
        <w:rPr>
          <w:rFonts w:ascii="Angsana New" w:hAnsi="Angsana New"/>
          <w:sz w:val="30"/>
          <w:szCs w:val="30"/>
          <w:cs/>
        </w:rPr>
        <w:t>และจดทะเบียนกับตลาดหลักทรัพย์แห่งประเทศไทย</w:t>
      </w:r>
      <w:r w:rsidR="00A86A23" w:rsidRPr="00BE5913">
        <w:rPr>
          <w:rFonts w:ascii="Angsana New" w:hAnsi="Angsana New" w:hint="cs"/>
          <w:sz w:val="30"/>
          <w:szCs w:val="30"/>
          <w:cs/>
        </w:rPr>
        <w:t xml:space="preserve"> </w:t>
      </w:r>
      <w:bookmarkStart w:id="2" w:name="_Hlk24672387"/>
      <w:r w:rsidR="0015042B" w:rsidRPr="00BE591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B11C2B" w:rsidRPr="00B11C2B">
        <w:rPr>
          <w:rFonts w:ascii="Angsana New" w:hAnsi="Angsana New"/>
          <w:sz w:val="30"/>
          <w:szCs w:val="30"/>
        </w:rPr>
        <w:t>10</w:t>
      </w:r>
      <w:r w:rsidR="0015042B" w:rsidRPr="00BE5913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C070A0" w:rsidRPr="00C070A0">
        <w:rPr>
          <w:rFonts w:ascii="Angsana New" w:hAnsi="Angsana New"/>
          <w:sz w:val="30"/>
          <w:szCs w:val="30"/>
        </w:rPr>
        <w:t>2562</w:t>
      </w:r>
      <w:r w:rsidR="006361A1" w:rsidRPr="00BE5913">
        <w:rPr>
          <w:rFonts w:ascii="Angsana New" w:hAnsi="Angsana New"/>
          <w:sz w:val="30"/>
          <w:szCs w:val="30"/>
        </w:rPr>
        <w:t xml:space="preserve"> </w:t>
      </w:r>
      <w:r w:rsidR="00A86A23" w:rsidRPr="00BE5913">
        <w:rPr>
          <w:rFonts w:ascii="Angsana New" w:hAnsi="Angsana New"/>
          <w:sz w:val="30"/>
          <w:szCs w:val="30"/>
          <w:cs/>
        </w:rPr>
        <w:t>โดยมีที่อยู่จดทะเบียน</w:t>
      </w:r>
      <w:bookmarkStart w:id="3" w:name="_Hlk24672360"/>
      <w:r w:rsidR="00A86A23" w:rsidRPr="00BE5913">
        <w:rPr>
          <w:rFonts w:ascii="Angsana New" w:hAnsi="Angsana New"/>
          <w:sz w:val="30"/>
          <w:szCs w:val="30"/>
          <w:cs/>
        </w:rPr>
        <w:t>ของบริษัท</w:t>
      </w:r>
      <w:bookmarkEnd w:id="2"/>
      <w:bookmarkEnd w:id="3"/>
      <w:r w:rsidR="00A86A23" w:rsidRPr="00BE5913">
        <w:rPr>
          <w:rFonts w:ascii="Angsana New" w:hAnsi="Angsana New"/>
          <w:sz w:val="30"/>
          <w:szCs w:val="30"/>
          <w:cs/>
        </w:rPr>
        <w:t>ตั้งอยู่</w:t>
      </w:r>
      <w:r w:rsidR="0062728A" w:rsidRPr="00BE5913">
        <w:rPr>
          <w:rFonts w:ascii="Angsana New" w:hAnsi="Angsana New" w:hint="cs"/>
          <w:sz w:val="30"/>
          <w:szCs w:val="30"/>
          <w:cs/>
        </w:rPr>
        <w:t>เลขที่</w:t>
      </w:r>
      <w:r w:rsidR="0062728A" w:rsidRPr="00BE5913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="0062728A" w:rsidRPr="00BE5913">
        <w:rPr>
          <w:rFonts w:ascii="Angsana New" w:hAnsi="Angsana New"/>
          <w:sz w:val="30"/>
          <w:szCs w:val="30"/>
          <w:cs/>
        </w:rPr>
        <w:t xml:space="preserve">  </w:t>
      </w:r>
      <w:r w:rsidR="0062728A" w:rsidRPr="00BE5913">
        <w:rPr>
          <w:rFonts w:ascii="Angsana New" w:hAnsi="Angsana New" w:hint="cs"/>
          <w:sz w:val="30"/>
          <w:szCs w:val="30"/>
          <w:cs/>
        </w:rPr>
        <w:t>อาคารเอ็มไพร์ทาวเวอร์</w:t>
      </w:r>
      <w:r w:rsidR="0062728A" w:rsidRPr="00BE5913">
        <w:rPr>
          <w:rFonts w:ascii="Angsana New" w:hAnsi="Angsana New"/>
          <w:sz w:val="30"/>
          <w:szCs w:val="30"/>
          <w:cs/>
        </w:rPr>
        <w:t xml:space="preserve"> </w:t>
      </w:r>
      <w:r w:rsidR="0062728A" w:rsidRPr="00BE5913">
        <w:rPr>
          <w:rFonts w:ascii="Angsana New" w:hAnsi="Angsana New" w:hint="cs"/>
          <w:sz w:val="30"/>
          <w:szCs w:val="30"/>
          <w:cs/>
        </w:rPr>
        <w:t>ชั้น</w:t>
      </w:r>
      <w:r w:rsidR="0062728A" w:rsidRPr="00BE5913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54</w:t>
      </w:r>
      <w:r w:rsidR="0062728A" w:rsidRPr="00BE5913">
        <w:rPr>
          <w:rFonts w:ascii="Angsana New" w:hAnsi="Angsana New"/>
          <w:sz w:val="30"/>
          <w:szCs w:val="30"/>
          <w:cs/>
        </w:rPr>
        <w:t xml:space="preserve"> </w:t>
      </w:r>
      <w:r w:rsidR="0062728A" w:rsidRPr="00BE5913">
        <w:rPr>
          <w:rFonts w:ascii="Angsana New" w:hAnsi="Angsana New" w:hint="cs"/>
          <w:sz w:val="30"/>
          <w:szCs w:val="30"/>
          <w:cs/>
        </w:rPr>
        <w:t>ถนนสาทรใต้</w:t>
      </w:r>
      <w:r w:rsidR="0062728A" w:rsidRPr="00BE5913">
        <w:rPr>
          <w:rFonts w:ascii="Angsana New" w:hAnsi="Angsana New"/>
          <w:sz w:val="30"/>
          <w:szCs w:val="30"/>
          <w:cs/>
        </w:rPr>
        <w:t xml:space="preserve"> </w:t>
      </w:r>
      <w:r w:rsidR="0062728A" w:rsidRPr="00BE5913">
        <w:rPr>
          <w:rFonts w:ascii="Angsana New" w:hAnsi="Angsana New" w:hint="cs"/>
          <w:sz w:val="30"/>
          <w:szCs w:val="30"/>
          <w:cs/>
        </w:rPr>
        <w:t>แขวงยานนาวา</w:t>
      </w:r>
      <w:r w:rsidR="0062728A" w:rsidRPr="00BE5913">
        <w:rPr>
          <w:rFonts w:ascii="Angsana New" w:hAnsi="Angsana New"/>
          <w:sz w:val="30"/>
          <w:szCs w:val="30"/>
          <w:cs/>
        </w:rPr>
        <w:t xml:space="preserve"> </w:t>
      </w:r>
      <w:r w:rsidR="0062728A" w:rsidRPr="00BE5913">
        <w:rPr>
          <w:rFonts w:ascii="Angsana New" w:hAnsi="Angsana New" w:hint="cs"/>
          <w:sz w:val="30"/>
          <w:szCs w:val="30"/>
          <w:cs/>
        </w:rPr>
        <w:t>เขตสาทร</w:t>
      </w:r>
      <w:r w:rsidR="0062728A" w:rsidRPr="00BE5913">
        <w:rPr>
          <w:rFonts w:ascii="Angsana New" w:hAnsi="Angsana New"/>
          <w:sz w:val="30"/>
          <w:szCs w:val="30"/>
          <w:cs/>
        </w:rPr>
        <w:t xml:space="preserve"> </w:t>
      </w:r>
      <w:r w:rsidR="0062728A" w:rsidRPr="00BE5913">
        <w:rPr>
          <w:rFonts w:ascii="Angsana New" w:hAnsi="Angsana New" w:hint="cs"/>
          <w:sz w:val="30"/>
          <w:szCs w:val="30"/>
          <w:cs/>
        </w:rPr>
        <w:t>กรุงเทพมหานคร</w:t>
      </w:r>
      <w:r w:rsidR="0062728A" w:rsidRPr="00BE5913">
        <w:rPr>
          <w:rFonts w:ascii="Angsana New" w:hAnsi="Angsana New"/>
          <w:sz w:val="30"/>
          <w:szCs w:val="30"/>
          <w:cs/>
        </w:rPr>
        <w:t xml:space="preserve"> </w:t>
      </w:r>
    </w:p>
    <w:p w14:paraId="66321662" w14:textId="77777777" w:rsidR="00464295" w:rsidRDefault="00464295" w:rsidP="00BE5913">
      <w:pPr>
        <w:spacing w:line="240" w:lineRule="auto"/>
        <w:ind w:left="567" w:hanging="27"/>
        <w:jc w:val="thaiDistribute"/>
        <w:rPr>
          <w:rFonts w:ascii="Angsana New" w:hAnsi="Angsana New"/>
          <w:sz w:val="22"/>
          <w:szCs w:val="22"/>
        </w:rPr>
      </w:pPr>
    </w:p>
    <w:p w14:paraId="5A385980" w14:textId="0C45C8F8" w:rsidR="0016172C" w:rsidRPr="0016172C" w:rsidRDefault="0016172C" w:rsidP="001617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CF4634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="00197F8E">
        <w:rPr>
          <w:rFonts w:ascii="Angsana New" w:hAnsi="Angsana New" w:hint="cs"/>
          <w:sz w:val="30"/>
          <w:szCs w:val="30"/>
          <w:cs/>
        </w:rPr>
        <w:t>ปี</w:t>
      </w:r>
      <w:r w:rsidRPr="00CF4634">
        <w:rPr>
          <w:rFonts w:ascii="Angsana New" w:hAnsi="Angsana New"/>
          <w:sz w:val="30"/>
          <w:szCs w:val="30"/>
          <w:cs/>
        </w:rPr>
        <w:t xml:space="preserve"> ได้แก่ บริษัท ทีซีซี บริหารธุรกิจ จำกัด (ถือหุ้นร้อยละ </w:t>
      </w:r>
      <w:r w:rsidR="00C070A0" w:rsidRPr="00C070A0">
        <w:rPr>
          <w:rFonts w:ascii="Angsana New" w:hAnsi="Angsana New"/>
          <w:sz w:val="30"/>
          <w:szCs w:val="30"/>
        </w:rPr>
        <w:t>44</w:t>
      </w:r>
      <w:r w:rsidRPr="00CF4634">
        <w:rPr>
          <w:rFonts w:ascii="Angsana New" w:hAnsi="Angsana New"/>
          <w:sz w:val="30"/>
          <w:szCs w:val="30"/>
        </w:rPr>
        <w:t>.</w:t>
      </w:r>
      <w:r w:rsidR="00C070A0" w:rsidRPr="00C070A0">
        <w:rPr>
          <w:rFonts w:ascii="Angsana New" w:hAnsi="Angsana New"/>
          <w:sz w:val="30"/>
          <w:szCs w:val="30"/>
        </w:rPr>
        <w:t>98</w:t>
      </w:r>
      <w:r w:rsidRPr="00CF4634">
        <w:rPr>
          <w:rFonts w:ascii="Angsana New" w:hAnsi="Angsana New"/>
          <w:sz w:val="30"/>
          <w:szCs w:val="30"/>
          <w:cs/>
        </w:rPr>
        <w:t xml:space="preserve">) </w:t>
      </w:r>
      <w:r w:rsidRPr="00CF4634">
        <w:rPr>
          <w:rFonts w:ascii="Angsana New" w:hAnsi="Angsana New" w:hint="cs"/>
          <w:sz w:val="30"/>
          <w:szCs w:val="30"/>
          <w:cs/>
        </w:rPr>
        <w:t>และ บริษัท</w:t>
      </w:r>
      <w:r w:rsidRPr="00CF4634">
        <w:rPr>
          <w:rFonts w:ascii="Angsana New" w:hAnsi="Angsana New"/>
          <w:sz w:val="30"/>
          <w:szCs w:val="30"/>
          <w:cs/>
        </w:rPr>
        <w:t xml:space="preserve"> </w:t>
      </w:r>
      <w:r w:rsidRPr="00CF4634">
        <w:rPr>
          <w:rFonts w:ascii="Angsana New" w:hAnsi="Angsana New" w:hint="cs"/>
          <w:sz w:val="30"/>
          <w:szCs w:val="30"/>
          <w:cs/>
        </w:rPr>
        <w:t>ทีซีซี</w:t>
      </w:r>
      <w:r w:rsidRPr="00CF4634">
        <w:rPr>
          <w:rFonts w:ascii="Angsana New" w:hAnsi="Angsana New"/>
          <w:sz w:val="30"/>
          <w:szCs w:val="30"/>
          <w:cs/>
        </w:rPr>
        <w:t xml:space="preserve"> </w:t>
      </w:r>
      <w:r w:rsidRPr="00CF4634">
        <w:rPr>
          <w:rFonts w:ascii="Angsana New" w:hAnsi="Angsana New" w:hint="cs"/>
          <w:sz w:val="30"/>
          <w:szCs w:val="30"/>
          <w:cs/>
        </w:rPr>
        <w:t>รีเทล</w:t>
      </w:r>
      <w:r w:rsidRPr="00CF4634">
        <w:rPr>
          <w:rFonts w:ascii="Angsana New" w:hAnsi="Angsana New"/>
          <w:sz w:val="30"/>
          <w:szCs w:val="30"/>
          <w:cs/>
        </w:rPr>
        <w:t xml:space="preserve"> </w:t>
      </w:r>
      <w:r w:rsidRPr="00CF4634">
        <w:rPr>
          <w:rFonts w:ascii="Angsana New" w:hAnsi="Angsana New" w:hint="cs"/>
          <w:sz w:val="30"/>
          <w:szCs w:val="30"/>
          <w:cs/>
        </w:rPr>
        <w:t>จำกัด</w:t>
      </w:r>
      <w:r w:rsidRPr="00CF4634">
        <w:rPr>
          <w:rFonts w:ascii="Angsana New" w:hAnsi="Angsana New"/>
          <w:sz w:val="30"/>
          <w:szCs w:val="30"/>
          <w:cs/>
        </w:rPr>
        <w:t xml:space="preserve"> </w:t>
      </w:r>
      <w:r w:rsidR="00C87691" w:rsidRPr="00CF4634">
        <w:rPr>
          <w:rFonts w:ascii="Angsana New" w:hAnsi="Angsana New"/>
          <w:sz w:val="30"/>
          <w:szCs w:val="30"/>
          <w:cs/>
        </w:rPr>
        <w:t xml:space="preserve">(ถือหุ้นร้อยละ </w:t>
      </w:r>
      <w:r w:rsidR="00C87691" w:rsidRPr="00C070A0">
        <w:rPr>
          <w:rFonts w:ascii="Angsana New" w:hAnsi="Angsana New"/>
          <w:sz w:val="30"/>
          <w:szCs w:val="30"/>
        </w:rPr>
        <w:t>29</w:t>
      </w:r>
      <w:r w:rsidR="00C87691" w:rsidRPr="00CF4634">
        <w:rPr>
          <w:rFonts w:ascii="Angsana New" w:hAnsi="Angsana New"/>
          <w:sz w:val="30"/>
          <w:szCs w:val="30"/>
        </w:rPr>
        <w:t>.</w:t>
      </w:r>
      <w:r w:rsidR="00C87691" w:rsidRPr="00C070A0">
        <w:rPr>
          <w:rFonts w:ascii="Angsana New" w:hAnsi="Angsana New"/>
          <w:sz w:val="30"/>
          <w:szCs w:val="30"/>
        </w:rPr>
        <w:t>99</w:t>
      </w:r>
      <w:r w:rsidR="00C87691" w:rsidRPr="00CF4634">
        <w:rPr>
          <w:rFonts w:ascii="Angsana New" w:hAnsi="Angsana New"/>
          <w:sz w:val="30"/>
          <w:szCs w:val="30"/>
          <w:cs/>
        </w:rPr>
        <w:t>)</w:t>
      </w:r>
      <w:r w:rsidR="00C87691" w:rsidRPr="00CF4634">
        <w:rPr>
          <w:rFonts w:ascii="Angsana New" w:hAnsi="Angsana New"/>
          <w:sz w:val="30"/>
          <w:szCs w:val="30"/>
        </w:rPr>
        <w:t xml:space="preserve"> </w:t>
      </w:r>
      <w:r w:rsidRPr="00CF4634">
        <w:rPr>
          <w:rFonts w:ascii="Angsana New" w:hAnsi="Angsana New"/>
          <w:sz w:val="30"/>
          <w:szCs w:val="30"/>
          <w:cs/>
        </w:rPr>
        <w:t>ซึ่ง</w:t>
      </w:r>
      <w:r w:rsidR="00C87691">
        <w:rPr>
          <w:rFonts w:ascii="Angsana New" w:hAnsi="Angsana New" w:hint="cs"/>
          <w:sz w:val="30"/>
          <w:szCs w:val="30"/>
          <w:cs/>
        </w:rPr>
        <w:t>บริษัททั้งสองแห่ง</w:t>
      </w:r>
      <w:r w:rsidRPr="00CF4634">
        <w:rPr>
          <w:rFonts w:ascii="Angsana New" w:hAnsi="Angsana New"/>
          <w:sz w:val="30"/>
          <w:szCs w:val="30"/>
          <w:cs/>
        </w:rPr>
        <w:t xml:space="preserve">เป็นนิติบุคคลที่จัดตั้งขึ้นในประเทศไทย </w:t>
      </w:r>
      <w:r w:rsidRPr="00CF4634">
        <w:rPr>
          <w:rFonts w:ascii="Angsana New" w:hAnsi="Angsana New" w:hint="cs"/>
          <w:sz w:val="30"/>
          <w:szCs w:val="30"/>
          <w:cs/>
        </w:rPr>
        <w:t>และบริษัทใหญ่ในลำดับสูงสุด</w:t>
      </w:r>
      <w:r w:rsidR="00356569">
        <w:rPr>
          <w:rFonts w:ascii="Angsana New" w:hAnsi="Angsana New"/>
          <w:sz w:val="30"/>
          <w:szCs w:val="30"/>
        </w:rPr>
        <w:t xml:space="preserve"> </w:t>
      </w:r>
      <w:r w:rsidRPr="00CF4634">
        <w:rPr>
          <w:rFonts w:ascii="Angsana New" w:hAnsi="Angsana New" w:hint="cs"/>
          <w:sz w:val="30"/>
          <w:szCs w:val="30"/>
          <w:cs/>
        </w:rPr>
        <w:t xml:space="preserve">ได้แก่ บริษัท ศรัทธาทรัพย์ </w:t>
      </w:r>
      <w:r w:rsidR="00C070A0" w:rsidRPr="00C070A0">
        <w:rPr>
          <w:rFonts w:ascii="Angsana New" w:hAnsi="Angsana New"/>
          <w:sz w:val="30"/>
          <w:szCs w:val="30"/>
        </w:rPr>
        <w:t>9</w:t>
      </w:r>
      <w:r w:rsidRPr="00CF4634">
        <w:rPr>
          <w:rFonts w:ascii="Angsana New" w:hAnsi="Angsana New"/>
          <w:sz w:val="30"/>
          <w:szCs w:val="30"/>
        </w:rPr>
        <w:t xml:space="preserve"> </w:t>
      </w:r>
      <w:r w:rsidRPr="00CF4634">
        <w:rPr>
          <w:rFonts w:ascii="Angsana New" w:hAnsi="Angsana New" w:hint="cs"/>
          <w:sz w:val="30"/>
          <w:szCs w:val="30"/>
          <w:cs/>
        </w:rPr>
        <w:t>จำกัด ซึ่งเป็นนิติบุคคลที่จัดตั้งขึ้นในประเทศไทย</w:t>
      </w:r>
    </w:p>
    <w:p w14:paraId="0E050299" w14:textId="77777777" w:rsidR="0016172C" w:rsidRPr="00BE5913" w:rsidRDefault="0016172C" w:rsidP="00BE5913">
      <w:pPr>
        <w:spacing w:line="240" w:lineRule="auto"/>
        <w:ind w:left="567" w:hanging="27"/>
        <w:jc w:val="thaiDistribute"/>
        <w:rPr>
          <w:rFonts w:ascii="Angsana New" w:hAnsi="Angsana New"/>
          <w:sz w:val="22"/>
          <w:szCs w:val="22"/>
        </w:rPr>
      </w:pPr>
    </w:p>
    <w:p w14:paraId="21216D26" w14:textId="7526A51C" w:rsidR="00D255BF" w:rsidRPr="00BE5913" w:rsidRDefault="00D255BF" w:rsidP="00BE5913">
      <w:pPr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บริษัทดำเนินธุรกิจหลักเกี่ยวกับกิจกรรมลงทุน และ</w:t>
      </w:r>
      <w:r w:rsidR="00DB2C83" w:rsidRPr="00BE5913">
        <w:rPr>
          <w:rFonts w:ascii="Angsana New" w:hAnsi="Angsana New"/>
          <w:sz w:val="30"/>
          <w:szCs w:val="30"/>
          <w:cs/>
        </w:rPr>
        <w:t>การให้บริการการบริหารงาน</w:t>
      </w:r>
      <w:r w:rsidRPr="00BE5913">
        <w:rPr>
          <w:rFonts w:ascii="Angsana New" w:hAnsi="Angsana New" w:hint="cs"/>
          <w:sz w:val="30"/>
          <w:szCs w:val="30"/>
          <w:cs/>
        </w:rPr>
        <w:t xml:space="preserve"> กลุ่มบริษัทดำเนินธุรกิจหลักเกี่ยวกับโรงแรม และบริการที่เกี่ยวข้อง และการ</w:t>
      </w:r>
      <w:r w:rsidR="00DB2C83" w:rsidRPr="00BE5913">
        <w:rPr>
          <w:rFonts w:ascii="Angsana New" w:hAnsi="Angsana New"/>
          <w:sz w:val="30"/>
          <w:szCs w:val="30"/>
          <w:cs/>
        </w:rPr>
        <w:t>ให้เช่าและให้บริการอาคารพาณิชยกรรม</w:t>
      </w:r>
      <w:r w:rsidR="00DB2C83"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โดยรายละเอียดของ</w:t>
      </w:r>
      <w:r w:rsidR="00E47A69" w:rsidRPr="00BE5913">
        <w:rPr>
          <w:rFonts w:ascii="Angsana New" w:hAnsi="Angsana New"/>
          <w:sz w:val="30"/>
          <w:szCs w:val="30"/>
        </w:rPr>
        <w:br/>
      </w:r>
      <w:r w:rsidRPr="00BE5913">
        <w:rPr>
          <w:rFonts w:ascii="Angsana New" w:hAnsi="Angsana New" w:hint="cs"/>
          <w:sz w:val="30"/>
          <w:szCs w:val="30"/>
          <w:cs/>
        </w:rPr>
        <w:t xml:space="preserve">บริษัทย่อย ณ วันที่ </w:t>
      </w:r>
      <w:r w:rsidR="00C070A0" w:rsidRPr="00C070A0">
        <w:rPr>
          <w:rFonts w:ascii="Angsana New" w:hAnsi="Angsana New"/>
          <w:sz w:val="30"/>
          <w:szCs w:val="30"/>
        </w:rPr>
        <w:t>3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070A0" w:rsidRPr="00C070A0">
        <w:rPr>
          <w:rFonts w:ascii="Angsana New" w:hAnsi="Angsana New"/>
          <w:sz w:val="30"/>
          <w:szCs w:val="30"/>
        </w:rPr>
        <w:t>2568</w:t>
      </w:r>
      <w:r w:rsidR="00933478" w:rsidRPr="00BE5913">
        <w:rPr>
          <w:rFonts w:ascii="Angsana New" w:hAnsi="Angsana New"/>
          <w:sz w:val="30"/>
          <w:szCs w:val="30"/>
        </w:rPr>
        <w:t xml:space="preserve"> </w:t>
      </w:r>
      <w:r w:rsidR="00933478" w:rsidRPr="00BE5913">
        <w:rPr>
          <w:rFonts w:ascii="Angsana New" w:hAnsi="Angsana New"/>
          <w:sz w:val="30"/>
          <w:szCs w:val="30"/>
          <w:cs/>
        </w:rPr>
        <w:t xml:space="preserve">และ </w:t>
      </w:r>
      <w:r w:rsidR="00C070A0" w:rsidRPr="00C070A0">
        <w:rPr>
          <w:rFonts w:ascii="Angsana New" w:hAnsi="Angsana New"/>
          <w:sz w:val="30"/>
          <w:szCs w:val="30"/>
        </w:rPr>
        <w:t>2567</w:t>
      </w:r>
      <w:r w:rsidRPr="00BE5913">
        <w:rPr>
          <w:rFonts w:ascii="Angsana New" w:hAnsi="Angsana New" w:hint="cs"/>
          <w:sz w:val="30"/>
          <w:szCs w:val="30"/>
          <w:cs/>
        </w:rPr>
        <w:t xml:space="preserve"> เปิดเผยไว้ในหมายเหตุ</w:t>
      </w:r>
      <w:r w:rsidR="00BF0C77" w:rsidRPr="00BE5913">
        <w:rPr>
          <w:rFonts w:ascii="Angsana New" w:hAnsi="Angsana New" w:hint="cs"/>
          <w:sz w:val="30"/>
          <w:szCs w:val="30"/>
          <w:cs/>
        </w:rPr>
        <w:t>ข้อ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8</w:t>
      </w:r>
    </w:p>
    <w:p w14:paraId="6C36A411" w14:textId="77777777" w:rsidR="00044156" w:rsidRPr="00BE5913" w:rsidRDefault="00044156" w:rsidP="00BE5913">
      <w:pPr>
        <w:spacing w:line="240" w:lineRule="auto"/>
        <w:ind w:left="567" w:hanging="27"/>
        <w:jc w:val="thaiDistribute"/>
        <w:rPr>
          <w:rFonts w:ascii="Angsana New" w:hAnsi="Angsana New"/>
          <w:sz w:val="22"/>
          <w:szCs w:val="22"/>
        </w:rPr>
      </w:pPr>
    </w:p>
    <w:p w14:paraId="688623BC" w14:textId="77777777" w:rsidR="00C9411A" w:rsidRPr="00BE5913" w:rsidRDefault="00AB3746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7D15CCDE" w14:textId="77777777" w:rsidR="007847D5" w:rsidRPr="00BE5913" w:rsidRDefault="007847D5" w:rsidP="00BE5913">
      <w:pPr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FD00FDC" w14:textId="5FBA1393" w:rsidR="00663760" w:rsidRPr="00BE5913" w:rsidRDefault="0025044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งบการเงิน</w:t>
      </w:r>
      <w:r w:rsidRPr="00BE5913">
        <w:rPr>
          <w:rFonts w:ascii="Angsana New" w:hAnsi="Angsana New" w:hint="cs"/>
          <w:sz w:val="30"/>
          <w:szCs w:val="30"/>
          <w:cs/>
        </w:rPr>
        <w:t>นี้</w:t>
      </w:r>
      <w:r w:rsidRPr="00BE5913">
        <w:rPr>
          <w:rFonts w:ascii="Angsana New" w:hAnsi="Angsana New"/>
          <w:sz w:val="30"/>
          <w:szCs w:val="30"/>
          <w:cs/>
        </w:rPr>
        <w:t>จัดทำขึ้นตาม</w:t>
      </w:r>
      <w:r w:rsidRPr="00BE5913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BE5913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2D1714" w:rsidRPr="00BE5913">
        <w:rPr>
          <w:rFonts w:ascii="Angsana New" w:hAnsi="Angsana New"/>
          <w:sz w:val="30"/>
          <w:szCs w:val="30"/>
        </w:rPr>
        <w:br/>
      </w:r>
      <w:r w:rsidRPr="00BE5913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BE5913">
        <w:rPr>
          <w:rFonts w:ascii="Angsana New" w:hAnsi="Angsana New" w:hint="cs"/>
          <w:sz w:val="30"/>
          <w:szCs w:val="30"/>
          <w:cs/>
        </w:rPr>
        <w:t xml:space="preserve">ฯ </w:t>
      </w:r>
      <w:r w:rsidR="00663760" w:rsidRPr="00BE5913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474A18" w:rsidRPr="00BE5913">
        <w:rPr>
          <w:rFonts w:ascii="Angsana New" w:hAnsi="Angsana New"/>
          <w:sz w:val="30"/>
          <w:szCs w:val="30"/>
          <w:cs/>
        </w:rPr>
        <w:br/>
      </w:r>
      <w:r w:rsidR="00474A18" w:rsidRPr="00BE5913">
        <w:rPr>
          <w:rFonts w:ascii="Angsana New" w:hAnsi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474A18" w:rsidRPr="00BE5913">
        <w:rPr>
          <w:rFonts w:ascii="Angsana New" w:hAnsi="Angsana New"/>
          <w:sz w:val="30"/>
          <w:szCs w:val="30"/>
          <w:cs/>
        </w:rPr>
        <w:t xml:space="preserve"> </w:t>
      </w:r>
      <w:r w:rsidR="00474A18" w:rsidRPr="00BE5913">
        <w:rPr>
          <w:rFonts w:ascii="Angsana New" w:hAnsi="Angsana New" w:hint="cs"/>
          <w:sz w:val="30"/>
          <w:szCs w:val="30"/>
          <w:cs/>
        </w:rPr>
        <w:t>นโยบายการบัญชีที่เปิดเผยในหมายเหตุข้อ</w:t>
      </w:r>
      <w:r w:rsidR="00BC5B69" w:rsidRPr="00BE5913">
        <w:rPr>
          <w:rFonts w:ascii="Angsana New" w:hAnsi="Angsana New"/>
          <w:sz w:val="30"/>
          <w:szCs w:val="30"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3</w:t>
      </w:r>
      <w:r w:rsidR="00BC5B69" w:rsidRPr="00BE5913">
        <w:rPr>
          <w:rFonts w:ascii="Angsana New" w:hAnsi="Angsana New"/>
          <w:sz w:val="30"/>
          <w:szCs w:val="30"/>
        </w:rPr>
        <w:t xml:space="preserve"> </w:t>
      </w:r>
      <w:r w:rsidR="00474A18" w:rsidRPr="00BE5913">
        <w:rPr>
          <w:rFonts w:ascii="Angsana New" w:hAnsi="Angsana New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BC5B69" w:rsidRPr="00BE5913">
        <w:rPr>
          <w:rFonts w:ascii="Angsana New" w:hAnsi="Angsana New"/>
          <w:sz w:val="30"/>
          <w:szCs w:val="30"/>
        </w:rPr>
        <w:t xml:space="preserve"> </w:t>
      </w:r>
    </w:p>
    <w:p w14:paraId="3CBC82D0" w14:textId="77777777" w:rsidR="001C215B" w:rsidRPr="00BE5913" w:rsidRDefault="001C215B" w:rsidP="00BE591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086862A9" w14:textId="56B5080D" w:rsidR="002A6812" w:rsidRPr="00BE5913" w:rsidRDefault="009707C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ผู้บริหารใช้วิจารณญาณ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ทั้งนี้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ประมาณการและข้อสมมติที่ใช้ในการจัดทำงบการเงินซึ่งเปิดเผยใน</w:t>
      </w:r>
      <w:r w:rsidR="006E34F7" w:rsidRPr="00BE5913">
        <w:rPr>
          <w:rFonts w:ascii="Angsana New" w:hAnsi="Angsana New"/>
          <w:sz w:val="30"/>
          <w:szCs w:val="30"/>
        </w:rPr>
        <w:t xml:space="preserve">                   </w:t>
      </w:r>
      <w:r w:rsidRPr="00BE5913">
        <w:rPr>
          <w:rFonts w:ascii="Angsana New" w:hAnsi="Angsana New" w:hint="cs"/>
          <w:sz w:val="30"/>
          <w:szCs w:val="30"/>
          <w:cs/>
        </w:rPr>
        <w:t>หมายเหตุแต่ละข้อจะได้รับการทบทวนอย่างต่อเนื่อง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</w:t>
      </w:r>
      <w:r w:rsidR="006E34F7" w:rsidRPr="00BE5913">
        <w:rPr>
          <w:rFonts w:ascii="Angsana New" w:hAnsi="Angsana New"/>
          <w:sz w:val="30"/>
          <w:szCs w:val="30"/>
        </w:rPr>
        <w:t xml:space="preserve">           </w:t>
      </w:r>
      <w:r w:rsidRPr="00BE5913">
        <w:rPr>
          <w:rFonts w:ascii="Angsana New" w:hAnsi="Angsana New" w:hint="cs"/>
          <w:sz w:val="30"/>
          <w:szCs w:val="30"/>
          <w:cs/>
        </w:rPr>
        <w:t>เป็นต้นไป</w:t>
      </w:r>
    </w:p>
    <w:p w14:paraId="7C67B68D" w14:textId="73D71FCA" w:rsidR="007304F8" w:rsidRPr="00BE5913" w:rsidRDefault="007304F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  <w:r w:rsidRPr="00BE5913">
        <w:rPr>
          <w:rFonts w:ascii="Angsana New" w:hAnsi="Angsana New"/>
          <w:b/>
          <w:bCs/>
          <w:sz w:val="22"/>
          <w:szCs w:val="22"/>
        </w:rPr>
        <w:br w:type="page"/>
      </w:r>
    </w:p>
    <w:p w14:paraId="4B2BDD11" w14:textId="1271D55B" w:rsidR="00DB6958" w:rsidRPr="00DB6958" w:rsidRDefault="00DB6958" w:rsidP="00DB6958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/>
          <w:b/>
          <w:bCs/>
          <w:sz w:val="30"/>
          <w:szCs w:val="30"/>
          <w:cs/>
        </w:rPr>
        <w:lastRenderedPageBreak/>
        <w:t>นโยบายการบัญชีที</w:t>
      </w:r>
      <w:r>
        <w:rPr>
          <w:rFonts w:ascii="Angsana New" w:hAnsi="Angsana New" w:hint="cs"/>
          <w:b/>
          <w:bCs/>
          <w:sz w:val="30"/>
          <w:szCs w:val="30"/>
          <w:cs/>
        </w:rPr>
        <w:t>่มีสาระ</w:t>
      </w:r>
      <w:r w:rsidRPr="00BE5913">
        <w:rPr>
          <w:rFonts w:ascii="Angsana New" w:hAnsi="Angsana New"/>
          <w:b/>
          <w:bCs/>
          <w:sz w:val="30"/>
          <w:szCs w:val="30"/>
          <w:cs/>
        </w:rPr>
        <w:t>สำคัญ</w:t>
      </w:r>
    </w:p>
    <w:p w14:paraId="7A93590F" w14:textId="77777777" w:rsidR="005208F4" w:rsidRPr="00BE5913" w:rsidRDefault="005208F4" w:rsidP="00BE5913">
      <w:pPr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A365EC9" w14:textId="66B1D6A7" w:rsidR="0023333B" w:rsidRPr="00BE5913" w:rsidRDefault="0023333B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E5913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</w:t>
      </w:r>
      <w:r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จัด</w:t>
      </w:r>
      <w:r w:rsidRPr="00BE5913">
        <w:rPr>
          <w:rFonts w:ascii="Angsana New" w:hAnsi="Angsana New"/>
          <w:b/>
          <w:bCs/>
          <w:i/>
          <w:iCs/>
          <w:sz w:val="30"/>
          <w:szCs w:val="30"/>
          <w:cs/>
        </w:rPr>
        <w:t>ทำงบการเงินรวม</w:t>
      </w:r>
    </w:p>
    <w:p w14:paraId="0C831D58" w14:textId="77777777" w:rsidR="00393715" w:rsidRPr="00BE5913" w:rsidRDefault="00393715" w:rsidP="00BE5913">
      <w:pPr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1D097331" w14:textId="4BE49697" w:rsidR="00393715" w:rsidRPr="00BE5913" w:rsidRDefault="00393715" w:rsidP="00BE5913">
      <w:pPr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</w:t>
      </w:r>
      <w:r w:rsidR="009F6528" w:rsidRPr="00BE5913">
        <w:rPr>
          <w:rFonts w:ascii="Angsana New" w:hAnsi="Angsana New"/>
          <w:sz w:val="30"/>
          <w:szCs w:val="30"/>
          <w:cs/>
        </w:rPr>
        <w:t>ินของบริษัทและ</w:t>
      </w:r>
      <w:r w:rsidRPr="00BE5913">
        <w:rPr>
          <w:rFonts w:ascii="Angsana New" w:hAnsi="Angsana New"/>
          <w:sz w:val="30"/>
          <w:szCs w:val="30"/>
          <w:cs/>
        </w:rPr>
        <w:t xml:space="preserve">บริษัทย่อย (รวมกันเรียกว่า </w:t>
      </w:r>
      <w:r w:rsidRPr="00BE5913">
        <w:rPr>
          <w:rFonts w:ascii="Angsana New" w:hAnsi="Angsana New"/>
          <w:sz w:val="30"/>
          <w:szCs w:val="30"/>
        </w:rPr>
        <w:t>“</w:t>
      </w:r>
      <w:r w:rsidRPr="00BE5913">
        <w:rPr>
          <w:rFonts w:ascii="Angsana New" w:hAnsi="Angsana New"/>
          <w:sz w:val="30"/>
          <w:szCs w:val="30"/>
          <w:cs/>
        </w:rPr>
        <w:t>กลุ่มบริษัท</w:t>
      </w:r>
      <w:r w:rsidRPr="00BE5913">
        <w:rPr>
          <w:rFonts w:ascii="Angsana New" w:hAnsi="Angsana New"/>
          <w:sz w:val="30"/>
          <w:szCs w:val="30"/>
        </w:rPr>
        <w:t xml:space="preserve">”) </w:t>
      </w:r>
      <w:r w:rsidRPr="00BE5913">
        <w:rPr>
          <w:rFonts w:ascii="Angsana New" w:hAnsi="Angsana New"/>
          <w:sz w:val="30"/>
          <w:szCs w:val="30"/>
          <w:cs/>
        </w:rPr>
        <w:t>และส่วนได้เสียของกลุ่มบริษัท</w:t>
      </w:r>
      <w:r w:rsidR="00636B1D" w:rsidRPr="00BE5913">
        <w:rPr>
          <w:rFonts w:ascii="Angsana New" w:hAnsi="Angsana New" w:hint="cs"/>
          <w:sz w:val="30"/>
          <w:szCs w:val="30"/>
          <w:cs/>
        </w:rPr>
        <w:t>ใน</w:t>
      </w:r>
      <w:r w:rsidR="00A0751F" w:rsidRPr="00BE5913">
        <w:rPr>
          <w:rFonts w:ascii="Angsana New" w:hAnsi="Angsana New" w:hint="cs"/>
          <w:sz w:val="30"/>
          <w:szCs w:val="30"/>
          <w:cs/>
        </w:rPr>
        <w:t>การร่วมค้า</w:t>
      </w:r>
      <w:r w:rsidR="00D628DC">
        <w:rPr>
          <w:rFonts w:ascii="Angsana New" w:hAnsi="Angsana New" w:hint="cs"/>
          <w:sz w:val="30"/>
          <w:szCs w:val="30"/>
          <w:cs/>
        </w:rPr>
        <w:t xml:space="preserve"> </w:t>
      </w:r>
      <w:r w:rsidR="00D628DC" w:rsidRPr="00D628DC">
        <w:rPr>
          <w:rFonts w:ascii="Angsana New" w:hAnsi="Angsana New" w:hint="cs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4078D395" w14:textId="77777777" w:rsidR="00F166B8" w:rsidRPr="00BE5913" w:rsidRDefault="00F166B8" w:rsidP="00EB3798">
      <w:pPr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5A60C9EB" w14:textId="454D2866" w:rsidR="00847117" w:rsidRPr="00BE5913" w:rsidRDefault="00353A1B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="00847117" w:rsidRPr="00BE5913">
        <w:rPr>
          <w:rFonts w:ascii="Angsana New" w:hAnsi="Angsana New"/>
          <w:sz w:val="30"/>
          <w:szCs w:val="30"/>
        </w:rPr>
        <w:t xml:space="preserve"> </w:t>
      </w:r>
      <w:r w:rsidR="00847117" w:rsidRPr="00BE5913">
        <w:rPr>
          <w:rFonts w:ascii="Angsana New" w:hAnsi="Angsana New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="00847117" w:rsidRPr="00BE5913">
        <w:rPr>
          <w:rFonts w:ascii="Angsana New" w:hAnsi="Angsana New"/>
          <w:sz w:val="30"/>
          <w:szCs w:val="30"/>
        </w:rPr>
        <w:t xml:space="preserve"> </w:t>
      </w:r>
      <w:r w:rsidR="00847117" w:rsidRPr="00BE5913">
        <w:rPr>
          <w:rFonts w:ascii="Angsana New" w:hAnsi="Angsana New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="00847117" w:rsidRPr="00BE5913">
        <w:rPr>
          <w:rFonts w:ascii="Angsana New" w:hAnsi="Angsana New"/>
          <w:sz w:val="30"/>
          <w:szCs w:val="30"/>
        </w:rPr>
        <w:t xml:space="preserve"> </w:t>
      </w:r>
      <w:r w:rsidR="00847117" w:rsidRPr="00BE5913">
        <w:rPr>
          <w:rFonts w:ascii="Angsana New" w:hAnsi="Angsana New"/>
          <w:sz w:val="30"/>
          <w:szCs w:val="30"/>
          <w:cs/>
        </w:rPr>
        <w:t>หรือรับจากการได้มาหรือจำหน่ายไป</w:t>
      </w:r>
      <w:r w:rsidR="00790768" w:rsidRPr="00BE5913">
        <w:rPr>
          <w:rFonts w:ascii="Angsana New" w:hAnsi="Angsana New" w:hint="cs"/>
          <w:sz w:val="30"/>
          <w:szCs w:val="30"/>
          <w:cs/>
        </w:rPr>
        <w:t xml:space="preserve"> </w:t>
      </w:r>
      <w:r w:rsidR="00847117" w:rsidRPr="00BE5913">
        <w:rPr>
          <w:rFonts w:ascii="Angsana New" w:hAnsi="Angsana New"/>
          <w:sz w:val="30"/>
          <w:szCs w:val="30"/>
          <w:cs/>
        </w:rPr>
        <w:t>ซึ่งส่วนได้เสียที่ไม่มีอำนาจควบคุมโดยอำนาจควบคุมไม่เปลี่ยนแปลงรับรู้เป็นส่วนเกิน</w:t>
      </w:r>
      <w:r w:rsidR="00847117" w:rsidRPr="00BE5913">
        <w:rPr>
          <w:rFonts w:ascii="Angsana New" w:hAnsi="Angsana New"/>
          <w:sz w:val="30"/>
          <w:szCs w:val="30"/>
        </w:rPr>
        <w:t>/</w:t>
      </w:r>
      <w:r w:rsidR="00847117" w:rsidRPr="00BE5913">
        <w:rPr>
          <w:rFonts w:ascii="Angsana New" w:hAnsi="Angsana New"/>
          <w:sz w:val="30"/>
          <w:szCs w:val="30"/>
          <w:cs/>
        </w:rPr>
        <w:t xml:space="preserve">ส่วนต่ำกว่าทุนอื่นในส่วนของเจ้าของ </w:t>
      </w:r>
    </w:p>
    <w:p w14:paraId="3C13B409" w14:textId="77777777" w:rsidR="00A0751F" w:rsidRPr="000155A7" w:rsidRDefault="00A0751F" w:rsidP="00BE5913">
      <w:pPr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0211A929" w14:textId="63FFAE2E" w:rsidR="00847117" w:rsidRPr="00BE5913" w:rsidRDefault="00847117" w:rsidP="00BE5913">
      <w:pPr>
        <w:pStyle w:val="BodyText2"/>
        <w:spacing w:line="240" w:lineRule="atLeast"/>
        <w:ind w:left="540" w:right="47"/>
        <w:jc w:val="thaiDistribute"/>
        <w:rPr>
          <w:rFonts w:ascii="Angsana New" w:hAnsi="Angsana New" w:cs="Angsana New"/>
          <w:b w:val="0"/>
          <w:bCs w:val="0"/>
          <w:lang w:val="en-US"/>
        </w:rPr>
      </w:pPr>
      <w:r w:rsidRPr="00BE5913">
        <w:rPr>
          <w:rFonts w:ascii="Angsana New" w:hAnsi="Angsana New" w:cs="Angsana New"/>
          <w:b w:val="0"/>
          <w:bCs w:val="0"/>
          <w:cs/>
          <w:lang w:val="en-US"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</w:t>
      </w:r>
      <w:r w:rsidRPr="00BE5913">
        <w:rPr>
          <w:rFonts w:ascii="Angsana New" w:hAnsi="Angsana New" w:cs="Angsana New" w:hint="cs"/>
          <w:b w:val="0"/>
          <w:bCs w:val="0"/>
          <w:cs/>
          <w:lang w:val="en-US"/>
        </w:rPr>
        <w:t>กำไรหรือขาดทุนที่เกิดขึ้นจากการสูญเสียการควบคุมในบริษัทย่อย</w:t>
      </w:r>
      <w:r w:rsidRPr="00BE5913">
        <w:rPr>
          <w:rFonts w:ascii="Angsana New" w:hAnsi="Angsana New" w:cs="Angsana New"/>
          <w:b w:val="0"/>
          <w:bCs w:val="0"/>
          <w:cs/>
          <w:lang w:val="en-US"/>
        </w:rPr>
        <w:t>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0DDBC86A" w14:textId="77777777" w:rsidR="00704667" w:rsidRDefault="00704667" w:rsidP="00BE5913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598915D" w14:textId="4FBB1601" w:rsidR="00D628DC" w:rsidRDefault="00D451FE" w:rsidP="00BE5913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451FE">
        <w:rPr>
          <w:rFonts w:ascii="Angsana New" w:hAnsi="Angsana New" w:hint="cs"/>
          <w:sz w:val="30"/>
          <w:szCs w:val="30"/>
          <w:cs/>
        </w:rPr>
        <w:t>กลุ่มบริษัทมีการควบคุมร่วม</w:t>
      </w:r>
      <w:r w:rsidR="000E0750">
        <w:rPr>
          <w:rFonts w:ascii="Angsana New" w:hAnsi="Angsana New" w:hint="cs"/>
          <w:sz w:val="30"/>
          <w:szCs w:val="30"/>
          <w:cs/>
        </w:rPr>
        <w:t xml:space="preserve">ในผู้ได้รับการลงทุนตามที่เปิดเผยในหมายเหตุข้อ </w:t>
      </w:r>
      <w:r w:rsidR="00C070A0" w:rsidRPr="00C070A0">
        <w:rPr>
          <w:rFonts w:ascii="Angsana New" w:hAnsi="Angsana New"/>
          <w:sz w:val="30"/>
          <w:szCs w:val="30"/>
        </w:rPr>
        <w:t>7</w:t>
      </w:r>
      <w:r w:rsidR="000E0750">
        <w:rPr>
          <w:rFonts w:ascii="Angsana New" w:hAnsi="Angsana New"/>
          <w:sz w:val="30"/>
          <w:szCs w:val="30"/>
        </w:rPr>
        <w:t xml:space="preserve"> </w:t>
      </w:r>
      <w:r w:rsidR="000E0750">
        <w:rPr>
          <w:rFonts w:ascii="Angsana New" w:hAnsi="Angsana New" w:hint="cs"/>
          <w:sz w:val="30"/>
          <w:szCs w:val="30"/>
          <w:cs/>
        </w:rPr>
        <w:t>กลุ่มบริษัทรับรู้เงินลงทุนในการร่วมค้าในงบการเงิน</w:t>
      </w:r>
      <w:r w:rsidR="001C256A">
        <w:rPr>
          <w:rFonts w:ascii="Angsana New" w:hAnsi="Angsana New" w:hint="cs"/>
          <w:sz w:val="30"/>
          <w:szCs w:val="30"/>
          <w:cs/>
        </w:rPr>
        <w:t>รวมด้วยวิธีส่วนได้เสียจนถึงวันที่การควบคุมร่วมสิ้นสุดลง</w:t>
      </w:r>
    </w:p>
    <w:p w14:paraId="7BE20440" w14:textId="77777777" w:rsidR="00F67681" w:rsidRPr="00062B12" w:rsidRDefault="00F67681" w:rsidP="00BE5913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6409857B" w14:textId="77777777" w:rsidR="00F67681" w:rsidRDefault="00F67681" w:rsidP="00F67681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67681">
        <w:rPr>
          <w:rFonts w:ascii="Angsana New" w:hAnsi="Angsana New"/>
          <w:i/>
          <w:iCs/>
          <w:sz w:val="30"/>
          <w:szCs w:val="30"/>
          <w:cs/>
        </w:rPr>
        <w:t>การรวมธุรกิจ</w:t>
      </w:r>
    </w:p>
    <w:p w14:paraId="19D74C77" w14:textId="77777777" w:rsidR="00062B12" w:rsidRPr="00062B12" w:rsidRDefault="00062B12" w:rsidP="00F67681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6B84E31B" w14:textId="7A99BA65" w:rsidR="00F67681" w:rsidRDefault="00F67681" w:rsidP="00F67681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67681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เข้านิยามธุรกิจและอำนาจในการควบคุมได้ถูกโอนมาให้กลุ่มบริษัท ยกเว้นกรณีการรวมธุรกิจภายใต้การควบคุมเดียวกัน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67681">
        <w:rPr>
          <w:rFonts w:ascii="Angsana New" w:hAnsi="Angsana New"/>
          <w:sz w:val="30"/>
          <w:szCs w:val="30"/>
          <w:cs/>
        </w:rPr>
        <w:t>กลุ่มบริษัทเลือกใช้วิธีการทดสอบการกระจุกตัว (</w:t>
      </w:r>
      <w:r w:rsidRPr="00F67681">
        <w:rPr>
          <w:rFonts w:ascii="Angsana New" w:hAnsi="Angsana New"/>
          <w:sz w:val="30"/>
          <w:szCs w:val="30"/>
        </w:rPr>
        <w:t xml:space="preserve">concentration test) </w:t>
      </w:r>
      <w:r w:rsidRPr="00F67681">
        <w:rPr>
          <w:rFonts w:ascii="Angsana New" w:hAnsi="Angsana New"/>
          <w:sz w:val="30"/>
          <w:szCs w:val="30"/>
          <w:cs/>
        </w:rPr>
        <w:t>ซึ่งเป็นการประเมินอย่างง่ายว่ากลุ่มของกิจกรรมและสินทรัพย์ที่ซื้อมานั้นไม่เป็นธุรกิจ</w:t>
      </w:r>
    </w:p>
    <w:p w14:paraId="51FAAA5A" w14:textId="77777777" w:rsidR="003105CE" w:rsidRPr="00062B12" w:rsidRDefault="003105CE" w:rsidP="00F67681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0D781D0F" w14:textId="5A7B81DE" w:rsidR="00190EFB" w:rsidRDefault="003105CE" w:rsidP="00D2122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122F">
        <w:rPr>
          <w:rFonts w:ascii="Angsana New" w:hAnsi="Angsana New"/>
          <w:sz w:val="30"/>
          <w:szCs w:val="30"/>
          <w:cs/>
        </w:rPr>
        <w:t xml:space="preserve"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 ค่าความนิยมที่เกิดขึ้นจะถูกทดสอบการด้อยค่าเป็นประจำทุกปี (ดูหมายเหตุข้อ </w:t>
      </w:r>
      <w:r w:rsidR="00C070A0" w:rsidRPr="00C070A0">
        <w:rPr>
          <w:rFonts w:ascii="Angsana New" w:hAnsi="Angsana New"/>
          <w:sz w:val="30"/>
          <w:szCs w:val="30"/>
        </w:rPr>
        <w:t>3</w:t>
      </w:r>
      <w:r w:rsidRPr="00D2122F">
        <w:rPr>
          <w:rFonts w:ascii="Angsana New" w:hAnsi="Angsana New"/>
          <w:sz w:val="30"/>
          <w:szCs w:val="30"/>
          <w:cs/>
        </w:rPr>
        <w:t>(</w:t>
      </w:r>
      <w:r w:rsidR="006738AF" w:rsidRPr="00D2122F">
        <w:rPr>
          <w:rFonts w:ascii="Angsana New" w:hAnsi="Angsana New" w:hint="cs"/>
          <w:sz w:val="30"/>
          <w:szCs w:val="30"/>
          <w:cs/>
        </w:rPr>
        <w:t>ฏ</w:t>
      </w:r>
      <w:r w:rsidRPr="00D2122F">
        <w:rPr>
          <w:rFonts w:ascii="Angsana New" w:hAnsi="Angsana New"/>
          <w:sz w:val="30"/>
          <w:szCs w:val="30"/>
          <w:cs/>
        </w:rPr>
        <w:t>))</w:t>
      </w:r>
      <w:r w:rsidRPr="00D2122F">
        <w:rPr>
          <w:rFonts w:ascii="Angsana New" w:hAnsi="Angsana New"/>
          <w:sz w:val="30"/>
          <w:szCs w:val="30"/>
        </w:rPr>
        <w:t xml:space="preserve"> </w:t>
      </w:r>
      <w:r w:rsidRPr="00D2122F">
        <w:rPr>
          <w:rFonts w:ascii="Angsana New" w:hAnsi="Angsana New" w:hint="cs"/>
          <w:sz w:val="30"/>
          <w:szCs w:val="30"/>
          <w:cs/>
        </w:rPr>
        <w:t>กำไรจากการซื้อในราคา</w:t>
      </w:r>
      <w:r w:rsidRPr="00D2122F">
        <w:rPr>
          <w:rFonts w:ascii="Angsana New" w:hAnsi="Angsana New"/>
          <w:sz w:val="30"/>
          <w:szCs w:val="30"/>
          <w:cs/>
        </w:rPr>
        <w:t>ต่อรอง</w:t>
      </w:r>
      <w:r w:rsidRPr="00D2122F">
        <w:rPr>
          <w:rFonts w:ascii="Angsana New" w:hAnsi="Angsana New" w:hint="cs"/>
          <w:sz w:val="30"/>
          <w:szCs w:val="30"/>
          <w:cs/>
        </w:rPr>
        <w:t xml:space="preserve">รับรู้ในกำไรหรือขาดทุนทันที </w:t>
      </w:r>
      <w:r w:rsidRPr="00D2122F">
        <w:rPr>
          <w:rFonts w:ascii="Angsana New" w:hAnsi="Angsana New"/>
          <w:sz w:val="30"/>
          <w:szCs w:val="30"/>
          <w:cs/>
        </w:rPr>
        <w:t xml:space="preserve">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 </w:t>
      </w:r>
      <w:r w:rsidRPr="00D2122F">
        <w:rPr>
          <w:rFonts w:ascii="Angsana New" w:hAnsi="Angsana New" w:hint="cs"/>
          <w:sz w:val="30"/>
          <w:szCs w:val="30"/>
          <w:cs/>
        </w:rPr>
        <w:t>สิ่งตอบแทนที่โอนให้ไม่รวมถึงค่าใช้จ่ายที่เกิด</w:t>
      </w:r>
      <w:r w:rsidRPr="00D2122F">
        <w:rPr>
          <w:rFonts w:ascii="Angsana New" w:hAnsi="Angsana New"/>
          <w:sz w:val="30"/>
          <w:szCs w:val="30"/>
          <w:cs/>
        </w:rPr>
        <w:t>จากการ</w:t>
      </w:r>
      <w:r w:rsidRPr="00D2122F">
        <w:rPr>
          <w:rFonts w:ascii="Angsana New" w:hAnsi="Angsana New" w:hint="cs"/>
          <w:sz w:val="30"/>
          <w:szCs w:val="30"/>
          <w:cs/>
        </w:rPr>
        <w:t>สิ้นสุดความสัมพันธ์ของโครงการที่มีอยู่เดิม ค่าใช้จ่ายดังกล่าวรับรู้ในกำไรหรือขาดทุนทันที</w:t>
      </w:r>
      <w:r w:rsidR="00190EFB">
        <w:rPr>
          <w:rFonts w:ascii="Angsana New" w:hAnsi="Angsana New"/>
          <w:b/>
          <w:bCs/>
        </w:rPr>
        <w:br w:type="page"/>
      </w:r>
    </w:p>
    <w:p w14:paraId="76ED8DE6" w14:textId="5220D7C5" w:rsidR="00F524D6" w:rsidRPr="00BE5913" w:rsidRDefault="008D4000" w:rsidP="00BE5913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lastRenderedPageBreak/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ณ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วันที่เกิดรายการ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ส่วนต่างระหว่างมูลค่าสินทรัพย์สุทธิของธุรกิจที่ถูกนำมารวมดังกล่าว</w:t>
      </w:r>
      <w:r w:rsidR="009C166F" w:rsidRPr="00BE5913">
        <w:rPr>
          <w:rFonts w:ascii="Angsana New" w:hAnsi="Angsana New"/>
          <w:sz w:val="30"/>
          <w:szCs w:val="30"/>
        </w:rPr>
        <w:br/>
      </w:r>
      <w:r w:rsidRPr="00BE5913">
        <w:rPr>
          <w:rFonts w:ascii="Angsana New" w:hAnsi="Angsana New" w:hint="cs"/>
          <w:sz w:val="30"/>
          <w:szCs w:val="30"/>
          <w:cs/>
        </w:rPr>
        <w:t>กับค่าตอบแทนที่จ่ายรับรู้เป็นส่วนเกิน</w:t>
      </w:r>
      <w:r w:rsidR="002E3E99">
        <w:rPr>
          <w:rFonts w:ascii="Angsana New" w:hAnsi="Angsana New" w:hint="cs"/>
          <w:sz w:val="30"/>
          <w:szCs w:val="30"/>
          <w:cs/>
        </w:rPr>
        <w:t xml:space="preserve"> </w:t>
      </w:r>
      <w:r w:rsidR="00190EFB">
        <w:rPr>
          <w:rFonts w:ascii="Angsana New" w:hAnsi="Angsana New"/>
          <w:sz w:val="30"/>
          <w:szCs w:val="30"/>
        </w:rPr>
        <w:t>(</w:t>
      </w:r>
      <w:r w:rsidR="00190EFB">
        <w:rPr>
          <w:rFonts w:ascii="Angsana New" w:hAnsi="Angsana New" w:hint="cs"/>
          <w:sz w:val="30"/>
          <w:szCs w:val="30"/>
          <w:cs/>
        </w:rPr>
        <w:t>ต่ำกว่า</w:t>
      </w:r>
      <w:r w:rsidR="00190EFB">
        <w:rPr>
          <w:rFonts w:ascii="Angsana New" w:hAnsi="Angsana New"/>
          <w:sz w:val="30"/>
          <w:szCs w:val="30"/>
        </w:rPr>
        <w:t>)</w:t>
      </w:r>
      <w:r w:rsidR="002E3E99">
        <w:rPr>
          <w:rFonts w:ascii="Angsana New" w:hAnsi="Angsana New" w:hint="cs"/>
          <w:sz w:val="30"/>
          <w:szCs w:val="30"/>
          <w:cs/>
        </w:rPr>
        <w:t xml:space="preserve"> </w:t>
      </w:r>
      <w:r w:rsidR="00190EFB">
        <w:rPr>
          <w:rFonts w:ascii="Angsana New" w:hAnsi="Angsana New" w:hint="cs"/>
          <w:sz w:val="30"/>
          <w:szCs w:val="30"/>
          <w:cs/>
        </w:rPr>
        <w:t>ทุน</w:t>
      </w:r>
      <w:r w:rsidRPr="00BE5913">
        <w:rPr>
          <w:rFonts w:ascii="Angsana New" w:hAnsi="Angsana New" w:hint="cs"/>
          <w:sz w:val="30"/>
          <w:szCs w:val="30"/>
          <w:cs/>
        </w:rPr>
        <w:t>จากการรวมธุรกิจภายใต้การควบคุมเดียวกันในส่วนของ</w:t>
      </w:r>
      <w:r w:rsidR="00D2643A" w:rsidRPr="00BE5913">
        <w:rPr>
          <w:rFonts w:ascii="Angsana New" w:hAnsi="Angsana New"/>
          <w:sz w:val="30"/>
          <w:szCs w:val="30"/>
        </w:rPr>
        <w:br/>
      </w:r>
      <w:r w:rsidRPr="00BE5913">
        <w:rPr>
          <w:rFonts w:ascii="Angsana New" w:hAnsi="Angsana New" w:hint="cs"/>
          <w:sz w:val="30"/>
          <w:szCs w:val="30"/>
          <w:cs/>
        </w:rPr>
        <w:t>ผู้ถือหุ้น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รายการส่วนเกิน</w:t>
      </w:r>
      <w:r w:rsidR="002E3E99">
        <w:rPr>
          <w:rFonts w:ascii="Angsana New" w:hAnsi="Angsana New" w:hint="cs"/>
          <w:sz w:val="30"/>
          <w:szCs w:val="30"/>
          <w:cs/>
        </w:rPr>
        <w:t xml:space="preserve"> </w:t>
      </w:r>
      <w:r w:rsidR="00190EFB">
        <w:rPr>
          <w:rFonts w:ascii="Angsana New" w:hAnsi="Angsana New"/>
          <w:sz w:val="30"/>
          <w:szCs w:val="30"/>
        </w:rPr>
        <w:t>(</w:t>
      </w:r>
      <w:r w:rsidR="00190EFB">
        <w:rPr>
          <w:rFonts w:ascii="Angsana New" w:hAnsi="Angsana New" w:hint="cs"/>
          <w:sz w:val="30"/>
          <w:szCs w:val="30"/>
          <w:cs/>
        </w:rPr>
        <w:t>ต่ำกว่า</w:t>
      </w:r>
      <w:r w:rsidR="00190EFB">
        <w:rPr>
          <w:rFonts w:ascii="Angsana New" w:hAnsi="Angsana New"/>
          <w:sz w:val="30"/>
          <w:szCs w:val="30"/>
        </w:rPr>
        <w:t>)</w:t>
      </w:r>
      <w:r w:rsidR="002E3E99">
        <w:rPr>
          <w:rFonts w:ascii="Angsana New" w:hAnsi="Angsana New" w:hint="cs"/>
          <w:sz w:val="30"/>
          <w:szCs w:val="30"/>
          <w:cs/>
        </w:rPr>
        <w:t xml:space="preserve"> </w:t>
      </w:r>
      <w:r w:rsidR="00190EFB">
        <w:rPr>
          <w:rFonts w:ascii="Angsana New" w:hAnsi="Angsana New" w:hint="cs"/>
          <w:sz w:val="30"/>
          <w:szCs w:val="30"/>
          <w:cs/>
        </w:rPr>
        <w:t>ทุนดังกล่าว</w:t>
      </w:r>
      <w:r w:rsidRPr="00BE5913">
        <w:rPr>
          <w:rFonts w:ascii="Angsana New" w:hAnsi="Angsana New" w:hint="cs"/>
          <w:sz w:val="30"/>
          <w:szCs w:val="30"/>
          <w:cs/>
        </w:rPr>
        <w:t>จะถูกตัดจำหน่ายเมื่อมีการขายเงินลงทุนในธุรกิจที่ซื้อดังกล่าวไป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D2643A" w:rsidRPr="00BE5913">
        <w:rPr>
          <w:rFonts w:ascii="Angsana New" w:hAnsi="Angsana New"/>
          <w:sz w:val="30"/>
          <w:szCs w:val="30"/>
        </w:rPr>
        <w:br/>
      </w:r>
      <w:r w:rsidRPr="00BE5913">
        <w:rPr>
          <w:rFonts w:ascii="Angsana New" w:hAnsi="Angsana New" w:hint="cs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จนถึงวันที่การควบคุมสิ้นสุด</w:t>
      </w:r>
    </w:p>
    <w:p w14:paraId="36E89278" w14:textId="77777777" w:rsidR="008D4000" w:rsidRPr="002E3E99" w:rsidRDefault="008D4000" w:rsidP="00BE5913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79D13E17" w14:textId="6A487D5E" w:rsidR="00992CFF" w:rsidRPr="00BE5913" w:rsidRDefault="00992CFF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เงินลงทุน</w:t>
      </w:r>
      <w:r w:rsidR="00EC27AF"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ในบริษัทย่อย</w:t>
      </w:r>
      <w:r w:rsidR="00704667"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และการร่วมค้า</w:t>
      </w:r>
      <w:r w:rsidR="00D218B3"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40EABF4B" w14:textId="77777777" w:rsidR="00992CFF" w:rsidRPr="00E4548C" w:rsidRDefault="00992CFF" w:rsidP="00BE5913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5B596989" w14:textId="1FC022C8" w:rsidR="00380290" w:rsidRDefault="00380290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704667" w:rsidRPr="00BE5913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BE5913">
        <w:rPr>
          <w:rFonts w:ascii="Angsana New" w:hAnsi="Angsana New"/>
          <w:sz w:val="30"/>
          <w:szCs w:val="30"/>
          <w:cs/>
        </w:rPr>
        <w:t>ในงบการเงินเฉพาะกิจการวัดมูลค่าด้วยราคาทุนหักค่าเผื่อการด้อยค่า</w:t>
      </w:r>
      <w:r w:rsidR="00704667" w:rsidRPr="00BE5913">
        <w:rPr>
          <w:rFonts w:ascii="Angsana New" w:hAnsi="Angsana New"/>
          <w:sz w:val="30"/>
          <w:szCs w:val="30"/>
          <w:cs/>
        </w:rPr>
        <w:br/>
      </w:r>
      <w:r w:rsidRPr="00BE5913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Pr="00BE5913">
        <w:rPr>
          <w:rFonts w:ascii="Angsana New" w:hAnsi="Angsana New" w:hint="cs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  <w:cs/>
        </w:rPr>
        <w:t>กำไร</w:t>
      </w:r>
      <w:r w:rsidRPr="00BE5913">
        <w:rPr>
          <w:rFonts w:ascii="Angsana New" w:hAnsi="Angsana New" w:hint="cs"/>
          <w:sz w:val="30"/>
          <w:szCs w:val="30"/>
          <w:cs/>
        </w:rPr>
        <w:t>หรือ</w:t>
      </w:r>
      <w:r w:rsidRPr="00BE5913">
        <w:rPr>
          <w:rFonts w:ascii="Angsana New" w:hAnsi="Angsana New"/>
          <w:sz w:val="30"/>
          <w:szCs w:val="30"/>
          <w:cs/>
        </w:rPr>
        <w:t xml:space="preserve">ขาดทุนจากการขายเงินลงทุนบันทึกในกำไรหรือขาดทุน </w:t>
      </w:r>
    </w:p>
    <w:p w14:paraId="70BC4DB1" w14:textId="77777777" w:rsidR="00E4548C" w:rsidRPr="00BE5913" w:rsidRDefault="00E4548C" w:rsidP="00E4548C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180949A0" w14:textId="50842D78" w:rsidR="00393715" w:rsidRPr="00BE5913" w:rsidRDefault="000B4701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375A2F4E" w14:textId="77777777" w:rsidR="00393715" w:rsidRPr="00BE5913" w:rsidRDefault="00393715" w:rsidP="00E4548C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3E48BFB0" w14:textId="109425C4" w:rsidR="00353A1B" w:rsidRPr="00BE5913" w:rsidRDefault="00353A1B" w:rsidP="00BE591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</w:t>
      </w:r>
      <w:r w:rsidRPr="00BE5913">
        <w:rPr>
          <w:rFonts w:ascii="Angsana New" w:hAnsi="Angsana New" w:hint="cs"/>
          <w:sz w:val="30"/>
          <w:szCs w:val="30"/>
          <w:cs/>
        </w:rPr>
        <w:t>ร</w:t>
      </w:r>
      <w:r w:rsidR="00661E89" w:rsidRPr="00BE5913">
        <w:rPr>
          <w:rFonts w:ascii="Angsana New" w:hAnsi="Angsana New" w:hint="cs"/>
          <w:sz w:val="30"/>
          <w:szCs w:val="30"/>
          <w:cs/>
        </w:rPr>
        <w:t xml:space="preserve"> 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="00661E89" w:rsidRPr="00BE5913">
        <w:rPr>
          <w:rFonts w:ascii="Angsana New" w:hAnsi="Angsana New"/>
          <w:sz w:val="30"/>
          <w:szCs w:val="30"/>
          <w:cs/>
        </w:rPr>
        <w:t xml:space="preserve"> </w:t>
      </w:r>
      <w:r w:rsidR="00661E89" w:rsidRPr="00BE5913">
        <w:rPr>
          <w:rFonts w:ascii="Angsana New" w:hAnsi="Angsana New" w:hint="cs"/>
          <w:sz w:val="30"/>
          <w:szCs w:val="30"/>
          <w:cs/>
        </w:rPr>
        <w:t>ณ</w:t>
      </w:r>
      <w:r w:rsidR="00661E89" w:rsidRPr="00BE5913">
        <w:rPr>
          <w:rFonts w:ascii="Angsana New" w:hAnsi="Angsana New"/>
          <w:sz w:val="30"/>
          <w:szCs w:val="30"/>
          <w:cs/>
        </w:rPr>
        <w:t xml:space="preserve"> </w:t>
      </w:r>
      <w:r w:rsidR="00661E89" w:rsidRPr="00BE5913">
        <w:rPr>
          <w:rFonts w:ascii="Angsana New" w:hAnsi="Angsana New" w:hint="cs"/>
          <w:sz w:val="30"/>
          <w:szCs w:val="30"/>
          <w:cs/>
        </w:rPr>
        <w:t>วันที่รายงาน</w:t>
      </w:r>
      <w:r w:rsidR="00661E89" w:rsidRPr="00BE5913">
        <w:rPr>
          <w:rFonts w:ascii="Angsana New" w:hAnsi="Angsana New"/>
          <w:sz w:val="30"/>
          <w:szCs w:val="30"/>
          <w:cs/>
        </w:rPr>
        <w:t xml:space="preserve"> </w:t>
      </w:r>
    </w:p>
    <w:p w14:paraId="4FD69EB2" w14:textId="7792E7A1" w:rsidR="000117A3" w:rsidRPr="00BE5913" w:rsidRDefault="000117A3" w:rsidP="00E4548C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0EBCF63A" w14:textId="3EF175BC" w:rsidR="004B0EB5" w:rsidRPr="00BE5913" w:rsidRDefault="000117A3" w:rsidP="00BE591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E5913">
        <w:rPr>
          <w:rFonts w:ascii="Angsana New" w:hAnsi="Angsana New" w:hint="cs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="00400457">
        <w:rPr>
          <w:rFonts w:ascii="Angsana New" w:hAnsi="Angsana New"/>
          <w:sz w:val="30"/>
          <w:szCs w:val="30"/>
        </w:rPr>
        <w:t xml:space="preserve"> </w:t>
      </w:r>
      <w:r w:rsidR="00400457" w:rsidRPr="00400457">
        <w:rPr>
          <w:rFonts w:ascii="Angsana New" w:hAnsi="Angsana New" w:hint="cs"/>
          <w:sz w:val="30"/>
          <w:szCs w:val="30"/>
          <w:cs/>
        </w:rPr>
        <w:t>ยกเว้นผลต่างของอัตราแลกเปลี่ยนที่เกิดขึ้นจากการแปลงค่าของ</w:t>
      </w:r>
      <w:r w:rsidR="004B0ADA" w:rsidRPr="004B0ADA">
        <w:rPr>
          <w:rFonts w:ascii="Angsana New" w:hAnsi="Angsana New" w:hint="cs"/>
          <w:sz w:val="30"/>
          <w:szCs w:val="30"/>
          <w:cs/>
        </w:rPr>
        <w:t>การป้องกันความเสี่ยงในกระแสเงิน</w:t>
      </w:r>
      <w:r w:rsidR="004B0ADA">
        <w:rPr>
          <w:rFonts w:ascii="Angsana New" w:hAnsi="Angsana New" w:hint="cs"/>
          <w:sz w:val="30"/>
          <w:szCs w:val="30"/>
          <w:cs/>
        </w:rPr>
        <w:t>สด</w:t>
      </w:r>
      <w:r w:rsidR="00CF7966">
        <w:rPr>
          <w:rFonts w:ascii="Angsana New" w:hAnsi="Angsana New" w:hint="cs"/>
          <w:sz w:val="30"/>
          <w:szCs w:val="30"/>
          <w:cs/>
        </w:rPr>
        <w:t xml:space="preserve"> เฉพาะส่วนที่</w:t>
      </w:r>
      <w:r w:rsidR="004865AD">
        <w:rPr>
          <w:rFonts w:ascii="Angsana New" w:hAnsi="Angsana New" w:hint="cs"/>
          <w:sz w:val="30"/>
          <w:szCs w:val="30"/>
          <w:cs/>
        </w:rPr>
        <w:t>มีปร</w:t>
      </w:r>
      <w:r w:rsidR="00CF7966">
        <w:rPr>
          <w:rFonts w:ascii="Angsana New" w:hAnsi="Angsana New" w:hint="cs"/>
          <w:sz w:val="30"/>
          <w:szCs w:val="30"/>
          <w:cs/>
        </w:rPr>
        <w:t>ะสิทธิผล</w:t>
      </w:r>
      <w:r w:rsidR="00400457" w:rsidRPr="00400457">
        <w:rPr>
          <w:rFonts w:ascii="Angsana New" w:hAnsi="Angsana New" w:hint="cs"/>
          <w:sz w:val="30"/>
          <w:szCs w:val="30"/>
          <w:cs/>
        </w:rPr>
        <w:t>จะรับรู้เข้ากำไรขาดทุนเบ็ดเสร็จอื่น</w:t>
      </w:r>
    </w:p>
    <w:p w14:paraId="06651A46" w14:textId="455D6334" w:rsidR="00DF78F9" w:rsidRDefault="00DF7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0891D06" w14:textId="327396FF" w:rsidR="00B3230D" w:rsidRPr="00BE5913" w:rsidRDefault="00B3230D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3EFF3347" w14:textId="77777777" w:rsidR="00B3230D" w:rsidRPr="00BE5913" w:rsidRDefault="00B3230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F5F0022" w14:textId="5A4810E5" w:rsidR="00B3230D" w:rsidRPr="00BE5913" w:rsidRDefault="00B3230D" w:rsidP="00BE59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E5913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4B0ADA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BE5913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B11C2B" w:rsidRPr="00B11C2B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BE591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7F5CB1" w:rsidRPr="00BE5913">
        <w:rPr>
          <w:rFonts w:asciiTheme="majorBidi" w:eastAsia="EucrosiaUPCBold" w:hAnsiTheme="majorBidi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5A951448" w14:textId="77777777" w:rsidR="00B3230D" w:rsidRPr="00BE5913" w:rsidRDefault="00B3230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C06DB3B" w14:textId="1BBEBEAF" w:rsidR="008D1C1E" w:rsidRPr="00BE5913" w:rsidRDefault="008D1C1E" w:rsidP="00BE5913">
      <w:pPr>
        <w:pStyle w:val="BodyText"/>
        <w:tabs>
          <w:tab w:val="clear" w:pos="454"/>
          <w:tab w:val="clear" w:pos="680"/>
          <w:tab w:val="clear" w:pos="907"/>
          <w:tab w:val="left" w:pos="90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สินทรัพย์ทางการเงินและหนี้สินทางการเงินอื่น</w:t>
      </w:r>
      <w:r w:rsidR="00E46EC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ๆ (นอกเหนือจากลูกหนี้การค้า (ดูหมายเหตุข้อ</w:t>
      </w:r>
      <w:r w:rsidRPr="00BE591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C070A0" w:rsidRPr="00C070A0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(</w:t>
      </w:r>
      <w:r w:rsidR="004B0ADA">
        <w:rPr>
          <w:rFonts w:asciiTheme="majorBidi" w:hAnsiTheme="majorBidi" w:cstheme="majorBidi" w:hint="cs"/>
          <w:color w:val="000000"/>
          <w:sz w:val="30"/>
          <w:szCs w:val="30"/>
          <w:cs/>
        </w:rPr>
        <w:t>ฉ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))</w:t>
      </w:r>
      <w:r w:rsidR="00954ED2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BE591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และวัดมูลค่า</w:t>
      </w:r>
      <w:r w:rsidR="00E34618" w:rsidRPr="00BE5913">
        <w:rPr>
          <w:rFonts w:asciiTheme="majorBidi" w:hAnsiTheme="majorBidi" w:hint="cs"/>
          <w:color w:val="000000"/>
          <w:sz w:val="30"/>
          <w:szCs w:val="30"/>
          <w:cs/>
        </w:rPr>
        <w:t>เมื่อเริ่มแรก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ด้วยมูลค่ายุติธรรม</w:t>
      </w:r>
      <w:r w:rsidR="00E34618" w:rsidRPr="00BE591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E34618" w:rsidRPr="00BE5913">
        <w:rPr>
          <w:rFonts w:asciiTheme="majorBidi" w:hAnsiTheme="majorBidi" w:hint="cs"/>
          <w:color w:val="000000"/>
          <w:sz w:val="30"/>
          <w:szCs w:val="30"/>
          <w:cs/>
        </w:rPr>
        <w:t>ทั้งนี้</w:t>
      </w:r>
      <w:r w:rsidR="00E34618" w:rsidRPr="00BE5913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E34618" w:rsidRPr="00BE5913">
        <w:rPr>
          <w:rFonts w:asciiTheme="majorBidi" w:hAnsiTheme="majorBidi" w:hint="cs"/>
          <w:color w:val="000000"/>
          <w:sz w:val="30"/>
          <w:szCs w:val="30"/>
          <w:cs/>
        </w:rPr>
        <w:t>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  <w:r w:rsidR="00131993" w:rsidRPr="00BE5913">
        <w:rPr>
          <w:rFonts w:asciiTheme="majorBidi" w:hAnsiTheme="majorBidi" w:hint="cs"/>
          <w:color w:val="000000"/>
          <w:sz w:val="30"/>
          <w:szCs w:val="30"/>
          <w:cs/>
        </w:rPr>
        <w:t>ด้วย</w:t>
      </w:r>
    </w:p>
    <w:p w14:paraId="2400C3B1" w14:textId="77777777" w:rsidR="006222F0" w:rsidRDefault="006222F0" w:rsidP="00BE5913">
      <w:pPr>
        <w:pStyle w:val="BodyText"/>
        <w:tabs>
          <w:tab w:val="clear" w:pos="454"/>
          <w:tab w:val="clear" w:pos="680"/>
          <w:tab w:val="clear" w:pos="907"/>
          <w:tab w:val="left" w:pos="90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F2A5C4C" w14:textId="4C60156D" w:rsidR="008D1C1E" w:rsidRPr="00BE5913" w:rsidRDefault="008D1C1E" w:rsidP="00BE5913">
      <w:pPr>
        <w:pStyle w:val="BodyText"/>
        <w:tabs>
          <w:tab w:val="clear" w:pos="454"/>
          <w:tab w:val="clear" w:pos="680"/>
          <w:tab w:val="clear" w:pos="907"/>
          <w:tab w:val="left" w:pos="90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ได้แก่การวัดมูลค่าด้วยราคาทุนตัดจำหน่าย มูลค่ายุติธรรมผ่านกำไรขาดทุนเบ็ดเสร็จอื่น</w:t>
      </w:r>
      <w:r w:rsidRPr="00BE591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BE591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372380FD" w14:textId="77777777" w:rsidR="008D1C1E" w:rsidRPr="00BE5913" w:rsidRDefault="008D1C1E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8183848" w14:textId="1D22C2F4" w:rsidR="008D1C1E" w:rsidRPr="00BE5913" w:rsidRDefault="008D1C1E" w:rsidP="00BE5913">
      <w:pPr>
        <w:pStyle w:val="BodyText"/>
        <w:tabs>
          <w:tab w:val="clear" w:pos="454"/>
          <w:tab w:val="clear" w:pos="680"/>
          <w:tab w:val="clear" w:pos="907"/>
          <w:tab w:val="left" w:pos="90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="00D87DAF" w:rsidRPr="00BE591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BE591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04342236" w14:textId="77777777" w:rsidR="008D1C1E" w:rsidRPr="00BE5913" w:rsidRDefault="008D1C1E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2F4D1FD" w14:textId="4C496996" w:rsidR="008D1C1E" w:rsidRPr="00BE5913" w:rsidRDefault="008D1C1E" w:rsidP="00BE5913">
      <w:pPr>
        <w:pStyle w:val="BodyText"/>
        <w:tabs>
          <w:tab w:val="clear" w:pos="454"/>
          <w:tab w:val="clear" w:pos="680"/>
          <w:tab w:val="clear" w:pos="907"/>
          <w:tab w:val="left" w:pos="90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</w:t>
      </w:r>
      <w:r w:rsidR="006E34F7" w:rsidRPr="00BE5913">
        <w:rPr>
          <w:rFonts w:asciiTheme="majorBidi" w:hAnsiTheme="majorBidi" w:cstheme="majorBidi"/>
          <w:color w:val="000000"/>
          <w:sz w:val="30"/>
          <w:szCs w:val="30"/>
        </w:rPr>
        <w:t xml:space="preserve">                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การตัดรายการออกจากบัญชีรับรู้ในกำไรหรือขาดทุน</w:t>
      </w:r>
    </w:p>
    <w:p w14:paraId="747B7F66" w14:textId="77777777" w:rsidR="007F5CB1" w:rsidRPr="00E4548C" w:rsidRDefault="007F5CB1" w:rsidP="00E45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6DBF450" w14:textId="5B468F52" w:rsidR="00B3230D" w:rsidRPr="00BE5913" w:rsidRDefault="00B3230D" w:rsidP="00BE5913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5913">
        <w:rPr>
          <w:rFonts w:ascii="Angsana New" w:hAnsi="Angsana New"/>
          <w:i/>
          <w:iCs/>
          <w:sz w:val="30"/>
          <w:szCs w:val="30"/>
        </w:rPr>
        <w:t>(</w:t>
      </w:r>
      <w:r w:rsidR="006222F0">
        <w:rPr>
          <w:rFonts w:ascii="Angsana New" w:hAnsi="Angsana New" w:hint="cs"/>
          <w:i/>
          <w:iCs/>
          <w:sz w:val="30"/>
          <w:szCs w:val="30"/>
          <w:cs/>
        </w:rPr>
        <w:t>ง</w:t>
      </w:r>
      <w:r w:rsidRPr="00BE5913">
        <w:rPr>
          <w:rFonts w:ascii="Angsana New" w:hAnsi="Angsana New"/>
          <w:i/>
          <w:iCs/>
          <w:sz w:val="30"/>
          <w:szCs w:val="30"/>
        </w:rPr>
        <w:t>.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2</w:t>
      </w:r>
      <w:r w:rsidRPr="00BE5913">
        <w:rPr>
          <w:rFonts w:ascii="Angsana New" w:hAnsi="Angsana New"/>
          <w:i/>
          <w:iCs/>
          <w:sz w:val="30"/>
          <w:szCs w:val="30"/>
        </w:rPr>
        <w:t xml:space="preserve">) </w:t>
      </w:r>
      <w:r w:rsidRPr="00BE5913">
        <w:rPr>
          <w:rFonts w:ascii="Angsana New" w:hAnsi="Angsana New"/>
          <w:i/>
          <w:iCs/>
          <w:sz w:val="30"/>
          <w:szCs w:val="30"/>
          <w:cs/>
        </w:rPr>
        <w:t>การตัดรายการออกจากบัญชี</w:t>
      </w:r>
      <w:r w:rsidR="007F5CB1" w:rsidRPr="00BE5913">
        <w:rPr>
          <w:rFonts w:ascii="Angsana New" w:hAnsi="Angsana New" w:hint="cs"/>
          <w:i/>
          <w:iCs/>
          <w:sz w:val="30"/>
          <w:szCs w:val="30"/>
          <w:cs/>
        </w:rPr>
        <w:t>และการหักกลบ</w:t>
      </w:r>
    </w:p>
    <w:p w14:paraId="2F386BFE" w14:textId="77777777" w:rsidR="00B3230D" w:rsidRPr="00E4548C" w:rsidRDefault="00B3230D" w:rsidP="00E45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C35FAF2" w14:textId="33914833" w:rsidR="007F5CB1" w:rsidRPr="00BE5913" w:rsidRDefault="007F5CB1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D2643A" w:rsidRPr="00BE591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632569F" w14:textId="71AE4A82" w:rsidR="007F5CB1" w:rsidRPr="00BE5913" w:rsidRDefault="007F5CB1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</w:t>
      </w:r>
      <w:r w:rsidR="00D2643A" w:rsidRPr="00BE591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4C9FEFBA" w14:textId="77777777" w:rsidR="009E4E2D" w:rsidRPr="00E4548C" w:rsidRDefault="009E4E2D" w:rsidP="00E45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A2284E0" w14:textId="277DB82D" w:rsidR="007F5CB1" w:rsidRPr="00BE5913" w:rsidRDefault="007F5CB1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9506701" w14:textId="77777777" w:rsidR="007F5CB1" w:rsidRPr="00E4548C" w:rsidRDefault="007F5CB1" w:rsidP="00E45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DBB79A0" w14:textId="6FE9423E" w:rsidR="007F5CB1" w:rsidRPr="00BE5913" w:rsidRDefault="007F5CB1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AF5FBE8" w14:textId="77777777" w:rsidR="00704667" w:rsidRPr="00BE5913" w:rsidRDefault="00704667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2E799D00" w14:textId="5715DBFD" w:rsidR="00B3230D" w:rsidRPr="00BE5913" w:rsidRDefault="00B3230D" w:rsidP="00BE5913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5913">
        <w:rPr>
          <w:rFonts w:ascii="Angsana New" w:hAnsi="Angsana New"/>
          <w:i/>
          <w:iCs/>
          <w:sz w:val="30"/>
          <w:szCs w:val="30"/>
        </w:rPr>
        <w:t>(</w:t>
      </w:r>
      <w:r w:rsidR="006222F0">
        <w:rPr>
          <w:rFonts w:ascii="Angsana New" w:hAnsi="Angsana New" w:hint="cs"/>
          <w:i/>
          <w:iCs/>
          <w:sz w:val="30"/>
          <w:szCs w:val="30"/>
          <w:cs/>
        </w:rPr>
        <w:t>ง</w:t>
      </w:r>
      <w:r w:rsidRPr="00BE5913">
        <w:rPr>
          <w:rFonts w:ascii="Angsana New" w:hAnsi="Angsana New"/>
          <w:i/>
          <w:iCs/>
          <w:sz w:val="30"/>
          <w:szCs w:val="30"/>
        </w:rPr>
        <w:t>.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3</w:t>
      </w:r>
      <w:r w:rsidRPr="00BE5913">
        <w:rPr>
          <w:rFonts w:ascii="Angsana New" w:hAnsi="Angsana New"/>
          <w:i/>
          <w:iCs/>
          <w:sz w:val="30"/>
          <w:szCs w:val="30"/>
        </w:rPr>
        <w:t xml:space="preserve">) </w:t>
      </w:r>
      <w:r w:rsidRPr="00BE5913">
        <w:rPr>
          <w:rFonts w:ascii="Angsana New" w:hAnsi="Angsana New"/>
          <w:i/>
          <w:iCs/>
          <w:sz w:val="30"/>
          <w:szCs w:val="30"/>
          <w:cs/>
        </w:rPr>
        <w:t>อนุพันธ์</w:t>
      </w:r>
    </w:p>
    <w:p w14:paraId="0A88E0F8" w14:textId="77777777" w:rsidR="00B3230D" w:rsidRPr="00BE5913" w:rsidRDefault="00B3230D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02B4703" w14:textId="723366C8" w:rsidR="00B3230D" w:rsidRPr="00BE5913" w:rsidRDefault="00B3230D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อนุพันธ์รับรู้ด้วยมูลค่ายุติธรรม และวัดมูลค่ายุติธรรม</w:t>
      </w:r>
      <w:r w:rsidRPr="00BE5913">
        <w:rPr>
          <w:rFonts w:asciiTheme="majorBidi" w:hAnsiTheme="majorBidi" w:cstheme="majorBidi" w:hint="cs"/>
          <w:color w:val="000000"/>
          <w:sz w:val="30"/>
          <w:szCs w:val="30"/>
          <w:cs/>
        </w:rPr>
        <w:t>ทุ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</w:t>
      </w:r>
      <w:r w:rsidR="00DC04DF" w:rsidRPr="00BE5913">
        <w:rPr>
          <w:rFonts w:asciiTheme="majorBidi" w:hAnsiTheme="majorBidi" w:hint="cs"/>
          <w:color w:val="000000"/>
          <w:sz w:val="30"/>
          <w:szCs w:val="30"/>
          <w:cs/>
        </w:rPr>
        <w:t>ถูกกำหนดเป็นเครื่องมือที่ใช้ในการป้องกันความเสี่ยง</w:t>
      </w:r>
      <w:r w:rsidR="00DC04DF" w:rsidRPr="00BE5913">
        <w:rPr>
          <w:rFonts w:asciiTheme="majorBidi" w:hAnsiTheme="majorBidi"/>
          <w:color w:val="000000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="00C070A0" w:rsidRPr="00C070A0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BE5913">
        <w:rPr>
          <w:rFonts w:asciiTheme="majorBidi" w:hAnsiTheme="majorBidi" w:cstheme="majorBidi"/>
          <w:color w:val="000000"/>
          <w:sz w:val="30"/>
          <w:szCs w:val="30"/>
        </w:rPr>
        <w:t>(</w:t>
      </w:r>
      <w:r w:rsidR="006222F0">
        <w:rPr>
          <w:rFonts w:asciiTheme="majorBidi" w:hAnsiTheme="majorBidi" w:cstheme="majorBidi" w:hint="cs"/>
          <w:color w:val="000000"/>
          <w:sz w:val="30"/>
          <w:szCs w:val="30"/>
          <w:cs/>
        </w:rPr>
        <w:t>ง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.</w:t>
      </w:r>
      <w:r w:rsidR="00C070A0" w:rsidRPr="00C070A0">
        <w:rPr>
          <w:rFonts w:asciiTheme="majorBidi" w:hAnsiTheme="majorBidi" w:cstheme="majorBidi"/>
          <w:color w:val="000000"/>
          <w:sz w:val="30"/>
          <w:szCs w:val="30"/>
        </w:rPr>
        <w:t>4</w:t>
      </w:r>
      <w:r w:rsidRPr="00BE5913">
        <w:rPr>
          <w:rFonts w:asciiTheme="majorBidi" w:hAnsiTheme="majorBidi" w:cstheme="majorBidi"/>
          <w:color w:val="000000"/>
          <w:sz w:val="30"/>
          <w:szCs w:val="30"/>
        </w:rPr>
        <w:t>))</w:t>
      </w:r>
    </w:p>
    <w:p w14:paraId="2C558E48" w14:textId="79CDDB47" w:rsidR="00F31EBD" w:rsidRPr="00BE5913" w:rsidRDefault="00F31EBD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4D2CCBB" w14:textId="118514C6" w:rsidR="00B3230D" w:rsidRPr="00BE5913" w:rsidRDefault="00B3230D" w:rsidP="00BE5913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5913">
        <w:rPr>
          <w:rFonts w:ascii="Angsana New" w:hAnsi="Angsana New"/>
          <w:i/>
          <w:iCs/>
          <w:sz w:val="30"/>
          <w:szCs w:val="30"/>
        </w:rPr>
        <w:t>(</w:t>
      </w:r>
      <w:r w:rsidR="006222F0">
        <w:rPr>
          <w:rFonts w:ascii="Angsana New" w:hAnsi="Angsana New" w:hint="cs"/>
          <w:i/>
          <w:iCs/>
          <w:sz w:val="30"/>
          <w:szCs w:val="30"/>
          <w:cs/>
        </w:rPr>
        <w:t>ง</w:t>
      </w:r>
      <w:r w:rsidRPr="00BE5913">
        <w:rPr>
          <w:rFonts w:ascii="Angsana New" w:hAnsi="Angsana New"/>
          <w:i/>
          <w:iCs/>
          <w:sz w:val="30"/>
          <w:szCs w:val="30"/>
        </w:rPr>
        <w:t>.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4</w:t>
      </w:r>
      <w:r w:rsidRPr="00BE5913">
        <w:rPr>
          <w:rFonts w:ascii="Angsana New" w:hAnsi="Angsana New"/>
          <w:i/>
          <w:iCs/>
          <w:sz w:val="30"/>
          <w:szCs w:val="30"/>
        </w:rPr>
        <w:t xml:space="preserve">) </w:t>
      </w:r>
      <w:r w:rsidRPr="00BE5913">
        <w:rPr>
          <w:rFonts w:ascii="Angsana New" w:hAnsi="Angsana New" w:hint="cs"/>
          <w:i/>
          <w:iCs/>
          <w:sz w:val="30"/>
          <w:szCs w:val="30"/>
          <w:cs/>
        </w:rPr>
        <w:t>การป้องกันความเสี่ยง</w:t>
      </w:r>
    </w:p>
    <w:p w14:paraId="1604F901" w14:textId="73A8D84A" w:rsidR="00B3230D" w:rsidRPr="00BE5913" w:rsidRDefault="00B3230D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45EAB86" w14:textId="44DDF536" w:rsidR="007F5CB1" w:rsidRPr="00BE5913" w:rsidRDefault="007F5CB1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  <w:r w:rsidRPr="00BE5913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1214F143" w14:textId="77777777" w:rsidR="007F5CB1" w:rsidRPr="00BE5913" w:rsidRDefault="007F5CB1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EE70AD1" w14:textId="5C62FAFE" w:rsidR="007F5CB1" w:rsidRPr="00BE5913" w:rsidRDefault="007F5CB1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</w:t>
      </w:r>
      <w:r w:rsidR="0076069E" w:rsidRPr="0076069E">
        <w:rPr>
          <w:rFonts w:asciiTheme="majorBidi" w:hAnsiTheme="majorBidi" w:hint="cs"/>
          <w:color w:val="000000"/>
          <w:sz w:val="30"/>
          <w:szCs w:val="30"/>
          <w:cs/>
        </w:rPr>
        <w:t>ส่วนที่มีประสิทธิผลที่รับรู้ในกำไรขาดทุนเบ็ดเสร็จอื่นจะไม่เกินกว่าผลสะสมของการเปลี่ยนแปลงในมูลค่ายุติธรรมของรายการที่มีการป้องกันความเสี่ยง</w:t>
      </w:r>
      <w:r w:rsidR="0076069E" w:rsidRPr="0076069E">
        <w:rPr>
          <w:rFonts w:asciiTheme="majorBidi" w:hAnsiTheme="majorBidi"/>
          <w:color w:val="000000"/>
          <w:sz w:val="30"/>
          <w:szCs w:val="30"/>
          <w:cs/>
        </w:rPr>
        <w:t xml:space="preserve"> (</w:t>
      </w:r>
      <w:r w:rsidR="0076069E" w:rsidRPr="0076069E">
        <w:rPr>
          <w:rFonts w:asciiTheme="majorBidi" w:hAnsiTheme="majorBidi" w:hint="cs"/>
          <w:color w:val="000000"/>
          <w:sz w:val="30"/>
          <w:szCs w:val="30"/>
          <w:cs/>
        </w:rPr>
        <w:t>โดยใช้มูลค่าปัจจุบัน</w:t>
      </w:r>
      <w:r w:rsidR="0076069E" w:rsidRPr="0076069E">
        <w:rPr>
          <w:rFonts w:asciiTheme="majorBidi" w:hAnsiTheme="majorBidi"/>
          <w:color w:val="000000"/>
          <w:sz w:val="30"/>
          <w:szCs w:val="30"/>
          <w:cs/>
        </w:rPr>
        <w:t xml:space="preserve">) </w:t>
      </w:r>
      <w:r w:rsidR="0076069E" w:rsidRPr="0076069E">
        <w:rPr>
          <w:rFonts w:asciiTheme="majorBidi" w:hAnsiTheme="majorBidi" w:hint="cs"/>
          <w:color w:val="000000"/>
          <w:sz w:val="30"/>
          <w:szCs w:val="30"/>
          <w:cs/>
        </w:rPr>
        <w:t>นับจากการเริ่มต้นของการป้องกันความเสี่ยง</w:t>
      </w:r>
      <w:r w:rsidR="0076069E" w:rsidRPr="0076069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76069E" w:rsidRPr="0076069E">
        <w:rPr>
          <w:rFonts w:asciiTheme="majorBidi" w:hAnsiTheme="majorBidi" w:hint="cs"/>
          <w:color w:val="000000"/>
          <w:sz w:val="30"/>
          <w:szCs w:val="30"/>
          <w:cs/>
        </w:rPr>
        <w:t>ส่วน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ที่ไม่มีประสิทธิผลจะรับรู้ทันทีในกำไรหรือขาดทุน </w:t>
      </w:r>
    </w:p>
    <w:p w14:paraId="0096FDA6" w14:textId="77777777" w:rsidR="007F5CB1" w:rsidRPr="00BE5913" w:rsidRDefault="007F5CB1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7D3E9E4" w14:textId="77777777" w:rsidR="003341E9" w:rsidRDefault="00334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3B8D7763" w14:textId="435AA760" w:rsidR="007F5CB1" w:rsidRPr="00BE5913" w:rsidRDefault="007F5CB1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กลุ่มบริษัทกำหนดให้การเปลี่ยนแปลงในมูลค่ายุติธรรมของราคาปัจจุบัน</w:t>
      </w:r>
      <w:r w:rsidRPr="00BE591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/>
          <w:color w:val="000000"/>
          <w:sz w:val="30"/>
          <w:szCs w:val="30"/>
        </w:rPr>
        <w:t xml:space="preserve">(Spot element) 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</w:t>
      </w:r>
      <w:r w:rsidR="00D2643A" w:rsidRPr="00BE591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ความเสี่ยง</w:t>
      </w:r>
      <w:r w:rsidRPr="00BE5913">
        <w:rPr>
          <w:rFonts w:asciiTheme="majorBidi" w:hAnsiTheme="majorBidi" w:cstheme="majorBidi" w:hint="cs"/>
          <w:color w:val="000000"/>
          <w:sz w:val="30"/>
          <w:szCs w:val="30"/>
          <w:cs/>
        </w:rPr>
        <w:t>ใน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กระแสเงินสด การเปลี่ยนแปลงในมูลค่ายุติธรรมขององค์ประกอบราคาล่วงหน้าของสัญญา</w:t>
      </w:r>
      <w:r w:rsidR="00D2643A" w:rsidRPr="00BE591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ซื้อขายเงินตราต่างประเทศล่วงหน้า</w:t>
      </w:r>
      <w:r w:rsidR="00DF795E" w:rsidRPr="00DF795E">
        <w:rPr>
          <w:rFonts w:asciiTheme="majorBidi" w:hAnsiTheme="majorBidi" w:hint="cs"/>
          <w:color w:val="000000"/>
          <w:sz w:val="30"/>
          <w:szCs w:val="30"/>
          <w:cs/>
        </w:rPr>
        <w:t>จะบันทึกแยกต่างหากเป็นต้นทุนการป้องกันความเสี่ยง</w:t>
      </w:r>
      <w:r w:rsidR="00DF795E" w:rsidRPr="00DF795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DF795E" w:rsidRPr="00DF795E">
        <w:rPr>
          <w:rFonts w:asciiTheme="majorBidi" w:hAnsiTheme="majorBidi" w:hint="cs"/>
          <w:color w:val="000000"/>
          <w:sz w:val="30"/>
          <w:szCs w:val="30"/>
          <w:cs/>
        </w:rPr>
        <w:t>รับรู้ในกำไรขาดทุนเบ็ดเสร็จอื่นและสะสมไว้ในสำรองต้นทุนการป้องกันความเสี่ยง</w:t>
      </w:r>
    </w:p>
    <w:p w14:paraId="3D29DFA4" w14:textId="77777777" w:rsidR="007F5CB1" w:rsidRPr="00BE5913" w:rsidRDefault="007F5CB1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A75713F" w14:textId="77777777" w:rsidR="007F5CB1" w:rsidRPr="00BE5913" w:rsidRDefault="007F5CB1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</w:t>
      </w:r>
      <w:r w:rsidRPr="00BE5913">
        <w:rPr>
          <w:rFonts w:asciiTheme="majorBidi" w:hAnsiTheme="majorBidi" w:cstheme="majorBidi" w:hint="cs"/>
          <w:color w:val="000000"/>
          <w:sz w:val="30"/>
          <w:szCs w:val="30"/>
          <w:cs/>
        </w:rPr>
        <w:t>กระแสเงินสด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จะนำไปรวม</w:t>
      </w:r>
      <w:r w:rsidRPr="00BE5913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5686291F" w14:textId="77777777" w:rsidR="007F5CB1" w:rsidRPr="00BE5913" w:rsidRDefault="007F5CB1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3E45CAE" w14:textId="721449F8" w:rsidR="007F5CB1" w:rsidRPr="00BE5913" w:rsidRDefault="007F5CB1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สำหรับการป้องกันความเสี่ยงรายการคาดการณ์</w:t>
      </w:r>
      <w:r w:rsidRPr="00BE5913">
        <w:rPr>
          <w:rFonts w:asciiTheme="majorBidi" w:hAnsiTheme="majorBidi" w:cstheme="majorBidi" w:hint="cs"/>
          <w:color w:val="000000"/>
          <w:sz w:val="30"/>
          <w:szCs w:val="30"/>
          <w:cs/>
        </w:rPr>
        <w:t>อื่น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จำนวนเงินที่สะสมไว้ในสำรองการป้องกันความเสี่ยง</w:t>
      </w:r>
      <w:r w:rsidRPr="00BE5913">
        <w:rPr>
          <w:rFonts w:asciiTheme="majorBidi" w:hAnsiTheme="majorBidi" w:cstheme="majorBidi" w:hint="cs"/>
          <w:color w:val="000000"/>
          <w:sz w:val="30"/>
          <w:szCs w:val="30"/>
          <w:cs/>
        </w:rPr>
        <w:t>กระแสเงินสด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1AC477EC" w14:textId="77777777" w:rsidR="007F5CB1" w:rsidRPr="00BE5913" w:rsidRDefault="007F5CB1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E39642F" w14:textId="2730FDE2" w:rsidR="007F5CB1" w:rsidRPr="00BE5913" w:rsidRDefault="007F5CB1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BE591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Pr="00BE5913">
        <w:rPr>
          <w:rFonts w:asciiTheme="majorBidi" w:hAnsiTheme="majorBidi" w:cstheme="majorBidi" w:hint="cs"/>
          <w:color w:val="000000"/>
          <w:sz w:val="30"/>
          <w:szCs w:val="30"/>
          <w:cs/>
        </w:rPr>
        <w:t>กระแสเงินสด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จะยังคงอยู่ในส่วนของเจ้าของจนกระทั่ง</w:t>
      </w:r>
      <w:r w:rsidRPr="00BE5913">
        <w:rPr>
          <w:rFonts w:asciiTheme="majorBidi" w:hAnsiTheme="majorBidi" w:cstheme="majorBidi" w:hint="cs"/>
          <w:color w:val="000000"/>
          <w:sz w:val="30"/>
          <w:szCs w:val="30"/>
          <w:cs/>
        </w:rPr>
        <w:t>มีการ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รับรู้รายการที่ไม่ใช่ตัวเงิน</w:t>
      </w:r>
      <w:r w:rsidRPr="00BE5913">
        <w:rPr>
          <w:rFonts w:asciiTheme="majorBidi" w:hAnsiTheme="majorBidi" w:cstheme="majorBidi" w:hint="cs"/>
          <w:color w:val="000000"/>
          <w:sz w:val="30"/>
          <w:szCs w:val="30"/>
          <w:cs/>
        </w:rPr>
        <w:t>จากรายการป้องกันความเสี่ยงดังกล่าว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</w:t>
      </w:r>
      <w:r w:rsidRPr="00BE5913">
        <w:rPr>
          <w:rFonts w:asciiTheme="majorBidi" w:hAnsiTheme="majorBidi" w:cstheme="majorBidi" w:hint="cs"/>
          <w:color w:val="000000"/>
          <w:sz w:val="30"/>
          <w:szCs w:val="30"/>
          <w:cs/>
        </w:rPr>
        <w:t>สำหรับการ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ป้องกันความเสี่ยงในกระแสเงินสดอื่น จำนวนเงินที่สะสม</w:t>
      </w:r>
      <w:r w:rsidRPr="00BE5913">
        <w:rPr>
          <w:rFonts w:asciiTheme="majorBidi" w:hAnsiTheme="majorBidi" w:cstheme="majorBidi" w:hint="cs"/>
          <w:color w:val="000000"/>
          <w:sz w:val="30"/>
          <w:szCs w:val="30"/>
          <w:cs/>
        </w:rPr>
        <w:t>จะถูก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7AC55BE7" w14:textId="77777777" w:rsidR="007F5CB1" w:rsidRPr="00BE5913" w:rsidRDefault="007F5CB1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00639E70" w14:textId="3640FDA8" w:rsidR="007F5CB1" w:rsidRPr="00BE5913" w:rsidRDefault="007F5CB1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</w:t>
      </w:r>
      <w:r w:rsidR="00D2643A" w:rsidRPr="00BE591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ที่สะสมไว้ในสำรองการป้องกันความเสี่ยง</w:t>
      </w:r>
      <w:r w:rsidRPr="00BE5913">
        <w:rPr>
          <w:rFonts w:asciiTheme="majorBidi" w:hAnsiTheme="majorBidi" w:cstheme="majorBidi" w:hint="cs"/>
          <w:color w:val="000000"/>
          <w:sz w:val="30"/>
          <w:szCs w:val="30"/>
          <w:cs/>
        </w:rPr>
        <w:t>กระแสเงินสด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จะได้รับการจัดประเภทรายการใหม่ไปยังกำไรหรือขาดทุนทันที</w:t>
      </w:r>
    </w:p>
    <w:p w14:paraId="5CA73FB2" w14:textId="3020C25A" w:rsidR="000B6EC0" w:rsidRPr="00BE5913" w:rsidRDefault="000B6EC0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9E9D4E4" w14:textId="24C89A34" w:rsidR="00BF47FE" w:rsidRPr="00BE5913" w:rsidRDefault="00BF47FE" w:rsidP="00BE5913">
      <w:pPr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E5913">
        <w:rPr>
          <w:rFonts w:ascii="Angsana New" w:hAnsi="Angsana New"/>
          <w:i/>
          <w:iCs/>
          <w:sz w:val="30"/>
          <w:szCs w:val="30"/>
        </w:rPr>
        <w:t>(</w:t>
      </w:r>
      <w:r w:rsidR="006F1999">
        <w:rPr>
          <w:rFonts w:ascii="Angsana New" w:hAnsi="Angsana New" w:hint="cs"/>
          <w:i/>
          <w:iCs/>
          <w:sz w:val="30"/>
          <w:szCs w:val="30"/>
          <w:cs/>
        </w:rPr>
        <w:t>ง</w:t>
      </w:r>
      <w:r w:rsidRPr="00BE5913">
        <w:rPr>
          <w:rFonts w:ascii="Angsana New" w:hAnsi="Angsana New"/>
          <w:i/>
          <w:iCs/>
          <w:sz w:val="30"/>
          <w:szCs w:val="30"/>
        </w:rPr>
        <w:t>.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5</w:t>
      </w:r>
      <w:r w:rsidRPr="00BE5913">
        <w:rPr>
          <w:rFonts w:ascii="Angsana New" w:hAnsi="Angsana New"/>
          <w:i/>
          <w:iCs/>
          <w:sz w:val="30"/>
          <w:szCs w:val="30"/>
        </w:rPr>
        <w:t xml:space="preserve">) </w:t>
      </w:r>
      <w:r w:rsidRPr="00BE5913">
        <w:rPr>
          <w:rFonts w:asciiTheme="majorBidi" w:hAnsi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0DF53DE4" w14:textId="77777777" w:rsidR="00BF47FE" w:rsidRPr="00BE5913" w:rsidRDefault="00BF47FE" w:rsidP="00BE59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after="0"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0A990945" w14:textId="7DCE736E" w:rsidR="00BF47FE" w:rsidRPr="00BE5913" w:rsidRDefault="00BF47FE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642AE942" w14:textId="238E57D9" w:rsidR="00BF47FE" w:rsidRPr="00BE5913" w:rsidRDefault="00BF47FE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B11C2B" w:rsidRPr="00B11C2B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C070A0" w:rsidRPr="00C070A0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 w:rsidR="00D2643A" w:rsidRPr="00BE591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 w:rsidR="00D2643A" w:rsidRPr="00BE591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ค่าเผื่อผลขาดทุนด้วยผลขาดทุนด้านเครดิตที่คาดว่าจะเกิดขึ้นตลอดอายุของสัญญา </w:t>
      </w:r>
    </w:p>
    <w:p w14:paraId="5D438090" w14:textId="77777777" w:rsidR="00BF47FE" w:rsidRPr="006F1999" w:rsidRDefault="00BF47FE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01A7EA42" w14:textId="3F6E3CA5" w:rsidR="00BF47FE" w:rsidRPr="00BE5913" w:rsidRDefault="00BF47FE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</w:t>
      </w:r>
      <w:r w:rsidR="00D2643A" w:rsidRPr="00BE591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03281B53" w14:textId="77777777" w:rsidR="00BF47FE" w:rsidRPr="006F1999" w:rsidRDefault="00BF47FE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34ACEA80" w14:textId="28B4B32A" w:rsidR="00BF47FE" w:rsidRDefault="00BF47FE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C070A0" w:rsidRPr="00C070A0">
        <w:rPr>
          <w:rFonts w:asciiTheme="majorBidi" w:hAnsiTheme="majorBidi" w:cstheme="majorBidi"/>
          <w:color w:val="000000"/>
          <w:sz w:val="30"/>
          <w:szCs w:val="30"/>
        </w:rPr>
        <w:t>9</w:t>
      </w:r>
      <w:r w:rsidR="00B11C2B" w:rsidRPr="00B11C2B">
        <w:rPr>
          <w:rFonts w:asciiTheme="majorBidi" w:hAnsiTheme="majorBidi" w:cstheme="majorBidi"/>
          <w:color w:val="000000"/>
          <w:sz w:val="30"/>
          <w:szCs w:val="30"/>
        </w:rPr>
        <w:t>0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</w:t>
      </w:r>
      <w:r w:rsidR="00D2643A" w:rsidRPr="00BE591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 </w:t>
      </w:r>
    </w:p>
    <w:p w14:paraId="25D2E26F" w14:textId="77777777" w:rsidR="004A50E2" w:rsidRPr="006F1999" w:rsidRDefault="004A50E2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4F072026" w14:textId="4547E949" w:rsidR="00BF47FE" w:rsidRPr="00BE5913" w:rsidRDefault="00BF47FE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5F693B01" w14:textId="0615CD5D" w:rsidR="00BF47FE" w:rsidRPr="00BE5913" w:rsidRDefault="00BF47FE" w:rsidP="00BE5913">
      <w:pPr>
        <w:pStyle w:val="BodyText"/>
        <w:tabs>
          <w:tab w:val="clear" w:pos="454"/>
          <w:tab w:val="clear" w:pos="680"/>
          <w:tab w:val="clear" w:pos="907"/>
          <w:tab w:val="left" w:pos="1170"/>
          <w:tab w:val="left" w:pos="2070"/>
        </w:tabs>
        <w:spacing w:after="0" w:line="240" w:lineRule="auto"/>
        <w:ind w:left="162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6309701A" w14:textId="6F16A71D" w:rsidR="00BF47FE" w:rsidRDefault="00BF47FE" w:rsidP="00BE5913">
      <w:pPr>
        <w:pStyle w:val="BodyText"/>
        <w:tabs>
          <w:tab w:val="clear" w:pos="454"/>
          <w:tab w:val="clear" w:pos="680"/>
          <w:tab w:val="clear" w:pos="907"/>
          <w:tab w:val="clear" w:pos="1644"/>
          <w:tab w:val="left" w:pos="1620"/>
          <w:tab w:val="left" w:pos="2070"/>
        </w:tabs>
        <w:spacing w:after="0" w:line="240" w:lineRule="auto"/>
        <w:ind w:left="990" w:firstLine="3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B11C2B" w:rsidRPr="00B11C2B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C070A0" w:rsidRPr="00C070A0">
        <w:rPr>
          <w:rFonts w:asciiTheme="majorBidi" w:hAnsiTheme="majorBidi" w:cstheme="majorBidi"/>
          <w:color w:val="000000"/>
          <w:sz w:val="30"/>
          <w:szCs w:val="30"/>
        </w:rPr>
        <w:t>8</w:t>
      </w:r>
      <w:r w:rsidR="00B11C2B" w:rsidRPr="00B11C2B">
        <w:rPr>
          <w:rFonts w:asciiTheme="majorBidi" w:hAnsiTheme="majorBidi" w:cstheme="majorBidi"/>
          <w:color w:val="000000"/>
          <w:sz w:val="30"/>
          <w:szCs w:val="30"/>
        </w:rPr>
        <w:t>0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</w:t>
      </w:r>
    </w:p>
    <w:p w14:paraId="692BAC9D" w14:textId="77777777" w:rsidR="00E4548C" w:rsidRPr="006F1999" w:rsidRDefault="00E4548C" w:rsidP="006F1999">
      <w:pPr>
        <w:pStyle w:val="BodyText"/>
        <w:tabs>
          <w:tab w:val="clear" w:pos="454"/>
          <w:tab w:val="clear" w:pos="680"/>
          <w:tab w:val="clear" w:pos="1644"/>
          <w:tab w:val="left" w:pos="162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366F3764" w14:textId="77D552E3" w:rsidR="00BF47FE" w:rsidRPr="00BE5913" w:rsidRDefault="00BF47FE" w:rsidP="00BE59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E5913">
        <w:rPr>
          <w:rFonts w:asciiTheme="majorBidi" w:hAnsiTheme="majorBidi"/>
          <w:i/>
          <w:iCs/>
          <w:sz w:val="30"/>
          <w:szCs w:val="30"/>
        </w:rPr>
        <w:t>(</w:t>
      </w:r>
      <w:r w:rsidR="006F1999">
        <w:rPr>
          <w:rFonts w:asciiTheme="majorBidi" w:hAnsiTheme="majorBidi" w:hint="cs"/>
          <w:i/>
          <w:iCs/>
          <w:sz w:val="30"/>
          <w:szCs w:val="30"/>
          <w:cs/>
        </w:rPr>
        <w:t>ง</w:t>
      </w:r>
      <w:r w:rsidRPr="00BE5913">
        <w:rPr>
          <w:rFonts w:asciiTheme="majorBidi" w:hAnsiTheme="majorBidi"/>
          <w:i/>
          <w:iCs/>
          <w:sz w:val="30"/>
          <w:szCs w:val="30"/>
        </w:rPr>
        <w:t>.</w:t>
      </w:r>
      <w:r w:rsidR="00C070A0" w:rsidRPr="00C070A0">
        <w:rPr>
          <w:rFonts w:asciiTheme="majorBidi" w:hAnsiTheme="majorBidi"/>
          <w:i/>
          <w:iCs/>
          <w:sz w:val="30"/>
          <w:szCs w:val="30"/>
        </w:rPr>
        <w:t>6</w:t>
      </w:r>
      <w:r w:rsidRPr="00BE5913">
        <w:rPr>
          <w:rFonts w:asciiTheme="majorBidi" w:hAnsiTheme="majorBidi"/>
          <w:i/>
          <w:iCs/>
          <w:sz w:val="30"/>
          <w:szCs w:val="30"/>
        </w:rPr>
        <w:t xml:space="preserve">) </w:t>
      </w:r>
      <w:r w:rsidRPr="00BE5913">
        <w:rPr>
          <w:rFonts w:asciiTheme="majorBidi" w:hAnsiTheme="majorBidi"/>
          <w:i/>
          <w:iCs/>
          <w:sz w:val="30"/>
          <w:szCs w:val="30"/>
          <w:cs/>
        </w:rPr>
        <w:t xml:space="preserve">การตัดจำหน่าย </w:t>
      </w:r>
    </w:p>
    <w:p w14:paraId="06F64024" w14:textId="77777777" w:rsidR="00BF47FE" w:rsidRPr="006F1999" w:rsidRDefault="00BF47FE" w:rsidP="00EB3798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63ACCA1F" w14:textId="0D7423D5" w:rsidR="00BF47FE" w:rsidRPr="00BE5913" w:rsidRDefault="00BF47FE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6D2FC72" w14:textId="77777777" w:rsidR="00BF47FE" w:rsidRPr="006F1999" w:rsidRDefault="00BF47FE" w:rsidP="00EB3798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172BA4EB" w14:textId="7E9CB1D2" w:rsidR="00BF47FE" w:rsidRPr="00BE5913" w:rsidRDefault="00BF47FE" w:rsidP="00BE59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E591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6F1999">
        <w:rPr>
          <w:rFonts w:asciiTheme="majorBidi" w:hAnsiTheme="majorBidi" w:cstheme="majorBidi" w:hint="cs"/>
          <w:i/>
          <w:iCs/>
          <w:sz w:val="30"/>
          <w:szCs w:val="30"/>
          <w:cs/>
        </w:rPr>
        <w:t>ง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070A0" w:rsidRPr="00C070A0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504A615D" w14:textId="77777777" w:rsidR="00BF47FE" w:rsidRPr="006F1999" w:rsidRDefault="00BF47FE" w:rsidP="00EB3798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00627676" w14:textId="43AAAA82" w:rsidR="00BF47FE" w:rsidRPr="00BE5913" w:rsidRDefault="00BF47FE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="00D2643A" w:rsidRPr="00BE591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BC473D0" w14:textId="1C4D6EAC" w:rsidR="004E0F49" w:rsidRPr="00BE5913" w:rsidRDefault="004E0F49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4A9BC0B6" w14:textId="77777777" w:rsidR="006F6C08" w:rsidRPr="00EB3798" w:rsidRDefault="006F6C08" w:rsidP="00EB3798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7BA3721" w14:textId="771732A1" w:rsidR="00E436ED" w:rsidRDefault="000F39A3" w:rsidP="00BE591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</w:t>
      </w:r>
      <w:r w:rsidR="00EE5D56" w:rsidRPr="00BE5913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BE5913">
        <w:rPr>
          <w:rFonts w:asciiTheme="majorBidi" w:hAnsiTheme="majorBidi" w:cstheme="majorBidi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226EC435" w14:textId="77777777" w:rsidR="006F1999" w:rsidRPr="00BE5913" w:rsidRDefault="006F1999" w:rsidP="00BE591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008DCD" w14:textId="469007C7" w:rsidR="00EA7B5B" w:rsidRPr="00BE5913" w:rsidRDefault="00EA7B5B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E5913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  <w:r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4D4CD1FB" w14:textId="77777777" w:rsidR="00EA7B5B" w:rsidRPr="00EB3798" w:rsidRDefault="00EA7B5B" w:rsidP="00EB3798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ABEC154" w14:textId="0AC1663B" w:rsidR="006E34F7" w:rsidRPr="00BE5913" w:rsidRDefault="00EE5D56" w:rsidP="00BE591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B3798">
        <w:rPr>
          <w:rFonts w:asciiTheme="majorBidi" w:hAnsiTheme="majorBidi" w:cstheme="majorBidi" w:hint="cs"/>
          <w:sz w:val="30"/>
          <w:szCs w:val="30"/>
          <w:cs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</w:t>
      </w:r>
      <w:r w:rsidR="000F39A3" w:rsidRPr="00EB3798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</w:t>
      </w:r>
      <w:r w:rsidR="00EB379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DC04DF" w:rsidRPr="00EB3798">
        <w:rPr>
          <w:rFonts w:asciiTheme="majorBidi" w:hAnsiTheme="majorBidi"/>
          <w:sz w:val="30"/>
          <w:szCs w:val="30"/>
          <w:cs/>
        </w:rPr>
        <w:t>ไม่สามารถ</w:t>
      </w:r>
      <w:r w:rsidR="00DC04DF" w:rsidRPr="00BE5913">
        <w:rPr>
          <w:rFonts w:asciiTheme="majorBidi" w:hAnsiTheme="majorBidi"/>
          <w:sz w:val="30"/>
          <w:szCs w:val="30"/>
          <w:cs/>
        </w:rPr>
        <w:t>คาดการณ์ได้อย่างสมเหตุสมผลว่าจะได้รับคืนเงิน</w:t>
      </w:r>
      <w:r w:rsidR="00DC04DF" w:rsidRPr="00BE591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C04DF" w:rsidRPr="00BE5913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50650EF4" w14:textId="7569E68E" w:rsidR="00EA7B5B" w:rsidRPr="00BE5913" w:rsidRDefault="000F39A3" w:rsidP="00BE591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BE5913">
        <w:rPr>
          <w:rFonts w:asciiTheme="majorBidi" w:hAnsiTheme="majorBidi" w:cstheme="majorBidi"/>
          <w:sz w:val="20"/>
          <w:szCs w:val="20"/>
          <w:cs/>
        </w:rPr>
        <w:t xml:space="preserve">  </w:t>
      </w:r>
    </w:p>
    <w:p w14:paraId="07D17FE2" w14:textId="7FA6137E" w:rsidR="000F39A3" w:rsidRPr="00BE5913" w:rsidRDefault="000F39A3" w:rsidP="00BE591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D2643A" w:rsidRPr="00BE5913">
        <w:rPr>
          <w:rFonts w:asciiTheme="majorBidi" w:hAnsiTheme="majorBidi" w:cstheme="majorBidi"/>
          <w:sz w:val="30"/>
          <w:szCs w:val="30"/>
        </w:rPr>
        <w:br/>
      </w:r>
      <w:r w:rsidRPr="00BE5913">
        <w:rPr>
          <w:rFonts w:asciiTheme="majorBidi" w:hAnsiTheme="majorBidi" w:cstheme="majorBidi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D2643A" w:rsidRPr="00BE5913">
        <w:rPr>
          <w:rFonts w:asciiTheme="majorBidi" w:hAnsiTheme="majorBidi" w:cstheme="majorBidi"/>
          <w:sz w:val="30"/>
          <w:szCs w:val="30"/>
        </w:rPr>
        <w:br/>
      </w:r>
      <w:r w:rsidRPr="00BE5913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</w:t>
      </w:r>
      <w:r w:rsidR="00E46EC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3A6A87B" w14:textId="77777777" w:rsidR="00DC04DF" w:rsidRPr="00BE5913" w:rsidRDefault="00DC04DF" w:rsidP="00BE591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B030BD" w14:textId="6A776832" w:rsidR="009164E6" w:rsidRPr="00BE5913" w:rsidRDefault="001600DF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484AB0CF" w14:textId="39E34177" w:rsidR="007847D5" w:rsidRPr="00BE5913" w:rsidRDefault="007847D5" w:rsidP="00BE591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20C8CE" w14:textId="69511CCB" w:rsidR="009A0C9C" w:rsidRPr="00BE5913" w:rsidRDefault="000F39A3" w:rsidP="00BE591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bookmarkStart w:id="4" w:name="_Hlk87562734"/>
      <w:r w:rsidRPr="00BE5913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4"/>
    </w:p>
    <w:p w14:paraId="6C390DCB" w14:textId="77777777" w:rsidR="00334001" w:rsidRPr="00BE5913" w:rsidRDefault="00334001" w:rsidP="00BE5913">
      <w:pPr>
        <w:pStyle w:val="AccPolicyHeading"/>
        <w:rPr>
          <w:rFonts w:asciiTheme="majorBidi" w:hAnsiTheme="majorBidi" w:cstheme="majorBidi"/>
        </w:rPr>
      </w:pPr>
    </w:p>
    <w:p w14:paraId="5C68656F" w14:textId="12D0981C" w:rsidR="00077026" w:rsidRPr="00BE5913" w:rsidRDefault="000F2A61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64528EC0" w14:textId="7819646E" w:rsidR="000F2A61" w:rsidRPr="00BE5913" w:rsidRDefault="000F2A61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FF26CF" w14:textId="5B0EF9D5" w:rsidR="00A313A4" w:rsidRPr="00BE5913" w:rsidRDefault="00A313A4" w:rsidP="00BE591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</w:t>
      </w:r>
      <w:r w:rsidR="0076069E">
        <w:rPr>
          <w:rFonts w:asciiTheme="majorBidi" w:hAnsiTheme="majorBidi" w:cstheme="majorBidi"/>
          <w:sz w:val="30"/>
          <w:szCs w:val="30"/>
        </w:rPr>
        <w:t xml:space="preserve"> </w:t>
      </w:r>
      <w:r w:rsidR="0076069E">
        <w:rPr>
          <w:rFonts w:asciiTheme="majorBidi" w:hAnsiTheme="majorBidi" w:cstheme="majorBidi"/>
          <w:sz w:val="30"/>
          <w:szCs w:val="30"/>
        </w:rPr>
        <w:br/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การเปลี่ยนแปลงในมูลค่ายุติธรรมบันทึกในกำไรหรือขาดทุน </w:t>
      </w:r>
      <w:bookmarkStart w:id="5" w:name="_Hlk89992675"/>
      <w:r w:rsidRPr="00BE5913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มูลค่ายุติธรรม ณ วันที่มีการจัดประเภทใหม่ถือเป็นราคาทุนของสินทรัพย์ต่อไป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CB7EB05" w14:textId="77777777" w:rsidR="002C4EBD" w:rsidRPr="00BE5913" w:rsidRDefault="002C4EBD" w:rsidP="00BE591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6E9BA3" w14:textId="4E460315" w:rsidR="00E4548C" w:rsidRPr="00DA4DEF" w:rsidRDefault="00A313A4" w:rsidP="00DA4DEF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bookmarkStart w:id="6" w:name="_Hlk86851434"/>
      <w:bookmarkEnd w:id="5"/>
      <w:r w:rsidRPr="00BE5913">
        <w:rPr>
          <w:rFonts w:asciiTheme="majorBidi" w:hAnsiTheme="majorBidi" w:cstheme="majorBid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bookmarkEnd w:id="6"/>
      <w:r w:rsidRPr="00BE5913">
        <w:rPr>
          <w:rFonts w:asciiTheme="majorBidi" w:hAnsiTheme="majorBidi" w:cstheme="majorBidi"/>
          <w:color w:val="auto"/>
          <w:sz w:val="30"/>
          <w:szCs w:val="30"/>
          <w:cs/>
        </w:rPr>
        <w:t xml:space="preserve">อสังหาริมทรัพย์เพื่อการลงทุนรับรู้ในกำไรหรือขาดทุน </w:t>
      </w:r>
      <w:r w:rsidRPr="00BE5913">
        <w:rPr>
          <w:rFonts w:asciiTheme="majorBidi" w:hAnsiTheme="majorBidi" w:cstheme="majorBidi" w:hint="cs"/>
          <w:color w:val="auto"/>
          <w:sz w:val="30"/>
          <w:szCs w:val="30"/>
          <w:cs/>
        </w:rPr>
        <w:t>เมื่อมีการขายอสังหาริมทรัพย์เพื่อการลงทุนที่เคยจัดประเภทเป็นที่ดิน อาคารและอุปกรณ์</w:t>
      </w:r>
      <w:r w:rsidR="00D2643A" w:rsidRPr="00BE5913">
        <w:rPr>
          <w:rFonts w:asciiTheme="majorBidi" w:hAnsiTheme="majorBidi" w:cstheme="majorBidi"/>
          <w:color w:val="auto"/>
          <w:sz w:val="30"/>
          <w:szCs w:val="30"/>
        </w:rPr>
        <w:br/>
      </w:r>
      <w:r w:rsidRPr="00BE5913">
        <w:rPr>
          <w:rFonts w:asciiTheme="majorBidi" w:hAnsiTheme="majorBidi" w:cstheme="majorBidi" w:hint="cs"/>
          <w:color w:val="auto"/>
          <w:sz w:val="30"/>
          <w:szCs w:val="30"/>
          <w:cs/>
        </w:rPr>
        <w:t>(ดูหมายเหตุข้อ</w:t>
      </w:r>
      <w:r w:rsidR="00815810" w:rsidRPr="00BE5913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C070A0" w:rsidRPr="00C070A0">
        <w:rPr>
          <w:rFonts w:asciiTheme="majorBidi" w:hAnsiTheme="majorBidi" w:cstheme="majorBidi"/>
          <w:color w:val="auto"/>
          <w:sz w:val="30"/>
          <w:szCs w:val="30"/>
        </w:rPr>
        <w:t>3</w:t>
      </w:r>
      <w:r w:rsidRPr="00BE5913">
        <w:rPr>
          <w:rFonts w:asciiTheme="majorBidi" w:hAnsiTheme="majorBidi" w:cstheme="majorBidi" w:hint="cs"/>
          <w:color w:val="auto"/>
          <w:sz w:val="30"/>
          <w:szCs w:val="30"/>
          <w:cs/>
        </w:rPr>
        <w:t xml:space="preserve"> (</w:t>
      </w:r>
      <w:r w:rsidR="00DA4DEF">
        <w:rPr>
          <w:rFonts w:asciiTheme="majorBidi" w:hAnsiTheme="majorBidi" w:cstheme="majorBidi" w:hint="cs"/>
          <w:color w:val="auto"/>
          <w:sz w:val="30"/>
          <w:szCs w:val="30"/>
          <w:cs/>
        </w:rPr>
        <w:t>ฌ</w:t>
      </w:r>
      <w:r w:rsidRPr="00BE5913">
        <w:rPr>
          <w:rFonts w:asciiTheme="majorBidi" w:hAnsiTheme="majorBidi" w:cstheme="majorBidi" w:hint="cs"/>
          <w:color w:val="auto"/>
          <w:sz w:val="30"/>
          <w:szCs w:val="30"/>
          <w:cs/>
        </w:rPr>
        <w:t>)) จำนวนเงินที่บันทึกอยู่ในสำรองจากการตีราคาสินทรัพย์จะถูกโอนไปยังกำไรสะสม</w:t>
      </w:r>
      <w:r w:rsidR="00E4548C">
        <w:rPr>
          <w:rFonts w:asciiTheme="majorBidi" w:hAnsiTheme="majorBidi" w:cstheme="majorBidi"/>
          <w:sz w:val="30"/>
          <w:szCs w:val="30"/>
        </w:rPr>
        <w:br w:type="page"/>
      </w:r>
    </w:p>
    <w:p w14:paraId="20503C70" w14:textId="6F500BA9" w:rsidR="001F321C" w:rsidRPr="00BE5913" w:rsidRDefault="00572EC4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ที่ดิน </w:t>
      </w:r>
      <w:r w:rsidR="001F321C" w:rsidRPr="00BE5913">
        <w:rPr>
          <w:rFonts w:ascii="Angsana New" w:hAnsi="Angsana New"/>
          <w:b/>
          <w:bCs/>
          <w:i/>
          <w:iCs/>
          <w:sz w:val="30"/>
          <w:szCs w:val="30"/>
          <w:cs/>
        </w:rPr>
        <w:t>อาคารและอุปกรณ์</w:t>
      </w:r>
    </w:p>
    <w:p w14:paraId="412B5846" w14:textId="77777777" w:rsidR="001F321C" w:rsidRPr="00BE5913" w:rsidRDefault="001F321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2B541FA" w14:textId="229D3A53" w:rsidR="000F39A3" w:rsidRDefault="000F39A3" w:rsidP="00BE591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ยกเว้นที่ดินที่วัดมูลค่าด้วยราคาที่ตีใหม่ 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</w:t>
      </w:r>
      <w:r w:rsidR="00D2643A" w:rsidRPr="00BE5913">
        <w:rPr>
          <w:rFonts w:asciiTheme="majorBidi" w:hAnsiTheme="majorBidi" w:cstheme="majorBidi"/>
          <w:sz w:val="30"/>
          <w:szCs w:val="30"/>
        </w:rPr>
        <w:br/>
      </w:r>
      <w:r w:rsidRPr="00BE5913">
        <w:rPr>
          <w:rFonts w:asciiTheme="majorBidi" w:hAnsiTheme="majorBidi" w:cstheme="majorBidi"/>
          <w:sz w:val="30"/>
          <w:szCs w:val="30"/>
          <w:cs/>
        </w:rPr>
        <w:t>การด้อยค่าของสินทรัพย์</w:t>
      </w:r>
    </w:p>
    <w:p w14:paraId="1197CE92" w14:textId="77777777" w:rsidR="0076069E" w:rsidRPr="00BE5913" w:rsidRDefault="0076069E" w:rsidP="00BE591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D33919" w14:textId="5AFD73A8" w:rsidR="000F39A3" w:rsidRPr="00BE5913" w:rsidRDefault="000F39A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ราคาทุนรวมถึงต้นทุนการกู้ยืม ต้นทุนในการรื้อถอน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="0076069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BE5913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</w:t>
      </w:r>
      <w:r w:rsidR="004A50E2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</w:p>
    <w:p w14:paraId="3606F65F" w14:textId="77777777" w:rsidR="00DC04DF" w:rsidRPr="00BE5913" w:rsidRDefault="00DC04D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6B3A5E0" w14:textId="6B5AF0B5" w:rsidR="000F39A3" w:rsidRDefault="000F39A3" w:rsidP="00BE5913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BE5913">
        <w:rPr>
          <w:rFonts w:asciiTheme="majorBidi" w:hAnsiTheme="majorBidi" w:cstheme="majorBidi"/>
          <w:color w:val="auto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 </w:t>
      </w:r>
    </w:p>
    <w:p w14:paraId="228D94FB" w14:textId="77777777" w:rsidR="00E4548C" w:rsidRPr="00BE5913" w:rsidRDefault="00E4548C" w:rsidP="00E45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E107FE5" w14:textId="779FD0A0" w:rsidR="000F39A3" w:rsidRPr="00BE5913" w:rsidRDefault="000F39A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ซึ่งมูลค่าของสินทรัพย์ส่วนที่ตีเพิ่มขึ้นจะบันทึกไปยังกำไรขาดทุนเบ็ดเสร็จอื่นและแสดงเป็น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BE5913">
        <w:rPr>
          <w:rFonts w:asciiTheme="majorBidi" w:hAnsiTheme="majorBidi" w:cstheme="majorBidi"/>
          <w:sz w:val="30"/>
          <w:szCs w:val="30"/>
        </w:rPr>
        <w:t>“</w:t>
      </w:r>
      <w:r w:rsidRPr="00BE5913">
        <w:rPr>
          <w:rFonts w:asciiTheme="majorBidi" w:hAnsiTheme="majorBidi" w:cstheme="majorBidi"/>
          <w:sz w:val="30"/>
          <w:szCs w:val="30"/>
          <w:cs/>
        </w:rPr>
        <w:t>สำรองการตีราคาสินทรัพย์</w:t>
      </w:r>
      <w:r w:rsidRPr="00BE5913">
        <w:rPr>
          <w:rFonts w:asciiTheme="majorBidi" w:hAnsiTheme="majorBidi" w:cstheme="majorBidi"/>
          <w:sz w:val="30"/>
          <w:szCs w:val="30"/>
        </w:rPr>
        <w:t>”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 ในองค์ประกอบอื่นของส่วนของผู้ถือหุ้น</w:t>
      </w:r>
      <w:r w:rsidR="00A34067"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ส่วนที่ตีเพิ่มขึ้นดังกล่าวจะรับรู้ในกำไรหรือขาดทุน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ในกรณีที่มีการจำหน่ายสินทรัพย์ที่เคยตีราคาใหม่ สำรอง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3D4C75E4" w14:textId="77777777" w:rsidR="00A34067" w:rsidRPr="00BE5913" w:rsidRDefault="00A3406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6C91DE" w14:textId="0631930D" w:rsidR="000F39A3" w:rsidRPr="00BE5913" w:rsidRDefault="000F39A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 xml:space="preserve"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ที่วัดมูลค่าด้วยมูลค่ายุติธรรม กลุ่มบริษัท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หากเกิดกำไรจากการวัดมูลค่าใหม่ซึ่งเป็นการกลับรายการ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 กำไรส่วนที่เหลือรับรู้ในกำไรขาดทุนเบ็ดเสร็จอื่นและแสดงเป็น </w:t>
      </w:r>
      <w:r w:rsidRPr="00BE5913">
        <w:rPr>
          <w:rFonts w:asciiTheme="majorBidi" w:hAnsiTheme="majorBidi" w:cstheme="majorBidi"/>
          <w:sz w:val="30"/>
          <w:szCs w:val="30"/>
        </w:rPr>
        <w:t>“</w:t>
      </w:r>
      <w:r w:rsidRPr="00BE5913">
        <w:rPr>
          <w:rFonts w:asciiTheme="majorBidi" w:hAnsiTheme="majorBidi" w:cstheme="majorBidi"/>
          <w:sz w:val="30"/>
          <w:szCs w:val="30"/>
          <w:cs/>
        </w:rPr>
        <w:t>สำรองการตีราคาสินทรัพย์</w:t>
      </w:r>
      <w:r w:rsidRPr="00BE5913">
        <w:rPr>
          <w:rFonts w:asciiTheme="majorBidi" w:hAnsiTheme="majorBidi" w:cstheme="majorBidi"/>
          <w:sz w:val="30"/>
          <w:szCs w:val="30"/>
        </w:rPr>
        <w:t xml:space="preserve">” </w:t>
      </w:r>
      <w:r w:rsidRPr="00BE5913">
        <w:rPr>
          <w:rFonts w:asciiTheme="majorBidi" w:hAnsiTheme="majorBidi" w:cstheme="majorBidi"/>
          <w:sz w:val="30"/>
          <w:szCs w:val="30"/>
          <w:cs/>
        </w:rPr>
        <w:t>ในองค์ประกอบอื่นของส่วนของผู้ถือหุ้น 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บัญชี</w:t>
      </w:r>
      <w:r w:rsidRPr="00BE5913">
        <w:rPr>
          <w:rFonts w:asciiTheme="majorBidi" w:hAnsiTheme="majorBidi" w:cstheme="majorBidi"/>
          <w:sz w:val="30"/>
          <w:szCs w:val="30"/>
        </w:rPr>
        <w:t xml:space="preserve"> “</w:t>
      </w:r>
      <w:r w:rsidRPr="00BE5913">
        <w:rPr>
          <w:rFonts w:asciiTheme="majorBidi" w:hAnsiTheme="majorBidi" w:cstheme="majorBidi"/>
          <w:sz w:val="30"/>
          <w:szCs w:val="30"/>
          <w:cs/>
        </w:rPr>
        <w:t>สำรองการตีราคาสินทรัพย์</w:t>
      </w:r>
      <w:r w:rsidRPr="00BE5913">
        <w:rPr>
          <w:rFonts w:asciiTheme="majorBidi" w:hAnsiTheme="majorBidi" w:cstheme="majorBidi"/>
          <w:sz w:val="30"/>
          <w:szCs w:val="30"/>
        </w:rPr>
        <w:t xml:space="preserve">” 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ในองค์ประกอบอื่นของส่วนของผู้ถือหุ้น ส่วนที่ลดลงต้องรับรู้ในกำไรขาดทุนเบ็ดเสร็จอื่น และต้องนำไปลดสำรองการตีราคาสินทรัพย์ ขาดทุนส่วนที่เหลือรับรู้ในกำไรหรือขาดทุนทันที </w:t>
      </w:r>
    </w:p>
    <w:p w14:paraId="5224C3D9" w14:textId="77777777" w:rsidR="000F39A3" w:rsidRPr="00BE5913" w:rsidRDefault="000F39A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59AE277" w14:textId="36CE9250" w:rsidR="000F39A3" w:rsidRPr="00BE5913" w:rsidRDefault="000F39A3" w:rsidP="00BE5913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BE5913">
        <w:rPr>
          <w:rFonts w:asciiTheme="majorBidi" w:hAnsiTheme="majorBidi" w:cstheme="majorBidi"/>
          <w:color w:val="auto"/>
          <w:sz w:val="30"/>
          <w:szCs w:val="30"/>
          <w:cs/>
        </w:rPr>
        <w:lastRenderedPageBreak/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BE5913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color w:val="auto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BE5913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18E8BC49" w14:textId="77777777" w:rsidR="006574BB" w:rsidRPr="00BE5913" w:rsidRDefault="006574BB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F9A070" w14:textId="6E0D8D0A" w:rsidR="00A34067" w:rsidRPr="00BE5913" w:rsidRDefault="000F39A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ค่าเสื่อมราคาคำนวณ</w:t>
      </w:r>
      <w:r w:rsidRPr="00BE591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โดย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BE591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และรับรู้ในกำไรหรือขาดทุน ทั้งนี้ กลุ่มบริษัทไม่คิด</w:t>
      </w:r>
      <w:r w:rsidRPr="00BE5913">
        <w:rPr>
          <w:rFonts w:asciiTheme="majorBidi" w:hAnsiTheme="majorBidi" w:cstheme="majorBidi"/>
          <w:sz w:val="30"/>
          <w:szCs w:val="30"/>
          <w:cs/>
        </w:rPr>
        <w:t>ค่าเสื่อมราคาสำหรับที่ดินและสินทรัพย์ที่อยู่ระหว่างการก่อสร้าง</w:t>
      </w:r>
      <w:r w:rsidR="009E4E2D" w:rsidRPr="00BE5913">
        <w:rPr>
          <w:rFonts w:asciiTheme="majorBidi" w:hAnsiTheme="majorBidi" w:cstheme="majorBidi" w:hint="cs"/>
          <w:sz w:val="30"/>
          <w:szCs w:val="30"/>
          <w:cs/>
        </w:rPr>
        <w:t>และติดตั้ง</w:t>
      </w:r>
    </w:p>
    <w:p w14:paraId="0EB85B7F" w14:textId="77777777" w:rsidR="00DC04DF" w:rsidRPr="00BE5913" w:rsidRDefault="00DC04D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4C0FC1" w14:textId="185D1830" w:rsidR="00A34067" w:rsidRPr="00BE5913" w:rsidRDefault="00A34067" w:rsidP="00190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14F5C18E" w14:textId="658CD050" w:rsidR="000F39A3" w:rsidRPr="00BE5913" w:rsidRDefault="000F39A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tbl>
      <w:tblPr>
        <w:tblW w:w="8182" w:type="dxa"/>
        <w:tblInd w:w="450" w:type="dxa"/>
        <w:tblLook w:val="0000" w:firstRow="0" w:lastRow="0" w:firstColumn="0" w:lastColumn="0" w:noHBand="0" w:noVBand="0"/>
      </w:tblPr>
      <w:tblGrid>
        <w:gridCol w:w="3865"/>
        <w:gridCol w:w="2672"/>
        <w:gridCol w:w="918"/>
        <w:gridCol w:w="727"/>
      </w:tblGrid>
      <w:tr w:rsidR="00D84E2F" w:rsidRPr="00BE5913" w14:paraId="76A72D8F" w14:textId="77777777" w:rsidTr="00190EFB">
        <w:tc>
          <w:tcPr>
            <w:tcW w:w="3865" w:type="dxa"/>
            <w:vAlign w:val="bottom"/>
          </w:tcPr>
          <w:p w14:paraId="7C14A995" w14:textId="77777777" w:rsidR="00D84E2F" w:rsidRPr="00BE5913" w:rsidRDefault="00D84E2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672" w:type="dxa"/>
          </w:tcPr>
          <w:p w14:paraId="63D87768" w14:textId="77777777" w:rsidR="00D84E2F" w:rsidRPr="00BE5913" w:rsidRDefault="00D84E2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3FBAB283" w14:textId="61DA651F" w:rsidR="00D84E2F" w:rsidRPr="00BE5913" w:rsidRDefault="00D84E2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8"/>
                <w:tab w:val="right" w:pos="595"/>
              </w:tabs>
              <w:ind w:left="-129" w:right="7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B5FA5" w:rsidRPr="00BE5913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1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27" w:type="dxa"/>
          </w:tcPr>
          <w:p w14:paraId="785F2F51" w14:textId="77777777" w:rsidR="00D84E2F" w:rsidRPr="00BE5913" w:rsidRDefault="00D84E2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4E2F" w:rsidRPr="00BE5913" w14:paraId="554BEDC9" w14:textId="77777777" w:rsidTr="00190EFB">
        <w:tc>
          <w:tcPr>
            <w:tcW w:w="3865" w:type="dxa"/>
            <w:vAlign w:val="bottom"/>
          </w:tcPr>
          <w:p w14:paraId="068BBFF6" w14:textId="5E3E55D8" w:rsidR="00D84E2F" w:rsidRPr="00BE5913" w:rsidRDefault="00D84E2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672" w:type="dxa"/>
          </w:tcPr>
          <w:p w14:paraId="2E723D04" w14:textId="57ED4399" w:rsidR="00D84E2F" w:rsidRPr="00BE5913" w:rsidRDefault="00D84E2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ตามอายุสัญญา</w:t>
            </w:r>
            <w:r w:rsidR="00052677"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918" w:type="dxa"/>
          </w:tcPr>
          <w:p w14:paraId="3A500155" w14:textId="38A65EC3" w:rsidR="00D84E2F" w:rsidRPr="00BE5913" w:rsidRDefault="00D84E2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10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6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727" w:type="dxa"/>
          </w:tcPr>
          <w:p w14:paraId="2A4FDFDD" w14:textId="77777777" w:rsidR="00D84E2F" w:rsidRPr="00BE5913" w:rsidRDefault="00D84E2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4E2F" w:rsidRPr="00BE5913" w14:paraId="2D907425" w14:textId="77777777" w:rsidTr="00190EFB">
        <w:tc>
          <w:tcPr>
            <w:tcW w:w="3865" w:type="dxa"/>
            <w:vAlign w:val="bottom"/>
          </w:tcPr>
          <w:p w14:paraId="5CEE2351" w14:textId="77777777" w:rsidR="00D84E2F" w:rsidRPr="00BE5913" w:rsidRDefault="00D84E2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672" w:type="dxa"/>
          </w:tcPr>
          <w:p w14:paraId="3E5DA237" w14:textId="77777777" w:rsidR="00D84E2F" w:rsidRPr="00BE5913" w:rsidRDefault="00D84E2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36CDB876" w14:textId="3519C72F" w:rsidR="00D84E2F" w:rsidRPr="00BE5913" w:rsidRDefault="00D84E2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B5FA5" w:rsidRPr="00BE591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3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727" w:type="dxa"/>
          </w:tcPr>
          <w:p w14:paraId="0D2A5F23" w14:textId="77777777" w:rsidR="00D84E2F" w:rsidRPr="00BE5913" w:rsidRDefault="00D84E2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4E2F" w:rsidRPr="00BE5913" w14:paraId="6C3EEB89" w14:textId="77777777" w:rsidTr="00190EFB">
        <w:tc>
          <w:tcPr>
            <w:tcW w:w="3865" w:type="dxa"/>
            <w:vAlign w:val="bottom"/>
          </w:tcPr>
          <w:p w14:paraId="19C46C49" w14:textId="77777777" w:rsidR="00D84E2F" w:rsidRPr="00BE5913" w:rsidRDefault="00D84E2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72" w:type="dxa"/>
          </w:tcPr>
          <w:p w14:paraId="0B0743D3" w14:textId="77777777" w:rsidR="00D84E2F" w:rsidRPr="00BE5913" w:rsidRDefault="00D84E2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1F7AF2E1" w14:textId="7A5DACEB" w:rsidR="00D84E2F" w:rsidRPr="00BE5913" w:rsidRDefault="00D84E2F" w:rsidP="004C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B5FA5"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27" w:type="dxa"/>
          </w:tcPr>
          <w:p w14:paraId="4AC46AB8" w14:textId="77777777" w:rsidR="00D84E2F" w:rsidRPr="00BE5913" w:rsidRDefault="00D84E2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4C3CED" w:rsidRPr="00BE5913" w14:paraId="0F02BBFE" w14:textId="77777777" w:rsidTr="00190EFB">
        <w:tc>
          <w:tcPr>
            <w:tcW w:w="3865" w:type="dxa"/>
            <w:vAlign w:val="bottom"/>
          </w:tcPr>
          <w:p w14:paraId="60756146" w14:textId="74AE2263" w:rsidR="004C3CED" w:rsidRPr="00BE5913" w:rsidRDefault="004C3CED" w:rsidP="004C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เครื่องเล่นสวนสนุก</w:t>
            </w:r>
          </w:p>
        </w:tc>
        <w:tc>
          <w:tcPr>
            <w:tcW w:w="2672" w:type="dxa"/>
          </w:tcPr>
          <w:p w14:paraId="12219565" w14:textId="77777777" w:rsidR="004C3CED" w:rsidRPr="00BE5913" w:rsidRDefault="004C3CED" w:rsidP="004C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2D6D0ACD" w14:textId="6DE94933" w:rsidR="004C3CED" w:rsidRPr="00BE5913" w:rsidRDefault="004C3CED" w:rsidP="004C2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77"/>
                <w:tab w:val="right" w:pos="1065"/>
              </w:tabs>
              <w:ind w:left="-129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4C2B84">
              <w:rPr>
                <w:rFonts w:ascii="Angsana New" w:hAnsi="Angsana New"/>
                <w:sz w:val="30"/>
                <w:szCs w:val="30"/>
              </w:rPr>
              <w:t>3</w:t>
            </w:r>
            <w:r w:rsidRPr="00B11C2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727" w:type="dxa"/>
          </w:tcPr>
          <w:p w14:paraId="4B441C69" w14:textId="3AE16D68" w:rsidR="004C3CED" w:rsidRPr="00BE5913" w:rsidRDefault="004C3CED" w:rsidP="004C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70A03" w:rsidRPr="00BE5913" w14:paraId="07117DE1" w14:textId="77777777" w:rsidTr="00190EFB">
        <w:tc>
          <w:tcPr>
            <w:tcW w:w="3865" w:type="dxa"/>
            <w:vAlign w:val="bottom"/>
          </w:tcPr>
          <w:p w14:paraId="2C37A904" w14:textId="0F9A6585" w:rsidR="00C70A03" w:rsidRPr="00BE5913" w:rsidRDefault="00C70A03" w:rsidP="00C70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ab/>
              <w:t xml:space="preserve"> </w:t>
            </w:r>
          </w:p>
        </w:tc>
        <w:tc>
          <w:tcPr>
            <w:tcW w:w="4317" w:type="dxa"/>
            <w:gridSpan w:val="3"/>
          </w:tcPr>
          <w:p w14:paraId="2A0B1AD7" w14:textId="5FAFF94A" w:rsidR="00C70A03" w:rsidRPr="00BE5913" w:rsidRDefault="00C70A03" w:rsidP="00C70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             ตามอายุสัญญา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</w:tr>
    </w:tbl>
    <w:p w14:paraId="08E86E3D" w14:textId="77777777" w:rsidR="006C5465" w:rsidRPr="00BE5913" w:rsidRDefault="006C546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673034" w14:textId="76E246FC" w:rsidR="0024251F" w:rsidRPr="00BE5913" w:rsidRDefault="0024251F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2FB11E3F" w14:textId="149FA436" w:rsidR="0024251F" w:rsidRPr="00BE5913" w:rsidRDefault="0024251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FE27DE" w14:textId="0479FEC8" w:rsidR="00A34067" w:rsidRPr="00BE5913" w:rsidRDefault="00A34067" w:rsidP="00BE591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สินทรัพย์ไม่มีตัวตนอื่นๆ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4B6B713A" w14:textId="73E38E17" w:rsidR="00A34067" w:rsidRPr="00BE5913" w:rsidRDefault="00A3406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CF0841" w14:textId="1786B464" w:rsidR="00A34067" w:rsidRPr="00BE5913" w:rsidRDefault="00A34067" w:rsidP="00BE5913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</w:t>
      </w:r>
      <w:r w:rsidRPr="00BE5913">
        <w:rPr>
          <w:rFonts w:ascii="Angsana New" w:hAnsi="Angsana New" w:hint="cs"/>
          <w:sz w:val="30"/>
          <w:szCs w:val="30"/>
          <w:cs/>
        </w:rPr>
        <w:t xml:space="preserve">ของโปรแกรมคอมพิวเตอร์และลิขสิทธิ์ซอฟต์แวร์คือ </w:t>
      </w:r>
      <w:r w:rsidR="00C070A0" w:rsidRPr="00C070A0">
        <w:rPr>
          <w:rFonts w:ascii="Angsana New" w:hAnsi="Angsana New"/>
          <w:sz w:val="30"/>
          <w:szCs w:val="30"/>
        </w:rPr>
        <w:t>3</w:t>
      </w:r>
      <w:r w:rsidRPr="00BE5913">
        <w:rPr>
          <w:rFonts w:ascii="Angsana New" w:hAnsi="Angsana New"/>
          <w:sz w:val="30"/>
          <w:szCs w:val="30"/>
        </w:rPr>
        <w:t xml:space="preserve"> - </w:t>
      </w:r>
      <w:r w:rsidR="00B11C2B" w:rsidRPr="00B11C2B">
        <w:rPr>
          <w:rFonts w:ascii="Angsana New" w:hAnsi="Angsana New"/>
          <w:sz w:val="30"/>
          <w:szCs w:val="30"/>
        </w:rPr>
        <w:t>10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ปี</w:t>
      </w:r>
    </w:p>
    <w:p w14:paraId="6047AF55" w14:textId="77777777" w:rsidR="00725809" w:rsidRPr="00BE5913" w:rsidRDefault="0072580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DBF8A0" w14:textId="1EEBBF19" w:rsidR="00881543" w:rsidRPr="00BE5913" w:rsidRDefault="00881543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สัญญาเช่า </w:t>
      </w:r>
    </w:p>
    <w:p w14:paraId="46AD5461" w14:textId="4E687837" w:rsidR="00881543" w:rsidRPr="00BE5913" w:rsidRDefault="0088154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11D134" w14:textId="063B2560" w:rsidR="00A34067" w:rsidRPr="00BE5913" w:rsidRDefault="00A34067" w:rsidP="00BE591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6F1E5F5" w14:textId="77777777" w:rsidR="009A76CD" w:rsidRPr="00BE5913" w:rsidRDefault="009A76C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843758" w14:textId="08316DE2" w:rsidR="00881543" w:rsidRPr="00BE5913" w:rsidRDefault="00881543" w:rsidP="00BE5913">
      <w:pPr>
        <w:tabs>
          <w:tab w:val="clear" w:pos="68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5913">
        <w:rPr>
          <w:rFonts w:ascii="Angsana New" w:hAnsi="Angsana New"/>
          <w:i/>
          <w:iCs/>
          <w:sz w:val="30"/>
          <w:szCs w:val="30"/>
          <w:cs/>
        </w:rPr>
        <w:lastRenderedPageBreak/>
        <w:t>ในฐานะผู้เช่า</w:t>
      </w:r>
    </w:p>
    <w:p w14:paraId="374BEDE1" w14:textId="77777777" w:rsidR="00881543" w:rsidRPr="00BE5913" w:rsidRDefault="00881543" w:rsidP="00BE591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66BC474" w14:textId="37DCD67A" w:rsidR="00AF4D01" w:rsidRPr="00BE5913" w:rsidRDefault="00AF4D01" w:rsidP="00BE5913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BE5913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="002E6A0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42DEC" w:rsidRPr="00442DEC">
        <w:rPr>
          <w:rFonts w:asciiTheme="majorBidi" w:hAnsiTheme="majorBidi" w:hint="cs"/>
          <w:sz w:val="30"/>
          <w:szCs w:val="30"/>
          <w:cs/>
        </w:rPr>
        <w:t>สำหรับสัญญาเช่าอสังหาริมทรัพย์</w:t>
      </w:r>
      <w:r w:rsidR="00442DEC" w:rsidRPr="00442DEC">
        <w:rPr>
          <w:rFonts w:asciiTheme="majorBidi" w:hAnsiTheme="majorBidi"/>
          <w:sz w:val="30"/>
          <w:szCs w:val="30"/>
          <w:cs/>
        </w:rPr>
        <w:t xml:space="preserve"> </w:t>
      </w:r>
      <w:r w:rsidR="00442DEC">
        <w:rPr>
          <w:rFonts w:asciiTheme="majorBidi" w:hAnsiTheme="majorBidi" w:hint="cs"/>
          <w:sz w:val="30"/>
          <w:szCs w:val="30"/>
          <w:cs/>
        </w:rPr>
        <w:t>ก</w:t>
      </w:r>
      <w:r w:rsidR="00442DEC" w:rsidRPr="00442DEC">
        <w:rPr>
          <w:rFonts w:asciiTheme="majorBidi" w:hAnsiTheme="majorBidi" w:hint="cs"/>
          <w:sz w:val="30"/>
          <w:szCs w:val="30"/>
          <w:cs/>
        </w:rPr>
        <w:t>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1175114C" w14:textId="77777777" w:rsidR="00765C4D" w:rsidRPr="00BE5913" w:rsidRDefault="00765C4D" w:rsidP="00BE591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C5BA1D" w14:textId="5827F519" w:rsidR="00704667" w:rsidRPr="00BE5913" w:rsidRDefault="00765C4D" w:rsidP="00BE591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กลุ่ม</w:t>
      </w:r>
      <w:r w:rsidR="00881543" w:rsidRPr="00BE5913">
        <w:rPr>
          <w:rFonts w:ascii="Angsana New" w:hAnsi="Angsana New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A103882" w14:textId="77777777" w:rsidR="009A76CD" w:rsidRPr="00BE5913" w:rsidRDefault="009A76CD" w:rsidP="00BE591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A00DD2A" w14:textId="2A1FC286" w:rsidR="00881543" w:rsidRPr="00BE5913" w:rsidRDefault="00881543" w:rsidP="00BE591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E5913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</w:t>
      </w:r>
      <w:r w:rsidR="00D0636D" w:rsidRPr="00BE5913">
        <w:rPr>
          <w:rFonts w:asciiTheme="majorBidi" w:hAnsiTheme="majorBidi" w:cstheme="majorBidi" w:hint="cs"/>
          <w:b/>
          <w:sz w:val="30"/>
          <w:szCs w:val="30"/>
          <w:cs/>
        </w:rPr>
        <w:t>ด้วย</w:t>
      </w:r>
      <w:r w:rsidR="00E03C15" w:rsidRPr="00BE5913">
        <w:rPr>
          <w:rFonts w:asciiTheme="majorBidi" w:hAnsiTheme="majorBidi" w:cstheme="majorBidi" w:hint="cs"/>
          <w:b/>
          <w:sz w:val="30"/>
          <w:szCs w:val="30"/>
          <w:cs/>
        </w:rPr>
        <w:t>เงินจ่ายล่วงหน้ารวมกับต้นทุนทางตรงเริ่มแรก</w:t>
      </w:r>
      <w:r w:rsidRPr="00BE5913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</w:t>
      </w:r>
      <w:r w:rsidR="00DC07C2" w:rsidRPr="00BE5913">
        <w:rPr>
          <w:rFonts w:asciiTheme="majorBidi" w:hAnsiTheme="majorBidi" w:cstheme="majorBidi" w:hint="cs"/>
          <w:b/>
          <w:sz w:val="30"/>
          <w:szCs w:val="30"/>
          <w:cs/>
        </w:rPr>
        <w:t>า</w:t>
      </w:r>
      <w:r w:rsidR="00131993" w:rsidRPr="00BE5913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</w:t>
      </w:r>
      <w:r w:rsidR="00D0636D" w:rsidRPr="00BE5913">
        <w:rPr>
          <w:rFonts w:asciiTheme="majorBidi" w:hAnsiTheme="majorBidi" w:cstheme="majorBidi" w:hint="cs"/>
          <w:b/>
          <w:sz w:val="30"/>
          <w:szCs w:val="30"/>
          <w:cs/>
        </w:rPr>
        <w:t>ที่</w:t>
      </w:r>
      <w:r w:rsidRPr="00BE5913">
        <w:rPr>
          <w:rFonts w:asciiTheme="majorBidi" w:hAnsiTheme="majorBidi" w:cstheme="majorBidi"/>
          <w:b/>
          <w:sz w:val="30"/>
          <w:szCs w:val="30"/>
          <w:cs/>
        </w:rPr>
        <w:t>โอนกรรมสิทธิ</w:t>
      </w:r>
      <w:r w:rsidRPr="00BE5913">
        <w:rPr>
          <w:rFonts w:asciiTheme="majorBidi" w:hAnsiTheme="majorBidi" w:cstheme="majorBidi" w:hint="cs"/>
          <w:b/>
          <w:sz w:val="30"/>
          <w:szCs w:val="30"/>
          <w:cs/>
        </w:rPr>
        <w:t>์</w:t>
      </w:r>
      <w:r w:rsidRPr="00BE5913">
        <w:rPr>
          <w:rFonts w:asciiTheme="majorBidi" w:hAnsiTheme="majorBidi" w:cstheme="majorBidi"/>
          <w:b/>
          <w:sz w:val="30"/>
          <w:szCs w:val="30"/>
          <w:cs/>
        </w:rPr>
        <w:t>ในสินทรัพย์ที่เช่าให้กับกลุ่มบริษัท</w:t>
      </w:r>
      <w:r w:rsidR="007A52AF" w:rsidRPr="00BE5913">
        <w:rPr>
          <w:rFonts w:asciiTheme="majorBidi" w:hAnsiTheme="majorBidi" w:cstheme="majorBidi" w:hint="cs"/>
          <w:b/>
          <w:sz w:val="30"/>
          <w:szCs w:val="30"/>
          <w:cs/>
        </w:rPr>
        <w:t>เมื่อ</w:t>
      </w:r>
      <w:r w:rsidRPr="00BE5913">
        <w:rPr>
          <w:rFonts w:asciiTheme="majorBidi" w:hAnsiTheme="majorBidi" w:cstheme="majorBidi"/>
          <w:b/>
          <w:sz w:val="30"/>
          <w:szCs w:val="30"/>
          <w:cs/>
        </w:rPr>
        <w:t>สิ้นสุดสัญญาเช่า หรือ</w:t>
      </w:r>
      <w:r w:rsidR="00E03C15" w:rsidRPr="00BE5913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กลุ่มบริษัทจะใช้สิทธิในการซื้อสินทรัพย์</w:t>
      </w:r>
      <w:r w:rsidRPr="00BE5913">
        <w:rPr>
          <w:rFonts w:asciiTheme="majorBidi" w:hAnsiTheme="majorBidi" w:cstheme="majorBidi"/>
          <w:b/>
          <w:sz w:val="30"/>
          <w:szCs w:val="30"/>
          <w:cs/>
        </w:rPr>
        <w:t xml:space="preserve"> ในกรณีนี้จะบันทึกค่าเสื่อมราคาตลอดอายุการใช้ประโยชน์ของสินทรัพย์ที่เช่า</w:t>
      </w:r>
      <w:r w:rsidRPr="00BE5913">
        <w:rPr>
          <w:rFonts w:asciiTheme="majorBidi" w:hAnsiTheme="majorBidi" w:cstheme="majorBidi" w:hint="cs"/>
          <w:b/>
          <w:sz w:val="30"/>
          <w:szCs w:val="30"/>
          <w:cs/>
        </w:rPr>
        <w:t xml:space="preserve"> ซึ่ง</w:t>
      </w:r>
      <w:r w:rsidRPr="00BE5913">
        <w:rPr>
          <w:rFonts w:asciiTheme="majorBidi" w:hAnsiTheme="majorBidi" w:cstheme="majorBidi"/>
          <w:b/>
          <w:sz w:val="30"/>
          <w:szCs w:val="30"/>
          <w:cs/>
        </w:rPr>
        <w:t xml:space="preserve">กำหนดตามเกณฑ์เดียวกันกับสินทรัพย์และอุปกรณ์ที่เกี่ยวข้อง </w:t>
      </w:r>
    </w:p>
    <w:p w14:paraId="2E315167" w14:textId="77777777" w:rsidR="00881543" w:rsidRPr="00BE5913" w:rsidRDefault="00881543" w:rsidP="00BE591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9C9B386" w14:textId="3226423A" w:rsidR="00151147" w:rsidRPr="00BE5913" w:rsidRDefault="00151147" w:rsidP="00BE591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</w:t>
      </w:r>
      <w:r w:rsidRPr="00BE5913">
        <w:rPr>
          <w:rFonts w:asciiTheme="majorBidi" w:hAnsiTheme="majorBidi" w:cstheme="majorBidi"/>
          <w:b/>
          <w:sz w:val="30"/>
          <w:szCs w:val="30"/>
          <w:cs/>
        </w:rPr>
        <w:t>สัญญา ทั้งนี้</w:t>
      </w:r>
      <w:r w:rsidR="00190EFB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/>
          <w:b/>
          <w:sz w:val="30"/>
          <w:szCs w:val="30"/>
          <w:cs/>
        </w:rPr>
        <w:t>กลุ่มบริษัทใช้</w:t>
      </w:r>
      <w:r w:rsidRPr="00BE5913">
        <w:rPr>
          <w:rFonts w:asciiTheme="majorBidi" w:hAnsiTheme="majorBidi" w:cstheme="majorBidi" w:hint="cs"/>
          <w:b/>
          <w:sz w:val="30"/>
          <w:szCs w:val="30"/>
          <w:cs/>
        </w:rPr>
        <w:t>อั</w:t>
      </w:r>
      <w:r w:rsidRPr="00BE5913">
        <w:rPr>
          <w:rFonts w:asciiTheme="majorBidi" w:hAnsiTheme="majorBidi" w:cstheme="majorBidi"/>
          <w:b/>
          <w:sz w:val="30"/>
          <w:szCs w:val="30"/>
          <w:cs/>
        </w:rPr>
        <w:t>ตราดอกเบี้ยเงินกู้ยืมส่วนเพิ่มของกลุ่มบริษัทในการคิดลดเป็นมูลค่าปัจจุบัน</w:t>
      </w:r>
      <w:r w:rsidRPr="00BE591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</w:t>
      </w:r>
      <w:r w:rsidR="00E34B71" w:rsidRPr="00BE5913">
        <w:rPr>
          <w:rFonts w:asciiTheme="majorBidi" w:hAnsiTheme="majorBidi" w:cstheme="majorBidi" w:hint="cs"/>
          <w:b/>
          <w:sz w:val="30"/>
          <w:szCs w:val="30"/>
          <w:cs/>
        </w:rPr>
        <w:t>เช่า</w:t>
      </w:r>
    </w:p>
    <w:p w14:paraId="523FBAD6" w14:textId="77777777" w:rsidR="00151147" w:rsidRPr="00BE5913" w:rsidRDefault="00151147" w:rsidP="00BE591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30C9D9B" w14:textId="2EE7CA85" w:rsidR="00881543" w:rsidRPr="00BE5913" w:rsidRDefault="00151147" w:rsidP="00BE591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BE5913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</w:t>
      </w:r>
      <w:r w:rsidR="00D2643A" w:rsidRPr="00BE5913">
        <w:rPr>
          <w:rFonts w:asciiTheme="majorBidi" w:hAnsiTheme="majorBidi" w:cstheme="majorBidi"/>
          <w:b/>
          <w:sz w:val="30"/>
          <w:szCs w:val="30"/>
          <w:cs/>
        </w:rPr>
        <w:br/>
      </w:r>
      <w:r w:rsidRPr="00BE5913">
        <w:rPr>
          <w:rFonts w:asciiTheme="majorBidi" w:hAnsiTheme="majorBidi" w:cstheme="majorBidi"/>
          <w:b/>
          <w:sz w:val="30"/>
          <w:szCs w:val="30"/>
          <w:cs/>
        </w:rPr>
        <w:t xml:space="preserve">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434BAC83" w14:textId="77777777" w:rsidR="005D4B20" w:rsidRPr="00BE5913" w:rsidRDefault="005D4B20" w:rsidP="00BE591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24"/>
          <w:szCs w:val="24"/>
        </w:rPr>
      </w:pPr>
    </w:p>
    <w:p w14:paraId="16087C57" w14:textId="6BF5CA4D" w:rsidR="004171F9" w:rsidRPr="00BE5913" w:rsidRDefault="004171F9" w:rsidP="00BE591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BE5913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5E96DC90" w14:textId="77777777" w:rsidR="004171F9" w:rsidRPr="00BE5913" w:rsidRDefault="004171F9" w:rsidP="00BE591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18B6B50" w14:textId="00B265A3" w:rsidR="00151147" w:rsidRPr="00BE5913" w:rsidRDefault="0015114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</w:t>
      </w:r>
      <w:r w:rsidRPr="00BE5913">
        <w:rPr>
          <w:rFonts w:asciiTheme="majorBidi" w:hAnsiTheme="majorBidi" w:cstheme="majorBidi"/>
          <w:b/>
          <w:sz w:val="30"/>
          <w:szCs w:val="30"/>
          <w:cs/>
        </w:rPr>
        <w:t xml:space="preserve">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1F726C06" w14:textId="77777777" w:rsidR="00151147" w:rsidRPr="00BE5913" w:rsidRDefault="00151147" w:rsidP="00BE5913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33C0EFCC" w14:textId="0B52FBDA" w:rsidR="00151147" w:rsidRPr="00BE5913" w:rsidRDefault="00151147" w:rsidP="00BE5913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E5913">
        <w:rPr>
          <w:rFonts w:asciiTheme="majorBidi" w:hAnsiTheme="majorBidi" w:cstheme="majorBidi"/>
          <w:b/>
          <w:sz w:val="30"/>
          <w:szCs w:val="30"/>
          <w:cs/>
        </w:rPr>
        <w:lastRenderedPageBreak/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09949086" w14:textId="23790C3E" w:rsidR="00673951" w:rsidRPr="00BE5913" w:rsidRDefault="00673951" w:rsidP="00BE5913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66DA47AA" w14:textId="47B9E8A0" w:rsidR="00673951" w:rsidRPr="00BE5913" w:rsidRDefault="00673951" w:rsidP="00BE591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E5913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3E4AFAC3" w14:textId="77777777" w:rsidR="00E134BC" w:rsidRPr="00BE5913" w:rsidRDefault="00E134BC" w:rsidP="00BE5913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5D77CC3" w14:textId="357400AF" w:rsidR="00673951" w:rsidRPr="00BE5913" w:rsidRDefault="00673951" w:rsidP="00BE5913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E5913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BE591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b/>
          <w:sz w:val="30"/>
          <w:szCs w:val="30"/>
          <w:cs/>
        </w:rPr>
        <w:t>ค่าเช่าที่อาจเกิดขึ้นรับรู้เป็นรายได้ค่าเช่าในรอบระยะเวลาบัญชีที่ได้รับ</w:t>
      </w:r>
    </w:p>
    <w:p w14:paraId="5F4C7A9D" w14:textId="6C87A896" w:rsidR="007A77E0" w:rsidRPr="00EB3798" w:rsidRDefault="007A77E0" w:rsidP="00BE5913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B5B72F6" w14:textId="2146B366" w:rsidR="001433D4" w:rsidRPr="00BE5913" w:rsidRDefault="001433D4" w:rsidP="00BE5913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BE5913">
        <w:rPr>
          <w:rFonts w:asciiTheme="majorBidi" w:hAnsiTheme="majorBidi" w:hint="cs"/>
          <w:b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BE5913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b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BE5913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b/>
          <w:sz w:val="30"/>
          <w:szCs w:val="30"/>
          <w:cs/>
        </w:rPr>
        <w:t>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</w:t>
      </w:r>
      <w:r w:rsidRPr="00BE5913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b/>
          <w:sz w:val="30"/>
          <w:szCs w:val="30"/>
          <w:cs/>
        </w:rPr>
        <w:t>โดยนำข้อมูลผลขาดทุนที่เกิดขึ้นในอดีต</w:t>
      </w:r>
      <w:r w:rsidRPr="00BE5913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b/>
          <w:sz w:val="30"/>
          <w:szCs w:val="30"/>
          <w:cs/>
        </w:rPr>
        <w:t>การปรับปรุงปัจจัยที่มีความเฉพาะเจาะจงกับลูกหนี้นั้น</w:t>
      </w:r>
      <w:r w:rsidR="00E46EC3">
        <w:rPr>
          <w:rFonts w:asciiTheme="majorBidi" w:hAnsiTheme="majorBidi" w:hint="cs"/>
          <w:b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b/>
          <w:sz w:val="30"/>
          <w:szCs w:val="30"/>
          <w:cs/>
        </w:rPr>
        <w:t>ๆ</w:t>
      </w:r>
      <w:r w:rsidRPr="00BE5913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b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BE5913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b/>
          <w:sz w:val="30"/>
          <w:szCs w:val="30"/>
          <w:cs/>
        </w:rPr>
        <w:t>ณ</w:t>
      </w:r>
      <w:r w:rsidRPr="00BE5913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b/>
          <w:sz w:val="30"/>
          <w:szCs w:val="30"/>
          <w:cs/>
        </w:rPr>
        <w:t>วันที่รายงาน</w:t>
      </w:r>
      <w:r w:rsidRPr="00BE5913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b/>
          <w:sz w:val="30"/>
          <w:szCs w:val="30"/>
          <w:cs/>
        </w:rPr>
        <w:t>กลุ่มบริษัทตัดรายการลูกหนี้สัญญาเช่าตามที่เปิดเผยในหมายเหตุข้อ</w:t>
      </w:r>
      <w:r w:rsidRPr="00BE5913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C070A0" w:rsidRPr="00C070A0">
        <w:rPr>
          <w:rFonts w:asciiTheme="majorBidi" w:hAnsiTheme="majorBidi" w:cstheme="majorBidi"/>
          <w:bCs/>
          <w:sz w:val="30"/>
          <w:szCs w:val="30"/>
        </w:rPr>
        <w:t>3</w:t>
      </w:r>
      <w:r w:rsidR="004A50E2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/>
          <w:b/>
          <w:sz w:val="30"/>
          <w:szCs w:val="30"/>
          <w:cs/>
        </w:rPr>
        <w:t>(</w:t>
      </w:r>
      <w:r w:rsidR="006126FC">
        <w:rPr>
          <w:rFonts w:asciiTheme="majorBidi" w:hAnsiTheme="majorBidi" w:cstheme="majorBidi" w:hint="cs"/>
          <w:b/>
          <w:sz w:val="30"/>
          <w:szCs w:val="30"/>
          <w:cs/>
        </w:rPr>
        <w:t>ง</w:t>
      </w:r>
      <w:r w:rsidR="00992CBE" w:rsidRPr="00BE5913">
        <w:rPr>
          <w:rFonts w:asciiTheme="majorBidi" w:hAnsiTheme="majorBidi" w:cstheme="majorBidi"/>
          <w:b/>
          <w:sz w:val="30"/>
          <w:szCs w:val="30"/>
        </w:rPr>
        <w:t>.</w:t>
      </w:r>
      <w:r w:rsidR="00C070A0" w:rsidRPr="00C070A0">
        <w:rPr>
          <w:rFonts w:asciiTheme="majorBidi" w:hAnsiTheme="majorBidi" w:cstheme="majorBidi"/>
          <w:bCs/>
          <w:sz w:val="30"/>
          <w:szCs w:val="30"/>
        </w:rPr>
        <w:t>5</w:t>
      </w:r>
      <w:r w:rsidRPr="00BE5913">
        <w:rPr>
          <w:rFonts w:ascii="Angsana New" w:hAnsi="Angsana New"/>
          <w:bCs/>
          <w:sz w:val="30"/>
          <w:szCs w:val="30"/>
        </w:rPr>
        <w:t>)</w:t>
      </w:r>
    </w:p>
    <w:p w14:paraId="4D3322AA" w14:textId="77777777" w:rsidR="00673951" w:rsidRPr="00EB3798" w:rsidRDefault="00673951" w:rsidP="00BE591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E592A5E" w14:textId="37225727" w:rsidR="002C7887" w:rsidRPr="00BE5913" w:rsidRDefault="00C96E67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ด้อย</w:t>
      </w:r>
      <w:r w:rsidRPr="00BE5913">
        <w:rPr>
          <w:rFonts w:ascii="Angsana New" w:hAnsi="Angsana New"/>
          <w:b/>
          <w:bCs/>
          <w:i/>
          <w:iCs/>
          <w:sz w:val="30"/>
          <w:szCs w:val="30"/>
          <w:cs/>
        </w:rPr>
        <w:t>ค่าสินทรัพย์ที่ไม่ใช่สินทรัพย์ทางการเงิน</w:t>
      </w:r>
    </w:p>
    <w:p w14:paraId="3DBB5D39" w14:textId="08D1C73B" w:rsidR="004267ED" w:rsidRPr="00EB3798" w:rsidRDefault="004267ED" w:rsidP="00BE591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7222F29" w14:textId="1738A1A1" w:rsidR="00C96E67" w:rsidRPr="00BE5913" w:rsidRDefault="00C96E67" w:rsidP="00BE59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การทบทวน ณ ทุกวันที่รายงานว่ามีข้อบ่งชี้เรื่องการด้อยค่าหรือไม่</w:t>
      </w:r>
      <w:r w:rsidR="00D2643A" w:rsidRPr="00BE5913">
        <w:rPr>
          <w:rFonts w:asciiTheme="majorBidi" w:hAnsiTheme="majorBidi" w:cstheme="majorBidi"/>
          <w:sz w:val="30"/>
          <w:szCs w:val="30"/>
          <w:cs/>
        </w:rPr>
        <w:br/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578104F" w14:textId="77777777" w:rsidR="00C96E67" w:rsidRPr="00EB3798" w:rsidRDefault="00C96E67" w:rsidP="00BE591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A168D6C" w14:textId="740FFF08" w:rsidR="00C96E67" w:rsidRPr="00BE5913" w:rsidRDefault="00C96E67" w:rsidP="00BE59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Pr="00BE5913">
        <w:rPr>
          <w:rFonts w:asciiTheme="majorBidi" w:hAnsiTheme="majorBidi" w:cstheme="majorBidi"/>
          <w:sz w:val="30"/>
          <w:szCs w:val="30"/>
          <w:cs/>
        </w:rPr>
        <w:t>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="00AB094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61F8D" w:rsidRPr="00761F8D">
        <w:rPr>
          <w:rFonts w:asciiTheme="majorBidi" w:hAnsiTheme="majorBidi" w:hint="cs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="00761F8D" w:rsidRPr="00761F8D">
        <w:rPr>
          <w:rFonts w:asciiTheme="majorBidi" w:hAnsiTheme="majorBidi"/>
          <w:sz w:val="30"/>
          <w:szCs w:val="30"/>
          <w:cs/>
        </w:rPr>
        <w:t xml:space="preserve"> </w:t>
      </w:r>
      <w:r w:rsidR="00761F8D" w:rsidRPr="00761F8D">
        <w:rPr>
          <w:rFonts w:asciiTheme="majorBidi" w:hAnsiTheme="majorBidi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</w:p>
    <w:p w14:paraId="41DF4142" w14:textId="0F86DE70" w:rsidR="00A83173" w:rsidRPr="00BE5913" w:rsidRDefault="00C96E67" w:rsidP="00BE59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lastRenderedPageBreak/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BE5913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25496F75" w14:textId="77777777" w:rsidR="006E34F7" w:rsidRPr="00BE5913" w:rsidRDefault="006E34F7" w:rsidP="00BE59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0731493" w14:textId="6180E121" w:rsidR="00DF3EE5" w:rsidRPr="00BE5913" w:rsidRDefault="00DF3EE5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bookmarkStart w:id="7" w:name="OLE_LINK7"/>
      <w:bookmarkStart w:id="8" w:name="OLE_LINK8"/>
      <w:r w:rsidRPr="00BE5913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59E907F1" w14:textId="77777777" w:rsidR="00F05892" w:rsidRPr="00BE5913" w:rsidRDefault="00F05892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7E57359F" w14:textId="06025748" w:rsidR="00835DF6" w:rsidRPr="00BE5913" w:rsidRDefault="00DF3EE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ภาระผูกพันในการสมทบเข้า</w:t>
      </w:r>
      <w:r w:rsidR="00C96E67" w:rsidRPr="00BE591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กองทุนสำรองเลี้ยงชีพสำหรับพนักงานของ</w:t>
      </w:r>
      <w:r w:rsidR="00C96E67" w:rsidRPr="00BE5913">
        <w:rPr>
          <w:rFonts w:asciiTheme="majorBidi" w:eastAsia="Calibri" w:hAnsiTheme="majorBidi" w:cstheme="majorBidi" w:hint="cs"/>
          <w:color w:val="000000"/>
          <w:sz w:val="30"/>
          <w:szCs w:val="30"/>
          <w:cs/>
          <w:lang w:eastAsia="en-GB"/>
        </w:rPr>
        <w:t>กลุ่มบริษัท</w:t>
      </w:r>
      <w:r w:rsidRPr="00BE5913">
        <w:rPr>
          <w:rFonts w:ascii="Angsana New" w:hAnsi="Angsana New"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1C7F465E" w14:textId="77777777" w:rsidR="00DF3EE5" w:rsidRPr="00BE5913" w:rsidRDefault="00DF3EE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  <w:cs/>
        </w:rPr>
      </w:pPr>
    </w:p>
    <w:p w14:paraId="59BB3D3E" w14:textId="305D15D0" w:rsidR="00DF3EE5" w:rsidRPr="00BE5913" w:rsidRDefault="00DF3EE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</w:t>
      </w:r>
      <w:r w:rsidR="00C96E67" w:rsidRPr="00BE5913">
        <w:rPr>
          <w:rFonts w:ascii="Angsana New" w:hAnsi="Angsana New" w:hint="cs"/>
          <w:sz w:val="30"/>
          <w:szCs w:val="30"/>
          <w:cs/>
        </w:rPr>
        <w:t>จาก</w:t>
      </w:r>
      <w:r w:rsidRPr="00BE5913">
        <w:rPr>
          <w:rFonts w:ascii="Angsana New" w:hAnsi="Angsana New"/>
          <w:sz w:val="30"/>
          <w:szCs w:val="30"/>
          <w:cs/>
        </w:rPr>
        <w:t>การประมาณผลประโยชน์ในอนาคตที่เกิดจากการทำงานของพนักงานใน</w:t>
      </w:r>
      <w:r w:rsidRPr="00BE5913">
        <w:rPr>
          <w:rFonts w:ascii="Angsana New" w:hAnsi="Angsana New" w:hint="cs"/>
          <w:sz w:val="30"/>
          <w:szCs w:val="30"/>
          <w:cs/>
        </w:rPr>
        <w:t>งวด</w:t>
      </w:r>
      <w:r w:rsidRPr="00BE5913">
        <w:rPr>
          <w:rFonts w:ascii="Angsana New" w:hAnsi="Angsana New"/>
          <w:sz w:val="30"/>
          <w:szCs w:val="30"/>
          <w:cs/>
        </w:rPr>
        <w:t>ปัจจุบันและงวดก่อน</w:t>
      </w:r>
      <w:r w:rsidR="00E46EC3">
        <w:rPr>
          <w:rFonts w:ascii="Angsana New" w:hAnsi="Angsana New" w:hint="cs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 xml:space="preserve">ๆ </w:t>
      </w:r>
      <w:r w:rsidRPr="00BE5913">
        <w:rPr>
          <w:rFonts w:ascii="Angsana New" w:hAnsi="Angsana New"/>
          <w:sz w:val="30"/>
          <w:szCs w:val="30"/>
          <w:cs/>
        </w:rPr>
        <w:t>ผลประโยชน์ดังกล่าวได้มีการคิดลดกระแสเงิน</w:t>
      </w:r>
      <w:r w:rsidRPr="00BE5913">
        <w:rPr>
          <w:rFonts w:ascii="Angsana New" w:hAnsi="Angsana New" w:hint="cs"/>
          <w:sz w:val="30"/>
          <w:szCs w:val="30"/>
          <w:cs/>
        </w:rPr>
        <w:t>ส</w:t>
      </w:r>
      <w:r w:rsidRPr="00BE5913">
        <w:rPr>
          <w:rFonts w:ascii="Angsana New" w:hAnsi="Angsana New"/>
          <w:sz w:val="30"/>
          <w:szCs w:val="30"/>
          <w:cs/>
        </w:rPr>
        <w:t xml:space="preserve">ดเพื่อให้เป็นมูลค่าปัจจุบัน </w:t>
      </w:r>
      <w:r w:rsidR="006C2977" w:rsidRPr="00BE5913">
        <w:rPr>
          <w:rFonts w:ascii="Angsana New" w:hAnsi="Angsana New" w:hint="cs"/>
          <w:sz w:val="30"/>
          <w:szCs w:val="30"/>
          <w:cs/>
        </w:rPr>
        <w:t>ซึ่งจัดทำโดยนักคณิตศาสตร์ประกันภัยที่ได้รับอนุญาตเป็นประจำทุกปี</w:t>
      </w:r>
      <w:r w:rsidR="006C2977" w:rsidRPr="00BE5913">
        <w:rPr>
          <w:rFonts w:ascii="Angsana New" w:hAnsi="Angsana New"/>
          <w:sz w:val="30"/>
          <w:szCs w:val="30"/>
          <w:cs/>
        </w:rPr>
        <w:t xml:space="preserve"> </w:t>
      </w:r>
      <w:r w:rsidR="006C2977" w:rsidRPr="00BE5913">
        <w:rPr>
          <w:rFonts w:ascii="Angsana New" w:hAnsi="Angsana New" w:hint="cs"/>
          <w:sz w:val="30"/>
          <w:szCs w:val="30"/>
          <w:cs/>
        </w:rPr>
        <w:t>โดยวิธีคิดลดแต่ละหน่วยที่ประมาณการไว้</w:t>
      </w:r>
    </w:p>
    <w:p w14:paraId="7AEC4C9E" w14:textId="77777777" w:rsidR="00734580" w:rsidRPr="00BE5913" w:rsidRDefault="00734580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AAD3112" w14:textId="600CA7FA" w:rsidR="00DF3EE5" w:rsidRPr="00BE5913" w:rsidRDefault="00DF3EE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ใน</w:t>
      </w:r>
      <w:r w:rsidRPr="00BE5913">
        <w:rPr>
          <w:rFonts w:ascii="Angsana New" w:hAnsi="Angsana New"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/>
          <w:sz w:val="30"/>
          <w:szCs w:val="30"/>
          <w:cs/>
        </w:rPr>
        <w:t>กำไร</w:t>
      </w:r>
      <w:r w:rsidRPr="00BE5913">
        <w:rPr>
          <w:rFonts w:ascii="Angsana New" w:hAnsi="Angsana New" w:hint="cs"/>
          <w:sz w:val="30"/>
          <w:szCs w:val="30"/>
          <w:cs/>
        </w:rPr>
        <w:t>หรือ</w:t>
      </w:r>
      <w:r w:rsidRPr="00BE5913">
        <w:rPr>
          <w:rFonts w:ascii="Angsana New" w:hAnsi="Angsana New"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BE5913">
        <w:rPr>
          <w:rFonts w:ascii="Angsana New" w:hAnsi="Angsana New" w:hint="cs"/>
          <w:sz w:val="30"/>
          <w:szCs w:val="30"/>
          <w:cs/>
        </w:rPr>
        <w:t>จะถูก</w:t>
      </w:r>
      <w:r w:rsidRPr="00BE5913">
        <w:rPr>
          <w:rFonts w:ascii="Angsana New" w:hAnsi="Angsana New"/>
          <w:sz w:val="30"/>
          <w:szCs w:val="30"/>
          <w:cs/>
        </w:rPr>
        <w:t>รับรู้รายการในกำไรขาดทุนเบ็ดเสร็จอื่น</w:t>
      </w:r>
      <w:r w:rsidRPr="00BE5913">
        <w:rPr>
          <w:rFonts w:ascii="Angsana New" w:hAnsi="Angsana New" w:hint="cs"/>
          <w:sz w:val="30"/>
          <w:szCs w:val="30"/>
          <w:cs/>
        </w:rPr>
        <w:t>ทันที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E5913">
        <w:rPr>
          <w:rFonts w:ascii="Angsana New" w:hAnsi="Angsana New"/>
          <w:sz w:val="30"/>
          <w:szCs w:val="30"/>
          <w:cs/>
        </w:rPr>
        <w:t>กำหนดดอกเบี้ยจ่าย</w:t>
      </w:r>
      <w:r w:rsidRPr="00BE5913">
        <w:rPr>
          <w:rFonts w:ascii="Angsana New" w:hAnsi="Angsana New" w:hint="cs"/>
          <w:sz w:val="30"/>
          <w:szCs w:val="30"/>
          <w:cs/>
        </w:rPr>
        <w:t>ของ</w:t>
      </w:r>
      <w:r w:rsidRPr="00BE5913">
        <w:rPr>
          <w:rFonts w:ascii="Angsana New" w:hAnsi="Angsana New"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2D1714" w:rsidRPr="00BE5913">
        <w:rPr>
          <w:rFonts w:ascii="Angsana New" w:hAnsi="Angsana New"/>
          <w:sz w:val="30"/>
          <w:szCs w:val="30"/>
        </w:rPr>
        <w:br/>
      </w:r>
      <w:r w:rsidRPr="00BE5913">
        <w:rPr>
          <w:rFonts w:ascii="Angsana New" w:hAnsi="Angsana New"/>
          <w:sz w:val="30"/>
          <w:szCs w:val="30"/>
          <w:cs/>
        </w:rPr>
        <w:t>ณ ต้นปี โดยคำนึงถึงการเปลี่ยนแปลงใด</w:t>
      </w:r>
      <w:r w:rsidR="00E46EC3">
        <w:rPr>
          <w:rFonts w:ascii="Angsana New" w:hAnsi="Angsana New" w:hint="cs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  <w:cs/>
        </w:rPr>
        <w:t>ๆ</w:t>
      </w:r>
      <w:r w:rsidRPr="00BE5913">
        <w:rPr>
          <w:rFonts w:ascii="Angsana New" w:hAnsi="Angsana New" w:hint="cs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E46EC3">
        <w:rPr>
          <w:rFonts w:ascii="Angsana New" w:hAnsi="Angsana New" w:hint="cs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  <w:cs/>
        </w:rPr>
        <w:t>ๆ</w:t>
      </w:r>
      <w:r w:rsidRPr="00BE5913">
        <w:rPr>
          <w:rFonts w:ascii="Angsana New" w:hAnsi="Angsana New" w:hint="cs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  <w:cs/>
        </w:rPr>
        <w:t xml:space="preserve">ที่เกี่ยวข้องกับโครงการผลประโยชน์รับรู้ในกำไรหรือขาดทุน </w:t>
      </w:r>
    </w:p>
    <w:p w14:paraId="11406DFD" w14:textId="77777777" w:rsidR="00DF3EE5" w:rsidRPr="00BE5913" w:rsidRDefault="00DF3EE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6FC82C58" w14:textId="04BC38D2" w:rsidR="00DF3EE5" w:rsidRPr="00BE5913" w:rsidRDefault="00DF3EE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เมื่อมีการ</w:t>
      </w:r>
      <w:r w:rsidRPr="00BE5913">
        <w:rPr>
          <w:rFonts w:ascii="Angsana New" w:hAnsi="Angsana New" w:hint="cs"/>
          <w:sz w:val="30"/>
          <w:szCs w:val="30"/>
          <w:cs/>
        </w:rPr>
        <w:t>เปลี่ยนแปลง</w:t>
      </w:r>
      <w:r w:rsidRPr="00BE5913">
        <w:rPr>
          <w:rFonts w:ascii="Angsana New" w:hAnsi="Angsana New"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</w:t>
      </w:r>
      <w:r w:rsidRPr="00BE5913">
        <w:rPr>
          <w:rFonts w:ascii="Angsana New" w:hAnsi="Angsana New" w:hint="cs"/>
          <w:sz w:val="30"/>
          <w:szCs w:val="30"/>
          <w:cs/>
        </w:rPr>
        <w:t>หรือ</w:t>
      </w:r>
      <w:r w:rsidRPr="00BE5913">
        <w:rPr>
          <w:rFonts w:ascii="Angsana New" w:hAnsi="Angsana New"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BE5913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Pr="00BE5913">
        <w:rPr>
          <w:rFonts w:ascii="Angsana New" w:hAnsi="Angsana New"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BE5913">
        <w:rPr>
          <w:rFonts w:ascii="Angsana New" w:hAnsi="Angsana New" w:hint="cs"/>
          <w:sz w:val="30"/>
          <w:szCs w:val="30"/>
          <w:cs/>
        </w:rPr>
        <w:t>พนักงาน</w:t>
      </w:r>
      <w:r w:rsidRPr="00BE5913">
        <w:rPr>
          <w:rFonts w:ascii="Angsana New" w:hAnsi="Angsana New"/>
          <w:sz w:val="30"/>
          <w:szCs w:val="30"/>
          <w:cs/>
        </w:rPr>
        <w:t>เมื่อเกิดขึ้น</w:t>
      </w:r>
      <w:r w:rsidRPr="00BE591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D3AA870" w14:textId="77777777" w:rsidR="00B6093B" w:rsidRPr="00BE5913" w:rsidRDefault="00B6093B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="Angsana New" w:hAnsi="Angsana New"/>
          <w:i/>
          <w:iCs/>
          <w:sz w:val="28"/>
          <w:szCs w:val="28"/>
        </w:rPr>
      </w:pPr>
    </w:p>
    <w:p w14:paraId="3E5CAEF3" w14:textId="6094FECE" w:rsidR="00B6093B" w:rsidRPr="00BE5913" w:rsidRDefault="00B6093B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ภาระผูกพันสุทธิของ</w:t>
      </w:r>
      <w:r w:rsidRPr="00BE591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E5913">
        <w:rPr>
          <w:rFonts w:ascii="Angsana New" w:hAnsi="Angsana New"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</w:t>
      </w:r>
      <w:r w:rsidR="002D1714" w:rsidRPr="00BE5913">
        <w:rPr>
          <w:rFonts w:ascii="Angsana New" w:hAnsi="Angsana New"/>
          <w:sz w:val="30"/>
          <w:szCs w:val="30"/>
        </w:rPr>
        <w:br/>
      </w:r>
      <w:r w:rsidRPr="00BE5913">
        <w:rPr>
          <w:rFonts w:ascii="Angsana New" w:hAnsi="Angsana New"/>
          <w:sz w:val="30"/>
          <w:szCs w:val="30"/>
          <w:cs/>
        </w:rPr>
        <w:t>การทำงาน</w:t>
      </w:r>
      <w:r w:rsidRPr="00BE5913">
        <w:rPr>
          <w:rFonts w:ascii="Angsana New" w:hAnsi="Angsana New" w:hint="cs"/>
          <w:sz w:val="30"/>
          <w:szCs w:val="30"/>
          <w:cs/>
        </w:rPr>
        <w:t>ของ</w:t>
      </w:r>
      <w:r w:rsidRPr="00BE5913">
        <w:rPr>
          <w:rFonts w:ascii="Angsana New" w:hAnsi="Angsana New"/>
          <w:sz w:val="30"/>
          <w:szCs w:val="30"/>
          <w:cs/>
        </w:rPr>
        <w:t>พนักงานใน</w:t>
      </w:r>
      <w:r w:rsidRPr="00BE5913">
        <w:rPr>
          <w:rFonts w:ascii="Angsana New" w:hAnsi="Angsana New" w:hint="cs"/>
          <w:sz w:val="30"/>
          <w:szCs w:val="30"/>
          <w:cs/>
        </w:rPr>
        <w:t>งวด</w:t>
      </w:r>
      <w:r w:rsidRPr="00BE5913">
        <w:rPr>
          <w:rFonts w:ascii="Angsana New" w:hAnsi="Angsana New"/>
          <w:sz w:val="30"/>
          <w:szCs w:val="30"/>
          <w:cs/>
        </w:rPr>
        <w:t>ปัจจุบันและงวดก่อน</w:t>
      </w:r>
      <w:r w:rsidR="00E46EC3">
        <w:rPr>
          <w:rFonts w:ascii="Angsana New" w:hAnsi="Angsana New" w:hint="cs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ๆ</w:t>
      </w:r>
      <w:r w:rsidRPr="00BE5913">
        <w:rPr>
          <w:rFonts w:ascii="Angsana New" w:hAnsi="Angsana New"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BE5913">
        <w:rPr>
          <w:rFonts w:ascii="Angsana New" w:hAnsi="Angsana New" w:hint="cs"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</w:t>
      </w:r>
    </w:p>
    <w:p w14:paraId="17118434" w14:textId="77777777" w:rsidR="000421CC" w:rsidRPr="00BE5913" w:rsidRDefault="000421C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9DEA7F7" w14:textId="77777777" w:rsidR="006126FC" w:rsidRDefault="0061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0AE8176" w14:textId="1F625ADE" w:rsidR="0089025E" w:rsidRPr="00BE5913" w:rsidRDefault="000421C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lastRenderedPageBreak/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หรือเมื่อกลุ่มบริษัทรับรู้ต้นทุนสำหรับการปรับโครงสร้าง</w:t>
      </w:r>
      <w:r w:rsidR="002D1714" w:rsidRPr="00BE5913">
        <w:rPr>
          <w:rFonts w:ascii="Angsana New" w:hAnsi="Angsana New"/>
          <w:sz w:val="30"/>
          <w:szCs w:val="30"/>
        </w:rPr>
        <w:br/>
      </w:r>
      <w:r w:rsidRPr="00BE5913">
        <w:rPr>
          <w:rFonts w:ascii="Angsana New" w:hAnsi="Angsana New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="00C070A0" w:rsidRPr="00C070A0">
        <w:rPr>
          <w:rFonts w:ascii="Angsana New" w:hAnsi="Angsana New"/>
          <w:sz w:val="30"/>
          <w:szCs w:val="30"/>
        </w:rPr>
        <w:t>2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/>
          <w:sz w:val="30"/>
          <w:szCs w:val="30"/>
          <w:cs/>
        </w:rPr>
        <w:t>เดือนนับจากวัน</w:t>
      </w:r>
      <w:r w:rsidRPr="00BE5913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Pr="00BE5913">
        <w:rPr>
          <w:rFonts w:ascii="Angsana New" w:hAnsi="Angsana New"/>
          <w:sz w:val="30"/>
          <w:szCs w:val="30"/>
          <w:cs/>
        </w:rPr>
        <w:t>รายงาน</w:t>
      </w:r>
      <w:r w:rsidRPr="00BE5913">
        <w:rPr>
          <w:rFonts w:ascii="Angsana New" w:hAnsi="Angsana New" w:hint="cs"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14:paraId="14B339FD" w14:textId="77777777" w:rsidR="00FC72B9" w:rsidRPr="00BE5913" w:rsidRDefault="00FC72B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9F1270" w14:textId="700B65FC" w:rsidR="009311EE" w:rsidRPr="00BE5913" w:rsidRDefault="009311EE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ผลประโยชน์ระยะสั้นของพนักงาน</w:t>
      </w:r>
      <w:r w:rsidRPr="00BE5913">
        <w:rPr>
          <w:rFonts w:ascii="Angsana New" w:hAnsi="Angsana New" w:hint="cs"/>
          <w:sz w:val="30"/>
          <w:szCs w:val="30"/>
          <w:cs/>
        </w:rPr>
        <w:t>รับรู้</w:t>
      </w:r>
      <w:r w:rsidRPr="00BE5913">
        <w:rPr>
          <w:rFonts w:ascii="Angsana New" w:hAnsi="Angsana New"/>
          <w:sz w:val="30"/>
          <w:szCs w:val="30"/>
          <w:cs/>
        </w:rPr>
        <w:t>เป็นค่าใช้จ่ายเมื่อพนักงานทำงานให้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BE591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E5913">
        <w:rPr>
          <w:rFonts w:ascii="Angsana New" w:hAnsi="Angsana New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054676B" w14:textId="77777777" w:rsidR="00432049" w:rsidRPr="00BE5913" w:rsidRDefault="0043204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bookmarkEnd w:id="7"/>
    <w:bookmarkEnd w:id="8"/>
    <w:p w14:paraId="68E687BF" w14:textId="6FC8D42F" w:rsidR="00434438" w:rsidRPr="00BE5913" w:rsidRDefault="00434438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การจ่ายโดยใช้หุ้นเป็นเกณฑ์</w:t>
      </w:r>
    </w:p>
    <w:p w14:paraId="636F86C5" w14:textId="77777777" w:rsidR="00434438" w:rsidRPr="00BE5913" w:rsidRDefault="0043443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8679C9D" w14:textId="6F007ABB" w:rsidR="00434438" w:rsidRPr="00BE5913" w:rsidRDefault="0043443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รายจ่ายสำหรับโครงการจ่ายโบนัสด้วยหุ้นสามัญสำหรับพนักงาน</w:t>
      </w:r>
      <w:r w:rsidR="00E77D88" w:rsidRPr="00BE5913">
        <w:rPr>
          <w:rFonts w:ascii="Angsana New" w:hAnsi="Angsana New" w:hint="cs"/>
          <w:sz w:val="30"/>
          <w:szCs w:val="30"/>
          <w:cs/>
        </w:rPr>
        <w:t xml:space="preserve">ของกลุ่มบริษัท </w:t>
      </w:r>
      <w:r w:rsidR="00E77D88" w:rsidRPr="00BE5913">
        <w:rPr>
          <w:rFonts w:ascii="Angsana New" w:hAnsi="Angsana New"/>
          <w:sz w:val="30"/>
          <w:szCs w:val="30"/>
        </w:rPr>
        <w:t>(</w:t>
      </w:r>
      <w:r w:rsidR="00E77D88" w:rsidRPr="00BE5913">
        <w:rPr>
          <w:rFonts w:ascii="Angsana New" w:hAnsi="Angsana New" w:hint="cs"/>
          <w:sz w:val="30"/>
          <w:szCs w:val="30"/>
          <w:cs/>
        </w:rPr>
        <w:t>โครงการ</w:t>
      </w:r>
      <w:r w:rsidR="00E77D88" w:rsidRPr="00BE5913">
        <w:rPr>
          <w:rFonts w:ascii="Angsana New" w:hAnsi="Angsana New"/>
          <w:sz w:val="30"/>
          <w:szCs w:val="30"/>
        </w:rPr>
        <w:t xml:space="preserve">) (AWC Shares Plan </w:t>
      </w:r>
      <w:r w:rsidR="00C070A0" w:rsidRPr="00C070A0">
        <w:rPr>
          <w:rFonts w:ascii="Angsana New" w:hAnsi="Angsana New"/>
          <w:sz w:val="30"/>
          <w:szCs w:val="30"/>
        </w:rPr>
        <w:t>2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="00C070A0" w:rsidRPr="00C070A0">
        <w:rPr>
          <w:rFonts w:ascii="Angsana New" w:hAnsi="Angsana New"/>
          <w:sz w:val="30"/>
          <w:szCs w:val="30"/>
        </w:rPr>
        <w:t>2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="00BD04EF">
        <w:rPr>
          <w:rFonts w:ascii="Angsana New" w:hAnsi="Angsana New" w:hint="cs"/>
          <w:sz w:val="30"/>
          <w:szCs w:val="30"/>
          <w:cs/>
        </w:rPr>
        <w:t xml:space="preserve"> และ</w:t>
      </w:r>
      <w:r w:rsidR="006126FC">
        <w:rPr>
          <w:rFonts w:ascii="Angsana New" w:hAnsi="Angsana New" w:hint="cs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="00C070A0" w:rsidRPr="00C070A0">
        <w:rPr>
          <w:rFonts w:ascii="Angsana New" w:hAnsi="Angsana New"/>
          <w:sz w:val="30"/>
          <w:szCs w:val="30"/>
        </w:rPr>
        <w:t>25</w:t>
      </w:r>
      <w:r w:rsidR="00E77D88" w:rsidRPr="00BE5913">
        <w:rPr>
          <w:rFonts w:ascii="Angsana New" w:hAnsi="Angsana New"/>
          <w:sz w:val="30"/>
          <w:szCs w:val="30"/>
        </w:rPr>
        <w:t xml:space="preserve">) </w:t>
      </w:r>
      <w:r w:rsidRPr="00BE5913">
        <w:rPr>
          <w:rFonts w:ascii="Angsana New" w:hAnsi="Angsana New" w:hint="cs"/>
          <w:sz w:val="30"/>
          <w:szCs w:val="30"/>
          <w:cs/>
        </w:rPr>
        <w:t>รับรู้เมื่อได้รับบริการจากพนักงานแล้ว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โดยวัดมูลค่าของรายจ่ายโครงการโดยอ้างอิงกับมูลค่ายุติธรรมของตราสารทุน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ณ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วันที่ให้สิทธิ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</w:p>
    <w:p w14:paraId="59EFE35D" w14:textId="77777777" w:rsidR="00434438" w:rsidRPr="00BE5913" w:rsidRDefault="0043443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093DDA" w14:textId="22C5ABF2" w:rsidR="0076124D" w:rsidRDefault="0043443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รายจ่ายโครงการรับรู้เป็นค่าใช้จ่ายในกำไรหรือขาดทุนโดยในขณะเดียวกันบันทึกเป็นส่วนเพิ่มในรายการ</w:t>
      </w:r>
      <w:r w:rsidRPr="00BE5913">
        <w:rPr>
          <w:rFonts w:ascii="Angsana New" w:hAnsi="Angsana New"/>
          <w:sz w:val="30"/>
          <w:szCs w:val="30"/>
          <w:cs/>
        </w:rPr>
        <w:br/>
        <w:t>“</w:t>
      </w:r>
      <w:r w:rsidR="006F5B02" w:rsidRPr="00BE5913">
        <w:rPr>
          <w:rFonts w:ascii="Angsana New" w:hAnsi="Angsana New" w:hint="cs"/>
          <w:sz w:val="30"/>
          <w:szCs w:val="30"/>
          <w:cs/>
        </w:rPr>
        <w:t>สำรอง</w:t>
      </w:r>
      <w:r w:rsidRPr="00BE5913">
        <w:rPr>
          <w:rFonts w:ascii="Angsana New" w:hAnsi="Angsana New" w:hint="cs"/>
          <w:sz w:val="30"/>
          <w:szCs w:val="30"/>
          <w:cs/>
        </w:rPr>
        <w:t>การจ่ายโดยใช้หุ้นเป็นเกณฑ์</w:t>
      </w:r>
      <w:r w:rsidRPr="00BE5913">
        <w:rPr>
          <w:rFonts w:ascii="Angsana New" w:hAnsi="Angsana New" w:hint="eastAsia"/>
          <w:sz w:val="30"/>
          <w:szCs w:val="30"/>
          <w:cs/>
        </w:rPr>
        <w:t>”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ในส่วนของผู้ถือหุ้น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ตลอดระยะเวลาที่เงื่อนไขของระยะเวลาการให้บริการโดยพนักงาน</w:t>
      </w:r>
      <w:r w:rsidR="00E77D88" w:rsidRPr="00BE5913">
        <w:rPr>
          <w:rFonts w:ascii="Angsana New" w:hAnsi="Angsana New" w:hint="cs"/>
          <w:sz w:val="30"/>
          <w:szCs w:val="30"/>
          <w:cs/>
        </w:rPr>
        <w:t>และเงื่อนไขเกี่ยวกับคุณสมบัติที่กำหนดไว้ในโครงการเป็นผลสำเร็จ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รับรู้รายจ่ายโครงการสะสมทุกวันสิ้นรอบระยะเวลารายงานจนถึงวันที่ได้รับสิทธิโดยรายจ่ายโครงการสะสมคำนวณตามจำนวนหุ้นสามัญที่คาดว่าจะได้รับสิทธิที่ประมาณการอย่างดีที่สุดโดยฝ่ายบริหารของบริษัท</w:t>
      </w:r>
      <w:r w:rsidR="00197188" w:rsidRPr="00BE5913">
        <w:rPr>
          <w:rFonts w:ascii="Angsana New" w:hAnsi="Angsana New"/>
          <w:sz w:val="30"/>
          <w:szCs w:val="30"/>
        </w:rPr>
        <w:t xml:space="preserve"> </w:t>
      </w:r>
      <w:bookmarkStart w:id="9" w:name="_Hlk122078109"/>
      <w:r w:rsidRPr="00BE5913">
        <w:rPr>
          <w:rFonts w:ascii="Angsana New" w:hAnsi="Angsana New" w:hint="cs"/>
          <w:sz w:val="30"/>
          <w:szCs w:val="30"/>
          <w:cs/>
        </w:rPr>
        <w:t>จำนวนที่รับรู้เป็นค่าใช้จ่ายจะถูกปรับปรุงเพื่อให้สะท้อนถึงจำนวนหุ้นที่แท้จริงซึ่งเข้าเงื่อนไขการให้บริการที่เกี่ยวข้อง ณ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วันที่ได้รับสิทธิ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การเปลี่ยนแปลงของรายจ่ายโครงการสะสม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ณ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วันต้นปี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ละวันสิ้นรอบระยะเวลารายงานรับรู้เป็นค่าใช้จ่ายหรือรายการโอนกลับค่าใช้จ่ายในส่วนของกำไรหรือขาดทุน</w:t>
      </w:r>
      <w:bookmarkEnd w:id="9"/>
    </w:p>
    <w:p w14:paraId="1ECC9190" w14:textId="77777777" w:rsidR="006126FC" w:rsidRDefault="006126F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D06AC6" w14:textId="2F5DF087" w:rsidR="006E7149" w:rsidRPr="00BE5913" w:rsidRDefault="006E7149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499CDBB6" w14:textId="77777777" w:rsidR="006E7149" w:rsidRPr="00BE5913" w:rsidRDefault="006E714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6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1A5AE49" w14:textId="7B89DCAB" w:rsidR="00FD4D4F" w:rsidRDefault="00B6093B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="00C82062"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C82062"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A699AFD" w14:textId="72E3941D" w:rsidR="006126FC" w:rsidRDefault="0061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05D261E" w14:textId="2B547547" w:rsidR="006877AB" w:rsidRPr="00BE5913" w:rsidRDefault="006877AB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608C0A30" w14:textId="77777777" w:rsidR="006877AB" w:rsidRPr="00EB3798" w:rsidRDefault="006877AB" w:rsidP="00EB3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5AFE7EE" w14:textId="696CB741" w:rsidR="006877AB" w:rsidRPr="00BE5913" w:rsidRDefault="002B6BA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BE5913">
        <w:rPr>
          <w:rFonts w:asciiTheme="majorBidi" w:hAnsiTheme="majorBidi" w:cstheme="majorBidi"/>
          <w:sz w:val="30"/>
          <w:szCs w:val="30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</w:t>
      </w:r>
      <w:r w:rsidRPr="00BE5913">
        <w:rPr>
          <w:rFonts w:asciiTheme="majorBidi" w:hAnsiTheme="majorBidi" w:cstheme="majorBidi"/>
          <w:sz w:val="30"/>
          <w:szCs w:val="30"/>
        </w:rPr>
        <w:br/>
      </w:r>
      <w:r w:rsidRPr="00BE5913">
        <w:rPr>
          <w:rFonts w:asciiTheme="majorBidi" w:hAnsiTheme="majorBidi" w:cstheme="majorBidi"/>
          <w:sz w:val="30"/>
          <w:szCs w:val="30"/>
          <w:cs/>
        </w:rPr>
        <w:t>ที่กลุ่มบริษัท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สามารถเข้าถึงได้ในวันดังกล่าว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0ABF2184" w14:textId="77777777" w:rsidR="00FC72B9" w:rsidRPr="00BE5913" w:rsidRDefault="00FC72B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3BAF158" w14:textId="780AF893" w:rsidR="002B6BA9" w:rsidRPr="00BE5913" w:rsidRDefault="002B6BA9" w:rsidP="00BE5913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lang w:val="en-GB" w:bidi="ar-SA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ของสินทรัพย์หรือหนี้สิน</w:t>
      </w:r>
      <w:r w:rsidRPr="00BE591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</w:t>
      </w:r>
      <w:r w:rsidRPr="00BE5913">
        <w:rPr>
          <w:rFonts w:asciiTheme="majorBidi" w:hAnsiTheme="majorBidi" w:cstheme="majorBidi"/>
          <w:sz w:val="30"/>
          <w:szCs w:val="30"/>
          <w:cs/>
        </w:rPr>
        <w:t>ที่ใช้ในการประเมินมูลค่า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57EF2406" w14:textId="77777777" w:rsidR="002B6BA9" w:rsidRPr="0076069E" w:rsidRDefault="002B6BA9" w:rsidP="0076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C9A497" w14:textId="369B747A" w:rsidR="002B6BA9" w:rsidRPr="00BE5913" w:rsidRDefault="002B6BA9" w:rsidP="00BE5913">
      <w:pPr>
        <w:pStyle w:val="block"/>
        <w:numPr>
          <w:ilvl w:val="0"/>
          <w:numId w:val="22"/>
        </w:numPr>
        <w:tabs>
          <w:tab w:val="left" w:pos="2070"/>
          <w:tab w:val="left" w:pos="216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E591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B11C2B" w:rsidRPr="00B11C2B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BE591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3BC3D13" w14:textId="2FE1C195" w:rsidR="002B6BA9" w:rsidRPr="00BE5913" w:rsidRDefault="002B6BA9" w:rsidP="00BE5913">
      <w:pPr>
        <w:pStyle w:val="block"/>
        <w:numPr>
          <w:ilvl w:val="0"/>
          <w:numId w:val="22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E5913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BE591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C070A0" w:rsidRPr="00C070A0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BE591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B11C2B" w:rsidRPr="00B11C2B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3F2FA4AE" w14:textId="6421C5B3" w:rsidR="00752D75" w:rsidRPr="00BE5913" w:rsidRDefault="002B6BA9" w:rsidP="00BE5913">
      <w:pPr>
        <w:pStyle w:val="block"/>
        <w:numPr>
          <w:ilvl w:val="0"/>
          <w:numId w:val="22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E5913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BE591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C070A0" w:rsidRPr="00C070A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BE591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3E63E66" w14:textId="4BE164C4" w:rsidR="00A22B49" w:rsidRPr="0076069E" w:rsidRDefault="00A22B49" w:rsidP="0076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7E1331" w14:textId="624D83DB" w:rsidR="006C2977" w:rsidRPr="00BE5913" w:rsidRDefault="006C2977" w:rsidP="00BE5913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</w:p>
    <w:p w14:paraId="01B326BB" w14:textId="77777777" w:rsidR="006C2977" w:rsidRPr="0076069E" w:rsidRDefault="006C2977" w:rsidP="0076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E184F0" w14:textId="430EABC2" w:rsidR="006C2977" w:rsidRPr="00BE5913" w:rsidRDefault="006C2977" w:rsidP="00BE591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76B5BD15" w14:textId="77777777" w:rsidR="006C2977" w:rsidRPr="0076069E" w:rsidRDefault="006C2977" w:rsidP="0076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E38C72" w14:textId="3523D3ED" w:rsidR="006C2977" w:rsidRDefault="006C2977" w:rsidP="00BE5913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431CDC34" w14:textId="77777777" w:rsidR="0076069E" w:rsidRPr="0076069E" w:rsidRDefault="0076069E" w:rsidP="0076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467133A" w14:textId="351A32EC" w:rsidR="005B2A34" w:rsidRPr="00BE5913" w:rsidRDefault="006E7149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14:paraId="01593C91" w14:textId="36FC8385" w:rsidR="005B2A34" w:rsidRPr="0076069E" w:rsidRDefault="005B2A34" w:rsidP="0076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7302523" w14:textId="33E51D93" w:rsidR="006C2977" w:rsidRPr="00BE5913" w:rsidRDefault="006C297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</w:t>
      </w:r>
    </w:p>
    <w:p w14:paraId="104E586A" w14:textId="28A29ED8" w:rsidR="006C2977" w:rsidRPr="0076069E" w:rsidRDefault="006C2977" w:rsidP="0076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6CB4A2" w14:textId="6A9C3768" w:rsidR="00D11468" w:rsidRPr="00BE5913" w:rsidRDefault="00D1146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="00C9510A" w:rsidRPr="00BE5913">
        <w:rPr>
          <w:rFonts w:ascii="Angsana New" w:hAnsi="Angsana New" w:hint="cs"/>
          <w:sz w:val="30"/>
          <w:szCs w:val="30"/>
          <w:cs/>
        </w:rPr>
        <w:t>หรือ</w:t>
      </w:r>
      <w:r w:rsidRPr="00BE5913">
        <w:rPr>
          <w:rFonts w:ascii="Angsana New" w:hAnsi="Angsana New" w:hint="cs"/>
          <w:sz w:val="30"/>
          <w:szCs w:val="30"/>
          <w:cs/>
        </w:rPr>
        <w:t>เมื่อได้ให้บริการ</w:t>
      </w:r>
      <w:r w:rsidR="007103E4" w:rsidRPr="00BE5913">
        <w:rPr>
          <w:rFonts w:ascii="Angsana New" w:hAnsi="Angsana New" w:hint="cs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ต้นทุนที่เกี่ยวข้องรับรู้ในกำไรหรือขาดทุน</w:t>
      </w:r>
      <w:r w:rsidR="00EC5BF7" w:rsidRPr="00BE5913">
        <w:rPr>
          <w:rFonts w:ascii="Angsana New" w:hAnsi="Angsana New"/>
          <w:sz w:val="30"/>
          <w:szCs w:val="30"/>
          <w:cs/>
        </w:rPr>
        <w:br/>
      </w:r>
      <w:r w:rsidRPr="00BE5913">
        <w:rPr>
          <w:rFonts w:ascii="Angsana New" w:hAnsi="Angsana New" w:hint="cs"/>
          <w:sz w:val="30"/>
          <w:szCs w:val="30"/>
          <w:cs/>
        </w:rPr>
        <w:t>เมื่อเกิดขึ้น</w:t>
      </w:r>
    </w:p>
    <w:p w14:paraId="0DBCB015" w14:textId="24E019DB" w:rsidR="006C5465" w:rsidRPr="0076069E" w:rsidRDefault="006C5465" w:rsidP="0076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AFCF03B" w14:textId="7260FC51" w:rsidR="00E33672" w:rsidRPr="00BE5913" w:rsidRDefault="00E33672" w:rsidP="00BE5913">
      <w:pPr>
        <w:pStyle w:val="BodyText"/>
        <w:spacing w:after="0" w:line="226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E5913">
        <w:rPr>
          <w:rFonts w:ascii="Angsana New" w:hAnsi="Angsana New"/>
          <w:i/>
          <w:iCs/>
          <w:sz w:val="30"/>
          <w:szCs w:val="30"/>
          <w:cs/>
        </w:rPr>
        <w:lastRenderedPageBreak/>
        <w:t>รายได้จากการ</w:t>
      </w:r>
      <w:r w:rsidRPr="00BE5913">
        <w:rPr>
          <w:rFonts w:ascii="Angsana New" w:hAnsi="Angsana New" w:hint="cs"/>
          <w:i/>
          <w:iCs/>
          <w:sz w:val="30"/>
          <w:szCs w:val="30"/>
          <w:cs/>
        </w:rPr>
        <w:t>ประกอบกิจการโรงแรมและบริการที่เกี่ยวข้อง</w:t>
      </w:r>
    </w:p>
    <w:p w14:paraId="7498C758" w14:textId="77777777" w:rsidR="00E33672" w:rsidRPr="00EB3798" w:rsidRDefault="00E33672" w:rsidP="00BE5913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B060CF" w14:textId="4396E136" w:rsidR="00EF524F" w:rsidRPr="00BE5913" w:rsidRDefault="0068782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รายได้ในกิจการโรงแรมจากค่าห้อง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ค่าอาหารและเครื่องดื่ม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และรายได้ค่าบริการอื่น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บันทึกเป็นรายได้เมื่อแขกเข้าพักในห้อง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มีการขายอาหารและเครื่องดื่มและเมื่อมีการให้บริการแล้ว</w:t>
      </w:r>
    </w:p>
    <w:p w14:paraId="7D5F2071" w14:textId="77777777" w:rsidR="00F970B5" w:rsidRPr="00EB3798" w:rsidRDefault="00F970B5" w:rsidP="00BE5913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47F601" w14:textId="41DF5724" w:rsidR="0089025E" w:rsidRPr="00BE5913" w:rsidRDefault="0089025E" w:rsidP="00BE59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26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5913">
        <w:rPr>
          <w:rFonts w:ascii="Angsana New" w:hAnsi="Angsana New"/>
          <w:i/>
          <w:iCs/>
          <w:sz w:val="30"/>
          <w:szCs w:val="30"/>
          <w:cs/>
        </w:rPr>
        <w:t>โปรแกรมสิทธิพิเศษแก่ลูกค้า</w:t>
      </w:r>
    </w:p>
    <w:p w14:paraId="79B5301E" w14:textId="12D9C509" w:rsidR="0089025E" w:rsidRPr="00EB3798" w:rsidRDefault="0089025E" w:rsidP="00BE5913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68A624" w14:textId="1844B74C" w:rsidR="0020026C" w:rsidRDefault="0020026C" w:rsidP="00BE59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26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สำหรับโปรแกรมสิทธิพิเศษที่กลุ่มบริษัทมีให้ลูกค้า 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0F08738D" w14:textId="77777777" w:rsidR="00EB3798" w:rsidRPr="00EB3798" w:rsidRDefault="00EB3798" w:rsidP="00EB3798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69A68E" w14:textId="77777777" w:rsidR="00EB3798" w:rsidRPr="006126FC" w:rsidRDefault="00817B1C" w:rsidP="0061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16"/>
          <w:szCs w:val="16"/>
        </w:rPr>
      </w:pPr>
      <w:r w:rsidRPr="006126FC">
        <w:rPr>
          <w:rFonts w:ascii="Angsana New" w:hAnsi="Angsana New" w:hint="cs"/>
          <w:i/>
          <w:iCs/>
          <w:sz w:val="30"/>
          <w:szCs w:val="30"/>
          <w:cs/>
        </w:rPr>
        <w:t>รายได้อื่น</w:t>
      </w:r>
    </w:p>
    <w:p w14:paraId="024B1E43" w14:textId="1B7A9779" w:rsidR="000450F5" w:rsidRPr="00EB3798" w:rsidRDefault="000450F5" w:rsidP="00EB3798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0D4958" w14:textId="4F000EA2" w:rsidR="000418AD" w:rsidRPr="00BE5913" w:rsidRDefault="00970E7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BE5913">
        <w:rPr>
          <w:rFonts w:ascii="Angsana New" w:hAnsi="Angsana New" w:hint="cs"/>
          <w:sz w:val="30"/>
          <w:szCs w:val="30"/>
          <w:cs/>
        </w:rPr>
        <w:t>รายได้</w:t>
      </w:r>
      <w:r w:rsidR="002B6BA9" w:rsidRPr="00BE5913">
        <w:rPr>
          <w:rFonts w:ascii="Angsana New" w:hAnsi="Angsana New" w:hint="cs"/>
          <w:sz w:val="30"/>
          <w:szCs w:val="30"/>
          <w:cs/>
        </w:rPr>
        <w:t>อื่น</w:t>
      </w:r>
      <w:r w:rsidRPr="00BE5913">
        <w:rPr>
          <w:rFonts w:ascii="Angsana New" w:hAnsi="Angsana New" w:hint="cs"/>
          <w:sz w:val="30"/>
          <w:szCs w:val="30"/>
          <w:cs/>
        </w:rPr>
        <w:t>ประกอบด้วยเงินปันผลและดอกเบี้ยรับ</w:t>
      </w:r>
      <w:r w:rsidR="002B6BA9" w:rsidRPr="00BE5913">
        <w:rPr>
          <w:rFonts w:ascii="Angsana New" w:hAnsi="Angsana New" w:hint="cs"/>
          <w:sz w:val="30"/>
          <w:szCs w:val="30"/>
          <w:cs/>
        </w:rPr>
        <w:t>และอื่น</w:t>
      </w:r>
      <w:r w:rsidR="00E46EC3">
        <w:rPr>
          <w:rFonts w:ascii="Angsana New" w:hAnsi="Angsana New" w:hint="cs"/>
          <w:sz w:val="30"/>
          <w:szCs w:val="30"/>
          <w:cs/>
        </w:rPr>
        <w:t xml:space="preserve"> </w:t>
      </w:r>
      <w:r w:rsidR="002B6BA9" w:rsidRPr="00BE5913">
        <w:rPr>
          <w:rFonts w:ascii="Angsana New" w:hAnsi="Angsana New" w:hint="cs"/>
          <w:sz w:val="30"/>
          <w:szCs w:val="30"/>
          <w:cs/>
        </w:rPr>
        <w:t>ๆ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โดยเงินปันผลรับบันทึกในกำไรหรือขาดทุนในวันที่</w:t>
      </w:r>
      <w:r w:rsidR="00C335FA" w:rsidRPr="00BE5913">
        <w:rPr>
          <w:rFonts w:ascii="Angsana New" w:hAnsi="Angsana New" w:hint="cs"/>
          <w:sz w:val="30"/>
          <w:szCs w:val="30"/>
          <w:cs/>
        </w:rPr>
        <w:t>กลุ่ม</w:t>
      </w:r>
      <w:r w:rsidRPr="00BE5913">
        <w:rPr>
          <w:rFonts w:ascii="Angsana New" w:hAnsi="Angsana New" w:hint="cs"/>
          <w:sz w:val="30"/>
          <w:szCs w:val="30"/>
          <w:cs/>
        </w:rPr>
        <w:t>บริษัทมีสิทธิได้รับเงินปันผล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F970B5" w:rsidRPr="00BE5913">
        <w:rPr>
          <w:rFonts w:ascii="Angsana New" w:hAnsi="Angsana New" w:hint="cs"/>
          <w:sz w:val="30"/>
          <w:szCs w:val="30"/>
          <w:cs/>
        </w:rPr>
        <w:t>รายได้อื่นบันทึกในกำไรหรือขาดทุนตามเกณฑ์คงค้าง</w:t>
      </w:r>
    </w:p>
    <w:p w14:paraId="3C1D487E" w14:textId="77777777" w:rsidR="000418AD" w:rsidRPr="00EB3798" w:rsidRDefault="000418AD" w:rsidP="00EB3798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977193" w14:textId="7770CB3E" w:rsidR="009E7C8A" w:rsidRPr="00BE5913" w:rsidRDefault="009E7C8A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</w:t>
      </w:r>
    </w:p>
    <w:p w14:paraId="0BECDF09" w14:textId="5C9CD007" w:rsidR="009E7C8A" w:rsidRPr="00EB3798" w:rsidRDefault="009E7C8A" w:rsidP="00EB3798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AADC79" w14:textId="2ACDE87F" w:rsidR="0020026C" w:rsidRPr="00BE5913" w:rsidRDefault="0020026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</w:t>
      </w:r>
      <w:r w:rsidR="00685FC1" w:rsidRPr="00BE5913">
        <w:rPr>
          <w:rFonts w:asciiTheme="majorBidi" w:hAnsiTheme="majorBidi" w:cstheme="majorBidi" w:hint="cs"/>
          <w:sz w:val="30"/>
          <w:szCs w:val="30"/>
          <w:cs/>
        </w:rPr>
        <w:t>เกี่ยวข้องในการรวมธุรกิจหรือ</w:t>
      </w:r>
      <w:r w:rsidR="00131993" w:rsidRPr="00BE5913">
        <w:rPr>
          <w:rFonts w:asciiTheme="majorBidi" w:hAnsiTheme="majorBidi" w:cstheme="majorBidi" w:hint="cs"/>
          <w:sz w:val="30"/>
          <w:szCs w:val="30"/>
          <w:cs/>
        </w:rPr>
        <w:t>รายการที่</w:t>
      </w:r>
      <w:r w:rsidRPr="00BE5913">
        <w:rPr>
          <w:rFonts w:asciiTheme="majorBidi" w:hAnsiTheme="majorBidi" w:cstheme="majorBidi"/>
          <w:sz w:val="30"/>
          <w:szCs w:val="30"/>
          <w:cs/>
        </w:rPr>
        <w:t>รับรู้โดยตรงใน</w:t>
      </w:r>
      <w:r w:rsidR="00131993" w:rsidRPr="00BE5913">
        <w:rPr>
          <w:rFonts w:asciiTheme="majorBidi" w:hAnsiTheme="majorBidi" w:hint="cs"/>
          <w:sz w:val="30"/>
          <w:szCs w:val="30"/>
          <w:cs/>
        </w:rPr>
        <w:t>ส่วนของผู้ถือหุ้นหรือ</w:t>
      </w:r>
      <w:r w:rsidRPr="00BE5913">
        <w:rPr>
          <w:rFonts w:asciiTheme="majorBidi" w:hAnsiTheme="majorBidi" w:cstheme="majorBidi"/>
          <w:sz w:val="30"/>
          <w:szCs w:val="30"/>
          <w:cs/>
        </w:rPr>
        <w:t>กำไรขาดทุนเบ็ดเสร็จอื่น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</w:p>
    <w:p w14:paraId="68D8F907" w14:textId="77777777" w:rsidR="0020026C" w:rsidRPr="00EB3798" w:rsidRDefault="0020026C" w:rsidP="00EB3798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D67109" w14:textId="503E48F9" w:rsidR="0020026C" w:rsidRPr="00BE5913" w:rsidRDefault="0020026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E46EC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ๆ</w:t>
      </w:r>
      <w:r w:rsidRPr="00BE5913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40BF56F2" w14:textId="77777777" w:rsidR="002C4EBD" w:rsidRPr="00EB3798" w:rsidRDefault="002C4EBD" w:rsidP="00EB3798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353138" w14:textId="439B2247" w:rsidR="0020026C" w:rsidRPr="00BE5913" w:rsidRDefault="0020026C" w:rsidP="00BE5913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865249" w:rsidRPr="00BE5913">
        <w:rPr>
          <w:rFonts w:asciiTheme="majorBidi" w:hAnsiTheme="majorBidi" w:cstheme="majorBidi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="00865249" w:rsidRPr="00BE591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A50E2">
        <w:rPr>
          <w:rFonts w:asciiTheme="majorBidi" w:hAnsiTheme="majorBidi" w:cstheme="majorBidi" w:hint="cs"/>
          <w:sz w:val="30"/>
          <w:szCs w:val="30"/>
          <w:cs/>
        </w:rPr>
        <w:t>และผลแตกต่างที่เกี่ยวข้องกับเงิ</w:t>
      </w:r>
      <w:r w:rsidR="006126FC">
        <w:rPr>
          <w:rFonts w:asciiTheme="majorBidi" w:hAnsiTheme="majorBidi" w:cstheme="majorBidi" w:hint="cs"/>
          <w:sz w:val="30"/>
          <w:szCs w:val="30"/>
          <w:cs/>
        </w:rPr>
        <w:t>นล</w:t>
      </w:r>
      <w:r w:rsidR="004A50E2">
        <w:rPr>
          <w:rFonts w:asciiTheme="majorBidi" w:hAnsiTheme="majorBidi" w:cstheme="majorBidi" w:hint="cs"/>
          <w:sz w:val="30"/>
          <w:szCs w:val="30"/>
          <w:cs/>
        </w:rPr>
        <w:t>งทุนในบริษัทย่อ</w:t>
      </w:r>
      <w:r w:rsidR="006126FC">
        <w:rPr>
          <w:rFonts w:asciiTheme="majorBidi" w:hAnsiTheme="majorBidi" w:cstheme="majorBidi" w:hint="cs"/>
          <w:sz w:val="30"/>
          <w:szCs w:val="30"/>
          <w:cs/>
        </w:rPr>
        <w:t>ย</w:t>
      </w:r>
      <w:r w:rsidR="00CA0291" w:rsidRPr="00BE5913">
        <w:rPr>
          <w:rFonts w:asciiTheme="majorBidi" w:hAnsiTheme="majorBidi" w:hint="cs"/>
          <w:sz w:val="30"/>
          <w:szCs w:val="30"/>
          <w:cs/>
        </w:rPr>
        <w:t>และการร่วมค้าหากเป็นไปได้ว่าจะไม่มีการกลับรายการในอนาคตอันใกล้</w:t>
      </w:r>
    </w:p>
    <w:p w14:paraId="1CEC796C" w14:textId="1CC979EB" w:rsidR="0020026C" w:rsidRPr="00BE5913" w:rsidRDefault="0020026C" w:rsidP="00BE5913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36FAEEA4" w14:textId="77777777" w:rsidR="0020026C" w:rsidRPr="00EB3798" w:rsidRDefault="0020026C" w:rsidP="00EB3798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A1CB37" w14:textId="65C2E40C" w:rsidR="0020026C" w:rsidRPr="00BE5913" w:rsidRDefault="0020026C" w:rsidP="00BE5913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</w:p>
    <w:p w14:paraId="00B39FAB" w14:textId="77777777" w:rsidR="00AD2D5F" w:rsidRPr="00EB3798" w:rsidRDefault="00AD2D5F" w:rsidP="00EB3798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C32F57" w14:textId="6ED64BBD" w:rsidR="005101C2" w:rsidRPr="00BE5913" w:rsidRDefault="005101C2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45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2FC1F0E" w14:textId="6F318487" w:rsidR="005101C2" w:rsidRPr="006126FC" w:rsidRDefault="005101C2" w:rsidP="006126FC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8C6AD6" w14:textId="16C767DE" w:rsidR="009707CC" w:rsidRPr="00BE5913" w:rsidRDefault="009707C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BE5913">
        <w:rPr>
          <w:rFonts w:ascii="Angsana New" w:hAnsi="Angsana New" w:hint="cs"/>
          <w:b/>
          <w:sz w:val="30"/>
          <w:szCs w:val="30"/>
          <w:cs/>
        </w:rPr>
        <w:t>บุคคลหรือกิจการที่เกี่ยวข้องกัน</w:t>
      </w:r>
      <w:r w:rsidRPr="00BE5913">
        <w:rPr>
          <w:rFonts w:ascii="Angsana New" w:hAnsi="Angsana New"/>
          <w:b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b/>
          <w:sz w:val="30"/>
          <w:szCs w:val="30"/>
          <w:cs/>
        </w:rPr>
        <w:t>หมายถึง</w:t>
      </w:r>
      <w:r w:rsidRPr="00BE5913">
        <w:rPr>
          <w:rFonts w:ascii="Angsana New" w:hAnsi="Angsana New"/>
          <w:b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b/>
          <w:sz w:val="30"/>
          <w:szCs w:val="30"/>
          <w:cs/>
        </w:rPr>
        <w:t>บุคคลหรือกิจการที่มีอำนาจควบคุม</w:t>
      </w:r>
      <w:r w:rsidRPr="00BE5913">
        <w:rPr>
          <w:rFonts w:ascii="Angsana New" w:hAnsi="Angsana New"/>
          <w:b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b/>
          <w:sz w:val="30"/>
          <w:szCs w:val="30"/>
          <w:cs/>
        </w:rPr>
        <w:t>หรือควบคุมร่วมกัน ท</w:t>
      </w:r>
      <w:r w:rsidR="002E5024" w:rsidRPr="00BE5913">
        <w:rPr>
          <w:rFonts w:ascii="Angsana New" w:hAnsi="Angsana New" w:hint="cs"/>
          <w:b/>
          <w:sz w:val="30"/>
          <w:szCs w:val="30"/>
          <w:cs/>
        </w:rPr>
        <w:t>ั้ง</w:t>
      </w:r>
      <w:r w:rsidRPr="00BE5913">
        <w:rPr>
          <w:rFonts w:ascii="Angsana New" w:hAnsi="Angsana New" w:hint="cs"/>
          <w:b/>
          <w:sz w:val="30"/>
          <w:szCs w:val="30"/>
          <w:cs/>
        </w:rPr>
        <w:t>ทางตรงและทางอ้อม หรือมีอิทธิพลอย่างมีสาระสำคัญในการตัดสินใจทางการเงินและการบริหารของกลุ่มบริษัท</w:t>
      </w:r>
      <w:r w:rsidRPr="00BE5913">
        <w:rPr>
          <w:rFonts w:ascii="Angsana New" w:hAnsi="Angsana New"/>
          <w:b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b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BE5913">
        <w:rPr>
          <w:rFonts w:ascii="Angsana New" w:hAnsi="Angsana New"/>
          <w:b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b/>
          <w:sz w:val="30"/>
          <w:szCs w:val="30"/>
          <w:cs/>
        </w:rPr>
        <w:t>หรือ</w:t>
      </w:r>
      <w:r w:rsidR="00E34B71" w:rsidRPr="00BE5913">
        <w:rPr>
          <w:rFonts w:ascii="Angsana New" w:hAnsi="Angsana New" w:hint="cs"/>
          <w:b/>
          <w:sz w:val="30"/>
          <w:szCs w:val="30"/>
          <w:cs/>
        </w:rPr>
        <w:t xml:space="preserve">           </w:t>
      </w:r>
      <w:r w:rsidRPr="00BE5913">
        <w:rPr>
          <w:rFonts w:ascii="Angsana New" w:hAnsi="Angsana New" w:hint="cs"/>
          <w:b/>
          <w:sz w:val="30"/>
          <w:szCs w:val="30"/>
          <w:cs/>
        </w:rPr>
        <w:t>กลุ่มบริษัทมีอำนาจควบคุมหรือควบคุมร่วมกันท</w:t>
      </w:r>
      <w:r w:rsidR="00D35172" w:rsidRPr="00BE5913">
        <w:rPr>
          <w:rFonts w:ascii="Angsana New" w:hAnsi="Angsana New" w:hint="cs"/>
          <w:b/>
          <w:sz w:val="30"/>
          <w:szCs w:val="30"/>
          <w:cs/>
        </w:rPr>
        <w:t>ั้</w:t>
      </w:r>
      <w:r w:rsidRPr="00BE5913">
        <w:rPr>
          <w:rFonts w:ascii="Angsana New" w:hAnsi="Angsana New" w:hint="cs"/>
          <w:b/>
          <w:sz w:val="30"/>
          <w:szCs w:val="30"/>
          <w:cs/>
        </w:rPr>
        <w:t>งทางตรงและทางอ้อม</w:t>
      </w:r>
      <w:r w:rsidRPr="00BE5913">
        <w:rPr>
          <w:rFonts w:ascii="Angsana New" w:hAnsi="Angsana New"/>
          <w:b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b/>
          <w:sz w:val="30"/>
          <w:szCs w:val="30"/>
          <w:cs/>
        </w:rPr>
        <w:t>หรือมีอิทธิพลอย่างมีสาระสำคัญใน</w:t>
      </w:r>
      <w:r w:rsidR="00E34B71" w:rsidRPr="00BE5913">
        <w:rPr>
          <w:rFonts w:ascii="Angsana New" w:hAnsi="Angsana New" w:hint="cs"/>
          <w:b/>
          <w:sz w:val="30"/>
          <w:szCs w:val="30"/>
          <w:cs/>
        </w:rPr>
        <w:t xml:space="preserve">                 </w:t>
      </w:r>
      <w:r w:rsidRPr="00BE5913">
        <w:rPr>
          <w:rFonts w:ascii="Angsana New" w:hAnsi="Angsana New" w:hint="cs"/>
          <w:b/>
          <w:sz w:val="30"/>
          <w:szCs w:val="30"/>
          <w:cs/>
        </w:rPr>
        <w:t>การตัดสินใจทางการเงินและการบริหารต่อบุคคลหรือกิจการน</w:t>
      </w:r>
      <w:r w:rsidR="00432049" w:rsidRPr="00BE5913">
        <w:rPr>
          <w:rFonts w:ascii="Angsana New" w:hAnsi="Angsana New" w:hint="cs"/>
          <w:b/>
          <w:sz w:val="30"/>
          <w:szCs w:val="30"/>
          <w:cs/>
        </w:rPr>
        <w:t>ั้</w:t>
      </w:r>
      <w:r w:rsidRPr="00BE5913">
        <w:rPr>
          <w:rFonts w:ascii="Angsana New" w:hAnsi="Angsana New" w:hint="cs"/>
          <w:b/>
          <w:sz w:val="30"/>
          <w:szCs w:val="30"/>
          <w:cs/>
        </w:rPr>
        <w:t>น</w:t>
      </w:r>
    </w:p>
    <w:p w14:paraId="56C6BA82" w14:textId="77777777" w:rsidR="00725809" w:rsidRPr="006126FC" w:rsidRDefault="00725809" w:rsidP="006126FC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DED5FF" w14:textId="41F34F95" w:rsidR="00B2026D" w:rsidRPr="00BE5913" w:rsidRDefault="00B2026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BE5913">
        <w:rPr>
          <w:rFonts w:ascii="Angsana New" w:hAnsi="Angsana New"/>
          <w:b/>
          <w:spacing w:val="-2"/>
          <w:sz w:val="30"/>
          <w:szCs w:val="30"/>
          <w:cs/>
        </w:rPr>
        <w:t>ความสัมพันธ์ที่มีกับ</w:t>
      </w:r>
      <w:r w:rsidR="006F0039">
        <w:rPr>
          <w:rFonts w:ascii="Angsana New" w:hAnsi="Angsana New" w:hint="cs"/>
          <w:b/>
          <w:spacing w:val="-2"/>
          <w:sz w:val="30"/>
          <w:szCs w:val="30"/>
          <w:cs/>
        </w:rPr>
        <w:t>กิจการร่วมค้า</w:t>
      </w:r>
      <w:r w:rsidR="002B79F6" w:rsidRPr="00BE5913">
        <w:rPr>
          <w:rFonts w:ascii="Angsana New" w:hAnsi="Angsana New"/>
          <w:b/>
          <w:spacing w:val="-2"/>
          <w:sz w:val="30"/>
          <w:szCs w:val="30"/>
          <w:cs/>
        </w:rPr>
        <w:t>และ</w:t>
      </w:r>
      <w:r w:rsidR="006F0039">
        <w:rPr>
          <w:rFonts w:ascii="Angsana New" w:hAnsi="Angsana New" w:hint="cs"/>
          <w:b/>
          <w:spacing w:val="-2"/>
          <w:sz w:val="30"/>
          <w:szCs w:val="30"/>
          <w:cs/>
        </w:rPr>
        <w:t>บริษัทย่อย</w:t>
      </w:r>
      <w:r w:rsidRPr="00BE5913">
        <w:rPr>
          <w:rFonts w:ascii="Angsana New" w:hAnsi="Angsana New"/>
          <w:b/>
          <w:sz w:val="30"/>
          <w:szCs w:val="30"/>
          <w:cs/>
        </w:rPr>
        <w:t>ได้เปิดเผยในหมายเหตุข้อ</w:t>
      </w:r>
      <w:r w:rsidRPr="00BE5913">
        <w:rPr>
          <w:rFonts w:ascii="Angsana New" w:hAnsi="Angsana New"/>
          <w:bCs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bCs/>
          <w:sz w:val="30"/>
          <w:szCs w:val="30"/>
        </w:rPr>
        <w:t>7</w:t>
      </w:r>
      <w:r w:rsidR="002B79F6" w:rsidRPr="00BE5913">
        <w:rPr>
          <w:rFonts w:ascii="Angsana New" w:hAnsi="Angsana New"/>
          <w:bCs/>
          <w:sz w:val="30"/>
          <w:szCs w:val="30"/>
        </w:rPr>
        <w:t xml:space="preserve"> </w:t>
      </w:r>
      <w:r w:rsidR="002B79F6" w:rsidRPr="00BE5913">
        <w:rPr>
          <w:rFonts w:ascii="Angsana New" w:hAnsi="Angsana New" w:hint="cs"/>
          <w:b/>
          <w:sz w:val="30"/>
          <w:szCs w:val="30"/>
          <w:cs/>
        </w:rPr>
        <w:t>และ</w:t>
      </w:r>
      <w:r w:rsidR="00D6374F" w:rsidRPr="00BE5913">
        <w:rPr>
          <w:rFonts w:ascii="Angsana New" w:hAnsi="Angsana New" w:hint="cs"/>
          <w:b/>
          <w:sz w:val="30"/>
          <w:szCs w:val="30"/>
          <w:cs/>
        </w:rPr>
        <w:t>ข้อ</w:t>
      </w:r>
      <w:r w:rsidR="00AD2D5F" w:rsidRPr="00BE5913">
        <w:rPr>
          <w:rFonts w:ascii="Angsana New" w:hAnsi="Angsana New"/>
          <w:b/>
          <w:sz w:val="30"/>
          <w:szCs w:val="30"/>
        </w:rPr>
        <w:t xml:space="preserve"> </w:t>
      </w:r>
      <w:r w:rsidR="00C070A0" w:rsidRPr="00C070A0">
        <w:rPr>
          <w:rFonts w:ascii="Angsana New" w:hAnsi="Angsana New"/>
          <w:bCs/>
          <w:sz w:val="30"/>
          <w:szCs w:val="30"/>
        </w:rPr>
        <w:t>8</w:t>
      </w:r>
      <w:r w:rsidR="00AD2D5F" w:rsidRPr="00BE5913">
        <w:rPr>
          <w:rFonts w:ascii="Angsana New" w:hAnsi="Angsana New"/>
          <w:bCs/>
          <w:sz w:val="30"/>
          <w:szCs w:val="30"/>
        </w:rPr>
        <w:t xml:space="preserve"> </w:t>
      </w:r>
      <w:r w:rsidR="002B79F6" w:rsidRPr="00BE5913">
        <w:rPr>
          <w:rFonts w:ascii="Angsana New" w:hAnsi="Angsana New" w:hint="cs"/>
          <w:b/>
          <w:sz w:val="30"/>
          <w:szCs w:val="30"/>
          <w:cs/>
        </w:rPr>
        <w:t>สำหรับ</w:t>
      </w:r>
      <w:r w:rsidRPr="00BE5913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27F2EBF2" w14:textId="5EB28A50" w:rsidR="008A5A44" w:rsidRPr="006126FC" w:rsidRDefault="008A5A44" w:rsidP="006126FC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12" w:type="dxa"/>
        <w:tblInd w:w="450" w:type="dxa"/>
        <w:tblLook w:val="04A0" w:firstRow="1" w:lastRow="0" w:firstColumn="1" w:lastColumn="0" w:noHBand="0" w:noVBand="1"/>
      </w:tblPr>
      <w:tblGrid>
        <w:gridCol w:w="3600"/>
        <w:gridCol w:w="2292"/>
        <w:gridCol w:w="3420"/>
      </w:tblGrid>
      <w:tr w:rsidR="008A5A44" w:rsidRPr="00BE5913" w14:paraId="210AB6B1" w14:textId="77777777" w:rsidTr="000434B4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A2D0F6B" w14:textId="69D10815" w:rsidR="008A5A44" w:rsidRPr="00BE5913" w:rsidRDefault="008A5A4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132FFFBF" w14:textId="77777777" w:rsidR="008A5A44" w:rsidRPr="00BE5913" w:rsidRDefault="008A5A44" w:rsidP="00BE5913">
            <w:pPr>
              <w:spacing w:line="214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DB56E71" w14:textId="33730E5D" w:rsidR="008A5A44" w:rsidRPr="00BE5913" w:rsidRDefault="008A5A4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45A8E1E" w14:textId="5FFAE6AA" w:rsidR="008A5A44" w:rsidRPr="00BE5913" w:rsidRDefault="008A5A4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A5A44" w:rsidRPr="00BE5913" w14:paraId="1079F9FE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30F7B12" w14:textId="41CE2562" w:rsidR="008A5A44" w:rsidRPr="00BE5913" w:rsidRDefault="008A5A4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73F1220D" w14:textId="1C7CE5FD" w:rsidR="008A5A44" w:rsidRPr="00BE5913" w:rsidRDefault="008A5A4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4B435A0" w14:textId="0082566C" w:rsidR="008A5A44" w:rsidRPr="00BE5913" w:rsidRDefault="008A5A4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ind w:left="299" w:hanging="27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</w:t>
            </w:r>
            <w:r w:rsidR="00E46E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F92949" w:rsidRPr="00BE5913" w14:paraId="357D28B3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FD40DFD" w14:textId="151DC98C" w:rsidR="00F92949" w:rsidRPr="00394BF1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9"/>
              </w:tabs>
              <w:spacing w:line="228" w:lineRule="auto"/>
              <w:ind w:left="429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คอฟฟี่ คอนเซ็ปต์ รีเทล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05299CD3" w14:textId="4381E735" w:rsidR="00F92949" w:rsidRPr="00394BF1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871EC26" w14:textId="1E055DE0" w:rsidR="00F92949" w:rsidRPr="00394BF1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92949" w:rsidRPr="00BE5913" w14:paraId="30B59660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9E20794" w14:textId="32C9A9AC" w:rsidR="00F92949" w:rsidRPr="00394BF1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28" w:lineRule="auto"/>
              <w:ind w:left="304" w:hanging="3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4F499D05" w14:textId="698FC3A7" w:rsidR="00F92949" w:rsidRPr="00394BF1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619A401" w14:textId="4EEF0F6C" w:rsidR="00F92949" w:rsidRPr="00394BF1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0A5DA6" w:rsidRPr="00BE5913" w14:paraId="551425BF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057F897" w14:textId="4E46EFF0" w:rsidR="000A5DA6" w:rsidRPr="00394BF1" w:rsidRDefault="000A5DA6" w:rsidP="000A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โออิชิ ราเมน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59E8A101" w14:textId="21D466D4" w:rsidR="000A5DA6" w:rsidRPr="00394BF1" w:rsidRDefault="000A5DA6" w:rsidP="000A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C758FA2" w14:textId="6C799793" w:rsidR="000A5DA6" w:rsidRPr="00394BF1" w:rsidRDefault="000A5DA6" w:rsidP="000A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612D2F" w:rsidRPr="00BE5913" w14:paraId="213AEF4C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356F5F9" w14:textId="77777777" w:rsidR="00612D2F" w:rsidRPr="00394BF1" w:rsidRDefault="00612D2F" w:rsidP="000A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6A2755C7" w14:textId="77777777" w:rsidR="00612D2F" w:rsidRPr="00394BF1" w:rsidRDefault="00612D2F" w:rsidP="000A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212AB1B" w14:textId="77777777" w:rsidR="00612D2F" w:rsidRPr="00394BF1" w:rsidRDefault="00612D2F" w:rsidP="000A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92949" w:rsidRPr="00BE5913" w14:paraId="1DC23F7A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AA83A37" w14:textId="245C045E" w:rsidR="00F92949" w:rsidRPr="00394BF1" w:rsidRDefault="001D5C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lastRenderedPageBreak/>
              <w:t>บริษัท แปซิฟิค เลเช่อร์ (ประเทศไทย)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42CE0B2D" w14:textId="1CCB1BEE" w:rsidR="00F92949" w:rsidRPr="00394BF1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58F83DA" w14:textId="702D0EBD" w:rsidR="00F92949" w:rsidRPr="00394BF1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92949" w:rsidRPr="00BE5913" w14:paraId="50F6752D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2FAB9D9" w14:textId="6ED2C6E4" w:rsidR="00F92949" w:rsidRPr="00394BF1" w:rsidRDefault="00E64B4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ind w:left="430" w:hanging="4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hint="cs"/>
                <w:sz w:val="30"/>
                <w:szCs w:val="30"/>
                <w:cs/>
              </w:rPr>
              <w:t xml:space="preserve">บริษัท รีเทล เวิลด์ </w:t>
            </w:r>
            <w:r w:rsidR="00C070A0" w:rsidRPr="00C070A0">
              <w:rPr>
                <w:rFonts w:asciiTheme="majorBidi" w:hAnsiTheme="majorBidi"/>
                <w:sz w:val="30"/>
                <w:szCs w:val="30"/>
              </w:rPr>
              <w:t>2</w:t>
            </w:r>
            <w:r w:rsidRPr="00394BF1">
              <w:rPr>
                <w:rFonts w:asciiTheme="majorBidi" w:hAnsi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37B87D91" w14:textId="36FB3EC5" w:rsidR="00F92949" w:rsidRPr="00394BF1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BB6054F" w14:textId="0B9B651F" w:rsidR="00F92949" w:rsidRPr="00394BF1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240EDB" w:rsidRPr="00BE5913" w14:paraId="6E0D3966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BDEFB73" w14:textId="03F6D85C" w:rsidR="00240EDB" w:rsidRPr="00394BF1" w:rsidRDefault="00E64B4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ที.ซี.ซี. เทคโนโลยี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04612E5E" w14:textId="650597EC" w:rsidR="00240EDB" w:rsidRPr="00394BF1" w:rsidRDefault="00240ED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F3C797B" w14:textId="22A21FEA" w:rsidR="00240EDB" w:rsidRPr="00394BF1" w:rsidRDefault="00240ED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92949" w:rsidRPr="00BE5913" w14:paraId="425B3353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6F9C1C5" w14:textId="63A22D91" w:rsidR="00F92949" w:rsidRPr="00394BF1" w:rsidRDefault="00E64B4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เดอะ คิวเอสอาร์ ออฟ เอเชีย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468B9488" w14:textId="5FA3E614" w:rsidR="00F92949" w:rsidRPr="00394BF1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3CE09CF" w14:textId="6382FE7F" w:rsidR="00F92949" w:rsidRPr="00394BF1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92949" w:rsidRPr="00BE5913" w14:paraId="0A89EB14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61BC4D8" w14:textId="0AD310EA" w:rsidR="00F92949" w:rsidRPr="00394BF1" w:rsidRDefault="00E64B4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ทิพย์พัฒน อาร์เขต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025B6A24" w14:textId="2DBE774A" w:rsidR="00F92949" w:rsidRPr="00394BF1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8038820" w14:textId="336A3CBB" w:rsidR="00F92949" w:rsidRPr="00394BF1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92949" w:rsidRPr="00BE5913" w14:paraId="74654BB9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223E7C9" w14:textId="361B874A" w:rsidR="00F92949" w:rsidRPr="00394BF1" w:rsidRDefault="00E64B4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วัฒนพัฒน์เทรดดิ้ง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267FD147" w14:textId="7EF32C8B" w:rsidR="00F92949" w:rsidRPr="00394BF1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08C60AB" w14:textId="0DA8AFAC" w:rsidR="00F92949" w:rsidRPr="00394BF1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92949" w:rsidRPr="00BE5913" w14:paraId="523257AE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D7E6593" w14:textId="0A4B5198" w:rsidR="00F92949" w:rsidRPr="00394BF1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แอสเสท เวิรด์ เวกซ์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450B76BE" w14:textId="03170301" w:rsidR="00F92949" w:rsidRPr="00394BF1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3D735A8" w14:textId="227CB309" w:rsidR="00F92949" w:rsidRPr="00394BF1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28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</w:t>
            </w:r>
            <w:r w:rsidR="00CB7E4A" w:rsidRPr="00394BF1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B7E4A" w:rsidRPr="00BE5913" w14:paraId="3235CE99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0A96A7A" w14:textId="0685EC58" w:rsidR="00CB7E4A" w:rsidRPr="00394BF1" w:rsidRDefault="00CB7E4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9"/>
              </w:tabs>
              <w:spacing w:line="228" w:lineRule="auto"/>
              <w:ind w:left="429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เบอร์ลี่ ยุคเกอร์ จำกัด (มหาชน)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1E668704" w14:textId="24DAF051" w:rsidR="00CB7E4A" w:rsidRPr="00394BF1" w:rsidRDefault="00CB7E4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E565CDF" w14:textId="50BEA0F5" w:rsidR="00CB7E4A" w:rsidRPr="00394BF1" w:rsidRDefault="00CB7E4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28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</w:t>
            </w:r>
            <w:r w:rsidRPr="00394BF1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B7E4A" w:rsidRPr="00BE5913" w14:paraId="1439A110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83CFFA2" w14:textId="5AC8A151" w:rsidR="00CB7E4A" w:rsidRPr="00394BF1" w:rsidRDefault="00CB7E4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28" w:lineRule="auto"/>
              <w:ind w:left="304" w:hanging="3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บิ๊กซี ซูเปอร์เซ็นเตอร์ จำกัด (มหาชน)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6727B527" w14:textId="7E421AAE" w:rsidR="00CB7E4A" w:rsidRPr="00394BF1" w:rsidRDefault="00CB7E4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95D880F" w14:textId="59C47B5B" w:rsidR="00CB7E4A" w:rsidRPr="00394BF1" w:rsidRDefault="00CB7E4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28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</w:t>
            </w:r>
            <w:r w:rsidRPr="00394BF1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B7E4A" w:rsidRPr="00BE5913" w14:paraId="07307BF1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21D0B48" w14:textId="5DE186DA" w:rsidR="00CB7E4A" w:rsidRPr="00394BF1" w:rsidRDefault="00CB7E4A" w:rsidP="00BE5913">
            <w:pPr>
              <w:pStyle w:val="Caption"/>
              <w:tabs>
                <w:tab w:val="clear" w:pos="227"/>
                <w:tab w:val="left" w:pos="610"/>
              </w:tabs>
              <w:spacing w:line="228" w:lineRule="auto"/>
              <w:ind w:left="430" w:hanging="43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คริสตอลลา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2F4689BF" w14:textId="49069273" w:rsidR="00CB7E4A" w:rsidRPr="00394BF1" w:rsidRDefault="00CB7E4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01F2DE5" w14:textId="315E0753" w:rsidR="00CB7E4A" w:rsidRPr="00394BF1" w:rsidRDefault="00CB7E4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28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</w:t>
            </w:r>
            <w:r w:rsidRPr="00394BF1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96E57" w:rsidRPr="00BE5913" w14:paraId="7FD8FC85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E29C6A9" w14:textId="0441B8B0" w:rsidR="00296E57" w:rsidRPr="00394BF1" w:rsidRDefault="00296E57" w:rsidP="0029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28" w:lineRule="auto"/>
              <w:ind w:left="304" w:hanging="304"/>
              <w:rPr>
                <w:rFonts w:asciiTheme="majorBidi" w:hAnsi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โฮเรก้า แมเนจเม้นท์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53B732C3" w14:textId="6856EE7C" w:rsidR="00296E57" w:rsidRPr="00394BF1" w:rsidRDefault="00296E57" w:rsidP="0029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62335F0" w14:textId="023340B3" w:rsidR="00296E57" w:rsidRPr="00394BF1" w:rsidRDefault="00296E57" w:rsidP="0029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28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</w:t>
            </w:r>
            <w:r w:rsidRPr="00394BF1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54C57" w:rsidRPr="00BE5913" w14:paraId="49A7910E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AB0A3D3" w14:textId="319EB014" w:rsidR="00954C57" w:rsidRPr="00394BF1" w:rsidRDefault="00B11C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28" w:lineRule="auto"/>
              <w:ind w:left="304" w:hanging="3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394BF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0E7019" w:rsidRPr="00394BF1">
              <w:rPr>
                <w:rFonts w:asciiTheme="majorBidi" w:hAnsiTheme="majorBidi" w:hint="cs"/>
                <w:sz w:val="30"/>
                <w:szCs w:val="30"/>
                <w:cs/>
              </w:rPr>
              <w:t>อินทรประกันภัย จำกัด</w:t>
            </w:r>
            <w:r w:rsidR="004A537C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4A537C"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1589D196" w14:textId="27B2CD34" w:rsidR="00954C57" w:rsidRPr="00394BF1" w:rsidRDefault="00954C5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33A2B9A" w14:textId="1176FCC4" w:rsidR="00954C57" w:rsidRPr="00394BF1" w:rsidRDefault="00954C5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28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</w:t>
            </w:r>
            <w:r w:rsidRPr="00394BF1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B7E4A" w:rsidRPr="00BE5913" w14:paraId="612FD310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352651D" w14:textId="2FFF3EA6" w:rsidR="00CB7E4A" w:rsidRPr="00394BF1" w:rsidRDefault="00CB7E4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28" w:lineRule="auto"/>
              <w:ind w:left="304" w:hanging="3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อาคเนย์ประกันชีวิต จำกัด (มหาชน)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3AFDF3DC" w14:textId="1C2D2EC1" w:rsidR="00CB7E4A" w:rsidRPr="00394BF1" w:rsidRDefault="00CB7E4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B810F2C" w14:textId="16D2F884" w:rsidR="00CB7E4A" w:rsidRPr="00394BF1" w:rsidRDefault="00CB7E4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28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</w:t>
            </w:r>
            <w:r w:rsidRPr="00394BF1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B7E4A" w:rsidRPr="00BE5913" w14:paraId="7D352C30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B12461D" w14:textId="6E133DE5" w:rsidR="00CB7E4A" w:rsidRPr="00394BF1" w:rsidRDefault="00CB7E4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28" w:lineRule="auto"/>
              <w:ind w:left="304" w:hanging="3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ทีซีซี แลนด์ อินเตอร์เนชั่นแนล (ประเทศไทย)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57186F12" w14:textId="0C6767F3" w:rsidR="00CB7E4A" w:rsidRPr="00394BF1" w:rsidRDefault="00CB7E4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F69E9A4" w14:textId="7CDD3526" w:rsidR="00CB7E4A" w:rsidRPr="00394BF1" w:rsidRDefault="00CB7E4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28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</w:t>
            </w:r>
            <w:r w:rsidRPr="00394BF1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B7E4A" w:rsidRPr="00BE5913" w14:paraId="0A71FF61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A30476D" w14:textId="733A60FD" w:rsidR="00CB7E4A" w:rsidRPr="00394BF1" w:rsidRDefault="00CB7E4A" w:rsidP="00BE5913">
            <w:pPr>
              <w:pStyle w:val="Caption"/>
              <w:spacing w:line="228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ไทยเบฟเวอเรจ จำกัด (มหาชน)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0930FF89" w14:textId="760B93D7" w:rsidR="00CB7E4A" w:rsidRPr="00394BF1" w:rsidRDefault="00CB7E4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7C7E391" w14:textId="18BACC04" w:rsidR="00CB7E4A" w:rsidRPr="00394BF1" w:rsidRDefault="00CB7E4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28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</w:t>
            </w:r>
            <w:r w:rsidRPr="00394BF1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92949" w:rsidRPr="00BE5913" w14:paraId="32FA95E8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7CBCC94" w14:textId="21A7D235" w:rsidR="00F92949" w:rsidRPr="00394BF1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28" w:lineRule="auto"/>
              <w:ind w:left="304" w:hanging="3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เพาเวอร์ โซลูชั่น เทคโนโลยี จำกัด (มหาชน)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00740749" w14:textId="353392A5" w:rsidR="00F92949" w:rsidRPr="00394BF1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E4833DD" w14:textId="465648F2" w:rsidR="00F92949" w:rsidRPr="00394BF1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28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4BF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</w:t>
            </w:r>
            <w:r w:rsidR="00BA6A3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เป็นผู้ถือหุ้นของบริษัท</w:t>
            </w:r>
          </w:p>
        </w:tc>
      </w:tr>
    </w:tbl>
    <w:p w14:paraId="1A47ABF0" w14:textId="65BA38B9" w:rsidR="006126FC" w:rsidRDefault="006126FC" w:rsidP="00BE5913">
      <w:pPr>
        <w:pStyle w:val="BodyText"/>
        <w:tabs>
          <w:tab w:val="clear" w:pos="680"/>
          <w:tab w:val="left" w:pos="810"/>
        </w:tabs>
        <w:spacing w:after="0"/>
        <w:ind w:left="540" w:right="27" w:firstLine="90"/>
        <w:jc w:val="thaiDistribute"/>
        <w:rPr>
          <w:rFonts w:ascii="Angsana New" w:hAnsi="Angsana New"/>
          <w:sz w:val="24"/>
          <w:szCs w:val="24"/>
          <w:cs/>
        </w:rPr>
      </w:pPr>
    </w:p>
    <w:p w14:paraId="341EF563" w14:textId="77777777" w:rsidR="006126FC" w:rsidRDefault="0061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69"/>
        <w:gridCol w:w="1171"/>
        <w:gridCol w:w="272"/>
        <w:gridCol w:w="1048"/>
        <w:gridCol w:w="269"/>
        <w:gridCol w:w="1111"/>
      </w:tblGrid>
      <w:tr w:rsidR="00B019A5" w:rsidRPr="00BE5913" w14:paraId="0B62BC1A" w14:textId="77777777" w:rsidTr="008730DF">
        <w:trPr>
          <w:tblHeader/>
        </w:trPr>
        <w:tc>
          <w:tcPr>
            <w:tcW w:w="4410" w:type="dxa"/>
            <w:vAlign w:val="bottom"/>
          </w:tcPr>
          <w:p w14:paraId="04EC8A11" w14:textId="0FB0134A" w:rsidR="00B019A5" w:rsidRPr="00BE5913" w:rsidRDefault="002B228C" w:rsidP="00BE5913">
            <w:pPr>
              <w:spacing w:line="235" w:lineRule="auto"/>
              <w:ind w:left="327" w:right="160" w:hanging="32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  <w:vAlign w:val="bottom"/>
          </w:tcPr>
          <w:p w14:paraId="0179506B" w14:textId="5CE0A138" w:rsidR="00B019A5" w:rsidRPr="00BE5913" w:rsidRDefault="00297ACB" w:rsidP="0095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  <w:vAlign w:val="bottom"/>
          </w:tcPr>
          <w:p w14:paraId="260EB999" w14:textId="77777777" w:rsidR="00B019A5" w:rsidRPr="00BE5913" w:rsidRDefault="00B019A5" w:rsidP="0095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8" w:type="dxa"/>
            <w:gridSpan w:val="3"/>
            <w:vAlign w:val="bottom"/>
          </w:tcPr>
          <w:p w14:paraId="1DF2EC5F" w14:textId="77777777" w:rsidR="00B019A5" w:rsidRPr="00BE5913" w:rsidRDefault="00B019A5" w:rsidP="0095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0F65" w:rsidRPr="00BE5913" w14:paraId="70088454" w14:textId="77777777" w:rsidTr="008730DF">
        <w:trPr>
          <w:tblHeader/>
        </w:trPr>
        <w:tc>
          <w:tcPr>
            <w:tcW w:w="4410" w:type="dxa"/>
            <w:vAlign w:val="bottom"/>
          </w:tcPr>
          <w:p w14:paraId="65D6DEC6" w14:textId="67F112D5" w:rsidR="00EE0F65" w:rsidRPr="00BE5913" w:rsidRDefault="00EE0F65" w:rsidP="008730DF">
            <w:pPr>
              <w:spacing w:line="235" w:lineRule="auto"/>
              <w:ind w:right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BE59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C070A0" w:rsidRPr="00C070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B11C2B" w:rsidRPr="00B11C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7F2D4E02" w14:textId="18DD61C5" w:rsidR="00EE0F65" w:rsidRPr="00BE5913" w:rsidRDefault="00C070A0" w:rsidP="0095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70A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9" w:type="dxa"/>
            <w:vAlign w:val="bottom"/>
          </w:tcPr>
          <w:p w14:paraId="08169B24" w14:textId="77777777" w:rsidR="00EE0F65" w:rsidRPr="00BE5913" w:rsidRDefault="00EE0F65" w:rsidP="0095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64A63A8" w14:textId="142C0E14" w:rsidR="00EE0F65" w:rsidRPr="00BE5913" w:rsidRDefault="00C070A0" w:rsidP="0095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83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70A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2" w:type="dxa"/>
            <w:vAlign w:val="bottom"/>
          </w:tcPr>
          <w:p w14:paraId="4EDE0AFB" w14:textId="77777777" w:rsidR="00EE0F65" w:rsidRPr="00BE5913" w:rsidRDefault="00EE0F65" w:rsidP="0095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37582F0D" w14:textId="15A7DA62" w:rsidR="00EE0F65" w:rsidRPr="00BE5913" w:rsidRDefault="00C070A0" w:rsidP="0095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0A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9" w:type="dxa"/>
            <w:vAlign w:val="bottom"/>
          </w:tcPr>
          <w:p w14:paraId="4D11E6D4" w14:textId="77777777" w:rsidR="00EE0F65" w:rsidRPr="00BE5913" w:rsidRDefault="00EE0F65" w:rsidP="0095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42D13C71" w14:textId="15B1361E" w:rsidR="00EE0F65" w:rsidRPr="00BE5913" w:rsidRDefault="00C070A0" w:rsidP="0095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0A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FA4888" w:rsidRPr="00BE5913" w14:paraId="0A86BE02" w14:textId="77777777" w:rsidTr="008730DF">
        <w:trPr>
          <w:tblHeader/>
        </w:trPr>
        <w:tc>
          <w:tcPr>
            <w:tcW w:w="4410" w:type="dxa"/>
            <w:vAlign w:val="bottom"/>
          </w:tcPr>
          <w:p w14:paraId="1D322813" w14:textId="77777777" w:rsidR="00FA4888" w:rsidRPr="00BE5913" w:rsidRDefault="00FA4888" w:rsidP="008730DF">
            <w:pPr>
              <w:spacing w:line="235" w:lineRule="auto"/>
              <w:ind w:right="1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283814E8" w14:textId="77777777" w:rsidR="00FA4888" w:rsidRPr="00BE5913" w:rsidRDefault="00FA4888" w:rsidP="0095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4888" w:rsidRPr="00BE5913" w14:paraId="150FE8D2" w14:textId="77777777" w:rsidTr="008730DF">
        <w:tc>
          <w:tcPr>
            <w:tcW w:w="4410" w:type="dxa"/>
            <w:vAlign w:val="bottom"/>
          </w:tcPr>
          <w:p w14:paraId="6E340F44" w14:textId="77777777" w:rsidR="00FA4888" w:rsidRPr="00BE5913" w:rsidRDefault="00FA488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  <w:vAlign w:val="bottom"/>
          </w:tcPr>
          <w:p w14:paraId="5E3A9AEA" w14:textId="77777777" w:rsidR="00FA4888" w:rsidRPr="00BE5913" w:rsidRDefault="00FA488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35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0955DC8D" w14:textId="77777777" w:rsidR="00FA4888" w:rsidRPr="00BE5913" w:rsidRDefault="00FA488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DFAC306" w14:textId="77777777" w:rsidR="00FA4888" w:rsidRPr="00BE5913" w:rsidRDefault="00FA488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35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581880B0" w14:textId="77777777" w:rsidR="00FA4888" w:rsidRPr="00BE5913" w:rsidRDefault="00FA488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3F0DD307" w14:textId="77777777" w:rsidR="00FA4888" w:rsidRPr="00BE5913" w:rsidRDefault="00FA488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10658D63" w14:textId="77777777" w:rsidR="00FA4888" w:rsidRPr="00BE5913" w:rsidRDefault="00FA488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22EDBA47" w14:textId="77777777" w:rsidR="00FA4888" w:rsidRPr="00BE5913" w:rsidRDefault="00FA488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4BF1" w:rsidRPr="00BE5913" w14:paraId="6EDC2D17" w14:textId="77777777" w:rsidTr="008730DF">
        <w:tc>
          <w:tcPr>
            <w:tcW w:w="4410" w:type="dxa"/>
            <w:vAlign w:val="bottom"/>
          </w:tcPr>
          <w:p w14:paraId="10B696F3" w14:textId="01007D4E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  <w:vAlign w:val="bottom"/>
          </w:tcPr>
          <w:p w14:paraId="47C9B53B" w14:textId="7852BB3F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203A60D1" w14:textId="77777777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AA0F73B" w14:textId="47C234BC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0C399350" w14:textId="77777777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17D527BA" w14:textId="33486FBB" w:rsidR="00394BF1" w:rsidRPr="00BE5913" w:rsidRDefault="00C070A0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070A0">
              <w:rPr>
                <w:rFonts w:asciiTheme="majorBidi" w:hAnsiTheme="majorBidi" w:cstheme="majorBidi" w:hint="cs"/>
                <w:sz w:val="30"/>
                <w:szCs w:val="30"/>
                <w:lang w:eastAsia="zh-CN"/>
              </w:rPr>
              <w:t>3</w:t>
            </w:r>
            <w:r w:rsidR="00394BF1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10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7</w:t>
            </w:r>
            <w:r w:rsidR="00394BF1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0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93</w:t>
            </w:r>
          </w:p>
        </w:tc>
        <w:tc>
          <w:tcPr>
            <w:tcW w:w="269" w:type="dxa"/>
            <w:vAlign w:val="bottom"/>
          </w:tcPr>
          <w:p w14:paraId="6761BEDE" w14:textId="77777777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2BE4429C" w14:textId="15D36B6D" w:rsidR="00394BF1" w:rsidRPr="00BE5913" w:rsidRDefault="00C070A0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  <w:r w:rsidR="00394BF1" w:rsidRPr="00BE591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96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="00394BF1" w:rsidRPr="00BE591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837</w:t>
            </w:r>
          </w:p>
        </w:tc>
      </w:tr>
      <w:tr w:rsidR="00394BF1" w:rsidRPr="00BE5913" w14:paraId="2B8A5241" w14:textId="77777777" w:rsidTr="008730DF">
        <w:tc>
          <w:tcPr>
            <w:tcW w:w="4410" w:type="dxa"/>
            <w:vAlign w:val="bottom"/>
          </w:tcPr>
          <w:p w14:paraId="7CD0319C" w14:textId="0D352B73" w:rsidR="00394BF1" w:rsidRPr="00BE5913" w:rsidRDefault="00394BF1" w:rsidP="008730DF">
            <w:pPr>
              <w:ind w:right="160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80" w:type="dxa"/>
            <w:vAlign w:val="bottom"/>
          </w:tcPr>
          <w:p w14:paraId="5A0C22A2" w14:textId="18E6450B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1E998F86" w14:textId="77777777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423C606" w14:textId="112F8FBF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6B708C73" w14:textId="77777777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57C9016D" w14:textId="05D5D1E8" w:rsidR="00394BF1" w:rsidRPr="00BE5913" w:rsidRDefault="00C070A0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35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94B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94B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  <w:tc>
          <w:tcPr>
            <w:tcW w:w="269" w:type="dxa"/>
            <w:vAlign w:val="bottom"/>
          </w:tcPr>
          <w:p w14:paraId="554890EE" w14:textId="77777777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5BECEE99" w14:textId="76D4C6A6" w:rsidR="00394BF1" w:rsidRPr="00BE5913" w:rsidRDefault="00C070A0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94BF1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394BF1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394BF1" w:rsidRPr="00BE5913" w14:paraId="042101E2" w14:textId="77777777" w:rsidTr="008730DF">
        <w:tc>
          <w:tcPr>
            <w:tcW w:w="4410" w:type="dxa"/>
            <w:vAlign w:val="bottom"/>
          </w:tcPr>
          <w:p w14:paraId="3EF6F499" w14:textId="797AEE74" w:rsidR="00394BF1" w:rsidRPr="00BE5913" w:rsidRDefault="00394BF1" w:rsidP="008730DF">
            <w:pPr>
              <w:ind w:right="160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231265F4" w14:textId="54F372DD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13DE095A" w14:textId="77777777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8196EA7" w14:textId="696C13C1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12B6D5E9" w14:textId="77777777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0B390BF0" w14:textId="07645068" w:rsidR="00394BF1" w:rsidRPr="00BE5913" w:rsidRDefault="00C070A0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  <w:r w:rsidR="00394BF1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773</w:t>
            </w:r>
          </w:p>
        </w:tc>
        <w:tc>
          <w:tcPr>
            <w:tcW w:w="269" w:type="dxa"/>
            <w:vAlign w:val="bottom"/>
          </w:tcPr>
          <w:p w14:paraId="268BA3D2" w14:textId="77777777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56187A84" w14:textId="563A012C" w:rsidR="00394BF1" w:rsidRPr="00BE5913" w:rsidRDefault="00C070A0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</w:t>
            </w:r>
            <w:r w:rsidR="00394BF1" w:rsidRPr="00BE591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794</w:t>
            </w:r>
          </w:p>
        </w:tc>
      </w:tr>
      <w:tr w:rsidR="00394BF1" w:rsidRPr="00BE5913" w14:paraId="12C8F152" w14:textId="77777777" w:rsidTr="008730DF">
        <w:tc>
          <w:tcPr>
            <w:tcW w:w="4410" w:type="dxa"/>
            <w:vAlign w:val="bottom"/>
          </w:tcPr>
          <w:p w14:paraId="3258C71C" w14:textId="1EEB74EC" w:rsidR="00394BF1" w:rsidRPr="00BE5913" w:rsidRDefault="00394BF1" w:rsidP="008730DF">
            <w:pPr>
              <w:ind w:right="160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vAlign w:val="bottom"/>
          </w:tcPr>
          <w:p w14:paraId="12DB397E" w14:textId="1A8A6726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7F3952B6" w14:textId="77777777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5271C4F" w14:textId="6E6605CB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5875D6D8" w14:textId="77777777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3BBFF5A2" w14:textId="6E411C96" w:rsidR="00394BF1" w:rsidRPr="00BE5913" w:rsidRDefault="00C070A0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999</w:t>
            </w:r>
            <w:r w:rsidR="00B03DD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0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64</w:t>
            </w:r>
          </w:p>
        </w:tc>
        <w:tc>
          <w:tcPr>
            <w:tcW w:w="269" w:type="dxa"/>
            <w:vAlign w:val="bottom"/>
          </w:tcPr>
          <w:p w14:paraId="4E3F2789" w14:textId="77777777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67DC8AE2" w14:textId="4208CB60" w:rsidR="00394BF1" w:rsidRPr="00BE5913" w:rsidRDefault="00C070A0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  <w:r w:rsidR="00394BF1" w:rsidRPr="00BE591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66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0</w:t>
            </w:r>
            <w:r w:rsidR="00394BF1" w:rsidRPr="00BE591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395</w:t>
            </w:r>
          </w:p>
        </w:tc>
      </w:tr>
      <w:tr w:rsidR="00394BF1" w:rsidRPr="00BE5913" w14:paraId="10B35A8B" w14:textId="77777777" w:rsidTr="008730DF">
        <w:tc>
          <w:tcPr>
            <w:tcW w:w="4410" w:type="dxa"/>
            <w:vAlign w:val="bottom"/>
          </w:tcPr>
          <w:p w14:paraId="12623304" w14:textId="5DD5139D" w:rsidR="00394BF1" w:rsidRPr="00BE5913" w:rsidRDefault="00394BF1" w:rsidP="008730DF">
            <w:pPr>
              <w:ind w:left="327" w:right="160" w:hanging="327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ค่าใช้จ่ายเกี่ยวกับสัญญาเช่าและ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ค่าบริการพื้นที่เช่า</w:t>
            </w:r>
          </w:p>
        </w:tc>
        <w:tc>
          <w:tcPr>
            <w:tcW w:w="1080" w:type="dxa"/>
            <w:vAlign w:val="bottom"/>
          </w:tcPr>
          <w:p w14:paraId="5C4BCB89" w14:textId="4AA3CEA2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62CC319E" w14:textId="77777777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E9854FC" w14:textId="26E904EC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4501388A" w14:textId="77777777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5AE2DCAC" w14:textId="4C847897" w:rsidR="00394BF1" w:rsidRPr="00BE5913" w:rsidRDefault="00C070A0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394B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  <w:tc>
          <w:tcPr>
            <w:tcW w:w="269" w:type="dxa"/>
            <w:vAlign w:val="bottom"/>
          </w:tcPr>
          <w:p w14:paraId="4C38AAD2" w14:textId="77777777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34FE0931" w14:textId="2339EE6B" w:rsidR="00394BF1" w:rsidRPr="00BE5913" w:rsidRDefault="00C070A0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394BF1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394BF1" w:rsidRPr="00BE5913" w14:paraId="0CFE7B53" w14:textId="77777777" w:rsidTr="008730DF">
        <w:tc>
          <w:tcPr>
            <w:tcW w:w="4410" w:type="dxa"/>
            <w:vAlign w:val="bottom"/>
          </w:tcPr>
          <w:p w14:paraId="38CAF281" w14:textId="5EE9265B" w:rsidR="00394BF1" w:rsidRPr="00BE5913" w:rsidRDefault="00394BF1" w:rsidP="008730DF">
            <w:pPr>
              <w:ind w:right="160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080" w:type="dxa"/>
            <w:vAlign w:val="bottom"/>
          </w:tcPr>
          <w:p w14:paraId="5CC60DE9" w14:textId="093AEEAD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351095B0" w14:textId="77777777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84B45F2" w14:textId="3260331B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5AC739EB" w14:textId="77777777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2805C084" w14:textId="67B31F2C" w:rsidR="00394BF1" w:rsidRPr="00BE5913" w:rsidRDefault="00B11C2B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CF35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269" w:type="dxa"/>
            <w:vAlign w:val="bottom"/>
          </w:tcPr>
          <w:p w14:paraId="7FB7611D" w14:textId="77777777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39159B95" w14:textId="56EE08F2" w:rsidR="00394BF1" w:rsidRPr="00BE5913" w:rsidRDefault="00C070A0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394BF1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</w:tr>
      <w:tr w:rsidR="00394BF1" w:rsidRPr="00BE5913" w14:paraId="15AFE416" w14:textId="77777777" w:rsidTr="008730DF">
        <w:tc>
          <w:tcPr>
            <w:tcW w:w="4410" w:type="dxa"/>
            <w:vAlign w:val="bottom"/>
          </w:tcPr>
          <w:p w14:paraId="2458C237" w14:textId="3BD799D6" w:rsidR="00394BF1" w:rsidRPr="00BE5913" w:rsidRDefault="00394BF1" w:rsidP="008730DF">
            <w:pPr>
              <w:ind w:right="160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  <w:vAlign w:val="bottom"/>
          </w:tcPr>
          <w:p w14:paraId="7C1F7232" w14:textId="08E1A88D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5D6CED89" w14:textId="77777777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6E186E6" w14:textId="233E20A7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0500EF23" w14:textId="77777777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0FE2D36E" w14:textId="57422136" w:rsidR="00394BF1" w:rsidRPr="00BE5913" w:rsidRDefault="00B11C2B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C16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69" w:type="dxa"/>
            <w:vAlign w:val="bottom"/>
          </w:tcPr>
          <w:p w14:paraId="0BD5E1E7" w14:textId="77777777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27482493" w14:textId="3BDC261F" w:rsidR="00394BF1" w:rsidRPr="00BE5913" w:rsidRDefault="00C070A0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94BF1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337080" w:rsidRPr="00BE5913" w14:paraId="2129924E" w14:textId="77777777" w:rsidTr="008730DF">
        <w:tc>
          <w:tcPr>
            <w:tcW w:w="4410" w:type="dxa"/>
            <w:vAlign w:val="bottom"/>
          </w:tcPr>
          <w:p w14:paraId="4FAC5D87" w14:textId="3E442C1E" w:rsidR="00337080" w:rsidRPr="00BE5913" w:rsidRDefault="00337080" w:rsidP="008730DF">
            <w:pPr>
              <w:ind w:right="160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</w:tcPr>
          <w:p w14:paraId="228CE78D" w14:textId="585D45C0" w:rsidR="00337080" w:rsidRPr="00BE5913" w:rsidRDefault="00337080" w:rsidP="00873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129BC818" w14:textId="77777777" w:rsidR="00337080" w:rsidRPr="00BE5913" w:rsidRDefault="00337080" w:rsidP="00873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D57F936" w14:textId="0D49C233" w:rsidR="00337080" w:rsidRPr="00BE5913" w:rsidRDefault="00337080" w:rsidP="00873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33008B2C" w14:textId="77777777" w:rsidR="00337080" w:rsidRPr="00BE5913" w:rsidRDefault="00337080" w:rsidP="00873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36E7E8E2" w14:textId="0E8B4B2E" w:rsidR="00337080" w:rsidRDefault="00C070A0" w:rsidP="00873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3370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9" w:type="dxa"/>
            <w:vAlign w:val="bottom"/>
          </w:tcPr>
          <w:p w14:paraId="79DDEE08" w14:textId="77777777" w:rsidR="00337080" w:rsidRPr="00BE5913" w:rsidRDefault="00337080" w:rsidP="00873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52019121" w14:textId="37DAEF8C" w:rsidR="00337080" w:rsidRPr="00BE5913" w:rsidRDefault="00C070A0" w:rsidP="00873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37080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394BF1" w:rsidRPr="00BE5913" w14:paraId="559A1E0D" w14:textId="77777777" w:rsidTr="008730DF">
        <w:tc>
          <w:tcPr>
            <w:tcW w:w="4410" w:type="dxa"/>
            <w:vAlign w:val="bottom"/>
          </w:tcPr>
          <w:p w14:paraId="5FA7BE14" w14:textId="5214C7A3" w:rsidR="00394BF1" w:rsidRPr="00BE5913" w:rsidRDefault="00394BF1" w:rsidP="008730DF">
            <w:pPr>
              <w:ind w:right="160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ค่าส่งเสริมการขายและการตลาด</w:t>
            </w:r>
          </w:p>
        </w:tc>
        <w:tc>
          <w:tcPr>
            <w:tcW w:w="1080" w:type="dxa"/>
            <w:vAlign w:val="bottom"/>
          </w:tcPr>
          <w:p w14:paraId="4133EDB8" w14:textId="540BCF5C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00337E45" w14:textId="77777777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27FC90C" w14:textId="7AAA7088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0B50C31B" w14:textId="77777777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34599A55" w14:textId="49F4BEA8" w:rsidR="00394BF1" w:rsidRPr="00BE5913" w:rsidRDefault="00C070A0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937</w:t>
            </w:r>
          </w:p>
        </w:tc>
        <w:tc>
          <w:tcPr>
            <w:tcW w:w="269" w:type="dxa"/>
            <w:vAlign w:val="bottom"/>
          </w:tcPr>
          <w:p w14:paraId="6C827935" w14:textId="77777777" w:rsidR="00394BF1" w:rsidRPr="00BE5913" w:rsidRDefault="00394BF1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6470C749" w14:textId="1E7A2DE5" w:rsidR="00394BF1" w:rsidRPr="00BE5913" w:rsidRDefault="00B11C2B" w:rsidP="0039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="00394BF1" w:rsidRPr="00BE591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29</w:t>
            </w:r>
            <w:r w:rsidRPr="00B11C2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0</w:t>
            </w:r>
          </w:p>
        </w:tc>
      </w:tr>
      <w:tr w:rsidR="00737001" w:rsidRPr="00BE5913" w14:paraId="41AF38B9" w14:textId="77777777" w:rsidTr="008730DF">
        <w:tc>
          <w:tcPr>
            <w:tcW w:w="4410" w:type="dxa"/>
            <w:vAlign w:val="bottom"/>
          </w:tcPr>
          <w:p w14:paraId="4B1BDC43" w14:textId="77777777" w:rsidR="00737001" w:rsidRPr="008637E6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6DDDF3E" w14:textId="77777777" w:rsidR="00737001" w:rsidRPr="008637E6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08CA0C64" w14:textId="77777777" w:rsidR="00737001" w:rsidRPr="008637E6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A4A1B04" w14:textId="77777777" w:rsidR="00737001" w:rsidRPr="008637E6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17FB3542" w14:textId="77777777" w:rsidR="00737001" w:rsidRPr="008637E6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1B36DF6C" w14:textId="77777777" w:rsidR="00737001" w:rsidRPr="008637E6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2325FFCA" w14:textId="77777777" w:rsidR="00737001" w:rsidRPr="008637E6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03D29BCA" w14:textId="77777777" w:rsidR="00737001" w:rsidRPr="008637E6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37001" w:rsidRPr="00BE5913" w14:paraId="4134D73A" w14:textId="77777777" w:rsidTr="008730DF">
        <w:tc>
          <w:tcPr>
            <w:tcW w:w="4410" w:type="dxa"/>
            <w:vAlign w:val="bottom"/>
          </w:tcPr>
          <w:p w14:paraId="2CB8005A" w14:textId="62DA9DF1" w:rsidR="00737001" w:rsidRPr="00BE5913" w:rsidRDefault="00737001" w:rsidP="008730DF">
            <w:pPr>
              <w:ind w:right="1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29F24CF2" w14:textId="77777777" w:rsidR="00737001" w:rsidRPr="00BE5913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4F7EA7FF" w14:textId="77777777" w:rsidR="00737001" w:rsidRPr="00BE5913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8FFB16F" w14:textId="77777777" w:rsidR="00737001" w:rsidRPr="00BE5913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1446DA53" w14:textId="77777777" w:rsidR="00737001" w:rsidRPr="00BE5913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7D326450" w14:textId="77777777" w:rsidR="00737001" w:rsidRPr="00BE5913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269" w:type="dxa"/>
            <w:vAlign w:val="bottom"/>
          </w:tcPr>
          <w:p w14:paraId="113F39D1" w14:textId="77777777" w:rsidR="00737001" w:rsidRPr="00BE5913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4199B801" w14:textId="77777777" w:rsidR="00737001" w:rsidRPr="00BE5913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5186B" w:rsidRPr="00BE5913" w14:paraId="531827EE" w14:textId="77777777" w:rsidTr="008730DF">
        <w:tc>
          <w:tcPr>
            <w:tcW w:w="4410" w:type="dxa"/>
            <w:vAlign w:val="bottom"/>
          </w:tcPr>
          <w:p w14:paraId="5F1D1F8D" w14:textId="77777777" w:rsidR="0055186B" w:rsidRPr="002E53F2" w:rsidRDefault="0055186B" w:rsidP="0055186B">
            <w:pPr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รายได้จากการประกอบกิจการโรงแรม</w:t>
            </w:r>
          </w:p>
          <w:p w14:paraId="48C447EF" w14:textId="7B5043E7" w:rsidR="0055186B" w:rsidRPr="00BE5913" w:rsidRDefault="0055186B" w:rsidP="008730DF">
            <w:pPr>
              <w:ind w:right="1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และบริการที่เกี่ยวข้อง</w:t>
            </w:r>
          </w:p>
        </w:tc>
        <w:tc>
          <w:tcPr>
            <w:tcW w:w="1080" w:type="dxa"/>
            <w:vAlign w:val="bottom"/>
          </w:tcPr>
          <w:p w14:paraId="2D086E2C" w14:textId="064D9611" w:rsidR="0055186B" w:rsidRPr="00BE5913" w:rsidRDefault="00C070A0" w:rsidP="00863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C070A0">
              <w:rPr>
                <w:rFonts w:ascii="Angsana New" w:hAnsi="Angsana New"/>
                <w:sz w:val="30"/>
                <w:szCs w:val="30"/>
                <w:lang w:eastAsia="zh-CN"/>
              </w:rPr>
              <w:t>883</w:t>
            </w:r>
          </w:p>
        </w:tc>
        <w:tc>
          <w:tcPr>
            <w:tcW w:w="269" w:type="dxa"/>
            <w:vAlign w:val="bottom"/>
          </w:tcPr>
          <w:p w14:paraId="3777595D" w14:textId="77777777" w:rsidR="0055186B" w:rsidRPr="00BE5913" w:rsidRDefault="0055186B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8AC1448" w14:textId="11FB7BC9" w:rsidR="0055186B" w:rsidRPr="00BE5913" w:rsidRDefault="0055186B" w:rsidP="00863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7C9303A4" w14:textId="77777777" w:rsidR="0055186B" w:rsidRPr="00BE5913" w:rsidRDefault="0055186B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2EFFA397" w14:textId="1A213353" w:rsidR="0055186B" w:rsidRPr="00BE5913" w:rsidRDefault="008637E6" w:rsidP="00863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9" w:type="dxa"/>
            <w:vAlign w:val="bottom"/>
          </w:tcPr>
          <w:p w14:paraId="203398D2" w14:textId="77777777" w:rsidR="0055186B" w:rsidRPr="00BE5913" w:rsidRDefault="0055186B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767A7645" w14:textId="0F72AED6" w:rsidR="0055186B" w:rsidRPr="0055186B" w:rsidRDefault="0055186B" w:rsidP="00863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186B" w:rsidRPr="00BE5913" w14:paraId="6E10F4C7" w14:textId="77777777" w:rsidTr="008730DF">
        <w:tc>
          <w:tcPr>
            <w:tcW w:w="4410" w:type="dxa"/>
            <w:vAlign w:val="bottom"/>
          </w:tcPr>
          <w:p w14:paraId="52B5C934" w14:textId="77777777" w:rsidR="0055186B" w:rsidRPr="002E53F2" w:rsidRDefault="0055186B" w:rsidP="0055186B">
            <w:pPr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  <w:p w14:paraId="7BF4A5ED" w14:textId="22F4A696" w:rsidR="0055186B" w:rsidRPr="00BE5913" w:rsidRDefault="0055186B" w:rsidP="008730DF">
            <w:pPr>
              <w:ind w:right="1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อาคารพาณิช</w:t>
            </w:r>
            <w:r w:rsidRPr="002E53F2"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2E53F2">
              <w:rPr>
                <w:rFonts w:asciiTheme="majorBidi" w:hAnsiTheme="majorBidi" w:cstheme="majorBidi"/>
                <w:sz w:val="30"/>
                <w:szCs w:val="30"/>
                <w:cs/>
              </w:rPr>
              <w:t>กรรม</w:t>
            </w:r>
          </w:p>
        </w:tc>
        <w:tc>
          <w:tcPr>
            <w:tcW w:w="1080" w:type="dxa"/>
            <w:vAlign w:val="bottom"/>
          </w:tcPr>
          <w:p w14:paraId="738E66D6" w14:textId="2D7452B4" w:rsidR="0055186B" w:rsidRPr="00BE5913" w:rsidRDefault="00B11C2B" w:rsidP="00863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B11C2B">
              <w:rPr>
                <w:rFonts w:ascii="Angsana New" w:hAnsi="Angsana New"/>
                <w:sz w:val="30"/>
                <w:szCs w:val="30"/>
                <w:lang w:eastAsia="zh-CN"/>
              </w:rPr>
              <w:t>1</w:t>
            </w:r>
            <w:r w:rsidR="00C070A0" w:rsidRPr="00C070A0">
              <w:rPr>
                <w:rFonts w:ascii="Angsana New" w:hAnsi="Angsana New"/>
                <w:sz w:val="30"/>
                <w:szCs w:val="30"/>
                <w:lang w:eastAsia="zh-CN"/>
              </w:rPr>
              <w:t>97</w:t>
            </w:r>
          </w:p>
        </w:tc>
        <w:tc>
          <w:tcPr>
            <w:tcW w:w="269" w:type="dxa"/>
            <w:vAlign w:val="bottom"/>
          </w:tcPr>
          <w:p w14:paraId="390C15C1" w14:textId="77777777" w:rsidR="0055186B" w:rsidRPr="00BE5913" w:rsidRDefault="0055186B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FAB6A40" w14:textId="2203307E" w:rsidR="0055186B" w:rsidRPr="0055186B" w:rsidRDefault="0055186B" w:rsidP="00863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0E17EAA0" w14:textId="77777777" w:rsidR="0055186B" w:rsidRPr="00BE5913" w:rsidRDefault="0055186B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4690B9A4" w14:textId="06BAC6A8" w:rsidR="0055186B" w:rsidRPr="00BE5913" w:rsidRDefault="008637E6" w:rsidP="00863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9" w:type="dxa"/>
            <w:vAlign w:val="bottom"/>
          </w:tcPr>
          <w:p w14:paraId="392EA74A" w14:textId="77777777" w:rsidR="0055186B" w:rsidRPr="00BE5913" w:rsidRDefault="0055186B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4DD48C23" w14:textId="3DA9F9B8" w:rsidR="0055186B" w:rsidRPr="0055186B" w:rsidRDefault="0055186B" w:rsidP="00863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7001" w:rsidRPr="00BE5913" w14:paraId="692A449D" w14:textId="77777777" w:rsidTr="008730DF">
        <w:tc>
          <w:tcPr>
            <w:tcW w:w="4410" w:type="dxa"/>
            <w:vAlign w:val="bottom"/>
          </w:tcPr>
          <w:p w14:paraId="71EA608A" w14:textId="3168205A" w:rsidR="00737001" w:rsidRPr="00BE5913" w:rsidRDefault="00737001" w:rsidP="008730DF">
            <w:pPr>
              <w:ind w:right="1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  <w:vAlign w:val="bottom"/>
          </w:tcPr>
          <w:p w14:paraId="4786923B" w14:textId="576D8471" w:rsidR="00737001" w:rsidRPr="008637E6" w:rsidRDefault="00C070A0" w:rsidP="00863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C070A0">
              <w:rPr>
                <w:rFonts w:ascii="Angsana New" w:hAnsi="Angsana New"/>
                <w:sz w:val="30"/>
                <w:szCs w:val="30"/>
                <w:lang w:eastAsia="zh-CN"/>
              </w:rPr>
              <w:t>532</w:t>
            </w:r>
            <w:r w:rsidR="008637E6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Pr="00C070A0">
              <w:rPr>
                <w:rFonts w:ascii="Angsana New" w:hAnsi="Angsana New"/>
                <w:sz w:val="30"/>
                <w:szCs w:val="30"/>
                <w:lang w:eastAsia="zh-CN"/>
              </w:rPr>
              <w:t>8</w:t>
            </w:r>
            <w:r w:rsidR="00B11C2B" w:rsidRPr="00B11C2B">
              <w:rPr>
                <w:rFonts w:ascii="Angsana New" w:hAnsi="Angsana New"/>
                <w:sz w:val="30"/>
                <w:szCs w:val="30"/>
                <w:lang w:eastAsia="zh-CN"/>
              </w:rPr>
              <w:t>0</w:t>
            </w:r>
            <w:r w:rsidRPr="00C070A0">
              <w:rPr>
                <w:rFonts w:ascii="Angsana New" w:hAnsi="Angsana New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69" w:type="dxa"/>
            <w:vAlign w:val="bottom"/>
          </w:tcPr>
          <w:p w14:paraId="10A4C444" w14:textId="77777777" w:rsidR="00737001" w:rsidRPr="00BE5913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C0A2E96" w14:textId="3E95DD5D" w:rsidR="00737001" w:rsidRPr="00BE5913" w:rsidRDefault="00B11C2B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37001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2" w:type="dxa"/>
            <w:vAlign w:val="bottom"/>
          </w:tcPr>
          <w:p w14:paraId="4DA9E7B7" w14:textId="77777777" w:rsidR="00737001" w:rsidRPr="00BE5913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0A2B2C4E" w14:textId="71DE454F" w:rsidR="00737001" w:rsidRPr="00BE5913" w:rsidRDefault="00C070A0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9</w:t>
            </w:r>
            <w:r w:rsidR="008637E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935</w:t>
            </w:r>
          </w:p>
        </w:tc>
        <w:tc>
          <w:tcPr>
            <w:tcW w:w="269" w:type="dxa"/>
            <w:vAlign w:val="bottom"/>
          </w:tcPr>
          <w:p w14:paraId="354F5120" w14:textId="77777777" w:rsidR="00737001" w:rsidRPr="00BE5913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3EE81995" w14:textId="11B17AB3" w:rsidR="00737001" w:rsidRPr="00BE5913" w:rsidRDefault="00B11C2B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37001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37001" w:rsidRPr="00BE5913" w14:paraId="37878B6B" w14:textId="77777777" w:rsidTr="008730DF">
        <w:tc>
          <w:tcPr>
            <w:tcW w:w="4410" w:type="dxa"/>
            <w:vAlign w:val="bottom"/>
          </w:tcPr>
          <w:p w14:paraId="64C9DB6D" w14:textId="02ADF7E3" w:rsidR="00737001" w:rsidRPr="00BE5913" w:rsidRDefault="00737001" w:rsidP="008730DF">
            <w:pPr>
              <w:ind w:right="1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80" w:type="dxa"/>
            <w:vAlign w:val="bottom"/>
          </w:tcPr>
          <w:p w14:paraId="2EF3D8D0" w14:textId="5F62E2FE" w:rsidR="00737001" w:rsidRPr="008637E6" w:rsidRDefault="00C070A0" w:rsidP="00863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C070A0">
              <w:rPr>
                <w:rFonts w:ascii="Angsana New" w:hAnsi="Angsana New"/>
                <w:sz w:val="30"/>
                <w:szCs w:val="30"/>
                <w:lang w:eastAsia="zh-CN"/>
              </w:rPr>
              <w:t>27</w:t>
            </w:r>
            <w:r w:rsidR="008637E6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Pr="00C070A0">
              <w:rPr>
                <w:rFonts w:ascii="Angsana New" w:hAnsi="Angsana New"/>
                <w:sz w:val="30"/>
                <w:szCs w:val="30"/>
                <w:lang w:eastAsia="zh-CN"/>
              </w:rPr>
              <w:t>287</w:t>
            </w:r>
          </w:p>
        </w:tc>
        <w:tc>
          <w:tcPr>
            <w:tcW w:w="269" w:type="dxa"/>
            <w:vAlign w:val="bottom"/>
          </w:tcPr>
          <w:p w14:paraId="5BD172D6" w14:textId="77777777" w:rsidR="00737001" w:rsidRPr="00BE5913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D2F5C54" w14:textId="1397E6DC" w:rsidR="00737001" w:rsidRPr="00BE5913" w:rsidRDefault="00C070A0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37001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272" w:type="dxa"/>
            <w:vAlign w:val="bottom"/>
          </w:tcPr>
          <w:p w14:paraId="6CF5BB29" w14:textId="77777777" w:rsidR="00737001" w:rsidRPr="00BE5913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2A19FA06" w14:textId="633DCEB1" w:rsidR="00737001" w:rsidRPr="00BE5913" w:rsidRDefault="00C070A0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27</w:t>
            </w:r>
            <w:r w:rsidR="008637E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287</w:t>
            </w:r>
          </w:p>
        </w:tc>
        <w:tc>
          <w:tcPr>
            <w:tcW w:w="269" w:type="dxa"/>
            <w:vAlign w:val="bottom"/>
          </w:tcPr>
          <w:p w14:paraId="419981D6" w14:textId="3EF2A325" w:rsidR="00737001" w:rsidRPr="00BE5913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3916B76C" w14:textId="0FFA8C38" w:rsidR="00737001" w:rsidRPr="00BE5913" w:rsidRDefault="00C070A0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37001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</w:tr>
      <w:tr w:rsidR="00737001" w:rsidRPr="00BE5913" w14:paraId="0403015C" w14:textId="77777777" w:rsidTr="008730DF">
        <w:tc>
          <w:tcPr>
            <w:tcW w:w="4410" w:type="dxa"/>
            <w:vAlign w:val="bottom"/>
          </w:tcPr>
          <w:p w14:paraId="07BA21F6" w14:textId="06D5A3D5" w:rsidR="00737001" w:rsidRPr="00BE5913" w:rsidRDefault="0055186B" w:rsidP="008730DF">
            <w:pPr>
              <w:ind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737001" w:rsidRPr="00BE591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0AB58F92" w14:textId="15A9E97D" w:rsidR="00737001" w:rsidRPr="008637E6" w:rsidRDefault="00C070A0" w:rsidP="00863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C070A0">
              <w:rPr>
                <w:rFonts w:ascii="Angsana New" w:hAnsi="Angsana New"/>
                <w:sz w:val="30"/>
                <w:szCs w:val="30"/>
                <w:lang w:eastAsia="zh-CN"/>
              </w:rPr>
              <w:t>73</w:t>
            </w:r>
            <w:r w:rsidR="00B11C2B" w:rsidRPr="00B11C2B">
              <w:rPr>
                <w:rFonts w:ascii="Angsana New" w:hAnsi="Angsana New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269" w:type="dxa"/>
            <w:vAlign w:val="bottom"/>
          </w:tcPr>
          <w:p w14:paraId="7251862A" w14:textId="77777777" w:rsidR="00737001" w:rsidRPr="00BE5913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C94E6F4" w14:textId="43F34DF8" w:rsidR="00737001" w:rsidRPr="00BE5913" w:rsidRDefault="00737001" w:rsidP="00863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376CF57C" w14:textId="77777777" w:rsidR="00737001" w:rsidRPr="00BE5913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6A125D87" w14:textId="18ED3E28" w:rsidR="00737001" w:rsidRPr="00BE5913" w:rsidRDefault="00C070A0" w:rsidP="00863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0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69" w:type="dxa"/>
            <w:vAlign w:val="bottom"/>
          </w:tcPr>
          <w:p w14:paraId="5D9AE8D2" w14:textId="77777777" w:rsidR="00737001" w:rsidRPr="00BE5913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1AE2A5E5" w14:textId="16AFBB42" w:rsidR="00737001" w:rsidRPr="00BE5913" w:rsidRDefault="00737001" w:rsidP="00863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7001" w:rsidRPr="00B20903" w14:paraId="10ECC37D" w14:textId="77777777" w:rsidTr="008730DF">
        <w:tc>
          <w:tcPr>
            <w:tcW w:w="4410" w:type="dxa"/>
            <w:vAlign w:val="bottom"/>
          </w:tcPr>
          <w:p w14:paraId="6C9F7B7B" w14:textId="77777777" w:rsidR="00737001" w:rsidRPr="008637E6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D510E87" w14:textId="77777777" w:rsidR="00737001" w:rsidRPr="008637E6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69A719CC" w14:textId="77777777" w:rsidR="00737001" w:rsidRPr="008637E6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A958F42" w14:textId="77777777" w:rsidR="00737001" w:rsidRPr="008637E6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66A5C33F" w14:textId="77777777" w:rsidR="00737001" w:rsidRPr="008637E6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004033CA" w14:textId="77777777" w:rsidR="00737001" w:rsidRPr="008637E6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3A0F6F13" w14:textId="77777777" w:rsidR="00737001" w:rsidRPr="008637E6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7D250990" w14:textId="77777777" w:rsidR="00737001" w:rsidRPr="008637E6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7001" w:rsidRPr="00BE5913" w14:paraId="2F8ABB02" w14:textId="77777777" w:rsidTr="008730DF">
        <w:tc>
          <w:tcPr>
            <w:tcW w:w="4410" w:type="dxa"/>
            <w:vAlign w:val="bottom"/>
          </w:tcPr>
          <w:p w14:paraId="5CCCF321" w14:textId="7834FEAC" w:rsidR="00737001" w:rsidRPr="00BE5913" w:rsidRDefault="00737001" w:rsidP="008730DF">
            <w:pPr>
              <w:ind w:right="160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  <w:vAlign w:val="bottom"/>
          </w:tcPr>
          <w:p w14:paraId="3D982DCD" w14:textId="77777777" w:rsidR="00737001" w:rsidRPr="00BE5913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1221F222" w14:textId="77777777" w:rsidR="00737001" w:rsidRPr="00BE5913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B52C1F7" w14:textId="77777777" w:rsidR="00737001" w:rsidRPr="00BE5913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70E802BC" w14:textId="77777777" w:rsidR="00737001" w:rsidRPr="00BE5913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0FBDD69E" w14:textId="77777777" w:rsidR="00737001" w:rsidRPr="00BE5913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00DF29AB" w14:textId="77777777" w:rsidR="00737001" w:rsidRPr="00BE5913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0C4E366D" w14:textId="77777777" w:rsidR="00737001" w:rsidRPr="00BE5913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7001" w:rsidRPr="00BE5913" w14:paraId="22F8BCD9" w14:textId="77777777" w:rsidTr="008730DF">
        <w:tc>
          <w:tcPr>
            <w:tcW w:w="4410" w:type="dxa"/>
            <w:vAlign w:val="bottom"/>
          </w:tcPr>
          <w:p w14:paraId="627FDECA" w14:textId="3B718761" w:rsidR="00737001" w:rsidRPr="00BE5913" w:rsidRDefault="00737001" w:rsidP="008730DF">
            <w:pPr>
              <w:ind w:right="1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  <w:vAlign w:val="bottom"/>
          </w:tcPr>
          <w:p w14:paraId="5E92D076" w14:textId="77777777" w:rsidR="00737001" w:rsidRPr="00BE5913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415419FB" w14:textId="77777777" w:rsidR="00737001" w:rsidRPr="00BE5913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275873A" w14:textId="77777777" w:rsidR="00737001" w:rsidRPr="00BE5913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01D19C22" w14:textId="77777777" w:rsidR="00737001" w:rsidRPr="00BE5913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615F7295" w14:textId="77777777" w:rsidR="00737001" w:rsidRPr="00BE5913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25BB9ABF" w14:textId="77777777" w:rsidR="00737001" w:rsidRPr="00BE5913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292C48FC" w14:textId="77777777" w:rsidR="00737001" w:rsidRPr="00BE5913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4E72" w:rsidRPr="00BE5913" w14:paraId="3343AE63" w14:textId="77777777" w:rsidTr="008730DF">
        <w:tc>
          <w:tcPr>
            <w:tcW w:w="4410" w:type="dxa"/>
            <w:vAlign w:val="bottom"/>
          </w:tcPr>
          <w:p w14:paraId="5E3FE6F1" w14:textId="69616D91" w:rsidR="00384E72" w:rsidRPr="00BE5913" w:rsidRDefault="00384E72" w:rsidP="008730DF">
            <w:pPr>
              <w:tabs>
                <w:tab w:val="clear" w:pos="227"/>
                <w:tab w:val="left" w:pos="867"/>
              </w:tabs>
              <w:ind w:left="417" w:right="160" w:hanging="417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548BA4DC" w14:textId="6A497DE9" w:rsidR="00384E72" w:rsidRPr="00BE5913" w:rsidRDefault="00C070A0" w:rsidP="003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232</w:t>
            </w:r>
            <w:r w:rsidR="006D16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69" w:type="dxa"/>
            <w:vAlign w:val="bottom"/>
          </w:tcPr>
          <w:p w14:paraId="0C4068B0" w14:textId="77777777" w:rsidR="00384E72" w:rsidRPr="00BE5913" w:rsidRDefault="00384E72" w:rsidP="003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DFCD678" w14:textId="0E3115D2" w:rsidR="00384E72" w:rsidRPr="00BE5913" w:rsidRDefault="00B11C2B" w:rsidP="003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384E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272" w:type="dxa"/>
            <w:vAlign w:val="bottom"/>
          </w:tcPr>
          <w:p w14:paraId="07BC8BB8" w14:textId="77777777" w:rsidR="00384E72" w:rsidRPr="00BE5913" w:rsidRDefault="00384E72" w:rsidP="003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6748C851" w14:textId="15B080B9" w:rsidR="00384E72" w:rsidRPr="00BE5913" w:rsidRDefault="00C070A0" w:rsidP="003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232</w:t>
            </w:r>
            <w:r w:rsidR="006D16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69" w:type="dxa"/>
            <w:vAlign w:val="bottom"/>
          </w:tcPr>
          <w:p w14:paraId="6E39A749" w14:textId="77777777" w:rsidR="00384E72" w:rsidRPr="00BE5913" w:rsidRDefault="00384E72" w:rsidP="003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34D38FE2" w14:textId="4E51CE7D" w:rsidR="00384E72" w:rsidRPr="00BE5913" w:rsidRDefault="00B11C2B" w:rsidP="003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384E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</w:tr>
      <w:tr w:rsidR="00384E72" w:rsidRPr="00BE5913" w14:paraId="7D5630C3" w14:textId="77777777" w:rsidTr="008730DF">
        <w:tc>
          <w:tcPr>
            <w:tcW w:w="4410" w:type="dxa"/>
            <w:vAlign w:val="bottom"/>
          </w:tcPr>
          <w:p w14:paraId="2D838E21" w14:textId="0B113026" w:rsidR="00384E72" w:rsidRPr="00BE5913" w:rsidRDefault="00384E72" w:rsidP="008730DF">
            <w:pPr>
              <w:ind w:right="160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vAlign w:val="bottom"/>
          </w:tcPr>
          <w:p w14:paraId="2AF054F1" w14:textId="1A8607AC" w:rsidR="00384E72" w:rsidRPr="00BE5913" w:rsidRDefault="00C070A0" w:rsidP="003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84E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973</w:t>
            </w:r>
          </w:p>
        </w:tc>
        <w:tc>
          <w:tcPr>
            <w:tcW w:w="269" w:type="dxa"/>
            <w:vAlign w:val="bottom"/>
          </w:tcPr>
          <w:p w14:paraId="60F769EE" w14:textId="77777777" w:rsidR="00384E72" w:rsidRPr="00BE5913" w:rsidRDefault="00384E72" w:rsidP="003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EA7BB23" w14:textId="0BBE17B0" w:rsidR="00384E72" w:rsidRPr="00BE5913" w:rsidRDefault="00C070A0" w:rsidP="003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84E72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72" w:type="dxa"/>
            <w:vAlign w:val="bottom"/>
          </w:tcPr>
          <w:p w14:paraId="53C2E1DD" w14:textId="77777777" w:rsidR="00384E72" w:rsidRPr="00BE5913" w:rsidRDefault="00384E72" w:rsidP="003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765FC54E" w14:textId="30B87E50" w:rsidR="00384E72" w:rsidRPr="00BE5913" w:rsidRDefault="00C070A0" w:rsidP="003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84E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973</w:t>
            </w:r>
          </w:p>
        </w:tc>
        <w:tc>
          <w:tcPr>
            <w:tcW w:w="269" w:type="dxa"/>
            <w:vAlign w:val="bottom"/>
          </w:tcPr>
          <w:p w14:paraId="5321425D" w14:textId="77777777" w:rsidR="00384E72" w:rsidRPr="00BE5913" w:rsidRDefault="00384E72" w:rsidP="003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3DFBBB88" w14:textId="00A8C429" w:rsidR="00384E72" w:rsidRPr="00BE5913" w:rsidRDefault="00C070A0" w:rsidP="003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84E72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</w:tr>
      <w:tr w:rsidR="00384E72" w:rsidRPr="00BE5913" w14:paraId="7D9A04A6" w14:textId="77777777" w:rsidTr="008730DF">
        <w:tc>
          <w:tcPr>
            <w:tcW w:w="4410" w:type="dxa"/>
            <w:vAlign w:val="bottom"/>
          </w:tcPr>
          <w:p w14:paraId="4A30BB16" w14:textId="51B50C0A" w:rsidR="00384E72" w:rsidRPr="00BE5913" w:rsidRDefault="00384E72" w:rsidP="008730DF">
            <w:pPr>
              <w:ind w:right="160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B57C62">
              <w:rPr>
                <w:rFonts w:ascii="Angsana New" w:hAnsi="Angsana New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A8620BF" w14:textId="2DF81381" w:rsidR="00384E72" w:rsidRPr="00BE5913" w:rsidRDefault="00B11C2B" w:rsidP="003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</w:t>
            </w:r>
            <w:r w:rsidR="006D161F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7</w:t>
            </w:r>
            <w:r w:rsidRPr="00B11C2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69" w:type="dxa"/>
            <w:vAlign w:val="bottom"/>
          </w:tcPr>
          <w:p w14:paraId="16A30C7E" w14:textId="77777777" w:rsidR="00384E72" w:rsidRPr="00BE5913" w:rsidRDefault="00384E72" w:rsidP="003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0822EDBB" w14:textId="24B74BE1" w:rsidR="00384E72" w:rsidRPr="00BE5913" w:rsidRDefault="00B11C2B" w:rsidP="003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</w:t>
            </w:r>
            <w:r w:rsidR="00384E72" w:rsidRPr="00BE591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375</w:t>
            </w:r>
          </w:p>
        </w:tc>
        <w:tc>
          <w:tcPr>
            <w:tcW w:w="272" w:type="dxa"/>
            <w:vAlign w:val="bottom"/>
          </w:tcPr>
          <w:p w14:paraId="3F06DC00" w14:textId="77777777" w:rsidR="00384E72" w:rsidRPr="00BE5913" w:rsidRDefault="00384E72" w:rsidP="003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0532C744" w14:textId="6830F1BC" w:rsidR="00384E72" w:rsidRPr="00BE5913" w:rsidRDefault="00B11C2B" w:rsidP="003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</w:t>
            </w:r>
            <w:r w:rsidR="006D161F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7</w:t>
            </w:r>
            <w:r w:rsidRPr="00B11C2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69" w:type="dxa"/>
            <w:vAlign w:val="bottom"/>
          </w:tcPr>
          <w:p w14:paraId="08133853" w14:textId="77777777" w:rsidR="00384E72" w:rsidRPr="00BE5913" w:rsidRDefault="00384E72" w:rsidP="003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6464799A" w14:textId="513FBFFA" w:rsidR="00384E72" w:rsidRPr="00BE5913" w:rsidRDefault="00B11C2B" w:rsidP="003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</w:t>
            </w:r>
            <w:r w:rsidR="00384E72" w:rsidRPr="00BE591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375</w:t>
            </w:r>
          </w:p>
        </w:tc>
      </w:tr>
      <w:tr w:rsidR="00384E72" w:rsidRPr="00BE5913" w14:paraId="28BCFE82" w14:textId="77777777" w:rsidTr="008730DF">
        <w:tc>
          <w:tcPr>
            <w:tcW w:w="4410" w:type="dxa"/>
            <w:vAlign w:val="bottom"/>
          </w:tcPr>
          <w:p w14:paraId="787C019F" w14:textId="757C7D77" w:rsidR="00384E72" w:rsidRPr="00BE5913" w:rsidRDefault="00384E72" w:rsidP="008730DF">
            <w:pPr>
              <w:ind w:right="160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5715FD" w14:textId="07872E7A" w:rsidR="00384E72" w:rsidRPr="00BE5913" w:rsidRDefault="00C070A0" w:rsidP="003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6D16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737</w:t>
            </w:r>
          </w:p>
        </w:tc>
        <w:tc>
          <w:tcPr>
            <w:tcW w:w="269" w:type="dxa"/>
            <w:vAlign w:val="bottom"/>
          </w:tcPr>
          <w:p w14:paraId="4FF37409" w14:textId="77777777" w:rsidR="00384E72" w:rsidRPr="00BE5913" w:rsidRDefault="00384E72" w:rsidP="003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7510A" w14:textId="0DF86E2E" w:rsidR="00384E72" w:rsidRPr="00BE5913" w:rsidRDefault="00B11C2B" w:rsidP="003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  <w:r w:rsidR="00384E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982</w:t>
            </w:r>
          </w:p>
        </w:tc>
        <w:tc>
          <w:tcPr>
            <w:tcW w:w="272" w:type="dxa"/>
            <w:vAlign w:val="bottom"/>
          </w:tcPr>
          <w:p w14:paraId="18ACC952" w14:textId="77777777" w:rsidR="00384E72" w:rsidRPr="00BE5913" w:rsidRDefault="00384E72" w:rsidP="003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41CB7" w14:textId="18C986D1" w:rsidR="00384E72" w:rsidRPr="00BE5913" w:rsidRDefault="00C070A0" w:rsidP="003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6D16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737</w:t>
            </w:r>
          </w:p>
        </w:tc>
        <w:tc>
          <w:tcPr>
            <w:tcW w:w="269" w:type="dxa"/>
            <w:vAlign w:val="bottom"/>
          </w:tcPr>
          <w:p w14:paraId="13BE6EBA" w14:textId="77777777" w:rsidR="00384E72" w:rsidRPr="00BE5913" w:rsidRDefault="00384E72" w:rsidP="003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A8BAC" w14:textId="4DD8A7CF" w:rsidR="00384E72" w:rsidRPr="00BE5913" w:rsidRDefault="00B11C2B" w:rsidP="003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  <w:r w:rsidR="00384E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982</w:t>
            </w:r>
          </w:p>
        </w:tc>
      </w:tr>
      <w:tr w:rsidR="008637E6" w:rsidRPr="00BE5913" w14:paraId="030EB33C" w14:textId="77777777" w:rsidTr="008730DF">
        <w:tc>
          <w:tcPr>
            <w:tcW w:w="4410" w:type="dxa"/>
            <w:vAlign w:val="bottom"/>
          </w:tcPr>
          <w:p w14:paraId="71D8A27F" w14:textId="77777777" w:rsidR="008637E6" w:rsidRPr="00BE5913" w:rsidRDefault="008637E6" w:rsidP="008730DF">
            <w:pPr>
              <w:ind w:right="1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EDED7ED" w14:textId="77777777" w:rsidR="008637E6" w:rsidRPr="00BE5913" w:rsidRDefault="008637E6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660E6740" w14:textId="77777777" w:rsidR="008637E6" w:rsidRPr="00BE5913" w:rsidRDefault="008637E6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19BFF61" w14:textId="77777777" w:rsidR="008637E6" w:rsidRPr="00BE5913" w:rsidRDefault="008637E6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68A1131D" w14:textId="77777777" w:rsidR="008637E6" w:rsidRPr="00BE5913" w:rsidRDefault="008637E6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06672870" w14:textId="77777777" w:rsidR="008637E6" w:rsidRPr="00BE5913" w:rsidRDefault="008637E6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3E870F8E" w14:textId="77777777" w:rsidR="008637E6" w:rsidRPr="00BE5913" w:rsidRDefault="008637E6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5E6C7D45" w14:textId="77777777" w:rsidR="008637E6" w:rsidRPr="00BE5913" w:rsidRDefault="008637E6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26FC" w:rsidRPr="00BE5913" w14:paraId="0C21212C" w14:textId="77777777" w:rsidTr="008730DF">
        <w:tc>
          <w:tcPr>
            <w:tcW w:w="4410" w:type="dxa"/>
            <w:vAlign w:val="bottom"/>
          </w:tcPr>
          <w:p w14:paraId="20C1014B" w14:textId="77777777" w:rsidR="006126FC" w:rsidRPr="00BE5913" w:rsidRDefault="006126FC" w:rsidP="008730DF">
            <w:pPr>
              <w:ind w:right="1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75B53CB" w14:textId="77777777" w:rsidR="006126FC" w:rsidRPr="00BE5913" w:rsidRDefault="006126FC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75AA5967" w14:textId="77777777" w:rsidR="006126FC" w:rsidRPr="00BE5913" w:rsidRDefault="006126FC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334A946" w14:textId="77777777" w:rsidR="006126FC" w:rsidRPr="00BE5913" w:rsidRDefault="006126FC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364EA8CA" w14:textId="77777777" w:rsidR="006126FC" w:rsidRPr="00BE5913" w:rsidRDefault="006126FC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02AE165E" w14:textId="77777777" w:rsidR="006126FC" w:rsidRPr="00BE5913" w:rsidRDefault="006126FC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6B9CC47A" w14:textId="77777777" w:rsidR="006126FC" w:rsidRPr="00BE5913" w:rsidRDefault="006126FC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782A5C3A" w14:textId="77777777" w:rsidR="006126FC" w:rsidRPr="00BE5913" w:rsidRDefault="006126FC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26FC" w:rsidRPr="00BE5913" w14:paraId="4C401DFE" w14:textId="77777777" w:rsidTr="008730DF">
        <w:tc>
          <w:tcPr>
            <w:tcW w:w="4410" w:type="dxa"/>
            <w:vAlign w:val="bottom"/>
          </w:tcPr>
          <w:p w14:paraId="749ACD6B" w14:textId="77777777" w:rsidR="006126FC" w:rsidRPr="00BE5913" w:rsidRDefault="006126FC" w:rsidP="008730DF">
            <w:pPr>
              <w:ind w:right="1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1C77F13" w14:textId="77777777" w:rsidR="006126FC" w:rsidRPr="00BE5913" w:rsidRDefault="006126FC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0D62E9D3" w14:textId="77777777" w:rsidR="006126FC" w:rsidRPr="00BE5913" w:rsidRDefault="006126FC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6B1091D" w14:textId="77777777" w:rsidR="006126FC" w:rsidRPr="00BE5913" w:rsidRDefault="006126FC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70B75F9F" w14:textId="77777777" w:rsidR="006126FC" w:rsidRPr="00BE5913" w:rsidRDefault="006126FC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45DC388B" w14:textId="77777777" w:rsidR="006126FC" w:rsidRPr="00BE5913" w:rsidRDefault="006126FC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2C7207FC" w14:textId="77777777" w:rsidR="006126FC" w:rsidRPr="00BE5913" w:rsidRDefault="006126FC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2DA92012" w14:textId="77777777" w:rsidR="006126FC" w:rsidRPr="00BE5913" w:rsidRDefault="006126FC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37001" w:rsidRPr="00BE5913" w14:paraId="7DEC8293" w14:textId="77777777" w:rsidTr="008730DF">
        <w:tc>
          <w:tcPr>
            <w:tcW w:w="4410" w:type="dxa"/>
            <w:vAlign w:val="bottom"/>
          </w:tcPr>
          <w:p w14:paraId="1EBCFB0A" w14:textId="04DA95D2" w:rsidR="00737001" w:rsidRPr="00BE5913" w:rsidRDefault="00737001" w:rsidP="008730DF">
            <w:pPr>
              <w:ind w:right="1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52F779A3" w14:textId="77777777" w:rsidR="00737001" w:rsidRPr="00BE5913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7B02353B" w14:textId="77777777" w:rsidR="00737001" w:rsidRPr="00BE5913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EC12287" w14:textId="77777777" w:rsidR="00737001" w:rsidRPr="00BE5913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725665E3" w14:textId="77777777" w:rsidR="00737001" w:rsidRPr="00BE5913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778FB54A" w14:textId="77777777" w:rsidR="00737001" w:rsidRPr="00BE5913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5F2AD396" w14:textId="77777777" w:rsidR="00737001" w:rsidRPr="00BE5913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09041D81" w14:textId="77777777" w:rsidR="00737001" w:rsidRPr="00BE5913" w:rsidRDefault="00737001" w:rsidP="0073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1424C" w:rsidRPr="00BE5913" w14:paraId="07387902" w14:textId="77777777" w:rsidTr="008730DF">
        <w:tc>
          <w:tcPr>
            <w:tcW w:w="4410" w:type="dxa"/>
            <w:vAlign w:val="bottom"/>
          </w:tcPr>
          <w:p w14:paraId="3E8A4267" w14:textId="77777777" w:rsidR="00C1424C" w:rsidRPr="00BE5913" w:rsidRDefault="00C1424C" w:rsidP="008730DF">
            <w:pPr>
              <w:spacing w:line="235" w:lineRule="auto"/>
              <w:ind w:right="160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ประกอบกิจการโรงแรม</w:t>
            </w:r>
          </w:p>
          <w:p w14:paraId="78037890" w14:textId="59224FFE" w:rsidR="00C1424C" w:rsidRPr="00BE5913" w:rsidRDefault="00C1424C" w:rsidP="008730DF">
            <w:pPr>
              <w:ind w:left="147" w:right="1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และบริการที่เกี่ยวข้อง</w:t>
            </w:r>
          </w:p>
        </w:tc>
        <w:tc>
          <w:tcPr>
            <w:tcW w:w="1080" w:type="dxa"/>
            <w:vAlign w:val="bottom"/>
          </w:tcPr>
          <w:p w14:paraId="38352DDD" w14:textId="29E8A303" w:rsidR="00C1424C" w:rsidRPr="00BE5913" w:rsidRDefault="00C070A0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611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9" w:type="dxa"/>
            <w:vAlign w:val="bottom"/>
          </w:tcPr>
          <w:p w14:paraId="6B2D535F" w14:textId="77777777" w:rsidR="00C1424C" w:rsidRPr="00BE5913" w:rsidRDefault="00C1424C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BAD43A3" w14:textId="77777777" w:rsidR="00C1424C" w:rsidRPr="00BE5913" w:rsidRDefault="00C1424C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E4466B" w14:textId="3E953ED6" w:rsidR="00C1424C" w:rsidRPr="00BE5913" w:rsidRDefault="00C070A0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C1424C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72" w:type="dxa"/>
            <w:vAlign w:val="bottom"/>
          </w:tcPr>
          <w:p w14:paraId="046E47B9" w14:textId="77777777" w:rsidR="00C1424C" w:rsidRPr="00BE5913" w:rsidRDefault="00C1424C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15C23750" w14:textId="33C3060A" w:rsidR="00C1424C" w:rsidRPr="00BE5913" w:rsidRDefault="007D0CAC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35" w:lineRule="auto"/>
              <w:ind w:firstLine="1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56D0A6E4" w14:textId="77777777" w:rsidR="00C1424C" w:rsidRPr="00BE5913" w:rsidRDefault="00C1424C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6A8C3B2C" w14:textId="77777777" w:rsidR="00C1424C" w:rsidRPr="00BE5913" w:rsidRDefault="00C1424C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35" w:lineRule="auto"/>
              <w:ind w:firstLine="15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9F66D3" w14:textId="20C7029E" w:rsidR="00C1424C" w:rsidRPr="00BE5913" w:rsidRDefault="00C1424C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424C" w:rsidRPr="00BE5913" w14:paraId="4CB6A36A" w14:textId="77777777" w:rsidTr="008730DF">
        <w:tc>
          <w:tcPr>
            <w:tcW w:w="4410" w:type="dxa"/>
            <w:vAlign w:val="bottom"/>
          </w:tcPr>
          <w:p w14:paraId="4072513B" w14:textId="77777777" w:rsidR="00C1424C" w:rsidRPr="00BE5913" w:rsidRDefault="00C1424C" w:rsidP="008730DF">
            <w:pPr>
              <w:ind w:right="160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และให้บริการ</w:t>
            </w:r>
          </w:p>
          <w:p w14:paraId="0F66C051" w14:textId="4D904A1A" w:rsidR="00C1424C" w:rsidRPr="00BE5913" w:rsidRDefault="00C1424C" w:rsidP="008730DF">
            <w:pPr>
              <w:ind w:left="147" w:right="1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   อาคารพาณิช</w:t>
            </w:r>
            <w:r w:rsidR="00D63D73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กรรม</w:t>
            </w:r>
          </w:p>
        </w:tc>
        <w:tc>
          <w:tcPr>
            <w:tcW w:w="1080" w:type="dxa"/>
            <w:vAlign w:val="bottom"/>
          </w:tcPr>
          <w:p w14:paraId="73ECAA01" w14:textId="66BE0679" w:rsidR="00C1424C" w:rsidRPr="00BE5913" w:rsidRDefault="00B11C2B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5611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9" w:type="dxa"/>
            <w:vAlign w:val="bottom"/>
          </w:tcPr>
          <w:p w14:paraId="5942EC9C" w14:textId="77777777" w:rsidR="00C1424C" w:rsidRPr="00BE5913" w:rsidRDefault="00C1424C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77C0D70" w14:textId="5A4C92D2" w:rsidR="00C1424C" w:rsidRPr="00BE5913" w:rsidRDefault="00B11C2B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C1424C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272" w:type="dxa"/>
            <w:vAlign w:val="bottom"/>
          </w:tcPr>
          <w:p w14:paraId="6D1C69AF" w14:textId="77777777" w:rsidR="00C1424C" w:rsidRPr="00BE5913" w:rsidRDefault="00C1424C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760F6345" w14:textId="5BCB7231" w:rsidR="00C1424C" w:rsidRPr="00BE5913" w:rsidRDefault="007D0CAC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35" w:lineRule="auto"/>
              <w:ind w:firstLine="1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47604248" w14:textId="77777777" w:rsidR="00C1424C" w:rsidRPr="00BE5913" w:rsidRDefault="00C1424C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52DB9381" w14:textId="5B0EC32B" w:rsidR="00C1424C" w:rsidRPr="00BE5913" w:rsidRDefault="00C1424C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424C" w:rsidRPr="00BE5913" w14:paraId="29FA42F7" w14:textId="77777777" w:rsidTr="008730DF">
        <w:tc>
          <w:tcPr>
            <w:tcW w:w="4410" w:type="dxa"/>
            <w:vAlign w:val="bottom"/>
          </w:tcPr>
          <w:p w14:paraId="09A11C16" w14:textId="0612BF87" w:rsidR="00C1424C" w:rsidRPr="00BE5913" w:rsidRDefault="00C1424C" w:rsidP="008730DF">
            <w:pPr>
              <w:ind w:right="160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  <w:vAlign w:val="bottom"/>
          </w:tcPr>
          <w:p w14:paraId="04BF2D1F" w14:textId="2FF00E32" w:rsidR="00C1424C" w:rsidRPr="00BE5913" w:rsidRDefault="00B11C2B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11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F383C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69" w:type="dxa"/>
            <w:vAlign w:val="bottom"/>
          </w:tcPr>
          <w:p w14:paraId="3532A96C" w14:textId="77777777" w:rsidR="00C1424C" w:rsidRPr="00BE5913" w:rsidRDefault="00C1424C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39A5FAF" w14:textId="37F6C92F" w:rsidR="00C1424C" w:rsidRPr="00BE5913" w:rsidRDefault="00C070A0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C1424C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2" w:type="dxa"/>
            <w:vAlign w:val="bottom"/>
          </w:tcPr>
          <w:p w14:paraId="0455B969" w14:textId="77777777" w:rsidR="00C1424C" w:rsidRPr="00BE5913" w:rsidRDefault="00C1424C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67B695EF" w14:textId="2A3C4793" w:rsidR="00C1424C" w:rsidRPr="00BE5913" w:rsidRDefault="00B11C2B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35" w:lineRule="auto"/>
              <w:ind w:right="-1257" w:hanging="22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B04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F383C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69" w:type="dxa"/>
            <w:vAlign w:val="bottom"/>
          </w:tcPr>
          <w:p w14:paraId="62A2D2C8" w14:textId="0C650AF0" w:rsidR="00C1424C" w:rsidRPr="00BE5913" w:rsidRDefault="00C1424C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1B7D1E25" w14:textId="7CFDA39C" w:rsidR="00C1424C" w:rsidRPr="00BE5913" w:rsidRDefault="00C070A0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C1424C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1424C" w:rsidRPr="00BE5913" w14:paraId="35373C26" w14:textId="77777777" w:rsidTr="008730DF">
        <w:tc>
          <w:tcPr>
            <w:tcW w:w="4410" w:type="dxa"/>
            <w:vAlign w:val="bottom"/>
          </w:tcPr>
          <w:p w14:paraId="462E05A5" w14:textId="5CD702D0" w:rsidR="00C1424C" w:rsidRPr="00BE5913" w:rsidRDefault="00C1424C" w:rsidP="008730DF">
            <w:pPr>
              <w:ind w:right="160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6E9B6826" w14:textId="74D6EA30" w:rsidR="00C1424C" w:rsidRPr="00BE5913" w:rsidRDefault="00C070A0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  <w:tc>
          <w:tcPr>
            <w:tcW w:w="269" w:type="dxa"/>
            <w:vAlign w:val="bottom"/>
          </w:tcPr>
          <w:p w14:paraId="5AF77882" w14:textId="77777777" w:rsidR="00C1424C" w:rsidRPr="00BE5913" w:rsidRDefault="00C1424C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2D6F30F" w14:textId="45BE8F58" w:rsidR="00C1424C" w:rsidRPr="00BE5913" w:rsidRDefault="00C070A0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1424C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2" w:type="dxa"/>
            <w:vAlign w:val="bottom"/>
          </w:tcPr>
          <w:p w14:paraId="6B376C80" w14:textId="77777777" w:rsidR="00C1424C" w:rsidRPr="00BE5913" w:rsidRDefault="00C1424C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484A5379" w14:textId="70B7F83A" w:rsidR="00C1424C" w:rsidRPr="00384E72" w:rsidRDefault="00384E72" w:rsidP="003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35" w:lineRule="auto"/>
              <w:ind w:right="-1257" w:hanging="22"/>
              <w:rPr>
                <w:rFonts w:asciiTheme="majorBidi" w:hAnsiTheme="majorBidi" w:cstheme="majorBidi"/>
                <w:sz w:val="30"/>
                <w:szCs w:val="30"/>
              </w:rPr>
            </w:pPr>
            <w:r w:rsidRPr="00384E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6671353A" w14:textId="77777777" w:rsidR="00C1424C" w:rsidRPr="00BE5913" w:rsidRDefault="00C1424C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2013DDF8" w14:textId="49A3322B" w:rsidR="00C1424C" w:rsidRPr="00BE5913" w:rsidRDefault="00B11C2B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1424C" w:rsidRPr="00BE5913" w14:paraId="5827DFCD" w14:textId="77777777" w:rsidTr="008730DF">
        <w:tc>
          <w:tcPr>
            <w:tcW w:w="4410" w:type="dxa"/>
            <w:vAlign w:val="bottom"/>
          </w:tcPr>
          <w:p w14:paraId="55BA6822" w14:textId="6CE4BE65" w:rsidR="00C1424C" w:rsidRPr="00BE5913" w:rsidRDefault="00C1424C" w:rsidP="008730DF">
            <w:pPr>
              <w:ind w:right="160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1080" w:type="dxa"/>
            <w:vAlign w:val="bottom"/>
          </w:tcPr>
          <w:p w14:paraId="6B39D40A" w14:textId="003DB28B" w:rsidR="00C1424C" w:rsidRPr="00BE5913" w:rsidRDefault="00C070A0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5611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9" w:type="dxa"/>
            <w:vAlign w:val="bottom"/>
          </w:tcPr>
          <w:p w14:paraId="24886EDB" w14:textId="77777777" w:rsidR="00C1424C" w:rsidRPr="00BE5913" w:rsidRDefault="00C1424C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1119EB4" w14:textId="78764F75" w:rsidR="00C1424C" w:rsidRPr="00BE5913" w:rsidRDefault="00C070A0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C1424C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272" w:type="dxa"/>
            <w:vAlign w:val="bottom"/>
          </w:tcPr>
          <w:p w14:paraId="3C021C62" w14:textId="77777777" w:rsidR="00C1424C" w:rsidRPr="00BE5913" w:rsidRDefault="00C1424C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3807AFE6" w14:textId="5CAC39DA" w:rsidR="00C1424C" w:rsidRPr="00BE5913" w:rsidRDefault="001F5DC7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35" w:lineRule="auto"/>
              <w:ind w:right="-1257" w:hanging="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19F3CB4C" w14:textId="77777777" w:rsidR="00C1424C" w:rsidRPr="00BE5913" w:rsidRDefault="00C1424C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38CAD3B0" w14:textId="33419E1D" w:rsidR="00C1424C" w:rsidRPr="00BE5913" w:rsidRDefault="00C1424C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35" w:lineRule="auto"/>
              <w:ind w:right="-1257" w:hanging="22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64FF" w:rsidRPr="00BE5913" w14:paraId="79920931" w14:textId="77777777" w:rsidTr="008730DF">
        <w:tc>
          <w:tcPr>
            <w:tcW w:w="4410" w:type="dxa"/>
            <w:vAlign w:val="bottom"/>
          </w:tcPr>
          <w:p w14:paraId="29237906" w14:textId="5A10679B" w:rsidR="00BB64FF" w:rsidRPr="00BE5913" w:rsidRDefault="00BB64FF" w:rsidP="008730DF">
            <w:pPr>
              <w:ind w:right="160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ค่าใช้จ่ายเกี่ยวกับสัญญาเช่าและ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ค่าบริการพื้นที่เช่า</w:t>
            </w:r>
          </w:p>
        </w:tc>
        <w:tc>
          <w:tcPr>
            <w:tcW w:w="1080" w:type="dxa"/>
            <w:vAlign w:val="bottom"/>
          </w:tcPr>
          <w:p w14:paraId="50E6A7FB" w14:textId="7578B3BD" w:rsidR="00BB64FF" w:rsidRDefault="00B11C2B" w:rsidP="00BB6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B64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9" w:type="dxa"/>
            <w:vAlign w:val="bottom"/>
          </w:tcPr>
          <w:p w14:paraId="3BC728FE" w14:textId="77777777" w:rsidR="00BB64FF" w:rsidRPr="00BE5913" w:rsidRDefault="00BB64FF" w:rsidP="00BB6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27C65D3" w14:textId="0BAD1476" w:rsidR="00BB64FF" w:rsidRPr="00BE5913" w:rsidRDefault="00B11C2B" w:rsidP="00BB6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B64FF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  <w:tc>
          <w:tcPr>
            <w:tcW w:w="272" w:type="dxa"/>
            <w:vAlign w:val="bottom"/>
          </w:tcPr>
          <w:p w14:paraId="595B296A" w14:textId="77777777" w:rsidR="00BB64FF" w:rsidRPr="00BE5913" w:rsidRDefault="00BB64FF" w:rsidP="00BB6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1950B894" w14:textId="603AF172" w:rsidR="00BB64FF" w:rsidRDefault="00B11C2B" w:rsidP="00BB6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35" w:lineRule="auto"/>
              <w:ind w:right="-1257" w:hanging="22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9" w:type="dxa"/>
            <w:vAlign w:val="bottom"/>
          </w:tcPr>
          <w:p w14:paraId="48C5BCEA" w14:textId="77777777" w:rsidR="00BB64FF" w:rsidRPr="00BE5913" w:rsidRDefault="00BB64FF" w:rsidP="00BB6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64ED2ADB" w14:textId="66E2BA26" w:rsidR="00BB64FF" w:rsidRPr="00BE5913" w:rsidRDefault="00B11C2B" w:rsidP="00873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1424C" w:rsidRPr="00BE5913" w14:paraId="7E536107" w14:textId="77777777" w:rsidTr="008730DF">
        <w:tc>
          <w:tcPr>
            <w:tcW w:w="4410" w:type="dxa"/>
            <w:vAlign w:val="bottom"/>
          </w:tcPr>
          <w:p w14:paraId="1CC0F6B5" w14:textId="6829C635" w:rsidR="00C1424C" w:rsidRPr="00BE5913" w:rsidRDefault="00C1424C" w:rsidP="008730DF">
            <w:pPr>
              <w:ind w:right="160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</w:t>
            </w:r>
          </w:p>
        </w:tc>
        <w:tc>
          <w:tcPr>
            <w:tcW w:w="1080" w:type="dxa"/>
            <w:vAlign w:val="bottom"/>
          </w:tcPr>
          <w:p w14:paraId="31C5471C" w14:textId="5CE85204" w:rsidR="00C1424C" w:rsidRPr="00BE5913" w:rsidRDefault="00B11C2B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87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269" w:type="dxa"/>
            <w:vAlign w:val="bottom"/>
          </w:tcPr>
          <w:p w14:paraId="7845D057" w14:textId="77777777" w:rsidR="00C1424C" w:rsidRPr="00BE5913" w:rsidRDefault="00C1424C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9568B46" w14:textId="13CE2E9C" w:rsidR="00C1424C" w:rsidRPr="00BE5913" w:rsidRDefault="00C070A0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C1424C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72" w:type="dxa"/>
            <w:vAlign w:val="bottom"/>
          </w:tcPr>
          <w:p w14:paraId="7829C508" w14:textId="77777777" w:rsidR="00C1424C" w:rsidRPr="00BE5913" w:rsidRDefault="00C1424C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7578C47B" w14:textId="32615AE3" w:rsidR="00C1424C" w:rsidRPr="00BE5913" w:rsidRDefault="00C070A0" w:rsidP="00561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35" w:lineRule="auto"/>
              <w:ind w:right="-1257" w:hanging="22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  <w:vAlign w:val="bottom"/>
          </w:tcPr>
          <w:p w14:paraId="35169733" w14:textId="77777777" w:rsidR="00C1424C" w:rsidRPr="00BE5913" w:rsidRDefault="00C1424C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3EB34463" w14:textId="0FEBACCF" w:rsidR="00C1424C" w:rsidRPr="00BE5913" w:rsidRDefault="00C1424C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35" w:lineRule="auto"/>
              <w:ind w:right="-1257" w:hanging="22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424C" w:rsidRPr="00BE5913" w14:paraId="7B4D85CD" w14:textId="77777777" w:rsidTr="008730DF">
        <w:tc>
          <w:tcPr>
            <w:tcW w:w="4410" w:type="dxa"/>
            <w:vAlign w:val="bottom"/>
          </w:tcPr>
          <w:p w14:paraId="431404E4" w14:textId="78C01185" w:rsidR="00C1424C" w:rsidRPr="00BE5913" w:rsidRDefault="00C1424C" w:rsidP="008730DF">
            <w:pPr>
              <w:ind w:right="160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ค่าบริการสารสนเทศ</w:t>
            </w:r>
          </w:p>
        </w:tc>
        <w:tc>
          <w:tcPr>
            <w:tcW w:w="1080" w:type="dxa"/>
            <w:vAlign w:val="bottom"/>
          </w:tcPr>
          <w:p w14:paraId="720C7F09" w14:textId="020C86E7" w:rsidR="00C1424C" w:rsidRPr="00BE5913" w:rsidRDefault="00B11C2B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D87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775</w:t>
            </w:r>
          </w:p>
        </w:tc>
        <w:tc>
          <w:tcPr>
            <w:tcW w:w="269" w:type="dxa"/>
            <w:vAlign w:val="bottom"/>
          </w:tcPr>
          <w:p w14:paraId="64725ECC" w14:textId="77777777" w:rsidR="00C1424C" w:rsidRPr="00BE5913" w:rsidRDefault="00C1424C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2ABB2EC" w14:textId="4E97AE36" w:rsidR="00C1424C" w:rsidRPr="00BE5913" w:rsidRDefault="00B11C2B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1424C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  <w:vAlign w:val="bottom"/>
          </w:tcPr>
          <w:p w14:paraId="5FFBB00B" w14:textId="77777777" w:rsidR="00C1424C" w:rsidRPr="00BE5913" w:rsidRDefault="00C1424C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559D8B8F" w14:textId="7CF28B83" w:rsidR="00C1424C" w:rsidRPr="00BE5913" w:rsidRDefault="00C070A0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756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69" w:type="dxa"/>
            <w:vAlign w:val="bottom"/>
          </w:tcPr>
          <w:p w14:paraId="17FFC691" w14:textId="77777777" w:rsidR="00C1424C" w:rsidRPr="00BE5913" w:rsidRDefault="00C1424C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4A716571" w14:textId="6A7394A9" w:rsidR="00C1424C" w:rsidRPr="00BE5913" w:rsidRDefault="00C070A0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1424C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BB64FF" w:rsidRPr="00BE5913" w14:paraId="6652BCE2" w14:textId="77777777" w:rsidTr="008730DF">
        <w:tc>
          <w:tcPr>
            <w:tcW w:w="4410" w:type="dxa"/>
            <w:vAlign w:val="bottom"/>
          </w:tcPr>
          <w:p w14:paraId="6812FCEF" w14:textId="054BB3D2" w:rsidR="00BB64FF" w:rsidRPr="00BE5913" w:rsidRDefault="00BB64FF" w:rsidP="008730DF">
            <w:pPr>
              <w:ind w:left="327" w:right="160" w:hanging="327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080" w:type="dxa"/>
            <w:vAlign w:val="bottom"/>
          </w:tcPr>
          <w:p w14:paraId="3B7E5995" w14:textId="2F726CA1" w:rsidR="00BB64FF" w:rsidRPr="00BE5913" w:rsidRDefault="00C070A0" w:rsidP="00BB6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F46E4A" w:rsidRPr="00F46E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9" w:type="dxa"/>
            <w:vAlign w:val="bottom"/>
          </w:tcPr>
          <w:p w14:paraId="793F6D29" w14:textId="77777777" w:rsidR="00BB64FF" w:rsidRPr="00BE5913" w:rsidRDefault="00BB64FF" w:rsidP="00BB6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14BBB67" w14:textId="3F1535C8" w:rsidR="00BB64FF" w:rsidRPr="00BE5913" w:rsidRDefault="00C070A0" w:rsidP="00BB6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BB64FF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272" w:type="dxa"/>
            <w:vAlign w:val="bottom"/>
          </w:tcPr>
          <w:p w14:paraId="21611B7D" w14:textId="77777777" w:rsidR="00BB64FF" w:rsidRPr="00BE5913" w:rsidRDefault="00BB64FF" w:rsidP="00BB6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25683F50" w14:textId="0CDEA0A0" w:rsidR="00BB64FF" w:rsidRPr="00BE5913" w:rsidRDefault="00C070A0" w:rsidP="00BB6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46E4A" w:rsidRPr="00F46E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9" w:type="dxa"/>
            <w:vAlign w:val="bottom"/>
          </w:tcPr>
          <w:p w14:paraId="2B519CAE" w14:textId="77777777" w:rsidR="00BB64FF" w:rsidRPr="00BE5913" w:rsidRDefault="00BB64FF" w:rsidP="00BB6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74F49706" w14:textId="22C5FA99" w:rsidR="00BB64FF" w:rsidRPr="00BE5913" w:rsidRDefault="00C070A0" w:rsidP="00BB6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B64FF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688</w:t>
            </w:r>
          </w:p>
        </w:tc>
      </w:tr>
      <w:tr w:rsidR="00C1424C" w:rsidRPr="00BE5913" w14:paraId="4F2C2773" w14:textId="77777777" w:rsidTr="008730DF">
        <w:tc>
          <w:tcPr>
            <w:tcW w:w="4410" w:type="dxa"/>
            <w:vAlign w:val="bottom"/>
          </w:tcPr>
          <w:p w14:paraId="0965D29A" w14:textId="186FFC04" w:rsidR="00C1424C" w:rsidRPr="00BE5913" w:rsidRDefault="00C1424C" w:rsidP="008730DF">
            <w:pPr>
              <w:ind w:right="160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  <w:vAlign w:val="bottom"/>
          </w:tcPr>
          <w:p w14:paraId="224D1339" w14:textId="1482C4BD" w:rsidR="00C1424C" w:rsidRPr="00BE5913" w:rsidRDefault="00B11C2B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87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882</w:t>
            </w:r>
          </w:p>
        </w:tc>
        <w:tc>
          <w:tcPr>
            <w:tcW w:w="269" w:type="dxa"/>
            <w:vAlign w:val="bottom"/>
          </w:tcPr>
          <w:p w14:paraId="01E72ACE" w14:textId="77777777" w:rsidR="00C1424C" w:rsidRPr="00BE5913" w:rsidRDefault="00C1424C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C61E40D" w14:textId="7D8798B3" w:rsidR="00C1424C" w:rsidRPr="00BE5913" w:rsidRDefault="00B11C2B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1424C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272" w:type="dxa"/>
            <w:vAlign w:val="bottom"/>
          </w:tcPr>
          <w:p w14:paraId="72767793" w14:textId="77777777" w:rsidR="00C1424C" w:rsidRPr="00BE5913" w:rsidRDefault="00C1424C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45D643BB" w14:textId="5A48A970" w:rsidR="00C1424C" w:rsidRPr="00BE5913" w:rsidRDefault="00B11C2B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9756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  <w:tc>
          <w:tcPr>
            <w:tcW w:w="269" w:type="dxa"/>
            <w:vAlign w:val="bottom"/>
          </w:tcPr>
          <w:p w14:paraId="47F12431" w14:textId="77777777" w:rsidR="00C1424C" w:rsidRPr="00BE5913" w:rsidRDefault="00C1424C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09063BAE" w14:textId="746D7DA8" w:rsidR="00C1424C" w:rsidRPr="00BE5913" w:rsidRDefault="00C070A0" w:rsidP="007D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1424C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558</w:t>
            </w:r>
          </w:p>
        </w:tc>
      </w:tr>
      <w:tr w:rsidR="00BB64FF" w:rsidRPr="00BE5913" w14:paraId="7D82D787" w14:textId="77777777" w:rsidTr="008730DF">
        <w:tc>
          <w:tcPr>
            <w:tcW w:w="4410" w:type="dxa"/>
            <w:vAlign w:val="bottom"/>
          </w:tcPr>
          <w:p w14:paraId="5ADFD465" w14:textId="5C4E5A21" w:rsidR="00BB64FF" w:rsidRPr="00BE5913" w:rsidRDefault="00BB64FF" w:rsidP="008730DF">
            <w:pPr>
              <w:ind w:right="160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</w:tcPr>
          <w:p w14:paraId="57E3FAE9" w14:textId="6F9742BB" w:rsidR="00BB64FF" w:rsidRPr="00BE5913" w:rsidRDefault="00C070A0" w:rsidP="00BB6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BB64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269" w:type="dxa"/>
            <w:vAlign w:val="bottom"/>
          </w:tcPr>
          <w:p w14:paraId="601D9CC7" w14:textId="77777777" w:rsidR="00BB64FF" w:rsidRPr="00BE5913" w:rsidRDefault="00BB64FF" w:rsidP="00BB6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B1459DA" w14:textId="1BF31CE3" w:rsidR="00BB64FF" w:rsidRPr="00BE5913" w:rsidRDefault="00C070A0" w:rsidP="00BB6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BB64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272" w:type="dxa"/>
            <w:vAlign w:val="bottom"/>
          </w:tcPr>
          <w:p w14:paraId="06C7FF0D" w14:textId="77777777" w:rsidR="00BB64FF" w:rsidRPr="00BE5913" w:rsidRDefault="00BB64FF" w:rsidP="00BB6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41905D21" w14:textId="3AE03C31" w:rsidR="00BB64FF" w:rsidRPr="00BE5913" w:rsidRDefault="00C070A0" w:rsidP="00BB6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B64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  <w:tc>
          <w:tcPr>
            <w:tcW w:w="269" w:type="dxa"/>
            <w:vAlign w:val="bottom"/>
          </w:tcPr>
          <w:p w14:paraId="5A5198CC" w14:textId="77777777" w:rsidR="00BB64FF" w:rsidRPr="00BE5913" w:rsidRDefault="00BB64FF" w:rsidP="00BB6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075FB3D6" w14:textId="7C21E27A" w:rsidR="00BB64FF" w:rsidRPr="00BE5913" w:rsidRDefault="00C070A0" w:rsidP="00BB6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B64FF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B64FF" w:rsidRPr="00BE5913" w14:paraId="08563BFC" w14:textId="77777777" w:rsidTr="008730DF">
        <w:tc>
          <w:tcPr>
            <w:tcW w:w="4410" w:type="dxa"/>
            <w:vAlign w:val="bottom"/>
          </w:tcPr>
          <w:p w14:paraId="44B3C201" w14:textId="66457759" w:rsidR="00BB64FF" w:rsidRPr="00BE5913" w:rsidRDefault="00BB64FF" w:rsidP="008730DF">
            <w:pPr>
              <w:ind w:right="160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ค่าส่งเสริมการขายและการตลาด</w:t>
            </w:r>
          </w:p>
        </w:tc>
        <w:tc>
          <w:tcPr>
            <w:tcW w:w="1080" w:type="dxa"/>
            <w:vAlign w:val="bottom"/>
          </w:tcPr>
          <w:p w14:paraId="3F267FBF" w14:textId="21EB6FB0" w:rsidR="00BB64FF" w:rsidRDefault="00B11C2B" w:rsidP="00BB6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B64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384</w:t>
            </w:r>
          </w:p>
        </w:tc>
        <w:tc>
          <w:tcPr>
            <w:tcW w:w="269" w:type="dxa"/>
            <w:vAlign w:val="bottom"/>
          </w:tcPr>
          <w:p w14:paraId="42FFA4FE" w14:textId="77777777" w:rsidR="00BB64FF" w:rsidRPr="00BE5913" w:rsidRDefault="00BB64FF" w:rsidP="00BB6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4697F9C" w14:textId="33DBD242" w:rsidR="00BB64FF" w:rsidRDefault="00C070A0" w:rsidP="00BB6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B64FF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  <w:vAlign w:val="bottom"/>
          </w:tcPr>
          <w:p w14:paraId="3E516D9F" w14:textId="77777777" w:rsidR="00BB64FF" w:rsidRPr="00BE5913" w:rsidRDefault="00BB64FF" w:rsidP="00BB6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54E74075" w14:textId="0BF8BF23" w:rsidR="00BB64FF" w:rsidRDefault="00C070A0" w:rsidP="00BB6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9" w:type="dxa"/>
            <w:vAlign w:val="bottom"/>
          </w:tcPr>
          <w:p w14:paraId="46A09E39" w14:textId="77777777" w:rsidR="00BB64FF" w:rsidRPr="00BE5913" w:rsidRDefault="00BB64FF" w:rsidP="00BB6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1AE2C2C2" w14:textId="2620F29F" w:rsidR="00BB64FF" w:rsidRPr="00BE5913" w:rsidRDefault="00C070A0" w:rsidP="00BB6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</w:tr>
    </w:tbl>
    <w:p w14:paraId="78FB7B13" w14:textId="77777777" w:rsidR="008637E6" w:rsidRPr="006126FC" w:rsidRDefault="008637E6" w:rsidP="00BE5913">
      <w:pPr>
        <w:pStyle w:val="BodyText"/>
        <w:spacing w:after="0"/>
        <w:ind w:left="540" w:right="27"/>
        <w:jc w:val="thaiDistribute"/>
        <w:rPr>
          <w:rFonts w:ascii="Angsana New" w:hAnsi="Angsana New"/>
          <w:sz w:val="28"/>
          <w:szCs w:val="28"/>
        </w:rPr>
      </w:pPr>
    </w:p>
    <w:p w14:paraId="1305E551" w14:textId="13F3552E" w:rsidR="00B019A5" w:rsidRPr="00BE5913" w:rsidRDefault="00B019A5" w:rsidP="00BE5913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C070A0" w:rsidRPr="00C070A0">
        <w:rPr>
          <w:rFonts w:ascii="Angsana New" w:hAnsi="Angsana New"/>
          <w:sz w:val="30"/>
          <w:szCs w:val="30"/>
        </w:rPr>
        <w:t>3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Pr="00BE5913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643B0308" w14:textId="77777777" w:rsidR="00B019A5" w:rsidRPr="00B20903" w:rsidRDefault="00B019A5" w:rsidP="00B20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438" w:type="dxa"/>
        <w:tblInd w:w="451" w:type="dxa"/>
        <w:tblLayout w:type="fixed"/>
        <w:tblLook w:val="0000" w:firstRow="0" w:lastRow="0" w:firstColumn="0" w:lastColumn="0" w:noHBand="0" w:noVBand="0"/>
      </w:tblPr>
      <w:tblGrid>
        <w:gridCol w:w="3580"/>
        <w:gridCol w:w="1352"/>
        <w:gridCol w:w="266"/>
        <w:gridCol w:w="1352"/>
        <w:gridCol w:w="270"/>
        <w:gridCol w:w="1172"/>
        <w:gridCol w:w="257"/>
        <w:gridCol w:w="1189"/>
      </w:tblGrid>
      <w:tr w:rsidR="00B019A5" w:rsidRPr="00BE5913" w14:paraId="25DAECF2" w14:textId="77777777" w:rsidTr="00EE0F65">
        <w:trPr>
          <w:trHeight w:val="20"/>
          <w:tblHeader/>
        </w:trPr>
        <w:tc>
          <w:tcPr>
            <w:tcW w:w="1897" w:type="pct"/>
          </w:tcPr>
          <w:p w14:paraId="46F022FF" w14:textId="77777777" w:rsidR="00B019A5" w:rsidRPr="00BE5913" w:rsidRDefault="00B019A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3" w:type="pct"/>
            <w:gridSpan w:val="3"/>
          </w:tcPr>
          <w:p w14:paraId="057B695B" w14:textId="7F85B36E" w:rsidR="00B019A5" w:rsidRPr="00BE5913" w:rsidRDefault="00297AC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A857DEE" w14:textId="77777777" w:rsidR="00B019A5" w:rsidRPr="00BE5913" w:rsidRDefault="00B019A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7" w:type="pct"/>
            <w:gridSpan w:val="3"/>
          </w:tcPr>
          <w:p w14:paraId="1E3D044E" w14:textId="77777777" w:rsidR="00B019A5" w:rsidRPr="00BE5913" w:rsidRDefault="00B019A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E5913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BE5913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EE0F65" w:rsidRPr="00BE5913" w14:paraId="0C2C734F" w14:textId="77777777" w:rsidTr="00D2260C">
        <w:trPr>
          <w:trHeight w:val="20"/>
          <w:tblHeader/>
        </w:trPr>
        <w:tc>
          <w:tcPr>
            <w:tcW w:w="1897" w:type="pct"/>
          </w:tcPr>
          <w:p w14:paraId="5AC0B3C3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</w:tcPr>
          <w:p w14:paraId="2DBD345B" w14:textId="384570C9" w:rsidR="00EE0F65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" w:type="pct"/>
          </w:tcPr>
          <w:p w14:paraId="4E8E4BD8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</w:tcPr>
          <w:p w14:paraId="44006D91" w14:textId="7DF9FE51" w:rsidR="00EE0F65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5F78342F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</w:tcPr>
          <w:p w14:paraId="2176C71E" w14:textId="59735843" w:rsidR="00EE0F65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6" w:type="pct"/>
          </w:tcPr>
          <w:p w14:paraId="64C18DC8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70692139" w14:textId="28220FDD" w:rsidR="00EE0F65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A1DF4" w:rsidRPr="00BE5913" w14:paraId="0AE6B0CC" w14:textId="77777777" w:rsidTr="00D2260C">
        <w:trPr>
          <w:trHeight w:val="20"/>
          <w:tblHeader/>
        </w:trPr>
        <w:tc>
          <w:tcPr>
            <w:tcW w:w="1897" w:type="pct"/>
          </w:tcPr>
          <w:p w14:paraId="0903908E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103" w:type="pct"/>
            <w:gridSpan w:val="7"/>
            <w:vAlign w:val="center"/>
          </w:tcPr>
          <w:p w14:paraId="38D2D29D" w14:textId="676DAEB4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A1DF4" w:rsidRPr="00BE5913" w14:paraId="70E6D118" w14:textId="77777777" w:rsidTr="00D2260C">
        <w:trPr>
          <w:trHeight w:val="20"/>
        </w:trPr>
        <w:tc>
          <w:tcPr>
            <w:tcW w:w="1897" w:type="pct"/>
          </w:tcPr>
          <w:p w14:paraId="451897CA" w14:textId="74763399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E5913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ลูกหนี้การค้</w:t>
            </w:r>
            <w:r w:rsidRPr="00BE5913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า</w:t>
            </w:r>
          </w:p>
        </w:tc>
        <w:tc>
          <w:tcPr>
            <w:tcW w:w="3103" w:type="pct"/>
            <w:gridSpan w:val="7"/>
          </w:tcPr>
          <w:p w14:paraId="5B83F8A6" w14:textId="75D42553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</w:tr>
      <w:tr w:rsidR="0055186B" w:rsidRPr="00BE5913" w14:paraId="45EABA16" w14:textId="77777777" w:rsidTr="0055186B">
        <w:trPr>
          <w:trHeight w:val="335"/>
        </w:trPr>
        <w:tc>
          <w:tcPr>
            <w:tcW w:w="1897" w:type="pct"/>
          </w:tcPr>
          <w:p w14:paraId="61F068EC" w14:textId="54096FDC" w:rsidR="0055186B" w:rsidRPr="00BE5913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716" w:type="pct"/>
          </w:tcPr>
          <w:p w14:paraId="5EF61274" w14:textId="28C858C4" w:rsidR="0055186B" w:rsidRPr="0084129D" w:rsidRDefault="00C070A0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0A0">
              <w:rPr>
                <w:rFonts w:asciiTheme="majorBidi" w:hAnsiTheme="majorBidi" w:cstheme="majorBidi" w:hint="cs"/>
                <w:sz w:val="30"/>
                <w:szCs w:val="30"/>
              </w:rPr>
              <w:t>33</w:t>
            </w:r>
            <w:r w:rsidR="00B11C2B" w:rsidRPr="00B11C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141" w:type="pct"/>
          </w:tcPr>
          <w:p w14:paraId="212EDB7C" w14:textId="77777777" w:rsidR="0055186B" w:rsidRPr="0084129D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</w:tcPr>
          <w:p w14:paraId="1DA6FABE" w14:textId="15EA7A0D" w:rsidR="0055186B" w:rsidRPr="0084129D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720"/>
              <w:rPr>
                <w:rFonts w:asciiTheme="majorBidi" w:hAnsiTheme="majorBidi" w:cstheme="majorBidi"/>
                <w:sz w:val="30"/>
                <w:szCs w:val="30"/>
              </w:rPr>
            </w:pPr>
            <w:r w:rsidRPr="00841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9EE0492" w14:textId="77777777" w:rsidR="0055186B" w:rsidRPr="0084129D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</w:tcPr>
          <w:p w14:paraId="2B321BB3" w14:textId="1FF2FC0D" w:rsidR="0055186B" w:rsidRPr="0084129D" w:rsidRDefault="0084129D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16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4129D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3C5D6085" w14:textId="77777777" w:rsidR="0055186B" w:rsidRPr="0084129D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654C9486" w14:textId="08F862AC" w:rsidR="0055186B" w:rsidRPr="0084129D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990" w:firstLine="699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4129D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55186B" w:rsidRPr="00BE5913" w14:paraId="091ED90B" w14:textId="77777777" w:rsidTr="00D2260C">
        <w:trPr>
          <w:trHeight w:val="335"/>
        </w:trPr>
        <w:tc>
          <w:tcPr>
            <w:tcW w:w="1897" w:type="pct"/>
          </w:tcPr>
          <w:p w14:paraId="75FCA0E3" w14:textId="7B88259A" w:rsidR="0055186B" w:rsidRPr="00BE5913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  <w:r w:rsidRPr="00BE5913">
              <w:rPr>
                <w:rFonts w:ascii="Angsana New" w:hAnsi="Angsana New"/>
                <w:b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77B51B73" w14:textId="6462BB45" w:rsidR="0055186B" w:rsidRPr="0084129D" w:rsidRDefault="00C070A0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 w:hint="cs"/>
                <w:sz w:val="30"/>
                <w:szCs w:val="30"/>
              </w:rPr>
              <w:t>28</w:t>
            </w:r>
            <w:r w:rsidR="0084129D" w:rsidRPr="008412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  <w:tc>
          <w:tcPr>
            <w:tcW w:w="141" w:type="pct"/>
          </w:tcPr>
          <w:p w14:paraId="79EAF5B2" w14:textId="77777777" w:rsidR="0055186B" w:rsidRPr="0084129D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45E0B5A9" w14:textId="72D8BBD6" w:rsidR="0055186B" w:rsidRPr="0084129D" w:rsidRDefault="00C070A0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515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55186B" w:rsidRPr="008412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  <w:tc>
          <w:tcPr>
            <w:tcW w:w="143" w:type="pct"/>
          </w:tcPr>
          <w:p w14:paraId="58A5E1F2" w14:textId="77777777" w:rsidR="0055186B" w:rsidRPr="0084129D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6ED9DAAD" w14:textId="47BC4E4C" w:rsidR="0055186B" w:rsidRPr="0084129D" w:rsidRDefault="0084129D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16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4129D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36A70FEA" w14:textId="77777777" w:rsidR="0055186B" w:rsidRPr="0084129D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421A6198" w14:textId="6D0B83C1" w:rsidR="0055186B" w:rsidRPr="0084129D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990" w:firstLine="69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4129D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55186B" w:rsidRPr="00BE5913" w14:paraId="2B6F6193" w14:textId="77777777" w:rsidTr="0055186B">
        <w:trPr>
          <w:trHeight w:val="335"/>
        </w:trPr>
        <w:tc>
          <w:tcPr>
            <w:tcW w:w="1897" w:type="pct"/>
          </w:tcPr>
          <w:p w14:paraId="3EE4A542" w14:textId="7EA74C74" w:rsidR="0055186B" w:rsidRPr="00BE5913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16" w:type="pct"/>
            <w:tcBorders>
              <w:bottom w:val="double" w:sz="4" w:space="0" w:color="auto"/>
            </w:tcBorders>
          </w:tcPr>
          <w:p w14:paraId="64A4A200" w14:textId="5B6D56F9" w:rsidR="0055186B" w:rsidRPr="00BE5913" w:rsidRDefault="00C070A0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841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1" w:type="pct"/>
          </w:tcPr>
          <w:p w14:paraId="1AE7CFB7" w14:textId="77777777" w:rsidR="0055186B" w:rsidRPr="00BE5913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tcBorders>
              <w:bottom w:val="double" w:sz="4" w:space="0" w:color="auto"/>
            </w:tcBorders>
          </w:tcPr>
          <w:p w14:paraId="4A1860AB" w14:textId="19AA7FDF" w:rsidR="0055186B" w:rsidRPr="0055186B" w:rsidRDefault="00C070A0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5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55186B" w:rsidRPr="005518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967</w:t>
            </w:r>
          </w:p>
        </w:tc>
        <w:tc>
          <w:tcPr>
            <w:tcW w:w="143" w:type="pct"/>
          </w:tcPr>
          <w:p w14:paraId="24415B03" w14:textId="77777777" w:rsidR="0055186B" w:rsidRPr="00BE5913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7A4D423A" w14:textId="1E148FB4" w:rsidR="0055186B" w:rsidRPr="00BE5913" w:rsidRDefault="0084129D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16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00F2977F" w14:textId="77777777" w:rsidR="0055186B" w:rsidRPr="00BE5913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75AA9051" w14:textId="1B637EB6" w:rsidR="0055186B" w:rsidRPr="0055186B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990" w:firstLine="69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5186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5186B" w:rsidRPr="00BE5913" w14:paraId="46E9607B" w14:textId="77777777" w:rsidTr="006126FC">
        <w:trPr>
          <w:trHeight w:val="125"/>
        </w:trPr>
        <w:tc>
          <w:tcPr>
            <w:tcW w:w="1897" w:type="pct"/>
          </w:tcPr>
          <w:p w14:paraId="56E2B39B" w14:textId="77777777" w:rsidR="0055186B" w:rsidRPr="00B433E6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716" w:type="pct"/>
            <w:tcBorders>
              <w:top w:val="double" w:sz="4" w:space="0" w:color="auto"/>
            </w:tcBorders>
          </w:tcPr>
          <w:p w14:paraId="52112197" w14:textId="77777777" w:rsidR="0055186B" w:rsidRPr="00B433E6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7642875A" w14:textId="77777777" w:rsidR="0055186B" w:rsidRPr="00B433E6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tcBorders>
              <w:top w:val="double" w:sz="4" w:space="0" w:color="auto"/>
            </w:tcBorders>
          </w:tcPr>
          <w:p w14:paraId="714F7E4E" w14:textId="77777777" w:rsidR="0055186B" w:rsidRPr="00B433E6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4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1AD64DC" w14:textId="77777777" w:rsidR="0055186B" w:rsidRPr="00B433E6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4402FC67" w14:textId="77777777" w:rsidR="0055186B" w:rsidRPr="00B433E6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16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4199C2E6" w14:textId="77777777" w:rsidR="0055186B" w:rsidRPr="00B433E6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42D6D655" w14:textId="77777777" w:rsidR="0055186B" w:rsidRPr="00B433E6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126FC" w:rsidRPr="00BE5913" w14:paraId="1F6021BF" w14:textId="77777777" w:rsidTr="006126FC">
        <w:trPr>
          <w:trHeight w:val="125"/>
        </w:trPr>
        <w:tc>
          <w:tcPr>
            <w:tcW w:w="1897" w:type="pct"/>
          </w:tcPr>
          <w:p w14:paraId="59565BC8" w14:textId="77777777" w:rsidR="006126FC" w:rsidRPr="00B433E6" w:rsidRDefault="006126FC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716" w:type="pct"/>
          </w:tcPr>
          <w:p w14:paraId="610BF739" w14:textId="77777777" w:rsidR="006126FC" w:rsidRPr="00B433E6" w:rsidRDefault="006126FC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2318314E" w14:textId="77777777" w:rsidR="006126FC" w:rsidRPr="00B433E6" w:rsidRDefault="006126FC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</w:tcPr>
          <w:p w14:paraId="722850E1" w14:textId="77777777" w:rsidR="006126FC" w:rsidRPr="00B433E6" w:rsidRDefault="006126FC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4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FB3B5E3" w14:textId="77777777" w:rsidR="006126FC" w:rsidRPr="00B433E6" w:rsidRDefault="006126FC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</w:tcPr>
          <w:p w14:paraId="7C557989" w14:textId="77777777" w:rsidR="006126FC" w:rsidRPr="00B433E6" w:rsidRDefault="006126FC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16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7624862F" w14:textId="77777777" w:rsidR="006126FC" w:rsidRPr="00B433E6" w:rsidRDefault="006126FC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723CBE5E" w14:textId="77777777" w:rsidR="006126FC" w:rsidRPr="00B433E6" w:rsidRDefault="006126FC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126FC" w:rsidRPr="00BE5913" w14:paraId="42B8A5D0" w14:textId="77777777" w:rsidTr="006126FC">
        <w:trPr>
          <w:trHeight w:val="125"/>
        </w:trPr>
        <w:tc>
          <w:tcPr>
            <w:tcW w:w="1897" w:type="pct"/>
          </w:tcPr>
          <w:p w14:paraId="4D9580FC" w14:textId="77777777" w:rsidR="006126FC" w:rsidRPr="00B433E6" w:rsidRDefault="006126FC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716" w:type="pct"/>
          </w:tcPr>
          <w:p w14:paraId="7B821152" w14:textId="77777777" w:rsidR="006126FC" w:rsidRPr="00B433E6" w:rsidRDefault="006126FC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47DF6575" w14:textId="77777777" w:rsidR="006126FC" w:rsidRPr="00B433E6" w:rsidRDefault="006126FC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</w:tcPr>
          <w:p w14:paraId="60441E48" w14:textId="77777777" w:rsidR="006126FC" w:rsidRPr="00B433E6" w:rsidRDefault="006126FC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4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04A95C3" w14:textId="77777777" w:rsidR="006126FC" w:rsidRPr="00B433E6" w:rsidRDefault="006126FC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</w:tcPr>
          <w:p w14:paraId="38601901" w14:textId="77777777" w:rsidR="006126FC" w:rsidRPr="00B433E6" w:rsidRDefault="006126FC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16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59AC19EC" w14:textId="77777777" w:rsidR="006126FC" w:rsidRPr="00B433E6" w:rsidRDefault="006126FC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3A6B556A" w14:textId="77777777" w:rsidR="006126FC" w:rsidRPr="00B433E6" w:rsidRDefault="006126FC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04A3" w:rsidRPr="00BE5913" w14:paraId="207B8588" w14:textId="77777777" w:rsidTr="006126FC">
        <w:trPr>
          <w:trHeight w:val="125"/>
        </w:trPr>
        <w:tc>
          <w:tcPr>
            <w:tcW w:w="1897" w:type="pct"/>
          </w:tcPr>
          <w:p w14:paraId="6C6F9051" w14:textId="77777777" w:rsidR="004104A3" w:rsidRPr="00B433E6" w:rsidRDefault="004104A3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716" w:type="pct"/>
          </w:tcPr>
          <w:p w14:paraId="0F00641F" w14:textId="77777777" w:rsidR="004104A3" w:rsidRPr="00B433E6" w:rsidRDefault="004104A3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1D0DB3EF" w14:textId="77777777" w:rsidR="004104A3" w:rsidRPr="00B433E6" w:rsidRDefault="004104A3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</w:tcPr>
          <w:p w14:paraId="31BC93EB" w14:textId="77777777" w:rsidR="004104A3" w:rsidRPr="00B433E6" w:rsidRDefault="004104A3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4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A836BC6" w14:textId="77777777" w:rsidR="004104A3" w:rsidRPr="00B433E6" w:rsidRDefault="004104A3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</w:tcPr>
          <w:p w14:paraId="0ECA56C3" w14:textId="77777777" w:rsidR="004104A3" w:rsidRPr="00B433E6" w:rsidRDefault="004104A3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16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036F236D" w14:textId="77777777" w:rsidR="004104A3" w:rsidRPr="00B433E6" w:rsidRDefault="004104A3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59AEC2FF" w14:textId="77777777" w:rsidR="004104A3" w:rsidRPr="00B433E6" w:rsidRDefault="004104A3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126FC" w:rsidRPr="00BE5913" w14:paraId="31EF6D36" w14:textId="77777777" w:rsidTr="006126FC">
        <w:trPr>
          <w:trHeight w:val="125"/>
        </w:trPr>
        <w:tc>
          <w:tcPr>
            <w:tcW w:w="1897" w:type="pct"/>
          </w:tcPr>
          <w:p w14:paraId="28C8AE18" w14:textId="77777777" w:rsidR="006126FC" w:rsidRPr="00B433E6" w:rsidRDefault="006126FC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716" w:type="pct"/>
          </w:tcPr>
          <w:p w14:paraId="35CB9FB8" w14:textId="77777777" w:rsidR="006126FC" w:rsidRPr="00B433E6" w:rsidRDefault="006126FC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5FBB16E1" w14:textId="77777777" w:rsidR="006126FC" w:rsidRPr="00B433E6" w:rsidRDefault="006126FC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</w:tcPr>
          <w:p w14:paraId="2769A90E" w14:textId="77777777" w:rsidR="006126FC" w:rsidRPr="00B433E6" w:rsidRDefault="006126FC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4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B874678" w14:textId="77777777" w:rsidR="006126FC" w:rsidRPr="00B433E6" w:rsidRDefault="006126FC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</w:tcPr>
          <w:p w14:paraId="2FA72EE7" w14:textId="77777777" w:rsidR="006126FC" w:rsidRPr="00B433E6" w:rsidRDefault="006126FC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16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3BBF2E6F" w14:textId="77777777" w:rsidR="006126FC" w:rsidRPr="00B433E6" w:rsidRDefault="006126FC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30651BFC" w14:textId="77777777" w:rsidR="006126FC" w:rsidRPr="00B433E6" w:rsidRDefault="006126FC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186B" w:rsidRPr="00BE5913" w14:paraId="1BF7D25B" w14:textId="77777777" w:rsidTr="00D2260C">
        <w:trPr>
          <w:trHeight w:val="20"/>
        </w:trPr>
        <w:tc>
          <w:tcPr>
            <w:tcW w:w="1897" w:type="pct"/>
          </w:tcPr>
          <w:p w14:paraId="56B301C4" w14:textId="699CEEC9" w:rsidR="0055186B" w:rsidRPr="00BE5913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ลูกหนี้</w:t>
            </w:r>
            <w:r w:rsidRPr="00BE5913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716" w:type="pct"/>
          </w:tcPr>
          <w:p w14:paraId="2C5794D8" w14:textId="77777777" w:rsidR="0055186B" w:rsidRPr="00BE5913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36F5F7BD" w14:textId="77777777" w:rsidR="0055186B" w:rsidRPr="00BE5913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</w:tcPr>
          <w:p w14:paraId="152DDC43" w14:textId="77777777" w:rsidR="0055186B" w:rsidRPr="00BE5913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4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B67BE93" w14:textId="77777777" w:rsidR="0055186B" w:rsidRPr="00BE5913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</w:tcPr>
          <w:p w14:paraId="7606C4C5" w14:textId="77777777" w:rsidR="0055186B" w:rsidRPr="00BE5913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16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7CB7C2AF" w14:textId="77777777" w:rsidR="0055186B" w:rsidRPr="00BE5913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30B49D00" w14:textId="77777777" w:rsidR="0055186B" w:rsidRPr="00BE5913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186B" w:rsidRPr="00BE5913" w14:paraId="16BA66B9" w14:textId="77777777" w:rsidTr="00D2260C">
        <w:trPr>
          <w:trHeight w:val="20"/>
        </w:trPr>
        <w:tc>
          <w:tcPr>
            <w:tcW w:w="1897" w:type="pct"/>
          </w:tcPr>
          <w:p w14:paraId="5BF92BF3" w14:textId="0C998D1A" w:rsidR="0055186B" w:rsidRPr="00BE5913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16" w:type="pct"/>
          </w:tcPr>
          <w:p w14:paraId="0117DDCD" w14:textId="1275209F" w:rsidR="0055186B" w:rsidRPr="00BE5913" w:rsidRDefault="0084129D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7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BA4B0C2" w14:textId="77777777" w:rsidR="0055186B" w:rsidRPr="00BE5913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</w:tcPr>
          <w:p w14:paraId="481DA731" w14:textId="5644B419" w:rsidR="0055186B" w:rsidRPr="00BE5913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7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4A3E84B" w14:textId="77777777" w:rsidR="0055186B" w:rsidRPr="00BE5913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</w:tcPr>
          <w:p w14:paraId="0F134D2E" w14:textId="511D2395" w:rsidR="0055186B" w:rsidRPr="00BE5913" w:rsidRDefault="000A461F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1,209,218</w:t>
            </w:r>
          </w:p>
        </w:tc>
        <w:tc>
          <w:tcPr>
            <w:tcW w:w="136" w:type="pct"/>
          </w:tcPr>
          <w:p w14:paraId="72849F92" w14:textId="77777777" w:rsidR="0055186B" w:rsidRPr="00BE5913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64EA9747" w14:textId="1BBE6108" w:rsidR="0055186B" w:rsidRPr="00BE5913" w:rsidRDefault="00C070A0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16" w:lineRule="auto"/>
              <w:ind w:right="-6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7</w:t>
            </w:r>
            <w:r w:rsidR="0055186B"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258</w:t>
            </w:r>
            <w:r w:rsidR="0055186B"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779</w:t>
            </w:r>
          </w:p>
        </w:tc>
      </w:tr>
      <w:tr w:rsidR="0055186B" w:rsidRPr="00BE5913" w14:paraId="6B8CDD98" w14:textId="77777777" w:rsidTr="00D2260C">
        <w:trPr>
          <w:trHeight w:val="20"/>
        </w:trPr>
        <w:tc>
          <w:tcPr>
            <w:tcW w:w="1897" w:type="pct"/>
          </w:tcPr>
          <w:p w14:paraId="2C350897" w14:textId="55233248" w:rsidR="0055186B" w:rsidRPr="00BE5913" w:rsidRDefault="003D0B7E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716" w:type="pct"/>
          </w:tcPr>
          <w:p w14:paraId="099764CC" w14:textId="646395F3" w:rsidR="0055186B" w:rsidRPr="00BE5913" w:rsidRDefault="00C070A0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655</w:t>
            </w:r>
            <w:r w:rsidR="008412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1" w:type="pct"/>
          </w:tcPr>
          <w:p w14:paraId="100294B8" w14:textId="77777777" w:rsidR="0055186B" w:rsidRPr="00BE5913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</w:tcPr>
          <w:p w14:paraId="4E100992" w14:textId="4F53F528" w:rsidR="0055186B" w:rsidRPr="00BE5913" w:rsidRDefault="00C070A0" w:rsidP="00743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216" w:lineRule="auto"/>
              <w:ind w:right="-1623" w:firstLine="4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5186B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876</w:t>
            </w:r>
          </w:p>
        </w:tc>
        <w:tc>
          <w:tcPr>
            <w:tcW w:w="143" w:type="pct"/>
          </w:tcPr>
          <w:p w14:paraId="584BFEC1" w14:textId="77777777" w:rsidR="0055186B" w:rsidRPr="00BE5913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</w:tcPr>
          <w:p w14:paraId="76790E59" w14:textId="4AF2B8A7" w:rsidR="0055186B" w:rsidRPr="00BE5913" w:rsidRDefault="00C070A0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655</w:t>
            </w:r>
            <w:r w:rsidR="0084129D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83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6" w:type="pct"/>
          </w:tcPr>
          <w:p w14:paraId="1D285D2D" w14:textId="77777777" w:rsidR="0055186B" w:rsidRPr="00BE5913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308B501B" w14:textId="6884B0CB" w:rsidR="0055186B" w:rsidRPr="00BE5913" w:rsidRDefault="00C070A0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16" w:lineRule="auto"/>
              <w:ind w:right="-633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3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  <w:r w:rsidR="0055186B"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875</w:t>
            </w:r>
          </w:p>
        </w:tc>
      </w:tr>
      <w:tr w:rsidR="0055186B" w:rsidRPr="00BE5913" w14:paraId="415A05DB" w14:textId="77777777" w:rsidTr="003D3DD5">
        <w:trPr>
          <w:trHeight w:val="20"/>
        </w:trPr>
        <w:tc>
          <w:tcPr>
            <w:tcW w:w="1897" w:type="pct"/>
          </w:tcPr>
          <w:p w14:paraId="5C73347D" w14:textId="79C6CA6D" w:rsidR="0055186B" w:rsidRPr="00BE5913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4AB17700" w14:textId="3715193C" w:rsidR="0055186B" w:rsidRPr="00BE5913" w:rsidRDefault="00C070A0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8412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896</w:t>
            </w:r>
          </w:p>
        </w:tc>
        <w:tc>
          <w:tcPr>
            <w:tcW w:w="141" w:type="pct"/>
          </w:tcPr>
          <w:p w14:paraId="152F21CE" w14:textId="77777777" w:rsidR="0055186B" w:rsidRPr="00BE5913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4C309767" w14:textId="2B3A6CEC" w:rsidR="0055186B" w:rsidRPr="00BE5913" w:rsidRDefault="00B11C2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515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5186B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7F2D33C3" w14:textId="77777777" w:rsidR="0055186B" w:rsidRPr="00BE5913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0427CEE2" w14:textId="3203574E" w:rsidR="0055186B" w:rsidRPr="00BE5913" w:rsidRDefault="00B11C2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  <w:r w:rsidR="0084129D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6" w:type="pct"/>
          </w:tcPr>
          <w:p w14:paraId="06385E24" w14:textId="77777777" w:rsidR="0055186B" w:rsidRPr="00BE5913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3B803ABC" w14:textId="0C98868A" w:rsidR="0055186B" w:rsidRPr="00BE5913" w:rsidRDefault="00B11C2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16" w:lineRule="auto"/>
              <w:ind w:right="-6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11</w:t>
            </w:r>
            <w:r w:rsidR="0055186B"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247</w:t>
            </w:r>
          </w:p>
        </w:tc>
      </w:tr>
      <w:tr w:rsidR="0055186B" w:rsidRPr="00BE5913" w14:paraId="3209E184" w14:textId="77777777" w:rsidTr="003D3DD5">
        <w:trPr>
          <w:trHeight w:val="20"/>
        </w:trPr>
        <w:tc>
          <w:tcPr>
            <w:tcW w:w="1897" w:type="pct"/>
          </w:tcPr>
          <w:p w14:paraId="6696F0B4" w14:textId="1EDA8563" w:rsidR="0055186B" w:rsidRPr="00BE5913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</w:tcPr>
          <w:p w14:paraId="479D0F38" w14:textId="051C31F8" w:rsidR="0055186B" w:rsidRPr="00BE5913" w:rsidRDefault="00C070A0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841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727</w:t>
            </w:r>
          </w:p>
        </w:tc>
        <w:tc>
          <w:tcPr>
            <w:tcW w:w="141" w:type="pct"/>
          </w:tcPr>
          <w:p w14:paraId="6F5DAB69" w14:textId="77777777" w:rsidR="0055186B" w:rsidRPr="00BE5913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</w:tcPr>
          <w:p w14:paraId="7785D3B3" w14:textId="7C3DF5CD" w:rsidR="0055186B" w:rsidRPr="00BE5913" w:rsidRDefault="00C070A0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235" w:lineRule="auto"/>
              <w:ind w:right="-1623" w:firstLine="4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</w:t>
            </w:r>
            <w:r w:rsidR="0055186B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966</w:t>
            </w:r>
          </w:p>
        </w:tc>
        <w:tc>
          <w:tcPr>
            <w:tcW w:w="143" w:type="pct"/>
          </w:tcPr>
          <w:p w14:paraId="64178445" w14:textId="77777777" w:rsidR="0055186B" w:rsidRPr="00BE5913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753A29D9" w14:textId="752ABB3A" w:rsidR="0055186B" w:rsidRPr="00BE5913" w:rsidRDefault="00B11C2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="00B433E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</w:t>
            </w:r>
            <w:r w:rsidR="001E5A0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79</w:t>
            </w:r>
            <w:r w:rsidR="00C5328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="001E5A0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136" w:type="pct"/>
          </w:tcPr>
          <w:p w14:paraId="5364616B" w14:textId="77777777" w:rsidR="0055186B" w:rsidRPr="00BE5913" w:rsidRDefault="0055186B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ind w:right="29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4CFA1BD0" w14:textId="09BFD78D" w:rsidR="0055186B" w:rsidRPr="00B35314" w:rsidRDefault="00C070A0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ind w:right="-633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</w:t>
            </w:r>
            <w:r w:rsidR="0055186B" w:rsidRPr="00B3531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586</w:t>
            </w:r>
            <w:r w:rsidR="0055186B" w:rsidRPr="00B3531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01</w:t>
            </w:r>
          </w:p>
        </w:tc>
      </w:tr>
      <w:tr w:rsidR="006B25AA" w:rsidRPr="00BE5913" w14:paraId="18293053" w14:textId="77777777" w:rsidTr="003D3DD5">
        <w:trPr>
          <w:trHeight w:val="20"/>
        </w:trPr>
        <w:tc>
          <w:tcPr>
            <w:tcW w:w="1897" w:type="pct"/>
          </w:tcPr>
          <w:p w14:paraId="57BA572B" w14:textId="77777777" w:rsidR="006B25AA" w:rsidRPr="00BE5913" w:rsidRDefault="006B25AA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16" w:type="pct"/>
            <w:tcBorders>
              <w:top w:val="double" w:sz="4" w:space="0" w:color="auto"/>
            </w:tcBorders>
          </w:tcPr>
          <w:p w14:paraId="22AEF4D9" w14:textId="77777777" w:rsidR="006B25AA" w:rsidRPr="00C070A0" w:rsidRDefault="006B25AA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2CF3F5B6" w14:textId="77777777" w:rsidR="006B25AA" w:rsidRPr="00BE5913" w:rsidRDefault="006B25AA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tcBorders>
              <w:top w:val="double" w:sz="4" w:space="0" w:color="auto"/>
            </w:tcBorders>
          </w:tcPr>
          <w:p w14:paraId="26260888" w14:textId="77777777" w:rsidR="006B25AA" w:rsidRPr="00C070A0" w:rsidRDefault="006B25AA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235" w:lineRule="auto"/>
              <w:ind w:right="-1623" w:firstLine="4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C2212D7" w14:textId="77777777" w:rsidR="006B25AA" w:rsidRPr="00BE5913" w:rsidRDefault="006B25AA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623975E1" w14:textId="77777777" w:rsidR="006B25AA" w:rsidRPr="00B11C2B" w:rsidRDefault="006B25AA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516C2648" w14:textId="77777777" w:rsidR="006B25AA" w:rsidRPr="00BE5913" w:rsidRDefault="006B25AA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ind w:right="29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3D05876D" w14:textId="77777777" w:rsidR="006B25AA" w:rsidRPr="00C070A0" w:rsidRDefault="006B25AA" w:rsidP="00551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ind w:right="-633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B25AA" w:rsidRPr="00BE5913" w14:paraId="2B638C8B" w14:textId="77777777" w:rsidTr="006B25AA">
        <w:trPr>
          <w:trHeight w:val="20"/>
        </w:trPr>
        <w:tc>
          <w:tcPr>
            <w:tcW w:w="1897" w:type="pct"/>
          </w:tcPr>
          <w:p w14:paraId="73FB06E5" w14:textId="1A2FC50D" w:rsidR="006B25AA" w:rsidRPr="00BE5913" w:rsidRDefault="006B25AA" w:rsidP="006B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</w:t>
            </w:r>
            <w:r w:rsidRPr="002E53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ินทรัพย์หมุนเวียนอื่น</w:t>
            </w:r>
            <w:r w:rsidRPr="002E5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       </w:t>
            </w:r>
          </w:p>
        </w:tc>
        <w:tc>
          <w:tcPr>
            <w:tcW w:w="716" w:type="pct"/>
          </w:tcPr>
          <w:p w14:paraId="00448372" w14:textId="77777777" w:rsidR="006B25AA" w:rsidRPr="00C070A0" w:rsidRDefault="006B25AA" w:rsidP="006B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5F735074" w14:textId="77777777" w:rsidR="006B25AA" w:rsidRPr="00BE5913" w:rsidRDefault="006B25AA" w:rsidP="006B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</w:tcPr>
          <w:p w14:paraId="65E25A24" w14:textId="77777777" w:rsidR="006B25AA" w:rsidRPr="00C070A0" w:rsidRDefault="006B25AA" w:rsidP="006B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235" w:lineRule="auto"/>
              <w:ind w:right="-1623" w:firstLine="4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7A903CD" w14:textId="77777777" w:rsidR="006B25AA" w:rsidRPr="00BE5913" w:rsidRDefault="006B25AA" w:rsidP="006B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</w:tcPr>
          <w:p w14:paraId="6A039873" w14:textId="77777777" w:rsidR="006B25AA" w:rsidRPr="00B11C2B" w:rsidRDefault="006B25AA" w:rsidP="006B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26FC70D6" w14:textId="77777777" w:rsidR="006B25AA" w:rsidRPr="00BE5913" w:rsidRDefault="006B25AA" w:rsidP="006B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ind w:right="29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3D817B4A" w14:textId="77777777" w:rsidR="006B25AA" w:rsidRPr="00C070A0" w:rsidRDefault="006B25AA" w:rsidP="006B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ind w:right="-633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B25AA" w:rsidRPr="00BE5913" w14:paraId="38077372" w14:textId="77777777" w:rsidTr="006B25AA">
        <w:trPr>
          <w:trHeight w:val="20"/>
        </w:trPr>
        <w:tc>
          <w:tcPr>
            <w:tcW w:w="1897" w:type="pct"/>
          </w:tcPr>
          <w:p w14:paraId="574E63DA" w14:textId="35A73181" w:rsidR="006B25AA" w:rsidRPr="00BE5913" w:rsidRDefault="006B25AA" w:rsidP="006B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16" w:type="pct"/>
            <w:tcBorders>
              <w:bottom w:val="double" w:sz="4" w:space="0" w:color="auto"/>
            </w:tcBorders>
          </w:tcPr>
          <w:p w14:paraId="755998E1" w14:textId="6A22FB07" w:rsidR="006B25AA" w:rsidRPr="00C070A0" w:rsidRDefault="006B25AA" w:rsidP="006B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1" w:type="pct"/>
          </w:tcPr>
          <w:p w14:paraId="094AE528" w14:textId="77777777" w:rsidR="006B25AA" w:rsidRPr="00BE5913" w:rsidRDefault="006B25AA" w:rsidP="006B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tcBorders>
              <w:bottom w:val="double" w:sz="4" w:space="0" w:color="auto"/>
            </w:tcBorders>
          </w:tcPr>
          <w:p w14:paraId="1945D4EC" w14:textId="5B051B3A" w:rsidR="006B25AA" w:rsidRPr="00C070A0" w:rsidRDefault="006B25AA" w:rsidP="00743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35" w:lineRule="auto"/>
              <w:ind w:right="-129" w:firstLine="4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27062DB7" w14:textId="77777777" w:rsidR="006B25AA" w:rsidRPr="00BE5913" w:rsidRDefault="006B25AA" w:rsidP="006B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33148000" w14:textId="6DF2582F" w:rsidR="006B25AA" w:rsidRPr="00B11C2B" w:rsidRDefault="006B25AA" w:rsidP="00DF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16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347F5485" w14:textId="77777777" w:rsidR="006B25AA" w:rsidRPr="00BE5913" w:rsidRDefault="006B25AA" w:rsidP="006B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ind w:right="29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13DA47F6" w14:textId="052DF44B" w:rsidR="006B25AA" w:rsidRPr="00C070A0" w:rsidRDefault="006B25AA" w:rsidP="00DF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16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E5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A52349F" w14:textId="77777777" w:rsidR="00A70972" w:rsidRPr="009D7C90" w:rsidRDefault="00A70972" w:rsidP="009D7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9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349"/>
        <w:gridCol w:w="1141"/>
        <w:gridCol w:w="269"/>
        <w:gridCol w:w="889"/>
        <w:gridCol w:w="11"/>
        <w:gridCol w:w="243"/>
        <w:gridCol w:w="989"/>
        <w:gridCol w:w="236"/>
        <w:gridCol w:w="989"/>
        <w:gridCol w:w="236"/>
        <w:gridCol w:w="1115"/>
        <w:gridCol w:w="236"/>
        <w:gridCol w:w="1079"/>
        <w:gridCol w:w="243"/>
        <w:gridCol w:w="967"/>
      </w:tblGrid>
      <w:tr w:rsidR="004E6DDF" w:rsidRPr="00247611" w14:paraId="01003676" w14:textId="77777777" w:rsidTr="003621A3">
        <w:trPr>
          <w:trHeight w:val="70"/>
          <w:tblHeader/>
        </w:trPr>
        <w:tc>
          <w:tcPr>
            <w:tcW w:w="1349" w:type="dxa"/>
            <w:vAlign w:val="bottom"/>
          </w:tcPr>
          <w:p w14:paraId="3E6153FC" w14:textId="77777777" w:rsidR="004E6DDF" w:rsidRPr="00247611" w:rsidRDefault="004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761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299" w:type="dxa"/>
            <w:gridSpan w:val="3"/>
            <w:vAlign w:val="bottom"/>
          </w:tcPr>
          <w:p w14:paraId="36DFB76D" w14:textId="77777777" w:rsidR="004E6DDF" w:rsidRPr="00247611" w:rsidRDefault="004E6D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6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4" w:type="dxa"/>
            <w:gridSpan w:val="2"/>
          </w:tcPr>
          <w:p w14:paraId="3F8C9203" w14:textId="77777777" w:rsidR="004E6DDF" w:rsidRPr="00247611" w:rsidRDefault="004E6D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90" w:type="dxa"/>
            <w:gridSpan w:val="9"/>
            <w:vAlign w:val="bottom"/>
          </w:tcPr>
          <w:p w14:paraId="0ECA4686" w14:textId="162D9059" w:rsidR="004E6DDF" w:rsidRPr="00247611" w:rsidRDefault="004E6D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67530C" w:rsidRPr="00247611" w14:paraId="51B46613" w14:textId="77777777" w:rsidTr="003621A3">
        <w:trPr>
          <w:tblHeader/>
        </w:trPr>
        <w:tc>
          <w:tcPr>
            <w:tcW w:w="1349" w:type="dxa"/>
          </w:tcPr>
          <w:p w14:paraId="0035EDB1" w14:textId="71B49319" w:rsidR="0067530C" w:rsidRPr="00247611" w:rsidRDefault="0067530C" w:rsidP="00B61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" w:right="-309" w:hanging="45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lang w:val="en-GB"/>
              </w:rPr>
            </w:pPr>
            <w:r w:rsidRPr="00247611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2FEC41D8" w14:textId="2E66D744" w:rsidR="0067530C" w:rsidRPr="00247611" w:rsidRDefault="0067530C" w:rsidP="0049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" w:right="-309" w:hanging="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141" w:type="dxa"/>
            <w:vAlign w:val="bottom"/>
            <w:hideMark/>
          </w:tcPr>
          <w:p w14:paraId="15A6D6B2" w14:textId="77777777" w:rsidR="0067530C" w:rsidRPr="00247611" w:rsidRDefault="0067530C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4761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ณ วันที่ </w:t>
            </w:r>
          </w:p>
          <w:p w14:paraId="3C8722DC" w14:textId="060BCB30" w:rsidR="0067530C" w:rsidRPr="00247611" w:rsidRDefault="00C070A0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0A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="00B11C2B" w:rsidRPr="00B11C2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67530C" w:rsidRPr="00247611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67530C" w:rsidRPr="0024761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  <w:vAlign w:val="bottom"/>
          </w:tcPr>
          <w:p w14:paraId="2751349B" w14:textId="77777777" w:rsidR="0067530C" w:rsidRPr="00247611" w:rsidRDefault="0067530C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F73FB0B" w14:textId="77777777" w:rsidR="0067530C" w:rsidRPr="00247611" w:rsidRDefault="0067530C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4761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ณ วันที่ </w:t>
            </w:r>
          </w:p>
          <w:p w14:paraId="6BD0AF13" w14:textId="4BCDF76D" w:rsidR="0067530C" w:rsidRPr="00247611" w:rsidRDefault="00C070A0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="00B11C2B" w:rsidRPr="00B11C2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67530C" w:rsidRPr="00247611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67530C" w:rsidRPr="0024761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  <w:vAlign w:val="bottom"/>
          </w:tcPr>
          <w:p w14:paraId="3FD96669" w14:textId="77777777" w:rsidR="0067530C" w:rsidRPr="00247611" w:rsidRDefault="0067530C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  <w:hideMark/>
          </w:tcPr>
          <w:p w14:paraId="123AA363" w14:textId="77777777" w:rsidR="0067530C" w:rsidRPr="00247611" w:rsidRDefault="0067530C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6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E9ACD40" w14:textId="2D60EE4D" w:rsidR="0067530C" w:rsidRPr="00247611" w:rsidRDefault="00B11C2B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7530C" w:rsidRPr="002476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7530C" w:rsidRPr="002476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14:paraId="43C10A9C" w14:textId="77777777" w:rsidR="0067530C" w:rsidRPr="00247611" w:rsidRDefault="0067530C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14:paraId="5FC0CDF9" w14:textId="77777777" w:rsidR="0067530C" w:rsidRPr="00247611" w:rsidRDefault="0067530C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2AAB85B" w14:textId="77777777" w:rsidR="0067530C" w:rsidRPr="00247611" w:rsidRDefault="0067530C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bottom"/>
          </w:tcPr>
          <w:p w14:paraId="6A6F27F0" w14:textId="77777777" w:rsidR="0067530C" w:rsidRPr="00247611" w:rsidRDefault="0067530C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55C1AD3" w14:textId="77777777" w:rsidR="0067530C" w:rsidRPr="00247611" w:rsidRDefault="0067530C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</w:tcPr>
          <w:p w14:paraId="797DEC10" w14:textId="77777777" w:rsidR="0067530C" w:rsidRPr="00247611" w:rsidRDefault="0067530C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611">
              <w:rPr>
                <w:rFonts w:asciiTheme="majorBidi" w:hAnsiTheme="majorBidi" w:cstheme="majorBidi"/>
                <w:sz w:val="30"/>
                <w:szCs w:val="30"/>
                <w:cs/>
              </w:rPr>
              <w:t>โอนจัด</w:t>
            </w:r>
          </w:p>
        </w:tc>
        <w:tc>
          <w:tcPr>
            <w:tcW w:w="243" w:type="dxa"/>
            <w:vAlign w:val="bottom"/>
          </w:tcPr>
          <w:p w14:paraId="6ED612BA" w14:textId="77777777" w:rsidR="0067530C" w:rsidRPr="00247611" w:rsidRDefault="0067530C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5" w:type="dxa"/>
            <w:vAlign w:val="bottom"/>
          </w:tcPr>
          <w:p w14:paraId="21BCB80F" w14:textId="77777777" w:rsidR="0067530C" w:rsidRPr="00247611" w:rsidRDefault="0067530C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4761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ณ วันที่ </w:t>
            </w:r>
          </w:p>
          <w:p w14:paraId="07F4B445" w14:textId="25033089" w:rsidR="0067530C" w:rsidRPr="00247611" w:rsidRDefault="00C070A0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0A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="00B11C2B" w:rsidRPr="00B11C2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67530C" w:rsidRPr="00247611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67530C" w:rsidRPr="0024761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</w:p>
        </w:tc>
      </w:tr>
      <w:tr w:rsidR="0067530C" w:rsidRPr="00247611" w14:paraId="36D988B7" w14:textId="77777777" w:rsidTr="003621A3">
        <w:trPr>
          <w:tblHeader/>
        </w:trPr>
        <w:tc>
          <w:tcPr>
            <w:tcW w:w="1349" w:type="dxa"/>
          </w:tcPr>
          <w:p w14:paraId="10BCCAC9" w14:textId="3D71FFE9" w:rsidR="0067530C" w:rsidRPr="00247611" w:rsidRDefault="0067530C" w:rsidP="006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30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141" w:type="dxa"/>
          </w:tcPr>
          <w:p w14:paraId="35BC395E" w14:textId="3FC8B1EC" w:rsidR="0067530C" w:rsidRPr="00247611" w:rsidRDefault="00C070A0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9" w:type="dxa"/>
            <w:vAlign w:val="bottom"/>
          </w:tcPr>
          <w:p w14:paraId="10F19568" w14:textId="77777777" w:rsidR="0067530C" w:rsidRPr="00247611" w:rsidRDefault="0067530C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EFD6A7C" w14:textId="5A10AE2F" w:rsidR="0067530C" w:rsidRPr="00247611" w:rsidRDefault="00C070A0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3" w:type="dxa"/>
          </w:tcPr>
          <w:p w14:paraId="7AEAD742" w14:textId="77777777" w:rsidR="0067530C" w:rsidRPr="00247611" w:rsidRDefault="0067530C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14:paraId="1E50F25E" w14:textId="4131B943" w:rsidR="0067530C" w:rsidRPr="00247611" w:rsidRDefault="00C070A0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bottom"/>
          </w:tcPr>
          <w:p w14:paraId="226ECF80" w14:textId="77777777" w:rsidR="0067530C" w:rsidRPr="00247611" w:rsidRDefault="0067530C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14:paraId="101B22B1" w14:textId="77777777" w:rsidR="0067530C" w:rsidRPr="00247611" w:rsidRDefault="0067530C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61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7C0E94D2" w14:textId="77777777" w:rsidR="0067530C" w:rsidRPr="00247611" w:rsidRDefault="0067530C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bottom"/>
          </w:tcPr>
          <w:p w14:paraId="56704927" w14:textId="77777777" w:rsidR="0067530C" w:rsidRPr="00247611" w:rsidRDefault="0067530C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611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2CB34997" w14:textId="77777777" w:rsidR="0067530C" w:rsidRPr="00247611" w:rsidRDefault="0067530C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</w:tcPr>
          <w:p w14:paraId="751AF953" w14:textId="77777777" w:rsidR="0067530C" w:rsidRPr="00247611" w:rsidRDefault="0067530C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611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43" w:type="dxa"/>
            <w:vAlign w:val="bottom"/>
          </w:tcPr>
          <w:p w14:paraId="26DBCC55" w14:textId="77777777" w:rsidR="0067530C" w:rsidRPr="00247611" w:rsidRDefault="0067530C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5" w:type="dxa"/>
            <w:vAlign w:val="bottom"/>
          </w:tcPr>
          <w:p w14:paraId="593A9100" w14:textId="4617FD28" w:rsidR="0067530C" w:rsidRPr="00247611" w:rsidRDefault="00C070A0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7530C" w:rsidRPr="00247611" w14:paraId="32E236B6" w14:textId="77777777" w:rsidTr="003621A3">
        <w:trPr>
          <w:tblHeader/>
        </w:trPr>
        <w:tc>
          <w:tcPr>
            <w:tcW w:w="1349" w:type="dxa"/>
            <w:vAlign w:val="bottom"/>
          </w:tcPr>
          <w:p w14:paraId="525E948B" w14:textId="116BD30F" w:rsidR="0067530C" w:rsidRPr="00247611" w:rsidRDefault="0067530C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99" w:type="dxa"/>
            <w:gridSpan w:val="3"/>
            <w:vAlign w:val="bottom"/>
          </w:tcPr>
          <w:p w14:paraId="11757DF4" w14:textId="77777777" w:rsidR="0067530C" w:rsidRPr="00247611" w:rsidRDefault="0067530C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476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4" w:type="dxa"/>
            <w:gridSpan w:val="2"/>
          </w:tcPr>
          <w:p w14:paraId="636DAADE" w14:textId="77777777" w:rsidR="0067530C" w:rsidRPr="00247611" w:rsidRDefault="0067530C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0" w:type="dxa"/>
            <w:gridSpan w:val="9"/>
            <w:vAlign w:val="bottom"/>
          </w:tcPr>
          <w:p w14:paraId="0140ED74" w14:textId="77777777" w:rsidR="0067530C" w:rsidRPr="00247611" w:rsidRDefault="0067530C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476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7EC3" w:rsidRPr="00247611" w14:paraId="54CDDB02" w14:textId="77777777" w:rsidTr="003621A3">
        <w:trPr>
          <w:tblHeader/>
        </w:trPr>
        <w:tc>
          <w:tcPr>
            <w:tcW w:w="3648" w:type="dxa"/>
            <w:gridSpan w:val="4"/>
            <w:vAlign w:val="bottom"/>
          </w:tcPr>
          <w:p w14:paraId="11C39B95" w14:textId="5116EB91" w:rsidR="00257EC3" w:rsidRPr="00247611" w:rsidRDefault="00BF6020" w:rsidP="00257E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2E53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54" w:type="dxa"/>
            <w:gridSpan w:val="2"/>
          </w:tcPr>
          <w:p w14:paraId="18345183" w14:textId="77777777" w:rsidR="00257EC3" w:rsidRPr="00247611" w:rsidRDefault="00257EC3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0" w:type="dxa"/>
            <w:gridSpan w:val="9"/>
            <w:vAlign w:val="bottom"/>
          </w:tcPr>
          <w:p w14:paraId="2A27D2C7" w14:textId="77777777" w:rsidR="00257EC3" w:rsidRPr="00247611" w:rsidRDefault="00257EC3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93EA4" w:rsidRPr="00247611" w14:paraId="78AE0E45" w14:textId="77777777" w:rsidTr="003621A3">
        <w:trPr>
          <w:tblHeader/>
        </w:trPr>
        <w:tc>
          <w:tcPr>
            <w:tcW w:w="3648" w:type="dxa"/>
            <w:gridSpan w:val="4"/>
            <w:vAlign w:val="bottom"/>
          </w:tcPr>
          <w:p w14:paraId="1C379543" w14:textId="31C22561" w:rsidR="00C93EA4" w:rsidRPr="00247611" w:rsidRDefault="00C93EA4" w:rsidP="00C93E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E53F2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เงินให้กู้ยืม</w:t>
            </w:r>
            <w:r w:rsidRPr="002E53F2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ระยะสั้น</w:t>
            </w:r>
          </w:p>
        </w:tc>
        <w:tc>
          <w:tcPr>
            <w:tcW w:w="254" w:type="dxa"/>
            <w:gridSpan w:val="2"/>
          </w:tcPr>
          <w:p w14:paraId="1B65E6D6" w14:textId="77777777" w:rsidR="00C93EA4" w:rsidRPr="00247611" w:rsidRDefault="00C93EA4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0" w:type="dxa"/>
            <w:gridSpan w:val="9"/>
            <w:vAlign w:val="bottom"/>
          </w:tcPr>
          <w:p w14:paraId="2F555BC3" w14:textId="77777777" w:rsidR="00C93EA4" w:rsidRPr="00247611" w:rsidRDefault="00C93EA4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7530C" w:rsidRPr="00247611" w14:paraId="2E557949" w14:textId="77777777" w:rsidTr="003621A3">
        <w:tc>
          <w:tcPr>
            <w:tcW w:w="1349" w:type="dxa"/>
          </w:tcPr>
          <w:p w14:paraId="2B59A71B" w14:textId="77777777" w:rsidR="0067530C" w:rsidRPr="00247611" w:rsidRDefault="0067530C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61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141" w:type="dxa"/>
          </w:tcPr>
          <w:p w14:paraId="296C84A0" w14:textId="30CD4F50" w:rsidR="0067530C" w:rsidRPr="00247611" w:rsidRDefault="0075623A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328A6BC" w14:textId="77777777" w:rsidR="0067530C" w:rsidRPr="00247611" w:rsidRDefault="0067530C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099149C3" w14:textId="75FB518E" w:rsidR="0067530C" w:rsidRPr="00247611" w:rsidRDefault="0075623A" w:rsidP="006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5C77656" w14:textId="77777777" w:rsidR="0067530C" w:rsidRPr="00247611" w:rsidRDefault="0067530C" w:rsidP="006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7013996E" w14:textId="299337C5" w:rsidR="0067530C" w:rsidRPr="00247611" w:rsidRDefault="0075623A" w:rsidP="00137B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F20926" w14:textId="77777777" w:rsidR="0067530C" w:rsidRPr="00247611" w:rsidRDefault="0067530C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7255B7C4" w14:textId="76531556" w:rsidR="0067530C" w:rsidRPr="00247611" w:rsidRDefault="0075623A" w:rsidP="00C9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178,155</w:t>
            </w:r>
          </w:p>
        </w:tc>
        <w:tc>
          <w:tcPr>
            <w:tcW w:w="236" w:type="dxa"/>
          </w:tcPr>
          <w:p w14:paraId="5D77C68C" w14:textId="77777777" w:rsidR="0067530C" w:rsidRPr="00247611" w:rsidRDefault="0067530C" w:rsidP="006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708DBE0" w14:textId="6D6D89B9" w:rsidR="0067530C" w:rsidRPr="00247611" w:rsidRDefault="0075623A" w:rsidP="0036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29" w:right="-2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(178,155)</w:t>
            </w:r>
          </w:p>
        </w:tc>
        <w:tc>
          <w:tcPr>
            <w:tcW w:w="236" w:type="dxa"/>
          </w:tcPr>
          <w:p w14:paraId="09E7F340" w14:textId="77777777" w:rsidR="0067530C" w:rsidRPr="00247611" w:rsidRDefault="0067530C" w:rsidP="006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26B8DAF" w14:textId="7F9E0C46" w:rsidR="0067530C" w:rsidRPr="00247611" w:rsidRDefault="0075623A" w:rsidP="00C15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327253B" w14:textId="77777777" w:rsidR="0067530C" w:rsidRPr="00247611" w:rsidRDefault="0067530C" w:rsidP="006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5" w:type="dxa"/>
          </w:tcPr>
          <w:p w14:paraId="5FCBF3D1" w14:textId="66160A62" w:rsidR="0075623A" w:rsidRPr="00247611" w:rsidRDefault="0075623A" w:rsidP="00137B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5623A" w:rsidRPr="00247611" w14:paraId="75E96BD2" w14:textId="77777777" w:rsidTr="003621A3">
        <w:trPr>
          <w:trHeight w:val="200"/>
        </w:trPr>
        <w:tc>
          <w:tcPr>
            <w:tcW w:w="1349" w:type="dxa"/>
          </w:tcPr>
          <w:p w14:paraId="554FCCFE" w14:textId="77777777" w:rsidR="0075623A" w:rsidRPr="002B317E" w:rsidRDefault="0075623A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1" w:type="dxa"/>
          </w:tcPr>
          <w:p w14:paraId="717818D8" w14:textId="77777777" w:rsidR="0075623A" w:rsidRPr="002B317E" w:rsidRDefault="0075623A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</w:tcPr>
          <w:p w14:paraId="275DF7E1" w14:textId="77777777" w:rsidR="0075623A" w:rsidRPr="002B317E" w:rsidRDefault="0075623A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5AFB2B4F" w14:textId="77777777" w:rsidR="0075623A" w:rsidRPr="002B317E" w:rsidRDefault="0075623A" w:rsidP="006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70B954DB" w14:textId="77777777" w:rsidR="0075623A" w:rsidRPr="002B317E" w:rsidRDefault="0075623A" w:rsidP="006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</w:tcPr>
          <w:p w14:paraId="10F949A0" w14:textId="77777777" w:rsidR="0075623A" w:rsidRPr="002B317E" w:rsidRDefault="0075623A" w:rsidP="006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468A408A" w14:textId="77777777" w:rsidR="0075623A" w:rsidRPr="002B317E" w:rsidRDefault="0075623A" w:rsidP="0067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</w:tcPr>
          <w:p w14:paraId="40DAB790" w14:textId="77777777" w:rsidR="0075623A" w:rsidRPr="002B317E" w:rsidRDefault="0075623A" w:rsidP="006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21C0E974" w14:textId="77777777" w:rsidR="0075623A" w:rsidRPr="002B317E" w:rsidRDefault="0075623A" w:rsidP="006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5" w:type="dxa"/>
          </w:tcPr>
          <w:p w14:paraId="00C8CE54" w14:textId="77777777" w:rsidR="0075623A" w:rsidRPr="002B317E" w:rsidRDefault="0075623A" w:rsidP="006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32A00F0F" w14:textId="77777777" w:rsidR="0075623A" w:rsidRPr="002B317E" w:rsidRDefault="0075623A" w:rsidP="006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9" w:type="dxa"/>
          </w:tcPr>
          <w:p w14:paraId="416E822D" w14:textId="77777777" w:rsidR="0075623A" w:rsidRPr="002B317E" w:rsidRDefault="0075623A" w:rsidP="006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4784C184" w14:textId="77777777" w:rsidR="0075623A" w:rsidRPr="002B317E" w:rsidRDefault="0075623A" w:rsidP="006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65" w:type="dxa"/>
          </w:tcPr>
          <w:p w14:paraId="4B00B9EC" w14:textId="77777777" w:rsidR="0075623A" w:rsidRPr="002B317E" w:rsidRDefault="0075623A" w:rsidP="0067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93EA4" w:rsidRPr="00247611" w14:paraId="30412126" w14:textId="77777777" w:rsidTr="003621A3">
        <w:tc>
          <w:tcPr>
            <w:tcW w:w="2490" w:type="dxa"/>
            <w:gridSpan w:val="2"/>
          </w:tcPr>
          <w:p w14:paraId="4577417A" w14:textId="2B62953A" w:rsidR="00C93EA4" w:rsidRPr="00C070A0" w:rsidRDefault="00C93EA4" w:rsidP="00C93E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7611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br w:type="page"/>
            </w:r>
            <w:r w:rsidRPr="00247611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val="en-GB"/>
              </w:rPr>
              <w:t>เงินให้กู้ยืมระยะ</w:t>
            </w:r>
            <w:r w:rsidRPr="003E5A00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ยาว</w:t>
            </w:r>
          </w:p>
        </w:tc>
        <w:tc>
          <w:tcPr>
            <w:tcW w:w="269" w:type="dxa"/>
          </w:tcPr>
          <w:p w14:paraId="0B17C801" w14:textId="77777777" w:rsidR="00C93EA4" w:rsidRPr="00247611" w:rsidRDefault="00C93EA4" w:rsidP="00263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2A608A4F" w14:textId="77777777" w:rsidR="00C93EA4" w:rsidRPr="00C070A0" w:rsidRDefault="00C93EA4" w:rsidP="0026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4A6B82A" w14:textId="77777777" w:rsidR="00C93EA4" w:rsidRPr="00247611" w:rsidRDefault="00C93EA4" w:rsidP="0026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1AF3F754" w14:textId="77777777" w:rsidR="00C93EA4" w:rsidRPr="00C070A0" w:rsidRDefault="00C93EA4" w:rsidP="0026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C6423B7" w14:textId="77777777" w:rsidR="00C93EA4" w:rsidRPr="00247611" w:rsidRDefault="00C93EA4" w:rsidP="00263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48BAE0EC" w14:textId="77777777" w:rsidR="00C93EA4" w:rsidRPr="00C070A0" w:rsidRDefault="00C93EA4" w:rsidP="0026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53957A" w14:textId="77777777" w:rsidR="00C93EA4" w:rsidRPr="00247611" w:rsidRDefault="00C93EA4" w:rsidP="0026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59A37B2" w14:textId="77777777" w:rsidR="00C93EA4" w:rsidRPr="00247611" w:rsidRDefault="00C93EA4" w:rsidP="0026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57815B" w14:textId="77777777" w:rsidR="00C93EA4" w:rsidRPr="00247611" w:rsidRDefault="00C93EA4" w:rsidP="0026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00A43CB" w14:textId="77777777" w:rsidR="00C93EA4" w:rsidRPr="00247611" w:rsidRDefault="00C93EA4" w:rsidP="0026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4D7A460" w14:textId="77777777" w:rsidR="00C93EA4" w:rsidRPr="00247611" w:rsidRDefault="00C93EA4" w:rsidP="0026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5" w:type="dxa"/>
          </w:tcPr>
          <w:p w14:paraId="6FC9EAC9" w14:textId="77777777" w:rsidR="00C93EA4" w:rsidRPr="00C070A0" w:rsidRDefault="00C93EA4" w:rsidP="0026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5E87" w:rsidRPr="00247611" w14:paraId="457D1A77" w14:textId="77777777" w:rsidTr="003621A3">
        <w:tc>
          <w:tcPr>
            <w:tcW w:w="1349" w:type="dxa"/>
          </w:tcPr>
          <w:p w14:paraId="69694BCC" w14:textId="43A5FFDC" w:rsidR="00263FF9" w:rsidRPr="00247611" w:rsidRDefault="00263FF9" w:rsidP="00263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61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141" w:type="dxa"/>
          </w:tcPr>
          <w:p w14:paraId="078DBC09" w14:textId="52557C7A" w:rsidR="00263FF9" w:rsidRPr="00C070A0" w:rsidRDefault="00263FF9" w:rsidP="00263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4761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269" w:type="dxa"/>
          </w:tcPr>
          <w:p w14:paraId="63736076" w14:textId="77777777" w:rsidR="00263FF9" w:rsidRPr="00247611" w:rsidRDefault="00263FF9" w:rsidP="00263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C487BBD" w14:textId="34954131" w:rsidR="00263FF9" w:rsidRPr="00C070A0" w:rsidRDefault="00263FF9" w:rsidP="0026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4761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43" w:type="dxa"/>
          </w:tcPr>
          <w:p w14:paraId="63BFD893" w14:textId="77777777" w:rsidR="00263FF9" w:rsidRPr="00247611" w:rsidRDefault="00263FF9" w:rsidP="0026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51E47437" w14:textId="5CF2CBB7" w:rsidR="00263FF9" w:rsidRPr="00C070A0" w:rsidRDefault="00263FF9" w:rsidP="00137B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Pr="002476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444B42A3" w14:textId="77777777" w:rsidR="00263FF9" w:rsidRPr="00247611" w:rsidRDefault="00263FF9" w:rsidP="00263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16484D32" w14:textId="697E204B" w:rsidR="00263FF9" w:rsidRPr="00C070A0" w:rsidRDefault="00263FF9" w:rsidP="00C9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2476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236" w:type="dxa"/>
          </w:tcPr>
          <w:p w14:paraId="6EC632CE" w14:textId="77777777" w:rsidR="00263FF9" w:rsidRPr="00247611" w:rsidRDefault="00263FF9" w:rsidP="0026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4497F927" w14:textId="26A9BDE8" w:rsidR="00263FF9" w:rsidRPr="00247611" w:rsidRDefault="00263FF9" w:rsidP="0026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6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3E31CD" w14:textId="77777777" w:rsidR="00263FF9" w:rsidRPr="00247611" w:rsidRDefault="00263FF9" w:rsidP="0026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E0936C7" w14:textId="58E72CE5" w:rsidR="00263FF9" w:rsidRPr="00247611" w:rsidRDefault="00263FF9" w:rsidP="004A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61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2476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4761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128737B4" w14:textId="77777777" w:rsidR="00263FF9" w:rsidRPr="00247611" w:rsidRDefault="00263FF9" w:rsidP="0026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5" w:type="dxa"/>
          </w:tcPr>
          <w:p w14:paraId="6870ABD6" w14:textId="37B22F33" w:rsidR="00263FF9" w:rsidRPr="00C070A0" w:rsidRDefault="00263FF9" w:rsidP="00137B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2476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</w:t>
            </w:r>
          </w:p>
        </w:tc>
      </w:tr>
      <w:tr w:rsidR="00C93EA4" w:rsidRPr="00247611" w14:paraId="1D3C8996" w14:textId="77777777" w:rsidTr="003621A3">
        <w:tc>
          <w:tcPr>
            <w:tcW w:w="1349" w:type="dxa"/>
          </w:tcPr>
          <w:p w14:paraId="5C0BACD2" w14:textId="77777777" w:rsidR="00C93EA4" w:rsidRPr="002B317E" w:rsidRDefault="00C93EA4" w:rsidP="00263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1" w:type="dxa"/>
          </w:tcPr>
          <w:p w14:paraId="46F1D060" w14:textId="77777777" w:rsidR="00C93EA4" w:rsidRPr="002B317E" w:rsidRDefault="00C93EA4" w:rsidP="00263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</w:tcPr>
          <w:p w14:paraId="45D3D5C8" w14:textId="77777777" w:rsidR="00C93EA4" w:rsidRPr="002B317E" w:rsidRDefault="00C93EA4" w:rsidP="00263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6ABD2A80" w14:textId="77777777" w:rsidR="00C93EA4" w:rsidRPr="002B317E" w:rsidRDefault="00C93EA4" w:rsidP="0026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76147053" w14:textId="77777777" w:rsidR="00C93EA4" w:rsidRPr="002B317E" w:rsidRDefault="00C93EA4" w:rsidP="0026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</w:tcPr>
          <w:p w14:paraId="09261BB6" w14:textId="77777777" w:rsidR="00C93EA4" w:rsidRPr="002B317E" w:rsidRDefault="00C93EA4" w:rsidP="0026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1601DCD4" w14:textId="77777777" w:rsidR="00C93EA4" w:rsidRPr="002B317E" w:rsidRDefault="00C93EA4" w:rsidP="00263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</w:tcPr>
          <w:p w14:paraId="60815DF9" w14:textId="77777777" w:rsidR="00C93EA4" w:rsidRPr="002B317E" w:rsidRDefault="00C93EA4" w:rsidP="0026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5DFEF2B2" w14:textId="77777777" w:rsidR="00C93EA4" w:rsidRPr="002B317E" w:rsidRDefault="00C93EA4" w:rsidP="0026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5" w:type="dxa"/>
          </w:tcPr>
          <w:p w14:paraId="18B17D52" w14:textId="77777777" w:rsidR="00C93EA4" w:rsidRPr="002B317E" w:rsidRDefault="00C93EA4" w:rsidP="0026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6C21606B" w14:textId="77777777" w:rsidR="00C93EA4" w:rsidRPr="002B317E" w:rsidRDefault="00C93EA4" w:rsidP="0026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9" w:type="dxa"/>
          </w:tcPr>
          <w:p w14:paraId="577CDA76" w14:textId="77777777" w:rsidR="00C93EA4" w:rsidRPr="002B317E" w:rsidRDefault="00C93EA4" w:rsidP="0026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6BD5C8CA" w14:textId="77777777" w:rsidR="00C93EA4" w:rsidRPr="002B317E" w:rsidRDefault="00C93EA4" w:rsidP="0026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65" w:type="dxa"/>
          </w:tcPr>
          <w:p w14:paraId="0384EB1E" w14:textId="77777777" w:rsidR="00C93EA4" w:rsidRPr="002B317E" w:rsidRDefault="00C93EA4" w:rsidP="0026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418BC" w:rsidRPr="00247611" w14:paraId="487FBC00" w14:textId="77777777" w:rsidTr="003621A3">
        <w:tc>
          <w:tcPr>
            <w:tcW w:w="2490" w:type="dxa"/>
            <w:gridSpan w:val="2"/>
          </w:tcPr>
          <w:p w14:paraId="03F0A097" w14:textId="3286C1A8" w:rsidR="004418BC" w:rsidRPr="00C070A0" w:rsidRDefault="004418BC" w:rsidP="00D7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24"/>
                <w:tab w:val="left" w:pos="6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40A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269" w:type="dxa"/>
          </w:tcPr>
          <w:p w14:paraId="414D75FB" w14:textId="77777777" w:rsidR="004418BC" w:rsidRPr="00247611" w:rsidRDefault="004418BC" w:rsidP="008B0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3B3EFB4" w14:textId="77777777" w:rsidR="004418BC" w:rsidRPr="00C070A0" w:rsidRDefault="004418BC" w:rsidP="008B0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8FFBE35" w14:textId="77777777" w:rsidR="004418BC" w:rsidRPr="00247611" w:rsidRDefault="004418BC" w:rsidP="008B0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0" w:type="dxa"/>
            <w:gridSpan w:val="9"/>
            <w:vAlign w:val="bottom"/>
          </w:tcPr>
          <w:p w14:paraId="142E1F9E" w14:textId="5275A97D" w:rsidR="004418BC" w:rsidRPr="00C070A0" w:rsidRDefault="004418BC" w:rsidP="008B0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93EA4" w:rsidRPr="00247611" w14:paraId="278D9D56" w14:textId="77777777" w:rsidTr="003621A3">
        <w:tc>
          <w:tcPr>
            <w:tcW w:w="2490" w:type="dxa"/>
            <w:gridSpan w:val="2"/>
          </w:tcPr>
          <w:p w14:paraId="4BF05DD0" w14:textId="12D37ED6" w:rsidR="00C93EA4" w:rsidRPr="00C070A0" w:rsidRDefault="007734BE" w:rsidP="00C93E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34BE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269" w:type="dxa"/>
          </w:tcPr>
          <w:p w14:paraId="5F4BC14A" w14:textId="77777777" w:rsidR="00C93EA4" w:rsidRPr="00247611" w:rsidRDefault="00C93EA4" w:rsidP="008B0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78430DB8" w14:textId="77777777" w:rsidR="00C93EA4" w:rsidRPr="00C070A0" w:rsidRDefault="00C93EA4" w:rsidP="008B0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F7243E1" w14:textId="77777777" w:rsidR="00C93EA4" w:rsidRPr="00247611" w:rsidRDefault="00C93EA4" w:rsidP="008B0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1DA2E848" w14:textId="77777777" w:rsidR="00C93EA4" w:rsidRPr="00C070A0" w:rsidRDefault="00C93EA4" w:rsidP="00D2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DB5C7F5" w14:textId="77777777" w:rsidR="00C93EA4" w:rsidRPr="00247611" w:rsidRDefault="00C93EA4" w:rsidP="008B0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11C4C584" w14:textId="77777777" w:rsidR="00C93EA4" w:rsidRPr="00C070A0" w:rsidRDefault="00C93EA4" w:rsidP="008B0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DA25AE" w14:textId="77777777" w:rsidR="00C93EA4" w:rsidRPr="00247611" w:rsidRDefault="00C93EA4" w:rsidP="008B0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FE45E0C" w14:textId="77777777" w:rsidR="00C93EA4" w:rsidRPr="00247611" w:rsidRDefault="00C93EA4" w:rsidP="008B0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F8EA64" w14:textId="77777777" w:rsidR="00C93EA4" w:rsidRPr="00247611" w:rsidRDefault="00C93EA4" w:rsidP="008B0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644FE3B" w14:textId="77777777" w:rsidR="00C93EA4" w:rsidRPr="00247611" w:rsidRDefault="00C93EA4" w:rsidP="008B0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FD9F9AB" w14:textId="77777777" w:rsidR="00C93EA4" w:rsidRPr="00247611" w:rsidRDefault="00C93EA4" w:rsidP="008B0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5" w:type="dxa"/>
          </w:tcPr>
          <w:p w14:paraId="484C05F7" w14:textId="77777777" w:rsidR="00C93EA4" w:rsidRPr="00C070A0" w:rsidRDefault="00C93EA4" w:rsidP="008B0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5E87" w:rsidRPr="00247611" w14:paraId="50964AB8" w14:textId="77777777" w:rsidTr="003621A3">
        <w:tc>
          <w:tcPr>
            <w:tcW w:w="1349" w:type="dxa"/>
          </w:tcPr>
          <w:p w14:paraId="26F6247B" w14:textId="149982CD" w:rsidR="008B0DD7" w:rsidRPr="00247611" w:rsidRDefault="008B0DD7" w:rsidP="008B0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0A6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141" w:type="dxa"/>
          </w:tcPr>
          <w:p w14:paraId="4BE247FE" w14:textId="5F9A8878" w:rsidR="008B0DD7" w:rsidRPr="00C070A0" w:rsidRDefault="00B6138F" w:rsidP="008B0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2F0B5C9" w14:textId="77777777" w:rsidR="008B0DD7" w:rsidRPr="00247611" w:rsidRDefault="008B0DD7" w:rsidP="008B0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277ACA0B" w14:textId="2B6E91AC" w:rsidR="008B0DD7" w:rsidRPr="00C070A0" w:rsidRDefault="00B6138F" w:rsidP="00F1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CA5E2A9" w14:textId="77777777" w:rsidR="008B0DD7" w:rsidRPr="00247611" w:rsidRDefault="008B0DD7" w:rsidP="008B0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72F53EFD" w14:textId="1DC11AB3" w:rsidR="008B0DD7" w:rsidRPr="00C070A0" w:rsidRDefault="00B6138F" w:rsidP="002B31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57E68B2" w14:textId="77777777" w:rsidR="008B0DD7" w:rsidRPr="00247611" w:rsidRDefault="008B0DD7" w:rsidP="008B0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1D834703" w14:textId="4F51E73D" w:rsidR="008B0DD7" w:rsidRPr="00C070A0" w:rsidRDefault="00B6138F" w:rsidP="00C9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B6138F">
              <w:rPr>
                <w:rFonts w:asciiTheme="majorBidi" w:hAnsiTheme="majorBidi" w:cstheme="majorBidi"/>
                <w:sz w:val="30"/>
                <w:szCs w:val="30"/>
              </w:rPr>
              <w:t>178,155</w:t>
            </w:r>
          </w:p>
        </w:tc>
        <w:tc>
          <w:tcPr>
            <w:tcW w:w="236" w:type="dxa"/>
          </w:tcPr>
          <w:p w14:paraId="50480978" w14:textId="77777777" w:rsidR="008B0DD7" w:rsidRPr="00247611" w:rsidRDefault="008B0DD7" w:rsidP="008B0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6A01017" w14:textId="0C01587C" w:rsidR="008B0DD7" w:rsidRPr="00247611" w:rsidRDefault="00FA08D0" w:rsidP="0036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-129" w:right="-2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8D0">
              <w:rPr>
                <w:rFonts w:asciiTheme="majorBidi" w:hAnsiTheme="majorBidi" w:cstheme="majorBidi"/>
                <w:sz w:val="30"/>
                <w:szCs w:val="30"/>
              </w:rPr>
              <w:t>(178,155)</w:t>
            </w:r>
          </w:p>
        </w:tc>
        <w:tc>
          <w:tcPr>
            <w:tcW w:w="236" w:type="dxa"/>
          </w:tcPr>
          <w:p w14:paraId="759637D7" w14:textId="77777777" w:rsidR="008B0DD7" w:rsidRPr="00247611" w:rsidRDefault="008B0DD7" w:rsidP="008B0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EE92C1E" w14:textId="658C1C16" w:rsidR="008B0DD7" w:rsidRPr="00247611" w:rsidRDefault="00F170B4" w:rsidP="00F1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24E3BDC" w14:textId="77777777" w:rsidR="008B0DD7" w:rsidRPr="00247611" w:rsidRDefault="008B0DD7" w:rsidP="008B0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5" w:type="dxa"/>
          </w:tcPr>
          <w:p w14:paraId="3E5B5345" w14:textId="66DF96E9" w:rsidR="008B0DD7" w:rsidRPr="00C070A0" w:rsidRDefault="00F170B4" w:rsidP="002B31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317E" w:rsidRPr="00247611" w14:paraId="057CA066" w14:textId="77777777" w:rsidTr="003621A3">
        <w:tc>
          <w:tcPr>
            <w:tcW w:w="1349" w:type="dxa"/>
          </w:tcPr>
          <w:p w14:paraId="20352903" w14:textId="77777777" w:rsidR="002B317E" w:rsidRPr="002B317E" w:rsidRDefault="002B317E" w:rsidP="008B0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1" w:type="dxa"/>
          </w:tcPr>
          <w:p w14:paraId="32732857" w14:textId="77777777" w:rsidR="002B317E" w:rsidRPr="002B317E" w:rsidRDefault="002B317E" w:rsidP="008B0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</w:tcPr>
          <w:p w14:paraId="06DF59B1" w14:textId="77777777" w:rsidR="002B317E" w:rsidRPr="002B317E" w:rsidRDefault="002B317E" w:rsidP="008B0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418084BD" w14:textId="77777777" w:rsidR="002B317E" w:rsidRPr="002B317E" w:rsidRDefault="002B317E" w:rsidP="00F1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7A710B4B" w14:textId="77777777" w:rsidR="002B317E" w:rsidRPr="002B317E" w:rsidRDefault="002B317E" w:rsidP="008B0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</w:tcPr>
          <w:p w14:paraId="5DCB24C5" w14:textId="77777777" w:rsidR="002B317E" w:rsidRPr="002B317E" w:rsidRDefault="002B317E" w:rsidP="00D2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29" w:right="-86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554E8264" w14:textId="77777777" w:rsidR="002B317E" w:rsidRPr="002B317E" w:rsidRDefault="002B317E" w:rsidP="008B0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</w:tcPr>
          <w:p w14:paraId="3FED1497" w14:textId="77777777" w:rsidR="002B317E" w:rsidRPr="002B317E" w:rsidRDefault="002B317E" w:rsidP="00C9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53BABAB" w14:textId="77777777" w:rsidR="002B317E" w:rsidRPr="002B317E" w:rsidRDefault="002B317E" w:rsidP="008B0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5" w:type="dxa"/>
          </w:tcPr>
          <w:p w14:paraId="5D35652F" w14:textId="77777777" w:rsidR="002B317E" w:rsidRPr="002B317E" w:rsidRDefault="002B317E" w:rsidP="008B0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6477A067" w14:textId="77777777" w:rsidR="002B317E" w:rsidRPr="002B317E" w:rsidRDefault="002B317E" w:rsidP="008B0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9" w:type="dxa"/>
          </w:tcPr>
          <w:p w14:paraId="5C517193" w14:textId="77777777" w:rsidR="002B317E" w:rsidRPr="002B317E" w:rsidRDefault="002B317E" w:rsidP="00F1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3B7EEC4B" w14:textId="77777777" w:rsidR="002B317E" w:rsidRPr="002B317E" w:rsidRDefault="002B317E" w:rsidP="008B0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65" w:type="dxa"/>
          </w:tcPr>
          <w:p w14:paraId="0F3BD590" w14:textId="77777777" w:rsidR="002B317E" w:rsidRPr="002B317E" w:rsidRDefault="002B317E" w:rsidP="00F1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734BE" w:rsidRPr="00247611" w14:paraId="047E0356" w14:textId="77777777" w:rsidTr="003621A3">
        <w:tc>
          <w:tcPr>
            <w:tcW w:w="2490" w:type="dxa"/>
            <w:gridSpan w:val="2"/>
          </w:tcPr>
          <w:p w14:paraId="490269AC" w14:textId="653A195C" w:rsidR="007734BE" w:rsidRPr="006C40A6" w:rsidRDefault="002B317E" w:rsidP="002B31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7611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val="en-GB"/>
              </w:rPr>
              <w:t>เงินให้กู้ยืมระยะ</w:t>
            </w:r>
            <w:r w:rsidRPr="003E5A00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ยาว</w:t>
            </w:r>
          </w:p>
        </w:tc>
        <w:tc>
          <w:tcPr>
            <w:tcW w:w="269" w:type="dxa"/>
          </w:tcPr>
          <w:p w14:paraId="7C9CD009" w14:textId="77777777" w:rsidR="007734BE" w:rsidRPr="00247611" w:rsidRDefault="007734BE" w:rsidP="007255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26E5E055" w14:textId="77777777" w:rsidR="007734BE" w:rsidRPr="006C40A6" w:rsidRDefault="007734BE" w:rsidP="00725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BDBE87B" w14:textId="77777777" w:rsidR="007734BE" w:rsidRPr="00247611" w:rsidRDefault="007734BE" w:rsidP="00725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1E729B17" w14:textId="77777777" w:rsidR="007734BE" w:rsidRPr="006C40A6" w:rsidRDefault="007734BE" w:rsidP="00725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DB4841E" w14:textId="77777777" w:rsidR="007734BE" w:rsidRPr="00247611" w:rsidRDefault="007734BE" w:rsidP="007255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013D46AC" w14:textId="77777777" w:rsidR="007734BE" w:rsidRPr="006C40A6" w:rsidRDefault="007734BE" w:rsidP="00725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CCEACF" w14:textId="77777777" w:rsidR="007734BE" w:rsidRPr="00247611" w:rsidRDefault="007734BE" w:rsidP="00725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1E58D521" w14:textId="77777777" w:rsidR="007734BE" w:rsidRPr="006C40A6" w:rsidRDefault="007734BE" w:rsidP="00725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F50E5E" w14:textId="77777777" w:rsidR="007734BE" w:rsidRPr="00247611" w:rsidRDefault="007734BE" w:rsidP="00725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4351742" w14:textId="77777777" w:rsidR="007734BE" w:rsidRPr="006C40A6" w:rsidRDefault="007734BE" w:rsidP="00725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3CA1EBC" w14:textId="77777777" w:rsidR="007734BE" w:rsidRPr="00247611" w:rsidRDefault="007734BE" w:rsidP="00725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5" w:type="dxa"/>
          </w:tcPr>
          <w:p w14:paraId="5C09F161" w14:textId="77777777" w:rsidR="007734BE" w:rsidRPr="006C40A6" w:rsidRDefault="007734BE" w:rsidP="00725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734BE" w:rsidRPr="00247611" w14:paraId="3CE8D3D5" w14:textId="77777777" w:rsidTr="003621A3">
        <w:tc>
          <w:tcPr>
            <w:tcW w:w="1349" w:type="dxa"/>
          </w:tcPr>
          <w:p w14:paraId="6039ED76" w14:textId="205CD9E1" w:rsidR="007734BE" w:rsidRPr="006C40A6" w:rsidRDefault="007734BE" w:rsidP="00773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0A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1" w:type="dxa"/>
          </w:tcPr>
          <w:p w14:paraId="2957A48E" w14:textId="251F4BD4" w:rsidR="007734BE" w:rsidRPr="006C40A6" w:rsidRDefault="007734BE" w:rsidP="00773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0A6">
              <w:rPr>
                <w:rFonts w:asciiTheme="majorBidi" w:hAnsiTheme="majorBidi" w:cstheme="majorBidi"/>
                <w:sz w:val="30"/>
                <w:szCs w:val="30"/>
              </w:rPr>
              <w:t>4.01 - 5.08</w:t>
            </w:r>
          </w:p>
        </w:tc>
        <w:tc>
          <w:tcPr>
            <w:tcW w:w="269" w:type="dxa"/>
          </w:tcPr>
          <w:p w14:paraId="2250A983" w14:textId="77777777" w:rsidR="007734BE" w:rsidRPr="00247611" w:rsidRDefault="007734BE" w:rsidP="00773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0B83DCD6" w14:textId="3CACDB9B" w:rsidR="007734BE" w:rsidRPr="006C40A6" w:rsidRDefault="007734BE" w:rsidP="0077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0A6">
              <w:rPr>
                <w:rFonts w:asciiTheme="majorBidi" w:hAnsiTheme="majorBidi" w:cstheme="majorBidi"/>
                <w:sz w:val="30"/>
                <w:szCs w:val="30"/>
              </w:rPr>
              <w:t>3.27 - 3.95</w:t>
            </w:r>
          </w:p>
        </w:tc>
        <w:tc>
          <w:tcPr>
            <w:tcW w:w="243" w:type="dxa"/>
          </w:tcPr>
          <w:p w14:paraId="5CBBB3D7" w14:textId="77777777" w:rsidR="007734BE" w:rsidRPr="00247611" w:rsidRDefault="007734BE" w:rsidP="0077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27EF1E7E" w14:textId="4E71B01C" w:rsidR="007734BE" w:rsidRPr="006C40A6" w:rsidRDefault="007734BE" w:rsidP="0077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C40A6">
              <w:rPr>
                <w:rFonts w:asciiTheme="majorBidi" w:hAnsiTheme="majorBidi"/>
                <w:sz w:val="30"/>
                <w:szCs w:val="30"/>
              </w:rPr>
              <w:t>54</w:t>
            </w:r>
            <w:r w:rsidRPr="006C40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40A6">
              <w:rPr>
                <w:rFonts w:asciiTheme="majorBidi" w:hAnsiTheme="majorBidi"/>
                <w:sz w:val="30"/>
                <w:szCs w:val="30"/>
              </w:rPr>
              <w:t>206</w:t>
            </w:r>
            <w:r w:rsidRPr="006C40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40A6">
              <w:rPr>
                <w:rFonts w:asciiTheme="majorBidi" w:hAnsiTheme="majorBidi"/>
                <w:sz w:val="30"/>
                <w:szCs w:val="30"/>
              </w:rPr>
              <w:t>010</w:t>
            </w:r>
          </w:p>
        </w:tc>
        <w:tc>
          <w:tcPr>
            <w:tcW w:w="236" w:type="dxa"/>
          </w:tcPr>
          <w:p w14:paraId="1B718405" w14:textId="77777777" w:rsidR="007734BE" w:rsidRPr="00247611" w:rsidRDefault="007734BE" w:rsidP="00773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6CE268CA" w14:textId="7A7E041A" w:rsidR="007734BE" w:rsidRPr="006C40A6" w:rsidRDefault="007734BE" w:rsidP="0077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6C40A6">
              <w:rPr>
                <w:rFonts w:asciiTheme="majorBidi" w:hAnsiTheme="majorBidi"/>
                <w:spacing w:val="-6"/>
                <w:sz w:val="30"/>
                <w:szCs w:val="30"/>
              </w:rPr>
              <w:t>92,939,497</w:t>
            </w:r>
          </w:p>
        </w:tc>
        <w:tc>
          <w:tcPr>
            <w:tcW w:w="236" w:type="dxa"/>
          </w:tcPr>
          <w:p w14:paraId="44DAF755" w14:textId="77777777" w:rsidR="007734BE" w:rsidRPr="00247611" w:rsidRDefault="007734BE" w:rsidP="0077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1F4F4BBA" w14:textId="4F7042CB" w:rsidR="007734BE" w:rsidRPr="006C40A6" w:rsidRDefault="007734BE" w:rsidP="0036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line="240" w:lineRule="auto"/>
              <w:ind w:left="-129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0A6">
              <w:rPr>
                <w:rFonts w:asciiTheme="majorBidi" w:hAnsiTheme="majorBidi"/>
                <w:spacing w:val="-2"/>
                <w:sz w:val="30"/>
                <w:szCs w:val="30"/>
              </w:rPr>
              <w:t>(73,</w:t>
            </w:r>
            <w:r w:rsidRPr="00121BDE">
              <w:rPr>
                <w:rFonts w:asciiTheme="majorBidi" w:hAnsiTheme="majorBidi" w:cstheme="majorBidi"/>
                <w:sz w:val="30"/>
                <w:szCs w:val="30"/>
              </w:rPr>
              <w:t>534</w:t>
            </w:r>
            <w:r w:rsidRPr="006C40A6">
              <w:rPr>
                <w:rFonts w:asciiTheme="majorBidi" w:hAnsiTheme="majorBidi"/>
                <w:spacing w:val="-2"/>
                <w:sz w:val="30"/>
                <w:szCs w:val="30"/>
              </w:rPr>
              <w:t>,716)</w:t>
            </w:r>
          </w:p>
        </w:tc>
        <w:tc>
          <w:tcPr>
            <w:tcW w:w="236" w:type="dxa"/>
          </w:tcPr>
          <w:p w14:paraId="4018DBDD" w14:textId="77777777" w:rsidR="007734BE" w:rsidRPr="00247611" w:rsidRDefault="007734BE" w:rsidP="0077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4B77718" w14:textId="20BF4E93" w:rsidR="007734BE" w:rsidRPr="006C40A6" w:rsidRDefault="007734BE" w:rsidP="007A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0A6">
              <w:rPr>
                <w:rFonts w:asciiTheme="majorBidi" w:hAnsiTheme="majorBidi"/>
                <w:sz w:val="30"/>
                <w:szCs w:val="30"/>
              </w:rPr>
              <w:t>62,414</w:t>
            </w:r>
          </w:p>
        </w:tc>
        <w:tc>
          <w:tcPr>
            <w:tcW w:w="243" w:type="dxa"/>
          </w:tcPr>
          <w:p w14:paraId="5D6083F9" w14:textId="77777777" w:rsidR="007734BE" w:rsidRPr="00247611" w:rsidRDefault="007734BE" w:rsidP="0077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5" w:type="dxa"/>
          </w:tcPr>
          <w:p w14:paraId="5AB3C065" w14:textId="6636154C" w:rsidR="007734BE" w:rsidRPr="006C40A6" w:rsidRDefault="007734BE" w:rsidP="0077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40A6">
              <w:rPr>
                <w:rFonts w:asciiTheme="majorBidi" w:hAnsiTheme="majorBidi"/>
                <w:sz w:val="30"/>
                <w:szCs w:val="30"/>
              </w:rPr>
              <w:t>73,673,205</w:t>
            </w:r>
          </w:p>
        </w:tc>
      </w:tr>
      <w:tr w:rsidR="007734BE" w:rsidRPr="00247611" w14:paraId="6512F82D" w14:textId="77777777" w:rsidTr="003621A3">
        <w:tc>
          <w:tcPr>
            <w:tcW w:w="1349" w:type="dxa"/>
          </w:tcPr>
          <w:p w14:paraId="240AFEB2" w14:textId="43DBF1C8" w:rsidR="007734BE" w:rsidRPr="006C40A6" w:rsidRDefault="007734BE" w:rsidP="00773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0A6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141" w:type="dxa"/>
          </w:tcPr>
          <w:p w14:paraId="54D9BD71" w14:textId="67D75215" w:rsidR="007734BE" w:rsidRPr="006C40A6" w:rsidRDefault="007734BE" w:rsidP="00773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0A6">
              <w:rPr>
                <w:rFonts w:asciiTheme="majorBidi" w:hAnsiTheme="majorBidi" w:cstheme="majorBidi"/>
                <w:sz w:val="30"/>
                <w:szCs w:val="30"/>
              </w:rPr>
              <w:t>4.01</w:t>
            </w:r>
          </w:p>
        </w:tc>
        <w:tc>
          <w:tcPr>
            <w:tcW w:w="269" w:type="dxa"/>
          </w:tcPr>
          <w:p w14:paraId="40457C88" w14:textId="77777777" w:rsidR="007734BE" w:rsidRPr="00247611" w:rsidRDefault="007734BE" w:rsidP="00773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4C73723" w14:textId="4A74D3F5" w:rsidR="007734BE" w:rsidRPr="006C40A6" w:rsidRDefault="007734BE" w:rsidP="0077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0A6">
              <w:rPr>
                <w:rFonts w:asciiTheme="majorBidi" w:hAnsiTheme="majorBidi" w:cstheme="majorBidi"/>
                <w:sz w:val="30"/>
                <w:szCs w:val="30"/>
              </w:rPr>
              <w:t>4.42</w:t>
            </w:r>
          </w:p>
        </w:tc>
        <w:tc>
          <w:tcPr>
            <w:tcW w:w="243" w:type="dxa"/>
          </w:tcPr>
          <w:p w14:paraId="299B095E" w14:textId="77777777" w:rsidR="007734BE" w:rsidRPr="00247611" w:rsidRDefault="007734BE" w:rsidP="0077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3BC311D9" w14:textId="7EF44028" w:rsidR="007734BE" w:rsidRPr="006C40A6" w:rsidRDefault="007734BE" w:rsidP="0077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C40A6">
              <w:rPr>
                <w:rFonts w:asciiTheme="majorBidi" w:hAnsiTheme="majorBidi"/>
                <w:sz w:val="30"/>
                <w:szCs w:val="30"/>
              </w:rPr>
              <w:t>62</w:t>
            </w:r>
            <w:r w:rsidRPr="006C40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40A6">
              <w:rPr>
                <w:rFonts w:asciiTheme="majorBidi" w:hAnsiTheme="majorBidi"/>
                <w:sz w:val="30"/>
                <w:szCs w:val="30"/>
              </w:rPr>
              <w:t>414</w:t>
            </w:r>
          </w:p>
        </w:tc>
        <w:tc>
          <w:tcPr>
            <w:tcW w:w="236" w:type="dxa"/>
          </w:tcPr>
          <w:p w14:paraId="45907C3C" w14:textId="77777777" w:rsidR="007734BE" w:rsidRPr="00247611" w:rsidRDefault="007734BE" w:rsidP="00773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52FAF1CC" w14:textId="7B4E3CC8" w:rsidR="007734BE" w:rsidRPr="006C40A6" w:rsidRDefault="007734BE" w:rsidP="0012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0A6">
              <w:rPr>
                <w:rFonts w:asciiTheme="majorBidi" w:hAnsiTheme="majorBidi" w:cstheme="majorBidi"/>
                <w:sz w:val="30"/>
                <w:szCs w:val="30"/>
              </w:rPr>
              <w:t>610,379</w:t>
            </w:r>
          </w:p>
        </w:tc>
        <w:tc>
          <w:tcPr>
            <w:tcW w:w="236" w:type="dxa"/>
          </w:tcPr>
          <w:p w14:paraId="001AFD73" w14:textId="77777777" w:rsidR="007734BE" w:rsidRPr="00247611" w:rsidRDefault="007734BE" w:rsidP="0077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2679CC31" w14:textId="037EC769" w:rsidR="007734BE" w:rsidRPr="006C40A6" w:rsidRDefault="007734BE" w:rsidP="0077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0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9B3C1C" w14:textId="77777777" w:rsidR="007734BE" w:rsidRPr="00247611" w:rsidRDefault="007734BE" w:rsidP="0077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35DCAE6" w14:textId="31B4B946" w:rsidR="007734BE" w:rsidRPr="006C40A6" w:rsidRDefault="007734BE" w:rsidP="004A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0A6">
              <w:rPr>
                <w:rFonts w:asciiTheme="majorBidi" w:hAnsiTheme="majorBidi" w:cstheme="majorBidi"/>
                <w:sz w:val="30"/>
                <w:szCs w:val="30"/>
              </w:rPr>
              <w:t>(62,414)</w:t>
            </w:r>
          </w:p>
        </w:tc>
        <w:tc>
          <w:tcPr>
            <w:tcW w:w="243" w:type="dxa"/>
          </w:tcPr>
          <w:p w14:paraId="003DB366" w14:textId="77777777" w:rsidR="007734BE" w:rsidRPr="00247611" w:rsidRDefault="007734BE" w:rsidP="0077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5A17FB5D" w14:textId="7D3479C2" w:rsidR="007734BE" w:rsidRPr="006C40A6" w:rsidRDefault="007734BE" w:rsidP="0077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40A6">
              <w:rPr>
                <w:rFonts w:asciiTheme="majorBidi" w:hAnsiTheme="majorBidi" w:cstheme="majorBidi"/>
                <w:sz w:val="30"/>
                <w:szCs w:val="30"/>
              </w:rPr>
              <w:t>610,379</w:t>
            </w:r>
          </w:p>
        </w:tc>
      </w:tr>
      <w:tr w:rsidR="007734BE" w:rsidRPr="00247611" w14:paraId="25B42403" w14:textId="77777777" w:rsidTr="003621A3">
        <w:tc>
          <w:tcPr>
            <w:tcW w:w="1349" w:type="dxa"/>
          </w:tcPr>
          <w:p w14:paraId="2A7AF3A0" w14:textId="613004AE" w:rsidR="007734BE" w:rsidRPr="006C40A6" w:rsidRDefault="007734BE" w:rsidP="00773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1" w:type="dxa"/>
          </w:tcPr>
          <w:p w14:paraId="49E1084E" w14:textId="77777777" w:rsidR="007734BE" w:rsidRPr="006C40A6" w:rsidRDefault="007734BE" w:rsidP="00773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908879A" w14:textId="77777777" w:rsidR="007734BE" w:rsidRPr="00247611" w:rsidRDefault="007734BE" w:rsidP="00773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37471508" w14:textId="77777777" w:rsidR="007734BE" w:rsidRPr="006C40A6" w:rsidRDefault="007734BE" w:rsidP="0077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CFEB7F0" w14:textId="77777777" w:rsidR="007734BE" w:rsidRPr="00247611" w:rsidRDefault="007734BE" w:rsidP="0077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2E33879" w14:textId="0A307522" w:rsidR="007734BE" w:rsidRPr="006C40A6" w:rsidRDefault="007734BE" w:rsidP="0077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C40A6">
              <w:rPr>
                <w:rFonts w:asciiTheme="majorBidi" w:hAnsiTheme="majorBidi"/>
                <w:b/>
                <w:bCs/>
                <w:sz w:val="30"/>
                <w:szCs w:val="30"/>
              </w:rPr>
              <w:t>54</w:t>
            </w:r>
            <w:r w:rsidRPr="006C40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40A6">
              <w:rPr>
                <w:rFonts w:asciiTheme="majorBidi" w:hAnsiTheme="majorBidi"/>
                <w:b/>
                <w:bCs/>
                <w:sz w:val="30"/>
                <w:szCs w:val="30"/>
              </w:rPr>
              <w:t>268</w:t>
            </w:r>
            <w:r w:rsidRPr="006C40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40A6">
              <w:rPr>
                <w:rFonts w:asciiTheme="majorBidi" w:hAnsiTheme="majorBidi"/>
                <w:b/>
                <w:bCs/>
                <w:sz w:val="30"/>
                <w:szCs w:val="30"/>
              </w:rPr>
              <w:t>424</w:t>
            </w:r>
          </w:p>
        </w:tc>
        <w:tc>
          <w:tcPr>
            <w:tcW w:w="236" w:type="dxa"/>
          </w:tcPr>
          <w:p w14:paraId="31FA3BF8" w14:textId="77777777" w:rsidR="007734BE" w:rsidRPr="00247611" w:rsidRDefault="007734BE" w:rsidP="00773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67DB73E8" w14:textId="77777777" w:rsidR="007734BE" w:rsidRPr="006C40A6" w:rsidRDefault="007734BE" w:rsidP="0077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FA6AD0" w14:textId="77777777" w:rsidR="007734BE" w:rsidRPr="00247611" w:rsidRDefault="007734BE" w:rsidP="0077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9E09E1A" w14:textId="77777777" w:rsidR="007734BE" w:rsidRPr="006C40A6" w:rsidRDefault="007734BE" w:rsidP="0077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1E44E7" w14:textId="77777777" w:rsidR="007734BE" w:rsidRPr="00247611" w:rsidRDefault="007734BE" w:rsidP="0077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9463C9E" w14:textId="77777777" w:rsidR="007734BE" w:rsidRPr="006C40A6" w:rsidRDefault="007734BE" w:rsidP="0077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690460D" w14:textId="77777777" w:rsidR="007734BE" w:rsidRPr="00247611" w:rsidRDefault="007734BE" w:rsidP="0077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</w:tcPr>
          <w:p w14:paraId="07DC3399" w14:textId="000A5EBD" w:rsidR="007734BE" w:rsidRPr="006C40A6" w:rsidRDefault="007734BE" w:rsidP="0077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40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74,283,584</w:t>
            </w:r>
          </w:p>
        </w:tc>
      </w:tr>
    </w:tbl>
    <w:p w14:paraId="201AAFA0" w14:textId="77777777" w:rsidR="004E6DDF" w:rsidRPr="002E53F2" w:rsidRDefault="004E6DDF" w:rsidP="004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50EDDF8" w14:textId="607606A1" w:rsidR="00435D06" w:rsidRDefault="00865F02" w:rsidP="00B20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705E7">
        <w:rPr>
          <w:rFonts w:ascii="Angsana New" w:hAnsi="Angsana New" w:hint="cs"/>
          <w:sz w:val="30"/>
          <w:szCs w:val="30"/>
          <w:cs/>
        </w:rPr>
        <w:lastRenderedPageBreak/>
        <w:t>ยอดคงเหลือดอกเบี้ยค้างรับของบริษัทที่มีกับบริษัทย่อย จำนวนเงิน</w:t>
      </w:r>
      <w:r w:rsidR="0019483E" w:rsidRPr="00A705E7">
        <w:rPr>
          <w:rFonts w:ascii="Angsana New" w:hAnsi="Angsana New" w:hint="cs"/>
          <w:sz w:val="30"/>
          <w:szCs w:val="30"/>
          <w:cs/>
          <w:lang w:eastAsia="zh-CN"/>
        </w:rPr>
        <w:t xml:space="preserve"> 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2</w:t>
      </w:r>
      <w:r w:rsidR="00B11C2B" w:rsidRPr="00B11C2B">
        <w:rPr>
          <w:rFonts w:ascii="Angsana New" w:hAnsi="Angsana New"/>
          <w:sz w:val="30"/>
          <w:szCs w:val="30"/>
          <w:lang w:eastAsia="zh-CN"/>
        </w:rPr>
        <w:t>1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5</w:t>
      </w:r>
      <w:r w:rsidR="00287D69">
        <w:rPr>
          <w:rFonts w:ascii="Angsana New" w:hAnsi="Angsana New"/>
          <w:sz w:val="30"/>
          <w:szCs w:val="30"/>
          <w:lang w:eastAsia="zh-CN"/>
        </w:rPr>
        <w:t>.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29</w:t>
      </w:r>
      <w:r w:rsidR="0019483E" w:rsidRPr="00A705E7">
        <w:rPr>
          <w:rFonts w:ascii="Angsana New" w:hAnsi="Angsana New" w:hint="cs"/>
          <w:sz w:val="30"/>
          <w:szCs w:val="30"/>
          <w:cs/>
          <w:lang w:eastAsia="zh-CN"/>
        </w:rPr>
        <w:t xml:space="preserve"> </w:t>
      </w:r>
      <w:r w:rsidRPr="00A705E7">
        <w:rPr>
          <w:rFonts w:ascii="Angsana New" w:hAnsi="Angsana New" w:hint="cs"/>
          <w:sz w:val="30"/>
          <w:szCs w:val="30"/>
          <w:cs/>
        </w:rPr>
        <w:t>ล้านบาท นำมารวมเป็นส่วนหนึ่งของเงินให้กู้</w:t>
      </w:r>
      <w:r w:rsidR="00EC4EC0">
        <w:rPr>
          <w:rFonts w:ascii="Angsana New" w:hAnsi="Angsana New" w:hint="cs"/>
          <w:sz w:val="30"/>
          <w:szCs w:val="30"/>
          <w:cs/>
        </w:rPr>
        <w:t>ยืม</w:t>
      </w:r>
      <w:r w:rsidRPr="00A705E7">
        <w:rPr>
          <w:rFonts w:ascii="Angsana New" w:hAnsi="Angsana New" w:hint="cs"/>
          <w:sz w:val="30"/>
          <w:szCs w:val="30"/>
          <w:cs/>
        </w:rPr>
        <w:t>ระยะยาวแก่บริษัทย่อยเพิ่มขึ้นในระหว่าง</w:t>
      </w:r>
      <w:r w:rsidR="00EC4EC0">
        <w:rPr>
          <w:rFonts w:ascii="Angsana New" w:hAnsi="Angsana New" w:hint="cs"/>
          <w:sz w:val="30"/>
          <w:szCs w:val="30"/>
          <w:cs/>
        </w:rPr>
        <w:t>ปี</w:t>
      </w:r>
    </w:p>
    <w:p w14:paraId="2024D31F" w14:textId="77777777" w:rsidR="0019483E" w:rsidRPr="007B4E13" w:rsidRDefault="0019483E" w:rsidP="00B20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4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2"/>
        <w:gridCol w:w="1259"/>
        <w:gridCol w:w="254"/>
        <w:gridCol w:w="15"/>
        <w:gridCol w:w="1250"/>
        <w:gridCol w:w="23"/>
        <w:gridCol w:w="254"/>
        <w:gridCol w:w="13"/>
        <w:gridCol w:w="1268"/>
        <w:gridCol w:w="252"/>
        <w:gridCol w:w="8"/>
        <w:gridCol w:w="1271"/>
      </w:tblGrid>
      <w:tr w:rsidR="009F34C6" w:rsidRPr="00BE5913" w14:paraId="51B35833" w14:textId="77777777" w:rsidTr="00B433E6">
        <w:trPr>
          <w:trHeight w:val="20"/>
          <w:tblHeader/>
        </w:trPr>
        <w:tc>
          <w:tcPr>
            <w:tcW w:w="1899" w:type="pct"/>
          </w:tcPr>
          <w:p w14:paraId="6D77D857" w14:textId="0C997525" w:rsidR="009F34C6" w:rsidRPr="00BE5913" w:rsidRDefault="009F34C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29" w:hanging="234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68" w:type="pct"/>
            <w:gridSpan w:val="4"/>
          </w:tcPr>
          <w:p w14:paraId="29B38615" w14:textId="3E4F5DF4" w:rsidR="009F34C6" w:rsidRPr="00BE5913" w:rsidRDefault="00297AC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</w:tcPr>
          <w:p w14:paraId="672B8C7F" w14:textId="77777777" w:rsidR="009F34C6" w:rsidRPr="00BE5913" w:rsidRDefault="009F34C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6" w:type="pct"/>
            <w:gridSpan w:val="5"/>
          </w:tcPr>
          <w:p w14:paraId="0CB9DF2C" w14:textId="77777777" w:rsidR="009F34C6" w:rsidRPr="00BE5913" w:rsidRDefault="009F34C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E5913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BE5913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865F02" w:rsidRPr="00BE5913" w14:paraId="3C718A19" w14:textId="77777777" w:rsidTr="00B433E6">
        <w:trPr>
          <w:trHeight w:val="20"/>
          <w:tblHeader/>
        </w:trPr>
        <w:tc>
          <w:tcPr>
            <w:tcW w:w="1899" w:type="pct"/>
          </w:tcPr>
          <w:p w14:paraId="684B85B9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66" w:type="pct"/>
            <w:vAlign w:val="center"/>
          </w:tcPr>
          <w:p w14:paraId="34560B4F" w14:textId="248D0FD2" w:rsidR="00865F02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070A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34" w:type="pct"/>
            <w:vAlign w:val="center"/>
          </w:tcPr>
          <w:p w14:paraId="63FCAE43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69" w:type="pct"/>
            <w:gridSpan w:val="2"/>
            <w:vAlign w:val="center"/>
          </w:tcPr>
          <w:p w14:paraId="6FB63500" w14:textId="11581719" w:rsidR="00865F02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070A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6" w:type="pct"/>
            <w:gridSpan w:val="2"/>
          </w:tcPr>
          <w:p w14:paraId="3C1C3A16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7" w:type="pct"/>
            <w:gridSpan w:val="2"/>
            <w:vAlign w:val="center"/>
          </w:tcPr>
          <w:p w14:paraId="21ED25DA" w14:textId="11D006D7" w:rsidR="00865F02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070A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37" w:type="pct"/>
            <w:gridSpan w:val="2"/>
            <w:vAlign w:val="center"/>
          </w:tcPr>
          <w:p w14:paraId="21D1D717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  <w:vAlign w:val="center"/>
          </w:tcPr>
          <w:p w14:paraId="0A355E5B" w14:textId="3240AC35" w:rsidR="00865F02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070A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813BC8" w:rsidRPr="00BE5913" w14:paraId="302451FF" w14:textId="77777777" w:rsidTr="002D1FF2">
        <w:trPr>
          <w:trHeight w:val="20"/>
          <w:tblHeader/>
        </w:trPr>
        <w:tc>
          <w:tcPr>
            <w:tcW w:w="1899" w:type="pct"/>
          </w:tcPr>
          <w:p w14:paraId="14CB895C" w14:textId="53AD072E" w:rsidR="00813BC8" w:rsidRPr="00BE5913" w:rsidRDefault="00813BC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101" w:type="pct"/>
            <w:gridSpan w:val="11"/>
          </w:tcPr>
          <w:p w14:paraId="5F613B14" w14:textId="77777777" w:rsidR="00813BC8" w:rsidRPr="00BE5913" w:rsidRDefault="00813BC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13BC8" w:rsidRPr="00BE5913" w14:paraId="58D5454A" w14:textId="77777777" w:rsidTr="002D1FF2">
        <w:trPr>
          <w:trHeight w:val="20"/>
        </w:trPr>
        <w:tc>
          <w:tcPr>
            <w:tcW w:w="1899" w:type="pct"/>
          </w:tcPr>
          <w:p w14:paraId="37F187CB" w14:textId="2FF96234" w:rsidR="00813BC8" w:rsidRPr="00BE5913" w:rsidRDefault="00813BC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ส</w:t>
            </w:r>
            <w:r w:rsidRPr="00BE5913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ินทรัพย์ไม่หมุนเวียนอื่น</w:t>
            </w:r>
          </w:p>
        </w:tc>
        <w:tc>
          <w:tcPr>
            <w:tcW w:w="3101" w:type="pct"/>
            <w:gridSpan w:val="11"/>
          </w:tcPr>
          <w:p w14:paraId="47F338C2" w14:textId="77777777" w:rsidR="00813BC8" w:rsidRPr="00BE5913" w:rsidRDefault="00813BC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2D1FF2" w:rsidRPr="00BE5913" w14:paraId="6378C0C4" w14:textId="77777777" w:rsidTr="00B433E6">
        <w:trPr>
          <w:trHeight w:val="333"/>
        </w:trPr>
        <w:tc>
          <w:tcPr>
            <w:tcW w:w="1899" w:type="pct"/>
          </w:tcPr>
          <w:p w14:paraId="7C6A7468" w14:textId="7777777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6" w:type="pct"/>
          </w:tcPr>
          <w:p w14:paraId="1B00B2A5" w14:textId="30D43D5B" w:rsidR="002D1FF2" w:rsidRPr="00BE5913" w:rsidRDefault="00B433E6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35" w:lineRule="auto"/>
              <w:ind w:left="15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04D216F9" w14:textId="7777777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5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  <w:gridSpan w:val="2"/>
          </w:tcPr>
          <w:p w14:paraId="0AC7F653" w14:textId="52A5938D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7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46" w:type="pct"/>
            <w:gridSpan w:val="2"/>
          </w:tcPr>
          <w:p w14:paraId="3441738B" w14:textId="7777777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5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gridSpan w:val="2"/>
          </w:tcPr>
          <w:p w14:paraId="4DFA6779" w14:textId="52B5A81B" w:rsidR="002D1FF2" w:rsidRPr="00BE5913" w:rsidRDefault="00B11C2B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11</w:t>
            </w:r>
            <w:r w:rsidR="00B433E6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269</w:t>
            </w:r>
          </w:p>
        </w:tc>
        <w:tc>
          <w:tcPr>
            <w:tcW w:w="137" w:type="pct"/>
            <w:gridSpan w:val="2"/>
          </w:tcPr>
          <w:p w14:paraId="1A606DD8" w14:textId="7777777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</w:tcPr>
          <w:p w14:paraId="0062A5A1" w14:textId="0DABCA9A" w:rsidR="002D1FF2" w:rsidRPr="00BE5913" w:rsidRDefault="00B11C2B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11</w:t>
            </w:r>
            <w:r w:rsidR="002D1FF2"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273</w:t>
            </w:r>
          </w:p>
        </w:tc>
      </w:tr>
      <w:tr w:rsidR="002D1FF2" w:rsidRPr="00BE5913" w14:paraId="1E2BC04D" w14:textId="77777777" w:rsidTr="005A51A4">
        <w:trPr>
          <w:trHeight w:val="20"/>
        </w:trPr>
        <w:tc>
          <w:tcPr>
            <w:tcW w:w="1899" w:type="pct"/>
          </w:tcPr>
          <w:p w14:paraId="2A8810A6" w14:textId="7777777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14:paraId="40F37251" w14:textId="30E74E47" w:rsidR="002D1FF2" w:rsidRPr="00BE5913" w:rsidRDefault="00C070A0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9</w:t>
            </w:r>
            <w:r w:rsidR="00B433E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229</w:t>
            </w:r>
          </w:p>
        </w:tc>
        <w:tc>
          <w:tcPr>
            <w:tcW w:w="134" w:type="pct"/>
          </w:tcPr>
          <w:p w14:paraId="5675683D" w14:textId="7777777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51" w:firstLine="5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  <w:gridSpan w:val="2"/>
            <w:tcBorders>
              <w:bottom w:val="single" w:sz="4" w:space="0" w:color="auto"/>
            </w:tcBorders>
          </w:tcPr>
          <w:p w14:paraId="712CCBB1" w14:textId="4C3829F9" w:rsidR="002D1FF2" w:rsidRPr="00BE5913" w:rsidRDefault="00C070A0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6"/>
              </w:tabs>
              <w:spacing w:line="235" w:lineRule="auto"/>
              <w:ind w:right="-1551" w:firstLine="515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7</w:t>
            </w:r>
            <w:r w:rsidR="002D1FF2" w:rsidRPr="00BE591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537</w:t>
            </w:r>
          </w:p>
        </w:tc>
        <w:tc>
          <w:tcPr>
            <w:tcW w:w="146" w:type="pct"/>
            <w:gridSpan w:val="2"/>
          </w:tcPr>
          <w:p w14:paraId="5E8F35D7" w14:textId="7777777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551" w:firstLine="5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gridSpan w:val="2"/>
            <w:tcBorders>
              <w:bottom w:val="single" w:sz="4" w:space="0" w:color="auto"/>
            </w:tcBorders>
          </w:tcPr>
          <w:p w14:paraId="371172B7" w14:textId="33F04E93" w:rsidR="002D1FF2" w:rsidRPr="00BE5913" w:rsidRDefault="00C070A0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8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7" w:type="pct"/>
            <w:gridSpan w:val="2"/>
          </w:tcPr>
          <w:p w14:paraId="336AA8C1" w14:textId="7777777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1DD8B886" w14:textId="031B48DC" w:rsidR="002D1FF2" w:rsidRPr="00BE5913" w:rsidRDefault="00C070A0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8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</w:p>
        </w:tc>
      </w:tr>
      <w:tr w:rsidR="002D1FF2" w:rsidRPr="00BE5913" w14:paraId="4F90F028" w14:textId="77777777" w:rsidTr="005A51A4">
        <w:trPr>
          <w:trHeight w:val="20"/>
        </w:trPr>
        <w:tc>
          <w:tcPr>
            <w:tcW w:w="1899" w:type="pct"/>
          </w:tcPr>
          <w:p w14:paraId="0F7D18BA" w14:textId="7777777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A4760" w14:textId="0935956B" w:rsidR="002D1FF2" w:rsidRPr="00BE5913" w:rsidRDefault="00C070A0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9</w:t>
            </w:r>
            <w:r w:rsidR="00B433E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229</w:t>
            </w:r>
          </w:p>
        </w:tc>
        <w:tc>
          <w:tcPr>
            <w:tcW w:w="134" w:type="pct"/>
            <w:vAlign w:val="bottom"/>
          </w:tcPr>
          <w:p w14:paraId="6A01035E" w14:textId="7777777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51" w:firstLine="5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B10A7" w14:textId="60FEA746" w:rsidR="002D1FF2" w:rsidRPr="00BE5913" w:rsidRDefault="00C070A0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5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7</w:t>
            </w:r>
            <w:r w:rsidR="002D1FF2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537</w:t>
            </w:r>
          </w:p>
        </w:tc>
        <w:tc>
          <w:tcPr>
            <w:tcW w:w="146" w:type="pct"/>
            <w:gridSpan w:val="2"/>
            <w:vAlign w:val="bottom"/>
          </w:tcPr>
          <w:p w14:paraId="2BEAB8E7" w14:textId="7777777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551" w:firstLine="5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42E69" w14:textId="2BB7E2BD" w:rsidR="002D1FF2" w:rsidRPr="00BE5913" w:rsidRDefault="00B11C2B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</w:t>
            </w:r>
            <w:r w:rsidR="00B433E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137" w:type="pct"/>
            <w:gridSpan w:val="2"/>
            <w:vAlign w:val="bottom"/>
          </w:tcPr>
          <w:p w14:paraId="0F3570B4" w14:textId="7777777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154DA" w14:textId="0F82BAE3" w:rsidR="002D1FF2" w:rsidRPr="00BE5913" w:rsidRDefault="00B11C2B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</w:t>
            </w:r>
            <w:r w:rsidR="002D1FF2"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77</w:t>
            </w:r>
          </w:p>
        </w:tc>
      </w:tr>
      <w:tr w:rsidR="00080328" w:rsidRPr="00080328" w14:paraId="03C35FA6" w14:textId="77777777" w:rsidTr="00080328">
        <w:trPr>
          <w:trHeight w:val="20"/>
        </w:trPr>
        <w:tc>
          <w:tcPr>
            <w:tcW w:w="1899" w:type="pct"/>
          </w:tcPr>
          <w:p w14:paraId="40B935FB" w14:textId="77777777" w:rsidR="00080328" w:rsidRPr="00080328" w:rsidRDefault="00080328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vAlign w:val="bottom"/>
          </w:tcPr>
          <w:p w14:paraId="1C58C79C" w14:textId="77777777" w:rsidR="00080328" w:rsidRPr="00080328" w:rsidRDefault="00080328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34" w:type="pct"/>
            <w:vAlign w:val="bottom"/>
          </w:tcPr>
          <w:p w14:paraId="14EE74F4" w14:textId="77777777" w:rsidR="00080328" w:rsidRPr="00080328" w:rsidRDefault="00080328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51" w:firstLine="5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9" w:type="pct"/>
            <w:gridSpan w:val="2"/>
            <w:tcBorders>
              <w:top w:val="single" w:sz="4" w:space="0" w:color="auto"/>
            </w:tcBorders>
            <w:vAlign w:val="bottom"/>
          </w:tcPr>
          <w:p w14:paraId="1B0980D8" w14:textId="77777777" w:rsidR="00080328" w:rsidRPr="00080328" w:rsidRDefault="00080328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515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56A0ADE4" w14:textId="77777777" w:rsidR="00080328" w:rsidRPr="00080328" w:rsidRDefault="00080328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551" w:firstLine="5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</w:tcBorders>
            <w:vAlign w:val="bottom"/>
          </w:tcPr>
          <w:p w14:paraId="6D3BF258" w14:textId="77777777" w:rsidR="00080328" w:rsidRPr="00080328" w:rsidRDefault="00080328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7" w:type="pct"/>
            <w:gridSpan w:val="2"/>
            <w:vAlign w:val="bottom"/>
          </w:tcPr>
          <w:p w14:paraId="2FCD171A" w14:textId="77777777" w:rsidR="00080328" w:rsidRPr="00080328" w:rsidRDefault="00080328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vAlign w:val="bottom"/>
          </w:tcPr>
          <w:p w14:paraId="69FC011B" w14:textId="77777777" w:rsidR="00080328" w:rsidRPr="00080328" w:rsidRDefault="00080328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433E6" w:rsidRPr="00BE5913" w14:paraId="56A00104" w14:textId="77777777" w:rsidTr="00C32953">
        <w:trPr>
          <w:trHeight w:val="20"/>
        </w:trPr>
        <w:tc>
          <w:tcPr>
            <w:tcW w:w="1899" w:type="pct"/>
          </w:tcPr>
          <w:p w14:paraId="216D7AB4" w14:textId="50FD63D5" w:rsidR="00B433E6" w:rsidRPr="00BE5913" w:rsidRDefault="00B433E6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bCs/>
                <w:i/>
                <w:iCs/>
                <w:color w:val="000000"/>
                <w:sz w:val="30"/>
                <w:szCs w:val="30"/>
                <w:cs/>
              </w:rPr>
              <w:t>เจ้า</w:t>
            </w:r>
            <w:r w:rsidRPr="00BE5913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  <w:t>หนี้การค้</w:t>
            </w:r>
            <w:r w:rsidRPr="00BE5913">
              <w:rPr>
                <w:rFonts w:asciiTheme="majorBidi" w:hAnsiTheme="majorBidi" w:cstheme="majorBidi" w:hint="cs"/>
                <w:bCs/>
                <w:i/>
                <w:iCs/>
                <w:color w:val="000000"/>
                <w:sz w:val="30"/>
                <w:szCs w:val="30"/>
                <w:cs/>
              </w:rPr>
              <w:t>า</w:t>
            </w:r>
          </w:p>
        </w:tc>
        <w:tc>
          <w:tcPr>
            <w:tcW w:w="666" w:type="pct"/>
          </w:tcPr>
          <w:p w14:paraId="00090D8E" w14:textId="77777777" w:rsidR="00B433E6" w:rsidRPr="00BE5913" w:rsidRDefault="00B433E6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7659C2F8" w14:textId="77777777" w:rsidR="00B433E6" w:rsidRPr="00BE5913" w:rsidRDefault="00B433E6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6C99A1BF" w14:textId="77777777" w:rsidR="00B433E6" w:rsidRPr="00BE5913" w:rsidRDefault="00B433E6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5CDF1B64" w14:textId="77777777" w:rsidR="00B433E6" w:rsidRPr="00BE5913" w:rsidRDefault="00B433E6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</w:tcPr>
          <w:p w14:paraId="762AA0AB" w14:textId="77777777" w:rsidR="00B433E6" w:rsidRPr="00BE5913" w:rsidRDefault="00B433E6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5C62BC0D" w14:textId="77777777" w:rsidR="00B433E6" w:rsidRPr="00BE5913" w:rsidRDefault="00B433E6" w:rsidP="002D1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gridSpan w:val="2"/>
          </w:tcPr>
          <w:p w14:paraId="52D52958" w14:textId="77777777" w:rsidR="00B433E6" w:rsidRPr="00BE5913" w:rsidRDefault="00B433E6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D1FF2" w:rsidRPr="00BE5913" w14:paraId="6C9133FE" w14:textId="77777777" w:rsidTr="00B433E6">
        <w:trPr>
          <w:trHeight w:val="20"/>
        </w:trPr>
        <w:tc>
          <w:tcPr>
            <w:tcW w:w="1899" w:type="pct"/>
          </w:tcPr>
          <w:p w14:paraId="11B7C97B" w14:textId="7777777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  <w:r w:rsidRPr="00BE5913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666" w:type="pct"/>
            <w:tcBorders>
              <w:bottom w:val="double" w:sz="4" w:space="0" w:color="auto"/>
            </w:tcBorders>
          </w:tcPr>
          <w:p w14:paraId="52B91D31" w14:textId="2CF2D79A" w:rsidR="002D1FF2" w:rsidRPr="00BE5913" w:rsidRDefault="00C070A0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22</w:t>
            </w:r>
            <w:r w:rsidR="00B0797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2" w:type="pct"/>
            <w:gridSpan w:val="2"/>
          </w:tcPr>
          <w:p w14:paraId="22A1D2C5" w14:textId="7777777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tcBorders>
              <w:bottom w:val="double" w:sz="4" w:space="0" w:color="auto"/>
            </w:tcBorders>
          </w:tcPr>
          <w:p w14:paraId="351F8D9C" w14:textId="1AB4C80B" w:rsidR="002D1FF2" w:rsidRPr="00BE5913" w:rsidRDefault="00C070A0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24</w:t>
            </w:r>
            <w:r w:rsidR="002D1FF2"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299</w:t>
            </w:r>
          </w:p>
        </w:tc>
        <w:tc>
          <w:tcPr>
            <w:tcW w:w="141" w:type="pct"/>
            <w:gridSpan w:val="2"/>
          </w:tcPr>
          <w:p w14:paraId="16885C70" w14:textId="7777777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084EE219" w14:textId="77041F3E" w:rsidR="002D1FF2" w:rsidRPr="00BE5913" w:rsidRDefault="00B0797C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55448F67" w14:textId="77777777" w:rsidR="002D1FF2" w:rsidRPr="00BE5913" w:rsidRDefault="002D1FF2" w:rsidP="002D1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tcBorders>
              <w:bottom w:val="double" w:sz="4" w:space="0" w:color="auto"/>
            </w:tcBorders>
          </w:tcPr>
          <w:p w14:paraId="423E56B5" w14:textId="70FE450E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D1FF2" w:rsidRPr="00080328" w14:paraId="58B79B45" w14:textId="77777777" w:rsidTr="00B433E6">
        <w:trPr>
          <w:trHeight w:val="20"/>
        </w:trPr>
        <w:tc>
          <w:tcPr>
            <w:tcW w:w="1899" w:type="pct"/>
          </w:tcPr>
          <w:p w14:paraId="6E023215" w14:textId="77777777" w:rsidR="002D1FF2" w:rsidRPr="00080328" w:rsidRDefault="002D1FF2" w:rsidP="0008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666" w:type="pct"/>
          </w:tcPr>
          <w:p w14:paraId="654843B1" w14:textId="77777777" w:rsidR="002D1FF2" w:rsidRPr="00080328" w:rsidRDefault="002D1FF2" w:rsidP="0008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pct"/>
            <w:gridSpan w:val="2"/>
          </w:tcPr>
          <w:p w14:paraId="2059C514" w14:textId="77777777" w:rsidR="002D1FF2" w:rsidRPr="00080328" w:rsidRDefault="002D1FF2" w:rsidP="0008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73" w:type="pct"/>
            <w:gridSpan w:val="2"/>
          </w:tcPr>
          <w:p w14:paraId="2EEA59B2" w14:textId="77777777" w:rsidR="002D1FF2" w:rsidRPr="00080328" w:rsidRDefault="002D1FF2" w:rsidP="0008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pct"/>
            <w:gridSpan w:val="2"/>
          </w:tcPr>
          <w:p w14:paraId="6F7FDBCD" w14:textId="77777777" w:rsidR="002D1FF2" w:rsidRPr="00080328" w:rsidRDefault="002D1FF2" w:rsidP="0008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</w:tcPr>
          <w:p w14:paraId="17203505" w14:textId="77777777" w:rsidR="002D1FF2" w:rsidRPr="00080328" w:rsidRDefault="002D1FF2" w:rsidP="0008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" w:type="pct"/>
          </w:tcPr>
          <w:p w14:paraId="499EC9DF" w14:textId="77777777" w:rsidR="002D1FF2" w:rsidRPr="00080328" w:rsidRDefault="002D1FF2" w:rsidP="0008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76" w:type="pct"/>
            <w:gridSpan w:val="2"/>
          </w:tcPr>
          <w:p w14:paraId="6BB34DAB" w14:textId="77777777" w:rsidR="002D1FF2" w:rsidRPr="00080328" w:rsidRDefault="002D1FF2" w:rsidP="0008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</w:tr>
      <w:tr w:rsidR="002D1FF2" w:rsidRPr="00BE5913" w14:paraId="44B7E365" w14:textId="77777777" w:rsidTr="00B433E6">
        <w:trPr>
          <w:trHeight w:val="20"/>
        </w:trPr>
        <w:tc>
          <w:tcPr>
            <w:tcW w:w="1899" w:type="pct"/>
          </w:tcPr>
          <w:p w14:paraId="68D4D8F4" w14:textId="06E5B25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bCs/>
                <w:i/>
                <w:iCs/>
                <w:color w:val="000000"/>
                <w:sz w:val="30"/>
                <w:szCs w:val="30"/>
                <w:cs/>
              </w:rPr>
              <w:t>เจ้า</w:t>
            </w:r>
            <w:r w:rsidRPr="00BE5913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  <w:t>หนี้</w:t>
            </w:r>
            <w:r w:rsidRPr="00BE5913">
              <w:rPr>
                <w:rFonts w:asciiTheme="majorBidi" w:hAnsiTheme="majorBidi" w:cstheme="majorBidi" w:hint="cs"/>
                <w:bCs/>
                <w:i/>
                <w:iCs/>
                <w:color w:val="000000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66" w:type="pct"/>
            <w:tcBorders>
              <w:bottom w:val="nil"/>
            </w:tcBorders>
          </w:tcPr>
          <w:p w14:paraId="4893F4D6" w14:textId="7777777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tcBorders>
              <w:bottom w:val="nil"/>
            </w:tcBorders>
          </w:tcPr>
          <w:p w14:paraId="6F249AAB" w14:textId="7777777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tcBorders>
              <w:bottom w:val="nil"/>
            </w:tcBorders>
          </w:tcPr>
          <w:p w14:paraId="6A4E85A9" w14:textId="7777777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tcBorders>
              <w:bottom w:val="nil"/>
            </w:tcBorders>
          </w:tcPr>
          <w:p w14:paraId="616A81D4" w14:textId="7777777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nil"/>
            </w:tcBorders>
          </w:tcPr>
          <w:p w14:paraId="4E038F43" w14:textId="7777777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  <w:tcBorders>
              <w:bottom w:val="nil"/>
            </w:tcBorders>
          </w:tcPr>
          <w:p w14:paraId="799BD0BB" w14:textId="77777777" w:rsidR="002D1FF2" w:rsidRPr="00BE5913" w:rsidRDefault="002D1FF2" w:rsidP="002D1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tcBorders>
              <w:bottom w:val="nil"/>
            </w:tcBorders>
          </w:tcPr>
          <w:p w14:paraId="69A39C81" w14:textId="7777777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D1FF2" w:rsidRPr="00BE5913" w14:paraId="53CA33BF" w14:textId="77777777" w:rsidTr="00B433E6">
        <w:trPr>
          <w:trHeight w:val="20"/>
        </w:trPr>
        <w:tc>
          <w:tcPr>
            <w:tcW w:w="1899" w:type="pct"/>
          </w:tcPr>
          <w:p w14:paraId="591CC6E6" w14:textId="6D46B7A2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6" w:type="pct"/>
            <w:tcBorders>
              <w:bottom w:val="nil"/>
            </w:tcBorders>
            <w:vAlign w:val="bottom"/>
          </w:tcPr>
          <w:p w14:paraId="40073AF9" w14:textId="0A8A0520" w:rsidR="002D1FF2" w:rsidRPr="00BE5913" w:rsidRDefault="00682E8D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35" w:lineRule="auto"/>
              <w:ind w:left="150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  <w:tcBorders>
              <w:bottom w:val="nil"/>
            </w:tcBorders>
          </w:tcPr>
          <w:p w14:paraId="706E3EFE" w14:textId="7777777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tcBorders>
              <w:bottom w:val="nil"/>
            </w:tcBorders>
            <w:vAlign w:val="bottom"/>
          </w:tcPr>
          <w:p w14:paraId="50737CA0" w14:textId="107F980B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7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  <w:tcBorders>
              <w:bottom w:val="nil"/>
            </w:tcBorders>
          </w:tcPr>
          <w:p w14:paraId="7980E4C2" w14:textId="7777777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nil"/>
            </w:tcBorders>
            <w:vAlign w:val="bottom"/>
          </w:tcPr>
          <w:p w14:paraId="60D4D020" w14:textId="5247F2AF" w:rsidR="002D1FF2" w:rsidRPr="00BE5913" w:rsidRDefault="005D389A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53</w:t>
            </w:r>
            <w:r w:rsidR="00682E8D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33" w:type="pct"/>
            <w:tcBorders>
              <w:bottom w:val="nil"/>
            </w:tcBorders>
          </w:tcPr>
          <w:p w14:paraId="5F4139F5" w14:textId="77777777" w:rsidR="002D1FF2" w:rsidRPr="00BE5913" w:rsidRDefault="002D1FF2" w:rsidP="002D1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tcBorders>
              <w:bottom w:val="nil"/>
            </w:tcBorders>
            <w:vAlign w:val="bottom"/>
          </w:tcPr>
          <w:p w14:paraId="64596024" w14:textId="3B82A9D5" w:rsidR="002D1FF2" w:rsidRPr="00BE5913" w:rsidRDefault="00C070A0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26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  <w:r w:rsidR="002D1FF2"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9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00</w:t>
            </w:r>
          </w:p>
        </w:tc>
      </w:tr>
      <w:tr w:rsidR="002D1FF2" w:rsidRPr="00BE5913" w14:paraId="766F82A2" w14:textId="77777777" w:rsidTr="00B433E6">
        <w:trPr>
          <w:trHeight w:val="20"/>
        </w:trPr>
        <w:tc>
          <w:tcPr>
            <w:tcW w:w="1899" w:type="pct"/>
          </w:tcPr>
          <w:p w14:paraId="56DC8DB6" w14:textId="17470093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6" w:type="pct"/>
            <w:tcBorders>
              <w:bottom w:val="nil"/>
            </w:tcBorders>
            <w:vAlign w:val="bottom"/>
          </w:tcPr>
          <w:p w14:paraId="6635543C" w14:textId="55E8A1EE" w:rsidR="002D1FF2" w:rsidRPr="00C76D99" w:rsidRDefault="00C070A0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B11C2B" w:rsidRPr="00B11C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2" w:type="pct"/>
            <w:gridSpan w:val="2"/>
            <w:tcBorders>
              <w:bottom w:val="nil"/>
            </w:tcBorders>
          </w:tcPr>
          <w:p w14:paraId="26ED68D3" w14:textId="77777777" w:rsidR="002D1FF2" w:rsidRPr="00C76D99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tcBorders>
              <w:bottom w:val="nil"/>
            </w:tcBorders>
            <w:vAlign w:val="bottom"/>
          </w:tcPr>
          <w:p w14:paraId="7CDB371F" w14:textId="6593C7CB" w:rsidR="002D1FF2" w:rsidRPr="00BE5913" w:rsidRDefault="00C070A0" w:rsidP="007B4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29</w:t>
            </w:r>
          </w:p>
        </w:tc>
        <w:tc>
          <w:tcPr>
            <w:tcW w:w="141" w:type="pct"/>
            <w:gridSpan w:val="2"/>
            <w:tcBorders>
              <w:bottom w:val="nil"/>
            </w:tcBorders>
          </w:tcPr>
          <w:p w14:paraId="00DEA39D" w14:textId="7777777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nil"/>
            </w:tcBorders>
            <w:vAlign w:val="bottom"/>
          </w:tcPr>
          <w:p w14:paraId="7837818B" w14:textId="33117982" w:rsidR="002D1FF2" w:rsidRPr="00BE5913" w:rsidRDefault="00682E8D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tcBorders>
              <w:bottom w:val="nil"/>
            </w:tcBorders>
          </w:tcPr>
          <w:p w14:paraId="0471A497" w14:textId="77777777" w:rsidR="002D1FF2" w:rsidRPr="00BE5913" w:rsidRDefault="002D1FF2" w:rsidP="002D1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tcBorders>
              <w:bottom w:val="nil"/>
            </w:tcBorders>
            <w:vAlign w:val="bottom"/>
          </w:tcPr>
          <w:p w14:paraId="16C3F3DF" w14:textId="5478E606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2D1FF2" w:rsidRPr="00BE5913" w14:paraId="45A93F52" w14:textId="77777777" w:rsidTr="00B433E6">
        <w:trPr>
          <w:trHeight w:val="20"/>
        </w:trPr>
        <w:tc>
          <w:tcPr>
            <w:tcW w:w="1899" w:type="pct"/>
          </w:tcPr>
          <w:p w14:paraId="6A486242" w14:textId="1652A139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66" w:type="pct"/>
            <w:tcBorders>
              <w:bottom w:val="nil"/>
            </w:tcBorders>
            <w:vAlign w:val="bottom"/>
          </w:tcPr>
          <w:p w14:paraId="75EE5AF6" w14:textId="22082983" w:rsidR="002D1FF2" w:rsidRPr="00BE5913" w:rsidRDefault="003C2287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2287">
              <w:rPr>
                <w:rFonts w:asciiTheme="majorBidi" w:eastAsia="MS Mincho" w:hAnsiTheme="majorBidi" w:cstheme="majorBidi"/>
                <w:sz w:val="30"/>
                <w:szCs w:val="30"/>
              </w:rPr>
              <w:t>90,419</w:t>
            </w:r>
          </w:p>
        </w:tc>
        <w:tc>
          <w:tcPr>
            <w:tcW w:w="142" w:type="pct"/>
            <w:gridSpan w:val="2"/>
            <w:tcBorders>
              <w:bottom w:val="nil"/>
            </w:tcBorders>
          </w:tcPr>
          <w:p w14:paraId="5424792A" w14:textId="7777777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tcBorders>
              <w:bottom w:val="nil"/>
            </w:tcBorders>
            <w:vAlign w:val="bottom"/>
          </w:tcPr>
          <w:p w14:paraId="16492C62" w14:textId="4E96A3AB" w:rsidR="002D1FF2" w:rsidRPr="00BE5913" w:rsidRDefault="00C070A0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35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</w:t>
            </w:r>
            <w:r w:rsidR="002D1FF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582</w:t>
            </w:r>
          </w:p>
        </w:tc>
        <w:tc>
          <w:tcPr>
            <w:tcW w:w="141" w:type="pct"/>
            <w:gridSpan w:val="2"/>
            <w:tcBorders>
              <w:bottom w:val="nil"/>
            </w:tcBorders>
          </w:tcPr>
          <w:p w14:paraId="10386334" w14:textId="7777777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nil"/>
            </w:tcBorders>
            <w:vAlign w:val="bottom"/>
          </w:tcPr>
          <w:p w14:paraId="5E426CD3" w14:textId="2C4924E0" w:rsidR="002D1FF2" w:rsidRPr="00BE5913" w:rsidRDefault="003C2287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C2287">
              <w:rPr>
                <w:rFonts w:asciiTheme="majorBidi" w:eastAsia="MS Mincho" w:hAnsiTheme="majorBidi" w:cstheme="majorBidi"/>
                <w:sz w:val="30"/>
                <w:szCs w:val="30"/>
              </w:rPr>
              <w:t>90,419</w:t>
            </w:r>
          </w:p>
        </w:tc>
        <w:tc>
          <w:tcPr>
            <w:tcW w:w="133" w:type="pct"/>
            <w:tcBorders>
              <w:bottom w:val="nil"/>
            </w:tcBorders>
          </w:tcPr>
          <w:p w14:paraId="3555B790" w14:textId="77777777" w:rsidR="002D1FF2" w:rsidRPr="00BE5913" w:rsidRDefault="002D1FF2" w:rsidP="002D1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tcBorders>
              <w:bottom w:val="nil"/>
            </w:tcBorders>
            <w:vAlign w:val="bottom"/>
          </w:tcPr>
          <w:p w14:paraId="346FF225" w14:textId="3BCB09C0" w:rsidR="002D1FF2" w:rsidRPr="00BE5913" w:rsidRDefault="00C070A0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35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63</w:t>
            </w:r>
            <w:r w:rsidR="002D1FF2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582</w:t>
            </w:r>
          </w:p>
        </w:tc>
      </w:tr>
      <w:tr w:rsidR="002D1FF2" w:rsidRPr="00BE5913" w14:paraId="319A5380" w14:textId="77777777" w:rsidTr="00B433E6">
        <w:trPr>
          <w:trHeight w:val="20"/>
        </w:trPr>
        <w:tc>
          <w:tcPr>
            <w:tcW w:w="1899" w:type="pct"/>
          </w:tcPr>
          <w:p w14:paraId="2A7D9625" w14:textId="3FB79A29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vAlign w:val="bottom"/>
          </w:tcPr>
          <w:p w14:paraId="2EF5DCEA" w14:textId="3A9595F5" w:rsidR="002D1FF2" w:rsidRPr="00BE5913" w:rsidRDefault="00B11C2B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9</w:t>
            </w:r>
            <w:r w:rsidR="00682E8D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88</w:t>
            </w:r>
            <w:r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2" w:type="pct"/>
            <w:gridSpan w:val="2"/>
          </w:tcPr>
          <w:p w14:paraId="2928BDD3" w14:textId="7777777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tcBorders>
              <w:bottom w:val="single" w:sz="4" w:space="0" w:color="auto"/>
            </w:tcBorders>
            <w:vAlign w:val="bottom"/>
          </w:tcPr>
          <w:p w14:paraId="1B06FFB4" w14:textId="70100800" w:rsidR="002D1FF2" w:rsidRPr="00BE5913" w:rsidRDefault="00B11C2B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8</w:t>
            </w:r>
            <w:r w:rsidR="002D1FF2"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141" w:type="pct"/>
            <w:gridSpan w:val="2"/>
          </w:tcPr>
          <w:p w14:paraId="768C4AC5" w14:textId="7777777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7F1D521C" w14:textId="392F7CE8" w:rsidR="002D1FF2" w:rsidRPr="00BE5913" w:rsidRDefault="00C070A0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3</w:t>
            </w:r>
            <w:r w:rsidR="00682E8D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782</w:t>
            </w:r>
          </w:p>
        </w:tc>
        <w:tc>
          <w:tcPr>
            <w:tcW w:w="133" w:type="pct"/>
          </w:tcPr>
          <w:p w14:paraId="22E407C4" w14:textId="77777777" w:rsidR="002D1FF2" w:rsidRPr="00BE5913" w:rsidRDefault="002D1FF2" w:rsidP="002D1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tcBorders>
              <w:bottom w:val="single" w:sz="4" w:space="0" w:color="auto"/>
            </w:tcBorders>
            <w:vAlign w:val="bottom"/>
          </w:tcPr>
          <w:p w14:paraId="210AACF7" w14:textId="1D7CF595" w:rsidR="002D1FF2" w:rsidRPr="00BE5913" w:rsidRDefault="00C070A0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  <w:r w:rsidR="002D1FF2"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11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</w:p>
        </w:tc>
      </w:tr>
      <w:tr w:rsidR="002D1FF2" w:rsidRPr="00BE5913" w14:paraId="5B8BFAFE" w14:textId="77777777" w:rsidTr="00B433E6">
        <w:trPr>
          <w:trHeight w:val="20"/>
        </w:trPr>
        <w:tc>
          <w:tcPr>
            <w:tcW w:w="1899" w:type="pct"/>
          </w:tcPr>
          <w:p w14:paraId="094E5DBB" w14:textId="3EA6EFE3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E8FC0" w14:textId="650869DB" w:rsidR="002D1FF2" w:rsidRPr="00BE5913" w:rsidRDefault="00B11C2B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1</w:t>
            </w:r>
            <w:r w:rsidR="00EC0786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1</w:t>
            </w:r>
            <w:r w:rsidRPr="00B11C2B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0</w:t>
            </w:r>
            <w:r w:rsidR="005B0075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,</w:t>
            </w:r>
            <w:r w:rsidR="003C2287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340</w:t>
            </w:r>
          </w:p>
        </w:tc>
        <w:tc>
          <w:tcPr>
            <w:tcW w:w="142" w:type="pct"/>
            <w:gridSpan w:val="2"/>
          </w:tcPr>
          <w:p w14:paraId="128D87CB" w14:textId="7777777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F332D" w14:textId="02421FFE" w:rsidR="002D1FF2" w:rsidRPr="00BE5913" w:rsidRDefault="00C070A0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82</w:t>
            </w:r>
            <w:r w:rsidR="002D1FF2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4</w:t>
            </w:r>
            <w:r w:rsidR="00B11C2B" w:rsidRPr="00B11C2B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0</w:t>
            </w:r>
            <w:r w:rsidRPr="00C070A0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7</w:t>
            </w:r>
          </w:p>
        </w:tc>
        <w:tc>
          <w:tcPr>
            <w:tcW w:w="141" w:type="pct"/>
            <w:gridSpan w:val="2"/>
          </w:tcPr>
          <w:p w14:paraId="287B1EED" w14:textId="7777777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5E3687" w14:textId="68541213" w:rsidR="002D1FF2" w:rsidRPr="00BE5913" w:rsidRDefault="00B11C2B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1</w:t>
            </w:r>
            <w:r w:rsidR="003C2287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4</w:t>
            </w:r>
            <w:r w:rsidR="001316E4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7</w:t>
            </w:r>
            <w:r w:rsidR="00B22D10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,</w:t>
            </w:r>
            <w:r w:rsidR="003C2287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579</w:t>
            </w:r>
          </w:p>
        </w:tc>
        <w:tc>
          <w:tcPr>
            <w:tcW w:w="133" w:type="pct"/>
          </w:tcPr>
          <w:p w14:paraId="375E9702" w14:textId="77777777" w:rsidR="002D1FF2" w:rsidRPr="00BE5913" w:rsidRDefault="002D1FF2" w:rsidP="002D1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409E2" w14:textId="24FA85F4" w:rsidR="002D1FF2" w:rsidRPr="00BE5913" w:rsidRDefault="00C070A0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328</w:t>
            </w:r>
            <w:r w:rsidR="002D1FF2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598</w:t>
            </w:r>
          </w:p>
        </w:tc>
      </w:tr>
      <w:tr w:rsidR="002D1FF2" w:rsidRPr="00080328" w14:paraId="47DA201C" w14:textId="77777777" w:rsidTr="00B433E6">
        <w:trPr>
          <w:trHeight w:val="20"/>
        </w:trPr>
        <w:tc>
          <w:tcPr>
            <w:tcW w:w="1899" w:type="pct"/>
          </w:tcPr>
          <w:p w14:paraId="65BBEB1A" w14:textId="77777777" w:rsidR="002D1FF2" w:rsidRPr="00080328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666" w:type="pct"/>
            <w:tcBorders>
              <w:top w:val="double" w:sz="4" w:space="0" w:color="auto"/>
            </w:tcBorders>
            <w:vAlign w:val="bottom"/>
          </w:tcPr>
          <w:p w14:paraId="75373D74" w14:textId="77777777" w:rsidR="002D1FF2" w:rsidRPr="00080328" w:rsidRDefault="002D1FF2" w:rsidP="0008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pct"/>
            <w:gridSpan w:val="2"/>
          </w:tcPr>
          <w:p w14:paraId="633D7264" w14:textId="77777777" w:rsidR="002D1FF2" w:rsidRPr="00080328" w:rsidRDefault="002D1FF2" w:rsidP="0008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73" w:type="pct"/>
            <w:gridSpan w:val="2"/>
            <w:tcBorders>
              <w:top w:val="double" w:sz="4" w:space="0" w:color="auto"/>
            </w:tcBorders>
            <w:vAlign w:val="bottom"/>
          </w:tcPr>
          <w:p w14:paraId="475A4BDB" w14:textId="77777777" w:rsidR="002D1FF2" w:rsidRPr="00080328" w:rsidRDefault="002D1FF2" w:rsidP="0008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pct"/>
            <w:gridSpan w:val="2"/>
          </w:tcPr>
          <w:p w14:paraId="6E1CEF1E" w14:textId="77777777" w:rsidR="002D1FF2" w:rsidRPr="00080328" w:rsidRDefault="002D1FF2" w:rsidP="0008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double" w:sz="4" w:space="0" w:color="auto"/>
            </w:tcBorders>
            <w:vAlign w:val="bottom"/>
          </w:tcPr>
          <w:p w14:paraId="670E3494" w14:textId="77777777" w:rsidR="002D1FF2" w:rsidRPr="00080328" w:rsidRDefault="002D1FF2" w:rsidP="0008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" w:type="pct"/>
          </w:tcPr>
          <w:p w14:paraId="2703F426" w14:textId="77777777" w:rsidR="002D1FF2" w:rsidRPr="00080328" w:rsidRDefault="002D1FF2" w:rsidP="0008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76" w:type="pct"/>
            <w:gridSpan w:val="2"/>
            <w:tcBorders>
              <w:top w:val="double" w:sz="4" w:space="0" w:color="auto"/>
            </w:tcBorders>
            <w:vAlign w:val="bottom"/>
          </w:tcPr>
          <w:p w14:paraId="5DBA1C3C" w14:textId="77777777" w:rsidR="002D1FF2" w:rsidRPr="00080328" w:rsidRDefault="002D1FF2" w:rsidP="0008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</w:tr>
      <w:tr w:rsidR="002D1FF2" w:rsidRPr="00BE5913" w14:paraId="0BD694F4" w14:textId="77777777" w:rsidTr="00B433E6">
        <w:trPr>
          <w:trHeight w:val="20"/>
        </w:trPr>
        <w:tc>
          <w:tcPr>
            <w:tcW w:w="1899" w:type="pct"/>
          </w:tcPr>
          <w:p w14:paraId="1D3F67ED" w14:textId="1072A242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E59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66" w:type="pct"/>
          </w:tcPr>
          <w:p w14:paraId="2482A007" w14:textId="7777777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vAlign w:val="bottom"/>
          </w:tcPr>
          <w:p w14:paraId="4241F779" w14:textId="7777777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77BFA902" w14:textId="7777777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vAlign w:val="bottom"/>
          </w:tcPr>
          <w:p w14:paraId="0EC39995" w14:textId="7777777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</w:tcPr>
          <w:p w14:paraId="00E79351" w14:textId="7777777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  <w:vAlign w:val="bottom"/>
          </w:tcPr>
          <w:p w14:paraId="4F0B4804" w14:textId="77777777" w:rsidR="002D1FF2" w:rsidRPr="00BE5913" w:rsidRDefault="002D1FF2" w:rsidP="002D1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6" w:type="pct"/>
            <w:gridSpan w:val="2"/>
          </w:tcPr>
          <w:p w14:paraId="7ED6A721" w14:textId="7777777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</w:tr>
      <w:tr w:rsidR="002D1FF2" w:rsidRPr="00BE5913" w14:paraId="03A6027B" w14:textId="77777777" w:rsidTr="00B433E6">
        <w:trPr>
          <w:trHeight w:val="20"/>
        </w:trPr>
        <w:tc>
          <w:tcPr>
            <w:tcW w:w="1899" w:type="pct"/>
          </w:tcPr>
          <w:p w14:paraId="7BD2C047" w14:textId="18C78756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6" w:type="pct"/>
            <w:tcBorders>
              <w:bottom w:val="double" w:sz="4" w:space="0" w:color="auto"/>
            </w:tcBorders>
          </w:tcPr>
          <w:p w14:paraId="5F275A41" w14:textId="0959135E" w:rsidR="002D1FF2" w:rsidRPr="00BE5913" w:rsidRDefault="00B11C2B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9</w:t>
            </w:r>
            <w:r w:rsidR="00682E8D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387</w:t>
            </w:r>
          </w:p>
        </w:tc>
        <w:tc>
          <w:tcPr>
            <w:tcW w:w="142" w:type="pct"/>
            <w:gridSpan w:val="2"/>
            <w:tcBorders>
              <w:bottom w:val="nil"/>
            </w:tcBorders>
            <w:vAlign w:val="bottom"/>
          </w:tcPr>
          <w:p w14:paraId="03BE5033" w14:textId="7777777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tcBorders>
              <w:bottom w:val="double" w:sz="4" w:space="0" w:color="auto"/>
            </w:tcBorders>
          </w:tcPr>
          <w:p w14:paraId="37176D2D" w14:textId="33A722B8" w:rsidR="002D1FF2" w:rsidRPr="00BE5913" w:rsidRDefault="00C070A0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8</w:t>
            </w:r>
            <w:r w:rsidR="002D1FF2" w:rsidRPr="00BE5913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233</w:t>
            </w:r>
          </w:p>
        </w:tc>
        <w:tc>
          <w:tcPr>
            <w:tcW w:w="141" w:type="pct"/>
            <w:gridSpan w:val="2"/>
            <w:tcBorders>
              <w:bottom w:val="nil"/>
            </w:tcBorders>
            <w:vAlign w:val="bottom"/>
          </w:tcPr>
          <w:p w14:paraId="18C4171D" w14:textId="77777777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35B77D1E" w14:textId="54782CC6" w:rsidR="002D1FF2" w:rsidRPr="00BE5913" w:rsidRDefault="00682E8D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" w:type="pct"/>
            <w:tcBorders>
              <w:bottom w:val="nil"/>
            </w:tcBorders>
            <w:vAlign w:val="bottom"/>
          </w:tcPr>
          <w:p w14:paraId="5B47A99C" w14:textId="77777777" w:rsidR="002D1FF2" w:rsidRPr="00BE5913" w:rsidRDefault="002D1FF2" w:rsidP="002D1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tcBorders>
              <w:bottom w:val="double" w:sz="4" w:space="0" w:color="auto"/>
            </w:tcBorders>
          </w:tcPr>
          <w:p w14:paraId="6742AAF9" w14:textId="0AE5D45B" w:rsidR="002D1FF2" w:rsidRPr="00BE5913" w:rsidRDefault="002D1FF2" w:rsidP="002D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31351A1" w14:textId="77777777" w:rsidR="00865F02" w:rsidRPr="000E121C" w:rsidRDefault="00865F02" w:rsidP="001A63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16"/>
          <w:szCs w:val="16"/>
        </w:rPr>
      </w:pPr>
    </w:p>
    <w:tbl>
      <w:tblPr>
        <w:tblW w:w="96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40"/>
        <w:gridCol w:w="990"/>
        <w:gridCol w:w="236"/>
        <w:gridCol w:w="992"/>
        <w:gridCol w:w="270"/>
        <w:gridCol w:w="1204"/>
        <w:gridCol w:w="236"/>
        <w:gridCol w:w="1024"/>
        <w:gridCol w:w="270"/>
        <w:gridCol w:w="990"/>
        <w:gridCol w:w="236"/>
        <w:gridCol w:w="1049"/>
        <w:gridCol w:w="9"/>
      </w:tblGrid>
      <w:tr w:rsidR="00D46D36" w:rsidRPr="00BE5913" w14:paraId="7F5FA931" w14:textId="77777777" w:rsidTr="00D12146">
        <w:trPr>
          <w:gridAfter w:val="1"/>
          <w:wAfter w:w="9" w:type="dxa"/>
          <w:tblHeader/>
        </w:trPr>
        <w:tc>
          <w:tcPr>
            <w:tcW w:w="2140" w:type="dxa"/>
            <w:vAlign w:val="bottom"/>
          </w:tcPr>
          <w:p w14:paraId="5F60EA96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18" w:type="dxa"/>
            <w:gridSpan w:val="3"/>
            <w:vAlign w:val="bottom"/>
          </w:tcPr>
          <w:p w14:paraId="24146A44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3E3D6A27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  <w:vAlign w:val="bottom"/>
          </w:tcPr>
          <w:p w14:paraId="551E1D87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6D36" w:rsidRPr="00BE5913" w14:paraId="6EF4008C" w14:textId="77777777" w:rsidTr="00D12146">
        <w:trPr>
          <w:tblHeader/>
        </w:trPr>
        <w:tc>
          <w:tcPr>
            <w:tcW w:w="2140" w:type="dxa"/>
          </w:tcPr>
          <w:p w14:paraId="13EAC540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BE5913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309DD2E3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เงินกู้ยืม</w:t>
            </w:r>
            <w:r w:rsidRPr="00BE5913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ระยะยาวจาก</w:t>
            </w:r>
          </w:p>
        </w:tc>
        <w:tc>
          <w:tcPr>
            <w:tcW w:w="990" w:type="dxa"/>
            <w:hideMark/>
          </w:tcPr>
          <w:p w14:paraId="0CABC994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A4F94D0" w14:textId="5869569F" w:rsidR="00D46D36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70A0">
              <w:rPr>
                <w:rFonts w:ascii="Angsana New" w:hAnsi="Angsana New" w:hint="cs"/>
                <w:sz w:val="30"/>
                <w:szCs w:val="30"/>
              </w:rPr>
              <w:t>3</w:t>
            </w:r>
            <w:r w:rsidR="00B11C2B" w:rsidRPr="00B11C2B">
              <w:rPr>
                <w:rFonts w:ascii="Angsana New" w:hAnsi="Angsana New" w:hint="cs"/>
                <w:sz w:val="30"/>
                <w:szCs w:val="30"/>
              </w:rPr>
              <w:t>1</w:t>
            </w:r>
            <w:r w:rsidR="00D46D36" w:rsidRPr="00BE591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46D36" w:rsidRPr="00BE591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6A0CDE4E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51451F68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026213F" w14:textId="42180776" w:rsidR="00D46D36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70A0">
              <w:rPr>
                <w:rFonts w:ascii="Angsana New" w:hAnsi="Angsana New" w:hint="cs"/>
                <w:sz w:val="30"/>
                <w:szCs w:val="30"/>
              </w:rPr>
              <w:t>3</w:t>
            </w:r>
            <w:r w:rsidR="00B11C2B" w:rsidRPr="00B11C2B">
              <w:rPr>
                <w:rFonts w:ascii="Angsana New" w:hAnsi="Angsana New" w:hint="cs"/>
                <w:sz w:val="30"/>
                <w:szCs w:val="30"/>
              </w:rPr>
              <w:t>1</w:t>
            </w:r>
            <w:r w:rsidR="00D46D36" w:rsidRPr="00BE591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46D36" w:rsidRPr="00BE591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1D60B2F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2B5EBEF9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18F06A4" w14:textId="79E37200" w:rsidR="00D46D36" w:rsidRPr="00BE5913" w:rsidRDefault="00B11C2B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1C2B">
              <w:rPr>
                <w:rFonts w:ascii="Angsana New" w:hAnsi="Angsana New" w:hint="cs"/>
                <w:sz w:val="30"/>
                <w:szCs w:val="30"/>
              </w:rPr>
              <w:t>1</w:t>
            </w:r>
            <w:r w:rsidR="00D46D36" w:rsidRPr="00BE591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46D36"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14:paraId="46FEB591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34885C69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4DEEB9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ECC3375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ADED9E9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vAlign w:val="bottom"/>
            <w:hideMark/>
          </w:tcPr>
          <w:p w14:paraId="032FB8CF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51E857E" w14:textId="5A7D4125" w:rsidR="00D46D36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70A0">
              <w:rPr>
                <w:rFonts w:ascii="Angsana New" w:hAnsi="Angsana New" w:hint="cs"/>
                <w:sz w:val="30"/>
                <w:szCs w:val="30"/>
              </w:rPr>
              <w:t>3</w:t>
            </w:r>
            <w:r w:rsidR="00B11C2B" w:rsidRPr="00B11C2B">
              <w:rPr>
                <w:rFonts w:ascii="Angsana New" w:hAnsi="Angsana New" w:hint="cs"/>
                <w:sz w:val="30"/>
                <w:szCs w:val="30"/>
              </w:rPr>
              <w:t>1</w:t>
            </w:r>
            <w:r w:rsidR="00D46D36" w:rsidRPr="00BE591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46D36" w:rsidRPr="00BE591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46D36" w:rsidRPr="00BE5913" w14:paraId="5C16A13A" w14:textId="77777777" w:rsidTr="00D12146">
        <w:trPr>
          <w:tblHeader/>
        </w:trPr>
        <w:tc>
          <w:tcPr>
            <w:tcW w:w="2140" w:type="dxa"/>
          </w:tcPr>
          <w:p w14:paraId="21C5E988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BE59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</w:tcPr>
          <w:p w14:paraId="409CC4D2" w14:textId="7D86C457" w:rsidR="00D46D36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70A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593791E4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43E4BD5B" w14:textId="4903FB51" w:rsidR="00D46D36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0A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9412A9E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</w:tcPr>
          <w:p w14:paraId="140CD215" w14:textId="3078D1C6" w:rsidR="00D46D36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70A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bottom"/>
          </w:tcPr>
          <w:p w14:paraId="4AE42B92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2E6865DE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618C9B7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FFF6A0B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7493E582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vAlign w:val="bottom"/>
          </w:tcPr>
          <w:p w14:paraId="68D8B14C" w14:textId="7A193A83" w:rsidR="00D46D36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70A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46D36" w:rsidRPr="00BE5913" w14:paraId="60C672EB" w14:textId="77777777" w:rsidTr="00D12146">
        <w:trPr>
          <w:gridAfter w:val="1"/>
          <w:wAfter w:w="9" w:type="dxa"/>
          <w:tblHeader/>
        </w:trPr>
        <w:tc>
          <w:tcPr>
            <w:tcW w:w="2140" w:type="dxa"/>
            <w:vAlign w:val="bottom"/>
          </w:tcPr>
          <w:p w14:paraId="6B340822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18" w:type="dxa"/>
            <w:gridSpan w:val="3"/>
            <w:vAlign w:val="bottom"/>
          </w:tcPr>
          <w:p w14:paraId="4628E6EE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2A300590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  <w:vAlign w:val="bottom"/>
          </w:tcPr>
          <w:p w14:paraId="0F523BA2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6D36" w:rsidRPr="00BE5913" w14:paraId="3D7B6060" w14:textId="77777777" w:rsidTr="00D12146">
        <w:tc>
          <w:tcPr>
            <w:tcW w:w="2140" w:type="dxa"/>
            <w:hideMark/>
          </w:tcPr>
          <w:p w14:paraId="38337CA2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A4135D5" w14:textId="1ADF9B7F" w:rsidR="00D46D36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0A0">
              <w:rPr>
                <w:rFonts w:ascii="Angsana New" w:hAnsi="Angsana New"/>
                <w:sz w:val="30"/>
                <w:szCs w:val="30"/>
              </w:rPr>
              <w:t>2</w:t>
            </w:r>
            <w:r w:rsidR="006B38C6" w:rsidRPr="00BE5913">
              <w:rPr>
                <w:rFonts w:ascii="Angsana New" w:hAnsi="Angsana New"/>
                <w:sz w:val="30"/>
                <w:szCs w:val="30"/>
              </w:rPr>
              <w:t>.</w:t>
            </w:r>
            <w:r w:rsidRPr="00C070A0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36" w:type="dxa"/>
          </w:tcPr>
          <w:p w14:paraId="22BB0432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7B9CC781" w14:textId="7F596F14" w:rsidR="00D46D36" w:rsidRPr="00BE5913" w:rsidRDefault="00B11C2B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1C2B">
              <w:rPr>
                <w:rFonts w:ascii="Angsana New" w:hAnsi="Angsana New"/>
                <w:sz w:val="30"/>
                <w:szCs w:val="30"/>
              </w:rPr>
              <w:t>1</w:t>
            </w:r>
            <w:r w:rsidR="00B86B36">
              <w:rPr>
                <w:rFonts w:ascii="Angsana New" w:hAnsi="Angsana New"/>
                <w:sz w:val="30"/>
                <w:szCs w:val="30"/>
              </w:rPr>
              <w:t>.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489E9BCB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07CBA55F" w14:textId="368146B8" w:rsidR="00D46D36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  <w:r w:rsidR="006B38C6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/>
                <w:b/>
                <w:bCs/>
                <w:sz w:val="30"/>
                <w:szCs w:val="30"/>
              </w:rPr>
              <w:t>85</w:t>
            </w:r>
            <w:r w:rsidR="00B11C2B" w:rsidRPr="00B11C2B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="006B38C6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Pr="00C070A0">
              <w:rPr>
                <w:rFonts w:asciiTheme="majorBidi" w:hAnsi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36" w:type="dxa"/>
          </w:tcPr>
          <w:p w14:paraId="2A93F332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8E59C29" w14:textId="6C0CBFC6" w:rsidR="00D46D36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A2E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694</w:t>
            </w:r>
            <w:r w:rsidR="00CA2E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686</w:t>
            </w:r>
          </w:p>
        </w:tc>
        <w:tc>
          <w:tcPr>
            <w:tcW w:w="270" w:type="dxa"/>
          </w:tcPr>
          <w:p w14:paraId="6BA47FF2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CD69D1" w14:textId="419C0450" w:rsidR="00D46D36" w:rsidRPr="00BE5913" w:rsidRDefault="00CA2E8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883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</w:t>
            </w:r>
            <w:r w:rsidR="0073749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36136FE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tcBorders>
              <w:bottom w:val="double" w:sz="4" w:space="0" w:color="auto"/>
            </w:tcBorders>
          </w:tcPr>
          <w:p w14:paraId="43876D5D" w14:textId="50B179FF" w:rsidR="00D46D36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A2E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662</w:t>
            </w:r>
            <w:r w:rsidR="00CA2E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 w:rsidR="007374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7C527F6F" w14:textId="77777777" w:rsidR="00D46D36" w:rsidRPr="00BB7C75" w:rsidRDefault="00D46D3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1741" w:tblpY="46"/>
        <w:tblW w:w="9162" w:type="dxa"/>
        <w:tblLayout w:type="fixed"/>
        <w:tblLook w:val="0000" w:firstRow="0" w:lastRow="0" w:firstColumn="0" w:lastColumn="0" w:noHBand="0" w:noVBand="0"/>
      </w:tblPr>
      <w:tblGrid>
        <w:gridCol w:w="3510"/>
        <w:gridCol w:w="1261"/>
        <w:gridCol w:w="254"/>
        <w:gridCol w:w="1261"/>
        <w:gridCol w:w="281"/>
        <w:gridCol w:w="1160"/>
        <w:gridCol w:w="261"/>
        <w:gridCol w:w="1174"/>
      </w:tblGrid>
      <w:tr w:rsidR="00046070" w:rsidRPr="00BE5913" w14:paraId="648898FF" w14:textId="77777777" w:rsidTr="00293C7B">
        <w:trPr>
          <w:trHeight w:val="20"/>
          <w:tblHeader/>
        </w:trPr>
        <w:tc>
          <w:tcPr>
            <w:tcW w:w="3510" w:type="dxa"/>
          </w:tcPr>
          <w:p w14:paraId="13AA06D0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76" w:type="dxa"/>
            <w:gridSpan w:val="3"/>
          </w:tcPr>
          <w:p w14:paraId="7CD405B1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" w:type="dxa"/>
          </w:tcPr>
          <w:p w14:paraId="6CEB56FA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5" w:type="dxa"/>
            <w:gridSpan w:val="3"/>
          </w:tcPr>
          <w:p w14:paraId="1B74A271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E5913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BE5913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046070" w:rsidRPr="00BE5913" w14:paraId="55745047" w14:textId="77777777" w:rsidTr="00293C7B">
        <w:trPr>
          <w:trHeight w:val="20"/>
          <w:tblHeader/>
        </w:trPr>
        <w:tc>
          <w:tcPr>
            <w:tcW w:w="3510" w:type="dxa"/>
          </w:tcPr>
          <w:p w14:paraId="67626792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52C2C52" w14:textId="36205AE8" w:rsidR="00046070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070A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54" w:type="dxa"/>
          </w:tcPr>
          <w:p w14:paraId="4AAD2F4A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DB7B270" w14:textId="5603061B" w:rsidR="00046070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070A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1" w:type="dxa"/>
          </w:tcPr>
          <w:p w14:paraId="5B451C45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055A7C01" w14:textId="124C0239" w:rsidR="00046070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070A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61" w:type="dxa"/>
          </w:tcPr>
          <w:p w14:paraId="7B53EC48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D9C6FA7" w14:textId="327BBD4D" w:rsidR="00046070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070A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046070" w:rsidRPr="00BE5913" w14:paraId="484E1B00" w14:textId="77777777" w:rsidTr="00293C7B">
        <w:trPr>
          <w:trHeight w:val="20"/>
          <w:tblHeader/>
        </w:trPr>
        <w:tc>
          <w:tcPr>
            <w:tcW w:w="3510" w:type="dxa"/>
          </w:tcPr>
          <w:p w14:paraId="6A38A23C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652" w:type="dxa"/>
            <w:gridSpan w:val="7"/>
          </w:tcPr>
          <w:p w14:paraId="19B4CDF6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046070" w:rsidRPr="00BE5913" w14:paraId="0A870F3C" w14:textId="77777777" w:rsidTr="00293C7B">
        <w:trPr>
          <w:trHeight w:val="20"/>
        </w:trPr>
        <w:tc>
          <w:tcPr>
            <w:tcW w:w="3510" w:type="dxa"/>
          </w:tcPr>
          <w:p w14:paraId="776EB786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1" w:type="dxa"/>
          </w:tcPr>
          <w:p w14:paraId="6D83786D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7AFEB66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62E6A75B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</w:tcPr>
          <w:p w14:paraId="45AF3F33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</w:tcPr>
          <w:p w14:paraId="6F186C01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16F45275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60C2227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8C6" w:rsidRPr="00BE5913" w14:paraId="7EB499F6" w14:textId="77777777" w:rsidTr="00293C7B">
        <w:trPr>
          <w:trHeight w:val="20"/>
        </w:trPr>
        <w:tc>
          <w:tcPr>
            <w:tcW w:w="3510" w:type="dxa"/>
          </w:tcPr>
          <w:p w14:paraId="7A6014D6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1" w:type="dxa"/>
          </w:tcPr>
          <w:p w14:paraId="530C3DBE" w14:textId="316E6C78" w:rsidR="006B38C6" w:rsidRPr="00BE5913" w:rsidRDefault="00682E8D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35" w:lineRule="auto"/>
              <w:ind w:right="2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17A9805C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CAE1732" w14:textId="4986FCBA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81" w:type="dxa"/>
          </w:tcPr>
          <w:p w14:paraId="1DBCC7D6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6E4B1B14" w14:textId="12EFF8C8" w:rsidR="006B38C6" w:rsidRPr="00BE5913" w:rsidRDefault="00B11C2B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Pr="00B11C2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682E8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eastAsia="Times New Roman" w:hAnsiTheme="majorBidi" w:cstheme="majorBidi"/>
                <w:sz w:val="30"/>
                <w:szCs w:val="30"/>
              </w:rPr>
              <w:t>93</w:t>
            </w:r>
            <w:r w:rsidRPr="00B11C2B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1" w:type="dxa"/>
          </w:tcPr>
          <w:p w14:paraId="525AD343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01679B11" w14:textId="609352E6" w:rsidR="006B38C6" w:rsidRPr="00BE5913" w:rsidRDefault="00B11C2B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eastAsia="Times New Roman" w:hAnsiTheme="majorBidi" w:cstheme="majorBidi"/>
                <w:sz w:val="30"/>
                <w:szCs w:val="30"/>
              </w:rPr>
              <w:t>68</w:t>
            </w:r>
            <w:r w:rsidR="006B38C6" w:rsidRPr="00BE5913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eastAsia="Times New Roman" w:hAnsiTheme="majorBidi" w:cstheme="majorBidi"/>
                <w:sz w:val="30"/>
                <w:szCs w:val="30"/>
              </w:rPr>
              <w:t>389</w:t>
            </w:r>
          </w:p>
        </w:tc>
      </w:tr>
      <w:tr w:rsidR="006B38C6" w:rsidRPr="00BE5913" w14:paraId="22A0333E" w14:textId="77777777" w:rsidTr="00293C7B">
        <w:trPr>
          <w:trHeight w:val="20"/>
        </w:trPr>
        <w:tc>
          <w:tcPr>
            <w:tcW w:w="3510" w:type="dxa"/>
          </w:tcPr>
          <w:p w14:paraId="71837ACF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C0B5A19" w14:textId="0F80CA2E" w:rsidR="006B38C6" w:rsidRPr="00BE5913" w:rsidRDefault="00C070A0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833</w:t>
            </w:r>
            <w:r w:rsidR="001904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  <w:tc>
          <w:tcPr>
            <w:tcW w:w="254" w:type="dxa"/>
          </w:tcPr>
          <w:p w14:paraId="3A8C5782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3505FBAE" w14:textId="50171FB7" w:rsidR="006B38C6" w:rsidRPr="00BE5913" w:rsidRDefault="00C070A0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655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782</w:t>
            </w:r>
            <w:r w:rsidR="006B38C6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281" w:type="dxa"/>
          </w:tcPr>
          <w:p w14:paraId="419519CD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100BB447" w14:textId="06FDEDEA" w:rsidR="006B38C6" w:rsidRPr="00BE5913" w:rsidRDefault="00C070A0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61" w:type="dxa"/>
          </w:tcPr>
          <w:p w14:paraId="2C0FC35D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3C689C5" w14:textId="5B71A7B2" w:rsidR="006B38C6" w:rsidRPr="00BE5913" w:rsidRDefault="00C070A0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6B38C6" w:rsidRPr="00BE5913" w14:paraId="1756A612" w14:textId="77777777" w:rsidTr="00293C7B">
        <w:trPr>
          <w:trHeight w:val="20"/>
        </w:trPr>
        <w:tc>
          <w:tcPr>
            <w:tcW w:w="3510" w:type="dxa"/>
          </w:tcPr>
          <w:p w14:paraId="76DAA1EB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3C82B0C1" w14:textId="5BD5651D" w:rsidR="006B38C6" w:rsidRPr="00BE5913" w:rsidRDefault="00C070A0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833</w:t>
            </w:r>
            <w:r w:rsidR="001904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534</w:t>
            </w:r>
          </w:p>
        </w:tc>
        <w:tc>
          <w:tcPr>
            <w:tcW w:w="254" w:type="dxa"/>
          </w:tcPr>
          <w:p w14:paraId="7CC3A3AB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786AC2DD" w14:textId="7FEC1FA5" w:rsidR="006B38C6" w:rsidRPr="00BE5913" w:rsidRDefault="00C070A0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6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782</w:t>
            </w:r>
            <w:r w:rsidR="006B38C6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374</w:t>
            </w:r>
          </w:p>
        </w:tc>
        <w:tc>
          <w:tcPr>
            <w:tcW w:w="281" w:type="dxa"/>
          </w:tcPr>
          <w:p w14:paraId="32C2A048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6F8BB7B4" w14:textId="1CEA43A5" w:rsidR="006B38C6" w:rsidRPr="00BE5913" w:rsidRDefault="00B11C2B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1C2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52</w:t>
            </w:r>
            <w:r w:rsidR="00682E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 w:rsidRPr="00B11C2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5E137484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2B69DD2C" w14:textId="4AD791B4" w:rsidR="006B38C6" w:rsidRPr="00BE5913" w:rsidRDefault="00B11C2B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6B38C6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889</w:t>
            </w:r>
          </w:p>
        </w:tc>
      </w:tr>
      <w:tr w:rsidR="000E121C" w:rsidRPr="00BE5913" w14:paraId="5B4A5456" w14:textId="77777777" w:rsidTr="000E121C">
        <w:trPr>
          <w:trHeight w:val="20"/>
        </w:trPr>
        <w:tc>
          <w:tcPr>
            <w:tcW w:w="3510" w:type="dxa"/>
          </w:tcPr>
          <w:p w14:paraId="5ACFABFB" w14:textId="77777777" w:rsidR="000E121C" w:rsidRPr="00BE5913" w:rsidRDefault="000E121C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6C05B0B2" w14:textId="77777777" w:rsidR="000E121C" w:rsidRDefault="000E121C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15887D0" w14:textId="77777777" w:rsidR="000E121C" w:rsidRPr="00BE5913" w:rsidRDefault="000E121C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2C5F06D0" w14:textId="77777777" w:rsidR="000E121C" w:rsidRPr="00BE5913" w:rsidRDefault="000E121C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6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14:paraId="549521A5" w14:textId="77777777" w:rsidR="000E121C" w:rsidRPr="00BE5913" w:rsidRDefault="000E121C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783886BD" w14:textId="77777777" w:rsidR="000E121C" w:rsidRDefault="000E121C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2B95EBA9" w14:textId="77777777" w:rsidR="000E121C" w:rsidRPr="00BE5913" w:rsidRDefault="000E121C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317E748F" w14:textId="77777777" w:rsidR="000E121C" w:rsidRPr="00BE5913" w:rsidRDefault="000E121C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B38C6" w:rsidRPr="00BE5913" w14:paraId="76E182D2" w14:textId="77777777" w:rsidTr="00293C7B">
        <w:trPr>
          <w:trHeight w:val="20"/>
        </w:trPr>
        <w:tc>
          <w:tcPr>
            <w:tcW w:w="3510" w:type="dxa"/>
          </w:tcPr>
          <w:p w14:paraId="20E5BD0D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เงินมัดจำรับจากผู้เช่า</w:t>
            </w:r>
          </w:p>
        </w:tc>
        <w:tc>
          <w:tcPr>
            <w:tcW w:w="1261" w:type="dxa"/>
          </w:tcPr>
          <w:p w14:paraId="289252DF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08202DE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66B4A78F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14:paraId="3B8CF988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</w:tcPr>
          <w:p w14:paraId="2A4DB56B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023589A4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</w:tcPr>
          <w:p w14:paraId="5AEDFBCB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B38C6" w:rsidRPr="00BE5913" w14:paraId="0FF8551B" w14:textId="77777777" w:rsidTr="00293C7B">
        <w:trPr>
          <w:trHeight w:val="20"/>
        </w:trPr>
        <w:tc>
          <w:tcPr>
            <w:tcW w:w="3510" w:type="dxa"/>
          </w:tcPr>
          <w:p w14:paraId="4464AE98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658AE43E" w14:textId="3EEF7507" w:rsidR="006B38C6" w:rsidRPr="00BE5913" w:rsidRDefault="00C070A0" w:rsidP="007A4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7A43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677</w:t>
            </w:r>
          </w:p>
        </w:tc>
        <w:tc>
          <w:tcPr>
            <w:tcW w:w="254" w:type="dxa"/>
            <w:tcBorders>
              <w:bottom w:val="nil"/>
            </w:tcBorders>
          </w:tcPr>
          <w:p w14:paraId="1C63155D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20374769" w14:textId="59916A39" w:rsidR="006B38C6" w:rsidRPr="00BE5913" w:rsidRDefault="00C070A0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="006B38C6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81" w:type="dxa"/>
            <w:tcBorders>
              <w:bottom w:val="nil"/>
            </w:tcBorders>
          </w:tcPr>
          <w:p w14:paraId="03BB4A96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14:paraId="4328FBE3" w14:textId="4BC1884A" w:rsidR="006B38C6" w:rsidRPr="00BE5913" w:rsidRDefault="007A43AC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</w:tcPr>
          <w:p w14:paraId="1654116E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</w:tcPr>
          <w:p w14:paraId="322D53E5" w14:textId="2112D2A6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B38C6" w:rsidRPr="00BE5913" w14:paraId="3DE7C9DF" w14:textId="77777777" w:rsidTr="00293C7B">
        <w:trPr>
          <w:trHeight w:val="20"/>
        </w:trPr>
        <w:tc>
          <w:tcPr>
            <w:tcW w:w="3510" w:type="dxa"/>
          </w:tcPr>
          <w:p w14:paraId="04021A97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6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  <w:vAlign w:val="bottom"/>
          </w:tcPr>
          <w:p w14:paraId="5FC2D012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FB52BBD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  <w:vAlign w:val="bottom"/>
          </w:tcPr>
          <w:p w14:paraId="745BCC65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1" w:type="dxa"/>
          </w:tcPr>
          <w:p w14:paraId="00BD3DA0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</w:tcPr>
          <w:p w14:paraId="76F1CB35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350DB747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6A3CE9F2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B38C6" w:rsidRPr="00BE5913" w14:paraId="16D53E03" w14:textId="77777777" w:rsidTr="00293C7B">
        <w:trPr>
          <w:trHeight w:val="20"/>
        </w:trPr>
        <w:tc>
          <w:tcPr>
            <w:tcW w:w="3510" w:type="dxa"/>
          </w:tcPr>
          <w:p w14:paraId="128EB56D" w14:textId="5985F072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เงินประกัน</w:t>
            </w:r>
          </w:p>
        </w:tc>
        <w:tc>
          <w:tcPr>
            <w:tcW w:w="1261" w:type="dxa"/>
          </w:tcPr>
          <w:p w14:paraId="07D2CBE0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CE40979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134C2A2C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1" w:type="dxa"/>
          </w:tcPr>
          <w:p w14:paraId="6BFA8AD6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</w:tcPr>
          <w:p w14:paraId="05AD1E12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5D67426C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</w:tcPr>
          <w:p w14:paraId="5D6C17AD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B38C6" w:rsidRPr="00BE5913" w14:paraId="6CB1FAC8" w14:textId="77777777">
        <w:trPr>
          <w:trHeight w:val="20"/>
        </w:trPr>
        <w:tc>
          <w:tcPr>
            <w:tcW w:w="3510" w:type="dxa"/>
          </w:tcPr>
          <w:p w14:paraId="2FA0F1E6" w14:textId="221CB92D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4C6CD10E" w14:textId="23789789" w:rsidR="006B38C6" w:rsidRPr="00BE5913" w:rsidRDefault="00B11C2B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1904E6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54" w:type="dxa"/>
          </w:tcPr>
          <w:p w14:paraId="059CF163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70E51AA2" w14:textId="725E7AAA" w:rsidR="006B38C6" w:rsidRPr="00BE5913" w:rsidRDefault="00B11C2B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6B38C6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81" w:type="dxa"/>
          </w:tcPr>
          <w:p w14:paraId="203BB77C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14:paraId="2DFAC2A0" w14:textId="3D95AE64" w:rsidR="006B38C6" w:rsidRPr="00BE5913" w:rsidRDefault="00B11C2B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1904E6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1" w:type="dxa"/>
          </w:tcPr>
          <w:p w14:paraId="08093EE8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</w:tcPr>
          <w:p w14:paraId="65BF0865" w14:textId="448238B3" w:rsidR="006B38C6" w:rsidRPr="00BE5913" w:rsidRDefault="00B11C2B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6B38C6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6B38C6" w:rsidRPr="00BE5913" w14:paraId="0D1446A8" w14:textId="77777777" w:rsidTr="00293C7B">
        <w:trPr>
          <w:trHeight w:val="20"/>
        </w:trPr>
        <w:tc>
          <w:tcPr>
            <w:tcW w:w="3510" w:type="dxa"/>
          </w:tcPr>
          <w:p w14:paraId="03BDB79F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6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  <w:vAlign w:val="bottom"/>
          </w:tcPr>
          <w:p w14:paraId="203A0DEE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E351BA8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  <w:vAlign w:val="bottom"/>
          </w:tcPr>
          <w:p w14:paraId="0672DEB7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1" w:type="dxa"/>
          </w:tcPr>
          <w:p w14:paraId="7FD6CE7F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</w:tcPr>
          <w:p w14:paraId="6EBCCAEE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5BC202C5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3CF13893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B38C6" w:rsidRPr="00BE5913" w14:paraId="57D5110C" w14:textId="77777777" w:rsidTr="00293C7B">
        <w:trPr>
          <w:trHeight w:val="20"/>
        </w:trPr>
        <w:tc>
          <w:tcPr>
            <w:tcW w:w="3510" w:type="dxa"/>
          </w:tcPr>
          <w:p w14:paraId="5DE75A0B" w14:textId="019B8BA1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261" w:type="dxa"/>
          </w:tcPr>
          <w:p w14:paraId="0F764EFC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8C0DE1B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2A15935E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1" w:type="dxa"/>
          </w:tcPr>
          <w:p w14:paraId="18C343A9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</w:tcPr>
          <w:p w14:paraId="16075AF3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3338EABA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</w:tcPr>
          <w:p w14:paraId="2991C23B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B38C6" w:rsidRPr="00BE5913" w14:paraId="712FC138" w14:textId="77777777">
        <w:trPr>
          <w:trHeight w:val="20"/>
        </w:trPr>
        <w:tc>
          <w:tcPr>
            <w:tcW w:w="3510" w:type="dxa"/>
          </w:tcPr>
          <w:p w14:paraId="23FBDB5E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101B6F1B" w14:textId="65A89DF3" w:rsidR="006B38C6" w:rsidRPr="00BE5913" w:rsidRDefault="00B11C2B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1904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254" w:type="dxa"/>
          </w:tcPr>
          <w:p w14:paraId="07821D01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259F59B3" w14:textId="60E97EE7" w:rsidR="006B38C6" w:rsidRPr="00BE5913" w:rsidRDefault="00B11C2B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6B38C6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454</w:t>
            </w:r>
          </w:p>
        </w:tc>
        <w:tc>
          <w:tcPr>
            <w:tcW w:w="281" w:type="dxa"/>
          </w:tcPr>
          <w:p w14:paraId="6D40F38D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vAlign w:val="bottom"/>
          </w:tcPr>
          <w:p w14:paraId="6FCC6C05" w14:textId="3DC85925" w:rsidR="006B38C6" w:rsidRPr="00BE5913" w:rsidRDefault="00B11C2B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1904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261" w:type="dxa"/>
          </w:tcPr>
          <w:p w14:paraId="1058E924" w14:textId="77777777" w:rsidR="006B38C6" w:rsidRPr="00BE5913" w:rsidRDefault="006B38C6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3DF4BE27" w14:textId="02E1E7DA" w:rsidR="006B38C6" w:rsidRPr="00BE5913" w:rsidRDefault="00B11C2B" w:rsidP="006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6B38C6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454</w:t>
            </w:r>
          </w:p>
        </w:tc>
      </w:tr>
    </w:tbl>
    <w:p w14:paraId="0BFBD23C" w14:textId="25813D1D" w:rsidR="005869D3" w:rsidRPr="00BE5913" w:rsidRDefault="005869D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67484D4" w14:textId="77777777" w:rsidR="006126FC" w:rsidRDefault="0061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2E46B72" w14:textId="7CFAA40D" w:rsidR="00B019A5" w:rsidRPr="00BE5913" w:rsidRDefault="00B019A5" w:rsidP="00DA5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3399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0FFA9B15" w14:textId="77777777" w:rsidR="00B019A5" w:rsidRPr="00BE5913" w:rsidRDefault="00B019A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3B5C197B" w14:textId="4953DCCA" w:rsidR="00C71F74" w:rsidRPr="00B3399B" w:rsidRDefault="00CE07FB" w:rsidP="00E80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900" w:hanging="360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10" w:name="_Hlk877604"/>
      <w:r w:rsidRPr="00B3399B">
        <w:rPr>
          <w:rFonts w:ascii="Angsana New" w:hAnsi="Angsana New"/>
          <w:i/>
          <w:iCs/>
          <w:sz w:val="30"/>
          <w:szCs w:val="30"/>
          <w:cs/>
        </w:rPr>
        <w:t>สัญญาให้คำปรึกษา</w:t>
      </w:r>
      <w:r w:rsidR="00354411">
        <w:rPr>
          <w:rFonts w:ascii="Angsana New" w:hAnsi="Angsana New" w:hint="cs"/>
          <w:i/>
          <w:iCs/>
          <w:sz w:val="30"/>
          <w:szCs w:val="30"/>
          <w:cs/>
        </w:rPr>
        <w:t>งานบริหาร</w:t>
      </w:r>
      <w:r w:rsidR="00302266">
        <w:rPr>
          <w:rFonts w:ascii="Angsana New" w:hAnsi="Angsana New" w:hint="cs"/>
          <w:i/>
          <w:iCs/>
          <w:sz w:val="30"/>
          <w:szCs w:val="30"/>
          <w:cs/>
        </w:rPr>
        <w:t>โครงการ งานควบคุมงานก่อสร้าง และ</w:t>
      </w:r>
      <w:r w:rsidRPr="00B3399B">
        <w:rPr>
          <w:rFonts w:ascii="Angsana New" w:hAnsi="Angsana New"/>
          <w:i/>
          <w:iCs/>
          <w:sz w:val="30"/>
          <w:szCs w:val="30"/>
          <w:cs/>
        </w:rPr>
        <w:t>งานศึกษาการวางแผนกลยุทธ์และการพัฒนาโครงการ</w:t>
      </w:r>
    </w:p>
    <w:p w14:paraId="144C7A98" w14:textId="77777777" w:rsidR="00CE07FB" w:rsidRPr="00B3399B" w:rsidRDefault="00CE07FB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3DEBE3A" w14:textId="0596D976" w:rsidR="002B625E" w:rsidRPr="00B3399B" w:rsidRDefault="00C71F74" w:rsidP="00BE5913">
      <w:pPr>
        <w:ind w:left="540"/>
        <w:jc w:val="thaiDistribute"/>
        <w:rPr>
          <w:rFonts w:ascii="Angsana New" w:hAnsi="Angsana New"/>
          <w:sz w:val="30"/>
          <w:szCs w:val="30"/>
          <w:cs/>
          <w:lang w:eastAsia="zh-CN"/>
        </w:rPr>
      </w:pPr>
      <w:r w:rsidRPr="00B3399B">
        <w:rPr>
          <w:rFonts w:ascii="Angsana New" w:hAnsi="Angsana New"/>
          <w:sz w:val="30"/>
          <w:szCs w:val="30"/>
          <w:cs/>
          <w:lang w:eastAsia="zh-CN"/>
        </w:rPr>
        <w:t xml:space="preserve">ในระหว่างปี 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2568</w:t>
      </w:r>
      <w:r w:rsidRPr="00B3399B">
        <w:rPr>
          <w:rFonts w:ascii="Angsana New" w:hAnsi="Angsana New"/>
          <w:sz w:val="30"/>
          <w:szCs w:val="30"/>
          <w:lang w:eastAsia="zh-CN"/>
        </w:rPr>
        <w:t xml:space="preserve"> </w:t>
      </w:r>
      <w:r w:rsidR="00CA0291" w:rsidRPr="00B3399B">
        <w:rPr>
          <w:rFonts w:ascii="Angsana New" w:hAnsi="Angsana New"/>
          <w:sz w:val="30"/>
          <w:szCs w:val="30"/>
          <w:cs/>
          <w:lang w:eastAsia="zh-CN"/>
        </w:rPr>
        <w:t>บริษัท</w:t>
      </w:r>
      <w:r w:rsidR="00A27ED6">
        <w:rPr>
          <w:rFonts w:ascii="Angsana New" w:hAnsi="Angsana New" w:hint="cs"/>
          <w:sz w:val="30"/>
          <w:szCs w:val="30"/>
          <w:cs/>
          <w:lang w:eastAsia="zh-CN"/>
        </w:rPr>
        <w:t>ทำสัญญา</w:t>
      </w:r>
      <w:r w:rsidR="002278A8" w:rsidRPr="00B3399B">
        <w:rPr>
          <w:rFonts w:ascii="Angsana New" w:hAnsi="Angsana New"/>
          <w:sz w:val="30"/>
          <w:szCs w:val="30"/>
          <w:cs/>
          <w:lang w:eastAsia="zh-CN"/>
        </w:rPr>
        <w:t>ให้บริการที่ปรึกษา</w:t>
      </w:r>
      <w:r w:rsidR="00C93A73">
        <w:rPr>
          <w:rFonts w:ascii="Angsana New" w:hAnsi="Angsana New" w:hint="cs"/>
          <w:sz w:val="30"/>
          <w:szCs w:val="30"/>
          <w:cs/>
          <w:lang w:eastAsia="zh-CN"/>
        </w:rPr>
        <w:t>ดำเนิน</w:t>
      </w:r>
      <w:r w:rsidR="00C17E84">
        <w:rPr>
          <w:rFonts w:ascii="Angsana New" w:hAnsi="Angsana New" w:hint="cs"/>
          <w:sz w:val="30"/>
          <w:szCs w:val="30"/>
          <w:cs/>
          <w:lang w:eastAsia="zh-CN"/>
        </w:rPr>
        <w:t>งานบริหารโครงการ</w:t>
      </w:r>
      <w:r w:rsidR="001C6D93">
        <w:rPr>
          <w:rFonts w:ascii="Angsana New" w:hAnsi="Angsana New" w:hint="cs"/>
          <w:sz w:val="30"/>
          <w:szCs w:val="30"/>
          <w:cs/>
          <w:lang w:eastAsia="zh-CN"/>
        </w:rPr>
        <w:t xml:space="preserve"> งานควบคุมงานก่อ</w:t>
      </w:r>
      <w:r w:rsidR="001625AE">
        <w:rPr>
          <w:rFonts w:ascii="Angsana New" w:hAnsi="Angsana New" w:hint="cs"/>
          <w:sz w:val="30"/>
          <w:szCs w:val="30"/>
          <w:cs/>
          <w:lang w:eastAsia="zh-CN"/>
        </w:rPr>
        <w:t>สร้าง และ</w:t>
      </w:r>
      <w:r w:rsidR="00E94109">
        <w:rPr>
          <w:rFonts w:ascii="Angsana New" w:hAnsi="Angsana New" w:hint="cs"/>
          <w:sz w:val="30"/>
          <w:szCs w:val="30"/>
          <w:cs/>
          <w:lang w:eastAsia="zh-CN"/>
        </w:rPr>
        <w:t>ศึกษา</w:t>
      </w:r>
      <w:r w:rsidR="002278A8" w:rsidRPr="00B3399B">
        <w:rPr>
          <w:rFonts w:ascii="Angsana New" w:hAnsi="Angsana New"/>
          <w:sz w:val="30"/>
          <w:szCs w:val="30"/>
          <w:cs/>
          <w:lang w:eastAsia="zh-CN"/>
        </w:rPr>
        <w:t>การวางแผนกลยุทธ์และการพัฒนาโครงการกับบริษัทย่อย</w:t>
      </w:r>
      <w:r w:rsidR="00D71635">
        <w:rPr>
          <w:rFonts w:ascii="Angsana New" w:hAnsi="Angsana New" w:hint="cs"/>
          <w:sz w:val="30"/>
          <w:szCs w:val="30"/>
          <w:cs/>
          <w:lang w:eastAsia="zh-CN"/>
        </w:rPr>
        <w:t>และกิจการร่วมค้า</w:t>
      </w:r>
      <w:r w:rsidR="002278A8" w:rsidRPr="00B3399B">
        <w:rPr>
          <w:rFonts w:ascii="Angsana New" w:hAnsi="Angsana New"/>
          <w:sz w:val="30"/>
          <w:szCs w:val="30"/>
          <w:cs/>
          <w:lang w:eastAsia="zh-CN"/>
        </w:rPr>
        <w:t>หลายแห่ง เพื่อให้บริการที่ปรึกษาด้านการดำเนินงานตามที่กำหนดขอบเขตไว้ในสัญญา ซึ่งบริษัทจะได้รับ</w:t>
      </w:r>
      <w:r w:rsidR="00D266A8">
        <w:rPr>
          <w:rFonts w:ascii="Angsana New" w:hAnsi="Angsana New" w:hint="cs"/>
          <w:sz w:val="30"/>
          <w:szCs w:val="30"/>
          <w:cs/>
          <w:lang w:eastAsia="zh-CN"/>
        </w:rPr>
        <w:t>ค่าบริ</w:t>
      </w:r>
      <w:r w:rsidR="00D804DF">
        <w:rPr>
          <w:rFonts w:ascii="Angsana New" w:hAnsi="Angsana New" w:hint="cs"/>
          <w:sz w:val="30"/>
          <w:szCs w:val="30"/>
          <w:cs/>
          <w:lang w:eastAsia="zh-CN"/>
        </w:rPr>
        <w:t>การ</w:t>
      </w:r>
      <w:r w:rsidR="00490461">
        <w:rPr>
          <w:rFonts w:ascii="Angsana New" w:hAnsi="Angsana New" w:hint="cs"/>
          <w:sz w:val="30"/>
          <w:szCs w:val="30"/>
          <w:cs/>
          <w:lang w:eastAsia="zh-CN"/>
        </w:rPr>
        <w:t>เป็นอัตรา</w:t>
      </w:r>
      <w:r w:rsidR="00751317">
        <w:rPr>
          <w:rFonts w:ascii="Angsana New" w:hAnsi="Angsana New" w:hint="cs"/>
          <w:sz w:val="30"/>
          <w:szCs w:val="30"/>
          <w:cs/>
          <w:lang w:eastAsia="zh-CN"/>
        </w:rPr>
        <w:t>ที่ตกลงกันไว้ในสัญญา</w:t>
      </w:r>
      <w:r w:rsidR="002278A8" w:rsidRPr="00B3399B">
        <w:rPr>
          <w:rFonts w:ascii="Angsana New" w:hAnsi="Angsana New"/>
          <w:sz w:val="30"/>
          <w:szCs w:val="30"/>
          <w:cs/>
          <w:lang w:eastAsia="zh-CN"/>
        </w:rPr>
        <w:t xml:space="preserve"> โดยปัจจุบันสัญญาบางส่วนอยู่ในระหว่างลงนาม</w:t>
      </w:r>
    </w:p>
    <w:p w14:paraId="721703F8" w14:textId="77777777" w:rsidR="006126FC" w:rsidRDefault="006126F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11" w:name="_Hlk32495321"/>
    </w:p>
    <w:p w14:paraId="0F2F6B2F" w14:textId="57DA7067" w:rsidR="004A3245" w:rsidRPr="0052695C" w:rsidRDefault="004A324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2695C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สัญญาให้คำปรึกษาเกี่ยวกับการดำเนินธุรกิจ</w:t>
      </w:r>
    </w:p>
    <w:p w14:paraId="292FAE43" w14:textId="77777777" w:rsidR="004A3245" w:rsidRPr="0052695C" w:rsidRDefault="004A3245" w:rsidP="00BE5913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35E1BAFD" w14:textId="12D73302" w:rsidR="00D46D36" w:rsidRPr="0052695C" w:rsidRDefault="00D46D36" w:rsidP="00BE5913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52695C">
        <w:rPr>
          <w:rFonts w:ascii="Angsana New" w:hAnsi="Angsana New"/>
          <w:sz w:val="30"/>
          <w:szCs w:val="30"/>
          <w:cs/>
          <w:lang w:eastAsia="zh-CN"/>
        </w:rPr>
        <w:t xml:space="preserve">ในระหว่างปี 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2568</w:t>
      </w:r>
      <w:r w:rsidRPr="0052695C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52695C">
        <w:rPr>
          <w:rFonts w:ascii="Angsana New" w:hAnsi="Angsana New"/>
          <w:sz w:val="30"/>
          <w:szCs w:val="30"/>
          <w:cs/>
          <w:lang w:eastAsia="zh-CN"/>
        </w:rPr>
        <w:t>บริษัททำสัญญาให้บริการบริหารธุรกิจและการให้คำปรึกษาเกี่ยวกับการดำเนินธุรกิจและ</w:t>
      </w:r>
      <w:r w:rsidR="00440D4D" w:rsidRPr="0052695C">
        <w:rPr>
          <w:rFonts w:ascii="Angsana New" w:hAnsi="Angsana New"/>
          <w:sz w:val="30"/>
          <w:szCs w:val="30"/>
          <w:lang w:eastAsia="zh-CN"/>
        </w:rPr>
        <w:br/>
      </w:r>
      <w:r w:rsidRPr="0052695C">
        <w:rPr>
          <w:rFonts w:ascii="Angsana New" w:hAnsi="Angsana New"/>
          <w:sz w:val="30"/>
          <w:szCs w:val="30"/>
          <w:cs/>
          <w:lang w:eastAsia="zh-CN"/>
        </w:rPr>
        <w:t xml:space="preserve">การลงทุนกับบริษัทย่อยหลายแห่ง ซึ่งให้บริการให้คำปรึกษา คำแนะนำ และประสานงานเกี่ยวกับการกำหนดนโยบายให้เป็นแนวทางตามมาตรฐานสากล การดำเนินธุรกิจ การหาแหล่งเงินทุนและการลงทุน สัญญามีผลบังคับใช้เป็นระยะเวลา </w:t>
      </w:r>
      <w:r w:rsidR="00B11C2B" w:rsidRPr="00B11C2B">
        <w:rPr>
          <w:rFonts w:ascii="Angsana New" w:hAnsi="Angsana New"/>
          <w:sz w:val="30"/>
          <w:szCs w:val="30"/>
          <w:lang w:eastAsia="zh-CN"/>
        </w:rPr>
        <w:t>1</w:t>
      </w:r>
      <w:r w:rsidRPr="0052695C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52695C">
        <w:rPr>
          <w:rFonts w:ascii="Angsana New" w:hAnsi="Angsana New"/>
          <w:sz w:val="30"/>
          <w:szCs w:val="30"/>
          <w:cs/>
          <w:lang w:eastAsia="zh-CN"/>
        </w:rPr>
        <w:t xml:space="preserve">ปี เริ่มตั้งแต่วันที่ </w:t>
      </w:r>
      <w:r w:rsidR="00B11C2B" w:rsidRPr="00B11C2B">
        <w:rPr>
          <w:rFonts w:ascii="Angsana New" w:hAnsi="Angsana New"/>
          <w:sz w:val="30"/>
          <w:szCs w:val="30"/>
          <w:lang w:eastAsia="zh-CN"/>
        </w:rPr>
        <w:t>1</w:t>
      </w:r>
      <w:r w:rsidRPr="0052695C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52695C">
        <w:rPr>
          <w:rFonts w:ascii="Angsana New" w:hAnsi="Angsana New"/>
          <w:sz w:val="30"/>
          <w:szCs w:val="30"/>
          <w:cs/>
          <w:lang w:eastAsia="zh-CN"/>
        </w:rPr>
        <w:t xml:space="preserve">มกราคม 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2568</w:t>
      </w:r>
      <w:r w:rsidRPr="0052695C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52695C">
        <w:rPr>
          <w:rFonts w:ascii="Angsana New" w:hAnsi="Angsana New"/>
          <w:sz w:val="30"/>
          <w:szCs w:val="30"/>
          <w:cs/>
          <w:lang w:eastAsia="zh-CN"/>
        </w:rPr>
        <w:t xml:space="preserve">ถึงวันที่ 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3</w:t>
      </w:r>
      <w:r w:rsidR="00B11C2B" w:rsidRPr="00B11C2B">
        <w:rPr>
          <w:rFonts w:ascii="Angsana New" w:hAnsi="Angsana New"/>
          <w:sz w:val="30"/>
          <w:szCs w:val="30"/>
          <w:lang w:eastAsia="zh-CN"/>
        </w:rPr>
        <w:t>1</w:t>
      </w:r>
      <w:r w:rsidRPr="0052695C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52695C">
        <w:rPr>
          <w:rFonts w:ascii="Angsana New" w:hAnsi="Angsana New"/>
          <w:sz w:val="30"/>
          <w:szCs w:val="30"/>
          <w:cs/>
          <w:lang w:eastAsia="zh-CN"/>
        </w:rPr>
        <w:t xml:space="preserve">ธันวาคม 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2568</w:t>
      </w:r>
      <w:r w:rsidRPr="0052695C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52695C">
        <w:rPr>
          <w:rFonts w:ascii="Angsana New" w:hAnsi="Angsana New"/>
          <w:sz w:val="30"/>
          <w:szCs w:val="30"/>
          <w:cs/>
          <w:lang w:eastAsia="zh-CN"/>
        </w:rPr>
        <w:t>บริษัทจะได้รับค่าตอบแทนในอัตราที่ตกลงกันไว้ในสัญญา</w:t>
      </w:r>
      <w:r w:rsidR="00792251" w:rsidRPr="0052695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2B5924" w:rsidRPr="00B3399B">
        <w:rPr>
          <w:rFonts w:ascii="Angsana New" w:hAnsi="Angsana New"/>
          <w:sz w:val="30"/>
          <w:szCs w:val="30"/>
          <w:cs/>
          <w:lang w:eastAsia="zh-CN"/>
        </w:rPr>
        <w:t>โดยปัจจุบันสัญญาบางส่วนอยู่ในระหว่างลงนาม</w:t>
      </w:r>
    </w:p>
    <w:p w14:paraId="05071731" w14:textId="4EFC0928" w:rsidR="00DA2BBC" w:rsidRPr="005A6F97" w:rsidRDefault="00DA2BBC" w:rsidP="00BE5913">
      <w:pPr>
        <w:ind w:left="540"/>
        <w:jc w:val="thaiDistribute"/>
        <w:rPr>
          <w:rFonts w:ascii="Angsana New" w:hAnsi="Angsana New"/>
          <w:sz w:val="22"/>
          <w:szCs w:val="22"/>
          <w:highlight w:val="yellow"/>
          <w:lang w:eastAsia="zh-CN"/>
        </w:rPr>
      </w:pPr>
    </w:p>
    <w:p w14:paraId="2140D57C" w14:textId="77777777" w:rsidR="004A3245" w:rsidRPr="00965786" w:rsidRDefault="004A324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965786">
        <w:rPr>
          <w:rFonts w:ascii="Angsana New" w:hAnsi="Angsana New"/>
          <w:i/>
          <w:iCs/>
          <w:sz w:val="30"/>
          <w:szCs w:val="30"/>
          <w:cs/>
          <w:lang w:eastAsia="zh-CN"/>
        </w:rPr>
        <w:t>สัญญาเช่าอาคารพาณิชยกรรม</w:t>
      </w:r>
    </w:p>
    <w:p w14:paraId="4F4AA939" w14:textId="77777777" w:rsidR="004A3245" w:rsidRPr="00965786" w:rsidRDefault="004A3245" w:rsidP="00BE5913">
      <w:pPr>
        <w:ind w:left="540"/>
        <w:jc w:val="thaiDistribute"/>
        <w:rPr>
          <w:rFonts w:ascii="Angsana New" w:hAnsi="Angsana New"/>
          <w:sz w:val="22"/>
          <w:szCs w:val="22"/>
          <w:cs/>
          <w:lang w:eastAsia="zh-CN"/>
        </w:rPr>
      </w:pPr>
    </w:p>
    <w:p w14:paraId="5D909313" w14:textId="46F4A983" w:rsidR="002A18DC" w:rsidRPr="00965786" w:rsidRDefault="004A324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65786">
        <w:rPr>
          <w:rFonts w:ascii="Angsana New" w:hAnsi="Angsana New"/>
          <w:sz w:val="30"/>
          <w:szCs w:val="30"/>
          <w:cs/>
        </w:rPr>
        <w:t xml:space="preserve">กลุ่มบริษัทเข้าทำสัญญาเช่าอาคารพาณิชยกรรมและบริการที่เกี่ยวข้องกับกิจการที่เกี่ยวข้องกันหลายแห่ง กิจการที่เกี่ยวข้องกันเหล่านั้นตกลงที่จะจ่ายเงินค่าเช่ารายเดือนและค่าธรรมเนียมบริการ สัญญาแต่ละฉบับไม่สามารถยกเลิกได้โดยสัญญามีระยะเวลา </w:t>
      </w:r>
      <w:r w:rsidR="00C070A0" w:rsidRPr="00C070A0">
        <w:rPr>
          <w:rFonts w:ascii="Angsana New" w:hAnsi="Angsana New"/>
          <w:sz w:val="30"/>
          <w:szCs w:val="30"/>
        </w:rPr>
        <w:t>3</w:t>
      </w:r>
      <w:r w:rsidRPr="00965786">
        <w:rPr>
          <w:rFonts w:ascii="Angsana New" w:hAnsi="Angsana New"/>
          <w:sz w:val="30"/>
          <w:szCs w:val="30"/>
          <w:cs/>
        </w:rPr>
        <w:t xml:space="preserve"> ปี</w:t>
      </w:r>
    </w:p>
    <w:p w14:paraId="386F6223" w14:textId="24149E66" w:rsidR="002272EC" w:rsidRPr="005A6F97" w:rsidRDefault="002272EC" w:rsidP="00BE5913">
      <w:pPr>
        <w:ind w:left="540"/>
        <w:jc w:val="thaiDistribute"/>
        <w:rPr>
          <w:rFonts w:ascii="Angsana New" w:hAnsi="Angsana New"/>
          <w:sz w:val="22"/>
          <w:szCs w:val="22"/>
          <w:highlight w:val="yellow"/>
          <w:lang w:eastAsia="zh-CN"/>
        </w:rPr>
      </w:pPr>
    </w:p>
    <w:p w14:paraId="2B53FA7C" w14:textId="78003827" w:rsidR="004A3245" w:rsidRPr="00965786" w:rsidRDefault="004A324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65786">
        <w:rPr>
          <w:rFonts w:ascii="Angsana New" w:hAnsi="Angsana New"/>
          <w:i/>
          <w:iCs/>
          <w:sz w:val="30"/>
          <w:szCs w:val="30"/>
          <w:cs/>
        </w:rPr>
        <w:t>สัญญาเช่าพื้นที่และบริการ</w:t>
      </w:r>
    </w:p>
    <w:p w14:paraId="639689A6" w14:textId="77777777" w:rsidR="003507FB" w:rsidRPr="006126FC" w:rsidRDefault="003507FB" w:rsidP="00BE5913">
      <w:pPr>
        <w:ind w:left="540"/>
        <w:jc w:val="thaiDistribute"/>
        <w:rPr>
          <w:rFonts w:ascii="Angsana New" w:hAnsi="Angsana New"/>
          <w:sz w:val="30"/>
          <w:szCs w:val="30"/>
          <w:highlight w:val="yellow"/>
          <w:lang w:eastAsia="zh-CN"/>
        </w:rPr>
      </w:pPr>
    </w:p>
    <w:p w14:paraId="4FBD217E" w14:textId="77777777" w:rsidR="004A3245" w:rsidRPr="005A6F97" w:rsidRDefault="004A324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2"/>
          <w:szCs w:val="2"/>
          <w:highlight w:val="yellow"/>
          <w:cs/>
        </w:rPr>
      </w:pPr>
    </w:p>
    <w:bookmarkEnd w:id="11"/>
    <w:p w14:paraId="11EA75CD" w14:textId="317DC956" w:rsidR="002A18DC" w:rsidRPr="005F1A57" w:rsidRDefault="002A18D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F1A57">
        <w:rPr>
          <w:rFonts w:ascii="Angsana New" w:hAnsi="Angsana New"/>
          <w:spacing w:val="-6"/>
          <w:sz w:val="30"/>
          <w:szCs w:val="30"/>
          <w:cs/>
        </w:rPr>
        <w:t>บริษัททำสัญญาเช่าพื้นที่และบริการกับบริษัทย่อยทางตรงแห่งหนึ่ง โดยมีกำหนดระยะเวลาตั้งแต่วันที่</w:t>
      </w:r>
      <w:r w:rsidRPr="005F1A57">
        <w:rPr>
          <w:rFonts w:ascii="Angsana New" w:hAnsi="Angsana New"/>
          <w:spacing w:val="-6"/>
          <w:sz w:val="30"/>
          <w:szCs w:val="30"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="009F45BA" w:rsidRPr="005F1A57">
        <w:rPr>
          <w:rFonts w:ascii="Angsana New" w:hAnsi="Angsana New"/>
          <w:sz w:val="30"/>
          <w:szCs w:val="30"/>
          <w:cs/>
        </w:rPr>
        <w:t xml:space="preserve"> มกราคม</w:t>
      </w:r>
      <w:r w:rsidR="009F45BA" w:rsidRPr="005F1A57">
        <w:rPr>
          <w:rFonts w:ascii="Angsana New" w:hAnsi="Angsana New"/>
          <w:sz w:val="30"/>
          <w:szCs w:val="30"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2566</w:t>
      </w:r>
      <w:r w:rsidR="009F45BA" w:rsidRPr="005F1A57">
        <w:rPr>
          <w:rFonts w:ascii="Angsana New" w:hAnsi="Angsana New"/>
          <w:sz w:val="30"/>
          <w:szCs w:val="30"/>
          <w:cs/>
        </w:rPr>
        <w:t xml:space="preserve"> ถึง </w:t>
      </w:r>
      <w:r w:rsidR="00C070A0" w:rsidRPr="00C070A0">
        <w:rPr>
          <w:rFonts w:ascii="Angsana New" w:hAnsi="Angsana New"/>
          <w:sz w:val="30"/>
          <w:szCs w:val="30"/>
        </w:rPr>
        <w:t>3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="009F45BA" w:rsidRPr="005F1A57">
        <w:rPr>
          <w:rFonts w:ascii="Angsana New" w:hAnsi="Angsana New"/>
          <w:sz w:val="30"/>
          <w:szCs w:val="30"/>
        </w:rPr>
        <w:t xml:space="preserve"> </w:t>
      </w:r>
      <w:r w:rsidR="009F45BA" w:rsidRPr="005F1A57">
        <w:rPr>
          <w:rFonts w:ascii="Angsana New" w:hAnsi="Angsana New"/>
          <w:sz w:val="30"/>
          <w:szCs w:val="30"/>
          <w:cs/>
        </w:rPr>
        <w:t>ธันวาคม</w:t>
      </w:r>
      <w:r w:rsidR="009F45BA" w:rsidRPr="005F1A57">
        <w:rPr>
          <w:rFonts w:ascii="Angsana New" w:hAnsi="Angsana New"/>
          <w:sz w:val="30"/>
          <w:szCs w:val="30"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2568</w:t>
      </w:r>
      <w:r w:rsidR="009F45BA" w:rsidRPr="005F1A57">
        <w:rPr>
          <w:rFonts w:ascii="Angsana New" w:hAnsi="Angsana New"/>
          <w:sz w:val="30"/>
          <w:szCs w:val="30"/>
          <w:cs/>
        </w:rPr>
        <w:t xml:space="preserve"> </w:t>
      </w:r>
      <w:r w:rsidRPr="005F1A57">
        <w:rPr>
          <w:rFonts w:ascii="Angsana New" w:hAnsi="Angsana New"/>
          <w:sz w:val="30"/>
          <w:szCs w:val="30"/>
          <w:cs/>
        </w:rPr>
        <w:t>ซึ่งบริษัทต้องชำระค่าเช่าและค่าบริการเป็นรายเดือนตามอัตราที่ระบุไว้ในสัญญา</w:t>
      </w:r>
      <w:r w:rsidR="00FE430D">
        <w:rPr>
          <w:rFonts w:ascii="Angsana New" w:hAnsi="Angsana New"/>
          <w:sz w:val="30"/>
          <w:szCs w:val="30"/>
        </w:rPr>
        <w:t xml:space="preserve"> </w:t>
      </w:r>
      <w:r w:rsidR="00FE430D">
        <w:rPr>
          <w:rFonts w:ascii="Angsana New" w:hAnsi="Angsana New" w:hint="cs"/>
          <w:sz w:val="30"/>
          <w:szCs w:val="30"/>
          <w:cs/>
        </w:rPr>
        <w:t>โดยปัจจุบันสัญญาใหม่อยู่ในขั้นตอนการพิจารณาจากบริษัทและบริษัทย่อย</w:t>
      </w:r>
    </w:p>
    <w:p w14:paraId="00F20DB7" w14:textId="77777777" w:rsidR="009C0FFB" w:rsidRPr="006126FC" w:rsidRDefault="009C0FFB" w:rsidP="00BE5913">
      <w:pPr>
        <w:ind w:left="540"/>
        <w:jc w:val="thaiDistribute"/>
        <w:rPr>
          <w:rFonts w:ascii="Angsana New" w:hAnsi="Angsana New"/>
          <w:sz w:val="30"/>
          <w:szCs w:val="30"/>
          <w:highlight w:val="yellow"/>
          <w:lang w:eastAsia="zh-CN"/>
        </w:rPr>
      </w:pPr>
    </w:p>
    <w:p w14:paraId="1C2F207E" w14:textId="0BFE610A" w:rsidR="009C0FFB" w:rsidRPr="005F1A57" w:rsidRDefault="002625C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F1A5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Pr="005F1A57">
        <w:rPr>
          <w:rFonts w:ascii="Angsana New" w:hAnsi="Angsana New"/>
          <w:sz w:val="30"/>
          <w:szCs w:val="30"/>
        </w:rPr>
        <w:t xml:space="preserve"> </w:t>
      </w:r>
      <w:r w:rsidRPr="005F1A57">
        <w:rPr>
          <w:rFonts w:ascii="Angsana New" w:hAnsi="Angsana New"/>
          <w:sz w:val="30"/>
          <w:szCs w:val="30"/>
          <w:cs/>
        </w:rPr>
        <w:t>ตุลาคม</w:t>
      </w:r>
      <w:r w:rsidR="006F6A6B" w:rsidRPr="005F1A57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2566</w:t>
      </w:r>
      <w:r w:rsidR="006F6A6B" w:rsidRPr="005F1A57">
        <w:rPr>
          <w:rFonts w:ascii="Angsana New" w:hAnsi="Angsana New"/>
          <w:sz w:val="30"/>
          <w:szCs w:val="30"/>
        </w:rPr>
        <w:t xml:space="preserve"> </w:t>
      </w:r>
      <w:r w:rsidR="00CC4C2D" w:rsidRPr="005F1A57">
        <w:rPr>
          <w:rFonts w:ascii="Angsana New" w:hAnsi="Angsana New"/>
          <w:sz w:val="30"/>
          <w:szCs w:val="30"/>
          <w:cs/>
        </w:rPr>
        <w:t>บริษัท</w:t>
      </w:r>
      <w:r w:rsidR="00CA5F70" w:rsidRPr="005F1A57">
        <w:rPr>
          <w:rFonts w:ascii="Angsana New" w:hAnsi="Angsana New"/>
          <w:sz w:val="30"/>
          <w:szCs w:val="30"/>
          <w:cs/>
        </w:rPr>
        <w:t>ทำบันทึกข้อตกลงเพิ่มเติมกับบริษัทย่อย</w:t>
      </w:r>
      <w:r w:rsidR="004A60A7" w:rsidRPr="005F1A57">
        <w:rPr>
          <w:rFonts w:ascii="Angsana New" w:hAnsi="Angsana New"/>
          <w:sz w:val="30"/>
          <w:szCs w:val="30"/>
          <w:cs/>
        </w:rPr>
        <w:t>ดังกล่าว เพื่อปรับลด</w:t>
      </w:r>
      <w:r w:rsidR="00AD18F6" w:rsidRPr="005F1A57">
        <w:rPr>
          <w:rFonts w:ascii="Angsana New" w:hAnsi="Angsana New"/>
          <w:sz w:val="30"/>
          <w:szCs w:val="30"/>
          <w:cs/>
        </w:rPr>
        <w:t>พื้นที่</w:t>
      </w:r>
      <w:r w:rsidR="00D3047B" w:rsidRPr="005F1A57">
        <w:rPr>
          <w:rFonts w:ascii="Angsana New" w:hAnsi="Angsana New"/>
          <w:sz w:val="30"/>
          <w:szCs w:val="30"/>
          <w:cs/>
        </w:rPr>
        <w:t>เช่า</w:t>
      </w:r>
      <w:r w:rsidR="008C58A3" w:rsidRPr="005F1A57">
        <w:rPr>
          <w:rFonts w:ascii="Angsana New" w:hAnsi="Angsana New"/>
          <w:sz w:val="30"/>
          <w:szCs w:val="30"/>
          <w:cs/>
        </w:rPr>
        <w:t xml:space="preserve"> โดยปรับลด</w:t>
      </w:r>
      <w:r w:rsidR="002361B0">
        <w:rPr>
          <w:rFonts w:ascii="Angsana New" w:hAnsi="Angsana New"/>
          <w:sz w:val="30"/>
          <w:szCs w:val="30"/>
          <w:cs/>
        </w:rPr>
        <w:br/>
      </w:r>
      <w:r w:rsidR="008C58A3" w:rsidRPr="005F1A57">
        <w:rPr>
          <w:rFonts w:ascii="Angsana New" w:hAnsi="Angsana New"/>
          <w:sz w:val="30"/>
          <w:szCs w:val="30"/>
          <w:cs/>
        </w:rPr>
        <w:t>ค่าเช่าและ</w:t>
      </w:r>
      <w:r w:rsidR="00D3047B" w:rsidRPr="005F1A57">
        <w:rPr>
          <w:rFonts w:ascii="Angsana New" w:hAnsi="Angsana New"/>
          <w:sz w:val="30"/>
          <w:szCs w:val="30"/>
          <w:cs/>
        </w:rPr>
        <w:t>ค่า</w:t>
      </w:r>
      <w:r w:rsidR="008C58A3" w:rsidRPr="005F1A57">
        <w:rPr>
          <w:rFonts w:ascii="Angsana New" w:hAnsi="Angsana New"/>
          <w:sz w:val="30"/>
          <w:szCs w:val="30"/>
          <w:cs/>
        </w:rPr>
        <w:t>บริการ</w:t>
      </w:r>
      <w:r w:rsidR="00824687" w:rsidRPr="005F1A57">
        <w:rPr>
          <w:rFonts w:ascii="Angsana New" w:hAnsi="Angsana New"/>
          <w:sz w:val="30"/>
          <w:szCs w:val="30"/>
          <w:cs/>
        </w:rPr>
        <w:t>ให้แก่บริษัทเป็นระยะเวลา</w:t>
      </w:r>
      <w:r w:rsidR="00CE6A70" w:rsidRPr="005F1A57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27</w:t>
      </w:r>
      <w:r w:rsidR="00CE6A70" w:rsidRPr="005F1A57">
        <w:rPr>
          <w:rFonts w:ascii="Angsana New" w:hAnsi="Angsana New"/>
          <w:sz w:val="30"/>
          <w:szCs w:val="30"/>
        </w:rPr>
        <w:t xml:space="preserve"> </w:t>
      </w:r>
      <w:r w:rsidR="00CE6A70" w:rsidRPr="005F1A57">
        <w:rPr>
          <w:rFonts w:ascii="Angsana New" w:hAnsi="Angsana New"/>
          <w:sz w:val="30"/>
          <w:szCs w:val="30"/>
          <w:cs/>
        </w:rPr>
        <w:t>เดือนตั้งแต่</w:t>
      </w:r>
      <w:r w:rsidR="00025DA2" w:rsidRPr="005F1A57">
        <w:rPr>
          <w:rFonts w:ascii="Angsana New" w:hAnsi="Angsana New"/>
          <w:sz w:val="30"/>
          <w:szCs w:val="30"/>
          <w:cs/>
        </w:rPr>
        <w:t>เดือน</w:t>
      </w:r>
      <w:r w:rsidR="00CE6A70" w:rsidRPr="005F1A57">
        <w:rPr>
          <w:rFonts w:ascii="Angsana New" w:hAnsi="Angsana New"/>
          <w:sz w:val="30"/>
          <w:szCs w:val="30"/>
          <w:cs/>
        </w:rPr>
        <w:t xml:space="preserve">ตุลาคม </w:t>
      </w:r>
      <w:r w:rsidR="00C070A0" w:rsidRPr="00C070A0">
        <w:rPr>
          <w:rFonts w:ascii="Angsana New" w:hAnsi="Angsana New"/>
          <w:sz w:val="30"/>
          <w:szCs w:val="30"/>
        </w:rPr>
        <w:t>2566</w:t>
      </w:r>
      <w:r w:rsidR="00CE6A70" w:rsidRPr="005F1A57">
        <w:rPr>
          <w:rFonts w:ascii="Angsana New" w:hAnsi="Angsana New"/>
          <w:sz w:val="30"/>
          <w:szCs w:val="30"/>
        </w:rPr>
        <w:t xml:space="preserve"> </w:t>
      </w:r>
      <w:r w:rsidR="00CE6A70" w:rsidRPr="005F1A57">
        <w:rPr>
          <w:rFonts w:ascii="Angsana New" w:hAnsi="Angsana New"/>
          <w:sz w:val="30"/>
          <w:szCs w:val="30"/>
          <w:cs/>
        </w:rPr>
        <w:t>ถึงเดือน</w:t>
      </w:r>
      <w:r w:rsidR="00D3047B" w:rsidRPr="005F1A57">
        <w:rPr>
          <w:rFonts w:ascii="Angsana New" w:hAnsi="Angsana New"/>
          <w:sz w:val="30"/>
          <w:szCs w:val="30"/>
          <w:cs/>
        </w:rPr>
        <w:t xml:space="preserve">ธันวาคม </w:t>
      </w:r>
      <w:r w:rsidR="00C070A0" w:rsidRPr="00C070A0">
        <w:rPr>
          <w:rFonts w:ascii="Angsana New" w:hAnsi="Angsana New"/>
          <w:sz w:val="30"/>
          <w:szCs w:val="30"/>
        </w:rPr>
        <w:t>2568</w:t>
      </w:r>
    </w:p>
    <w:p w14:paraId="4A0B179F" w14:textId="672F2F00" w:rsidR="008A5687" w:rsidRDefault="008A5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  <w:cs/>
          <w:lang w:eastAsia="zh-CN"/>
        </w:rPr>
      </w:pPr>
      <w:r>
        <w:rPr>
          <w:rFonts w:ascii="Angsana New" w:hAnsi="Angsana New"/>
          <w:sz w:val="30"/>
          <w:szCs w:val="30"/>
          <w:highlight w:val="yellow"/>
          <w:cs/>
          <w:lang w:eastAsia="zh-CN"/>
        </w:rPr>
        <w:br w:type="page"/>
      </w:r>
    </w:p>
    <w:p w14:paraId="6EAEFDE5" w14:textId="77777777" w:rsidR="004A3245" w:rsidRPr="00CE205F" w:rsidRDefault="004A324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E205F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สัญญาบริการพื้นที่ส่วนกลาง</w:t>
      </w:r>
    </w:p>
    <w:p w14:paraId="4A4F2052" w14:textId="77777777" w:rsidR="004A3245" w:rsidRPr="006126FC" w:rsidRDefault="004A3245" w:rsidP="00BE5913">
      <w:pPr>
        <w:ind w:left="540"/>
        <w:jc w:val="thaiDistribute"/>
        <w:rPr>
          <w:rFonts w:ascii="Angsana New" w:hAnsi="Angsana New"/>
          <w:sz w:val="30"/>
          <w:szCs w:val="30"/>
          <w:highlight w:val="yellow"/>
          <w:lang w:eastAsia="zh-CN"/>
        </w:rPr>
      </w:pPr>
    </w:p>
    <w:p w14:paraId="5897B371" w14:textId="7215192E" w:rsidR="004A3245" w:rsidRPr="00CE205F" w:rsidRDefault="004A324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E205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Pr="00CE205F">
        <w:rPr>
          <w:rFonts w:ascii="Angsana New" w:hAnsi="Angsana New"/>
          <w:sz w:val="30"/>
          <w:szCs w:val="30"/>
        </w:rPr>
        <w:t xml:space="preserve"> </w:t>
      </w:r>
      <w:r w:rsidRPr="00CE205F">
        <w:rPr>
          <w:rFonts w:ascii="Angsana New" w:hAnsi="Angsana New"/>
          <w:sz w:val="30"/>
          <w:szCs w:val="30"/>
          <w:cs/>
        </w:rPr>
        <w:t xml:space="preserve">สิงหาคม </w:t>
      </w:r>
      <w:r w:rsidR="00C070A0" w:rsidRPr="00C070A0">
        <w:rPr>
          <w:rFonts w:ascii="Angsana New" w:hAnsi="Angsana New"/>
          <w:sz w:val="30"/>
          <w:szCs w:val="30"/>
        </w:rPr>
        <w:t>256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Pr="00CE205F">
        <w:rPr>
          <w:rFonts w:ascii="Angsana New" w:hAnsi="Angsana New"/>
          <w:sz w:val="30"/>
          <w:szCs w:val="30"/>
        </w:rPr>
        <w:t xml:space="preserve"> </w:t>
      </w:r>
      <w:r w:rsidRPr="00CE205F">
        <w:rPr>
          <w:rFonts w:ascii="Angsana New" w:hAnsi="Angsana New"/>
          <w:sz w:val="30"/>
          <w:szCs w:val="30"/>
          <w:cs/>
        </w:rPr>
        <w:t xml:space="preserve">บริษัทย่อยทางตรงแห่งหนึ่งได้ลงนามในสัญญาเปลี่ยนตัวคู่สัญญาสำหรับสัญญาบริการระหว่างทรัสต์เพื่อการลงทุนในสิทธิการเช่าอสังหาริมทรัพย์โกลเด้นเวนเจอร์ และบริษัทย่อยทางอ้อมแห่งหนึ่ง </w:t>
      </w:r>
      <w:r w:rsidRPr="00CE205F">
        <w:rPr>
          <w:rFonts w:ascii="Angsana New" w:hAnsi="Angsana New"/>
          <w:sz w:val="30"/>
          <w:szCs w:val="30"/>
          <w:cs/>
        </w:rPr>
        <w:br/>
        <w:t>โดยบริษัท</w:t>
      </w:r>
      <w:r w:rsidR="00B87C05" w:rsidRPr="00CE205F">
        <w:rPr>
          <w:rFonts w:ascii="Angsana New" w:hAnsi="Angsana New"/>
          <w:sz w:val="30"/>
          <w:szCs w:val="30"/>
          <w:cs/>
        </w:rPr>
        <w:t>ย่อยทางตรง</w:t>
      </w:r>
      <w:r w:rsidRPr="00CE205F">
        <w:rPr>
          <w:rFonts w:ascii="Angsana New" w:hAnsi="Angsana New"/>
          <w:sz w:val="30"/>
          <w:szCs w:val="30"/>
          <w:cs/>
        </w:rPr>
        <w:t>ได้รับโอนสิทธิและหน้าที่ตามสัญญาบริการเพื่อรับบริการสำหรับพื้นที่ส่วนกลางของอาคาร</w:t>
      </w:r>
      <w:r w:rsidR="009402D8" w:rsidRPr="00CE205F">
        <w:rPr>
          <w:rFonts w:ascii="Angsana New" w:hAnsi="Angsana New"/>
          <w:sz w:val="30"/>
          <w:szCs w:val="30"/>
        </w:rPr>
        <w:br/>
      </w:r>
      <w:r w:rsidRPr="00CE205F">
        <w:rPr>
          <w:rFonts w:ascii="Angsana New" w:hAnsi="Angsana New"/>
          <w:sz w:val="30"/>
          <w:szCs w:val="30"/>
        </w:rPr>
        <w:t xml:space="preserve">Park Venture Ecoplex </w:t>
      </w:r>
      <w:r w:rsidRPr="00CE205F">
        <w:rPr>
          <w:rFonts w:ascii="Angsana New" w:hAnsi="Angsana New"/>
          <w:sz w:val="30"/>
          <w:szCs w:val="30"/>
          <w:cs/>
        </w:rPr>
        <w:t xml:space="preserve">ตามสัญญาบริการลงวันที่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="00C070A0" w:rsidRPr="00C070A0">
        <w:rPr>
          <w:rFonts w:ascii="Angsana New" w:hAnsi="Angsana New"/>
          <w:sz w:val="30"/>
          <w:szCs w:val="30"/>
        </w:rPr>
        <w:t>8</w:t>
      </w:r>
      <w:r w:rsidRPr="00CE205F">
        <w:rPr>
          <w:rFonts w:ascii="Angsana New" w:hAnsi="Angsana New"/>
          <w:sz w:val="30"/>
          <w:szCs w:val="30"/>
        </w:rPr>
        <w:t xml:space="preserve"> </w:t>
      </w:r>
      <w:r w:rsidRPr="00CE205F">
        <w:rPr>
          <w:rFonts w:ascii="Angsana New" w:hAnsi="Angsana New"/>
          <w:sz w:val="30"/>
          <w:szCs w:val="30"/>
          <w:cs/>
        </w:rPr>
        <w:t xml:space="preserve">กันยายน </w:t>
      </w:r>
      <w:r w:rsidR="00C070A0" w:rsidRPr="00C070A0">
        <w:rPr>
          <w:rFonts w:ascii="Angsana New" w:hAnsi="Angsana New"/>
          <w:sz w:val="30"/>
          <w:szCs w:val="30"/>
        </w:rPr>
        <w:t>2555</w:t>
      </w:r>
      <w:r w:rsidRPr="00CE205F">
        <w:rPr>
          <w:rFonts w:ascii="Angsana New" w:hAnsi="Angsana New"/>
          <w:sz w:val="30"/>
          <w:szCs w:val="30"/>
        </w:rPr>
        <w:t xml:space="preserve"> </w:t>
      </w:r>
      <w:r w:rsidRPr="00CE205F">
        <w:rPr>
          <w:rFonts w:ascii="Angsana New" w:hAnsi="Angsana New"/>
          <w:sz w:val="30"/>
          <w:szCs w:val="30"/>
          <w:cs/>
        </w:rPr>
        <w:t xml:space="preserve">และบันทึกข้อตกลงแก้ไขเพิ่มเติมการเปลี่ยนตัวคู่สัญญา สัญญาสิ้นสุดวันที่ </w:t>
      </w:r>
      <w:r w:rsidR="00C070A0" w:rsidRPr="00C070A0">
        <w:rPr>
          <w:rFonts w:ascii="Angsana New" w:hAnsi="Angsana New"/>
          <w:sz w:val="30"/>
          <w:szCs w:val="30"/>
        </w:rPr>
        <w:t>5</w:t>
      </w:r>
      <w:r w:rsidRPr="00CE205F">
        <w:rPr>
          <w:rFonts w:ascii="Angsana New" w:hAnsi="Angsana New"/>
          <w:sz w:val="30"/>
          <w:szCs w:val="30"/>
        </w:rPr>
        <w:t xml:space="preserve"> </w:t>
      </w:r>
      <w:r w:rsidRPr="00CE205F">
        <w:rPr>
          <w:rFonts w:ascii="Angsana New" w:hAnsi="Angsana New"/>
          <w:sz w:val="30"/>
          <w:szCs w:val="30"/>
          <w:cs/>
        </w:rPr>
        <w:t xml:space="preserve">กันยายน </w:t>
      </w:r>
      <w:r w:rsidR="00C070A0" w:rsidRPr="00C070A0">
        <w:rPr>
          <w:rFonts w:ascii="Angsana New" w:hAnsi="Angsana New"/>
          <w:sz w:val="30"/>
          <w:szCs w:val="30"/>
        </w:rPr>
        <w:t>2584</w:t>
      </w:r>
      <w:r w:rsidRPr="00CE205F">
        <w:rPr>
          <w:rFonts w:ascii="Angsana New" w:hAnsi="Angsana New"/>
          <w:sz w:val="30"/>
          <w:szCs w:val="30"/>
        </w:rPr>
        <w:t xml:space="preserve"> </w:t>
      </w:r>
      <w:r w:rsidR="00F239EA">
        <w:rPr>
          <w:rFonts w:ascii="Angsana New" w:hAnsi="Angsana New" w:hint="cs"/>
          <w:sz w:val="30"/>
          <w:szCs w:val="30"/>
          <w:cs/>
        </w:rPr>
        <w:t>กลุ่ม</w:t>
      </w:r>
      <w:r w:rsidRPr="00CE205F">
        <w:rPr>
          <w:rFonts w:ascii="Angsana New" w:hAnsi="Angsana New"/>
          <w:sz w:val="30"/>
          <w:szCs w:val="30"/>
          <w:cs/>
        </w:rPr>
        <w:t>บริษัทมีภาระผูกพันที่จะจ่ายค่าบริการตามที่ระบุไว้ในสัญญา</w:t>
      </w:r>
    </w:p>
    <w:p w14:paraId="4ECBE518" w14:textId="77777777" w:rsidR="004A3245" w:rsidRPr="006126FC" w:rsidRDefault="004A3245" w:rsidP="00BE5913">
      <w:pPr>
        <w:ind w:left="540"/>
        <w:jc w:val="thaiDistribute"/>
        <w:rPr>
          <w:rFonts w:ascii="Angsana New" w:hAnsi="Angsana New"/>
          <w:sz w:val="30"/>
          <w:szCs w:val="30"/>
          <w:highlight w:val="yellow"/>
          <w:lang w:eastAsia="zh-CN"/>
        </w:rPr>
      </w:pPr>
    </w:p>
    <w:p w14:paraId="7F20AAE6" w14:textId="50A2D38A" w:rsidR="004A3245" w:rsidRPr="008E577A" w:rsidRDefault="004A324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E577A">
        <w:rPr>
          <w:rFonts w:ascii="Angsana New" w:hAnsi="Angsana New"/>
          <w:i/>
          <w:iCs/>
          <w:sz w:val="30"/>
          <w:szCs w:val="30"/>
          <w:cs/>
        </w:rPr>
        <w:t>สัญญาเช่าช่วงที่ดินและสิ่งปลูกสร้าง</w:t>
      </w:r>
    </w:p>
    <w:p w14:paraId="234929F3" w14:textId="77777777" w:rsidR="004A3245" w:rsidRPr="006126FC" w:rsidRDefault="004A3245" w:rsidP="00BE5913">
      <w:pPr>
        <w:ind w:left="540"/>
        <w:jc w:val="thaiDistribute"/>
        <w:rPr>
          <w:rFonts w:ascii="Angsana New" w:hAnsi="Angsana New"/>
          <w:sz w:val="30"/>
          <w:szCs w:val="30"/>
          <w:highlight w:val="yellow"/>
          <w:lang w:eastAsia="zh-CN"/>
        </w:rPr>
      </w:pPr>
    </w:p>
    <w:p w14:paraId="48DB1470" w14:textId="13FDD9A9" w:rsidR="004A3245" w:rsidRDefault="00961AD1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E577A">
        <w:rPr>
          <w:rFonts w:ascii="Angsana New" w:hAnsi="Angsana New"/>
          <w:spacing w:val="-4"/>
          <w:sz w:val="30"/>
          <w:szCs w:val="30"/>
          <w:cs/>
        </w:rPr>
        <w:t xml:space="preserve">บริษัท เอดับบลิวซี ไลฟ์สไตล์ คอมเมอร์เชียล พร็อพเพอร์ตี จำกัด </w:t>
      </w:r>
      <w:r w:rsidR="004A3245" w:rsidRPr="008E577A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="00B87C05" w:rsidRPr="008E577A">
        <w:rPr>
          <w:rFonts w:ascii="Angsana New" w:hAnsi="Angsana New"/>
          <w:sz w:val="30"/>
          <w:szCs w:val="30"/>
          <w:cs/>
        </w:rPr>
        <w:t>ทางอ้อม</w:t>
      </w:r>
      <w:r w:rsidR="004A3245" w:rsidRPr="008E577A">
        <w:rPr>
          <w:rFonts w:ascii="Angsana New" w:hAnsi="Angsana New"/>
          <w:sz w:val="30"/>
          <w:szCs w:val="30"/>
          <w:cs/>
        </w:rPr>
        <w:t>ของบริษัทมีสัญญาการเช่าช่วงที่ดินและสิ่งปลูกสร้างของโครงการอาคารสำนักงานกับกิจการที่เกี่ยวข้องกันโดยได้ซื้อสิทธิการเช่าช่วงที่ดินและสิ่งปลูกสร้างของโครงการอาคารสำนักงานจากกกองทุนรวมอสังหาริมทรัพย์และสิทธิการเช่าไทยคอมเมอร์เชียล</w:t>
      </w:r>
      <w:r w:rsidR="004A3245" w:rsidRPr="008E577A">
        <w:rPr>
          <w:rFonts w:ascii="Angsana New" w:hAnsi="Angsana New"/>
          <w:sz w:val="30"/>
          <w:szCs w:val="30"/>
        </w:rPr>
        <w:t xml:space="preserve"> </w:t>
      </w:r>
      <w:r w:rsidR="004A3245" w:rsidRPr="008E577A">
        <w:rPr>
          <w:rFonts w:ascii="Angsana New" w:hAnsi="Angsana New"/>
          <w:sz w:val="30"/>
          <w:szCs w:val="30"/>
          <w:cs/>
        </w:rPr>
        <w:t xml:space="preserve">อินเวสเม้นต์ เมื่อวันที่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="00C070A0" w:rsidRPr="00C070A0">
        <w:rPr>
          <w:rFonts w:ascii="Angsana New" w:hAnsi="Angsana New"/>
          <w:sz w:val="30"/>
          <w:szCs w:val="30"/>
        </w:rPr>
        <w:t>9</w:t>
      </w:r>
      <w:r w:rsidR="004A3245" w:rsidRPr="008E577A">
        <w:rPr>
          <w:rFonts w:ascii="Angsana New" w:hAnsi="Angsana New"/>
          <w:sz w:val="30"/>
          <w:szCs w:val="30"/>
        </w:rPr>
        <w:t xml:space="preserve"> </w:t>
      </w:r>
      <w:r w:rsidR="004A3245" w:rsidRPr="008E577A">
        <w:rPr>
          <w:rFonts w:ascii="Angsana New" w:hAnsi="Angsana New"/>
          <w:sz w:val="30"/>
          <w:szCs w:val="30"/>
          <w:cs/>
        </w:rPr>
        <w:t xml:space="preserve">พฤษภาคม </w:t>
      </w:r>
      <w:r w:rsidR="00C070A0" w:rsidRPr="00C070A0">
        <w:rPr>
          <w:rFonts w:ascii="Angsana New" w:hAnsi="Angsana New"/>
          <w:sz w:val="30"/>
          <w:szCs w:val="30"/>
        </w:rPr>
        <w:t>256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="004A3245" w:rsidRPr="008E577A">
        <w:rPr>
          <w:rFonts w:ascii="Angsana New" w:hAnsi="Angsana New"/>
          <w:sz w:val="30"/>
          <w:szCs w:val="30"/>
          <w:cs/>
        </w:rPr>
        <w:t xml:space="preserve"> โดยกองทุนรวมได้โอนสิทธิและหน้าที่ตามสัญญาเช่าเดิมให้แก่บริษัท</w:t>
      </w:r>
      <w:r w:rsidR="00B87C05" w:rsidRPr="008E577A">
        <w:rPr>
          <w:rFonts w:ascii="Angsana New" w:hAnsi="Angsana New"/>
          <w:sz w:val="30"/>
          <w:szCs w:val="30"/>
          <w:cs/>
        </w:rPr>
        <w:t>ย่อยทางอ้อม</w:t>
      </w:r>
      <w:r w:rsidR="004A3245" w:rsidRPr="008E577A">
        <w:rPr>
          <w:rFonts w:ascii="Angsana New" w:hAnsi="Angsana New"/>
          <w:sz w:val="30"/>
          <w:szCs w:val="30"/>
          <w:cs/>
        </w:rPr>
        <w:t xml:space="preserve"> และบริษัท</w:t>
      </w:r>
      <w:r w:rsidR="00B87C05" w:rsidRPr="008E577A">
        <w:rPr>
          <w:rFonts w:ascii="Angsana New" w:hAnsi="Angsana New"/>
          <w:sz w:val="30"/>
          <w:szCs w:val="30"/>
          <w:cs/>
        </w:rPr>
        <w:t>ย่อยทางอ้อม</w:t>
      </w:r>
      <w:r w:rsidR="004A3245" w:rsidRPr="008E577A">
        <w:rPr>
          <w:rFonts w:ascii="Angsana New" w:hAnsi="Angsana New"/>
          <w:sz w:val="30"/>
          <w:szCs w:val="30"/>
          <w:cs/>
        </w:rPr>
        <w:t xml:space="preserve">ตกลงเข้าผูกพันและถือปฏิบัติตามสิทธิและหน้าที่ภายใต้ สัญญาเช่าเดิมแทนกองทุนรวมตามระยะเวลาเช่าช่วงที่เหลืออยู่ </w:t>
      </w:r>
      <w:r w:rsidR="00C070A0" w:rsidRPr="00C070A0">
        <w:rPr>
          <w:rFonts w:ascii="Angsana New" w:hAnsi="Angsana New"/>
          <w:sz w:val="30"/>
          <w:szCs w:val="30"/>
        </w:rPr>
        <w:t>32</w:t>
      </w:r>
      <w:r w:rsidR="004A3245" w:rsidRPr="008E577A">
        <w:rPr>
          <w:rFonts w:ascii="Angsana New" w:hAnsi="Angsana New"/>
          <w:sz w:val="30"/>
          <w:szCs w:val="30"/>
        </w:rPr>
        <w:t xml:space="preserve"> </w:t>
      </w:r>
      <w:r w:rsidR="004A3245" w:rsidRPr="008E577A">
        <w:rPr>
          <w:rFonts w:ascii="Angsana New" w:hAnsi="Angsana New"/>
          <w:sz w:val="30"/>
          <w:szCs w:val="30"/>
          <w:cs/>
        </w:rPr>
        <w:t xml:space="preserve">ปี สัญญาเช่าช่วงจะครบกำหนดในปี </w:t>
      </w:r>
      <w:r w:rsidR="00C070A0" w:rsidRPr="00C070A0">
        <w:rPr>
          <w:rFonts w:ascii="Angsana New" w:hAnsi="Angsana New"/>
          <w:sz w:val="30"/>
          <w:szCs w:val="30"/>
        </w:rPr>
        <w:t>2592</w:t>
      </w:r>
      <w:r w:rsidR="004A3245" w:rsidRPr="008E577A">
        <w:rPr>
          <w:rFonts w:ascii="Angsana New" w:hAnsi="Angsana New"/>
          <w:sz w:val="30"/>
          <w:szCs w:val="30"/>
        </w:rPr>
        <w:t xml:space="preserve"> </w:t>
      </w:r>
      <w:r w:rsidR="004A3245" w:rsidRPr="008E577A">
        <w:rPr>
          <w:rFonts w:ascii="Angsana New" w:hAnsi="Angsana New"/>
          <w:sz w:val="30"/>
          <w:szCs w:val="30"/>
          <w:cs/>
        </w:rPr>
        <w:t>ทั้งนี้บริษัทต้องชำระค่าเช่าช่วงเป็นรายเดือนตามอัตราที่ระบุไว้ในสัญญา</w:t>
      </w:r>
      <w:r w:rsidR="004A3245" w:rsidRPr="003408C5">
        <w:rPr>
          <w:rFonts w:ascii="Angsana New" w:hAnsi="Angsana New"/>
          <w:sz w:val="30"/>
          <w:szCs w:val="30"/>
          <w:cs/>
        </w:rPr>
        <w:t xml:space="preserve"> </w:t>
      </w:r>
    </w:p>
    <w:p w14:paraId="074B37A1" w14:textId="77777777" w:rsidR="00222635" w:rsidRPr="006126FC" w:rsidRDefault="00222635" w:rsidP="006126FC">
      <w:pPr>
        <w:ind w:left="540"/>
        <w:jc w:val="thaiDistribute"/>
        <w:rPr>
          <w:rFonts w:ascii="Angsana New" w:hAnsi="Angsana New"/>
          <w:sz w:val="30"/>
          <w:szCs w:val="30"/>
          <w:highlight w:val="yellow"/>
          <w:lang w:eastAsia="zh-CN"/>
        </w:rPr>
      </w:pPr>
    </w:p>
    <w:p w14:paraId="029F28EA" w14:textId="77777777" w:rsidR="00222635" w:rsidRPr="000F0F79" w:rsidRDefault="00222635" w:rsidP="00222635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lang w:eastAsia="zh-CN"/>
        </w:rPr>
      </w:pPr>
      <w:r w:rsidRPr="000F0F79">
        <w:rPr>
          <w:rFonts w:ascii="Angsana New" w:hAnsi="Angsana New" w:hint="cs"/>
          <w:i/>
          <w:iCs/>
          <w:sz w:val="30"/>
          <w:szCs w:val="30"/>
          <w:cs/>
          <w:lang w:eastAsia="zh-CN"/>
        </w:rPr>
        <w:t>สัญญาเช่าที่ดิน</w:t>
      </w:r>
    </w:p>
    <w:p w14:paraId="2EF1504E" w14:textId="77777777" w:rsidR="00222635" w:rsidRPr="000F0F79" w:rsidRDefault="00222635" w:rsidP="006126FC">
      <w:pPr>
        <w:ind w:left="540"/>
        <w:jc w:val="thaiDistribute"/>
        <w:rPr>
          <w:rFonts w:ascii="Angsana New" w:hAnsi="Angsana New"/>
          <w:sz w:val="30"/>
          <w:szCs w:val="30"/>
          <w:highlight w:val="yellow"/>
          <w:lang w:eastAsia="zh-CN"/>
        </w:rPr>
      </w:pPr>
    </w:p>
    <w:p w14:paraId="7AA29C1F" w14:textId="201343ED" w:rsidR="00222635" w:rsidRPr="000F0F79" w:rsidRDefault="00A54AF2" w:rsidP="00222635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0F0F79">
        <w:rPr>
          <w:rFonts w:ascii="Angsana New" w:hAnsi="Angsana New"/>
          <w:sz w:val="30"/>
          <w:szCs w:val="30"/>
          <w:cs/>
          <w:lang w:eastAsia="zh-CN"/>
        </w:rPr>
        <w:t xml:space="preserve">ในระหว่างปี 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2568</w:t>
      </w:r>
      <w:r w:rsidR="00222635" w:rsidRPr="000F0F79">
        <w:rPr>
          <w:rFonts w:ascii="Angsana New" w:hAnsi="Angsana New"/>
          <w:sz w:val="30"/>
          <w:szCs w:val="30"/>
          <w:lang w:eastAsia="zh-CN"/>
        </w:rPr>
        <w:t xml:space="preserve"> </w:t>
      </w:r>
      <w:r w:rsidR="00222635" w:rsidRPr="000F0F79">
        <w:rPr>
          <w:rFonts w:ascii="Angsana New" w:hAnsi="Angsana New" w:hint="cs"/>
          <w:sz w:val="30"/>
          <w:szCs w:val="30"/>
          <w:cs/>
          <w:lang w:eastAsia="zh-CN"/>
        </w:rPr>
        <w:t>บริษัท</w:t>
      </w:r>
      <w:r w:rsidR="00222635" w:rsidRPr="000F0F79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222635" w:rsidRPr="000F0F79">
        <w:rPr>
          <w:rFonts w:ascii="Angsana New" w:hAnsi="Angsana New" w:hint="cs"/>
          <w:sz w:val="30"/>
          <w:szCs w:val="30"/>
          <w:cs/>
          <w:lang w:eastAsia="zh-CN"/>
        </w:rPr>
        <w:t>แอสเสท</w:t>
      </w:r>
      <w:r w:rsidR="00222635" w:rsidRPr="000F0F79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222635" w:rsidRPr="000F0F79">
        <w:rPr>
          <w:rFonts w:ascii="Angsana New" w:hAnsi="Angsana New" w:hint="cs"/>
          <w:sz w:val="30"/>
          <w:szCs w:val="30"/>
          <w:cs/>
          <w:lang w:eastAsia="zh-CN"/>
        </w:rPr>
        <w:t>เวิรด์</w:t>
      </w:r>
      <w:r w:rsidR="00222635" w:rsidRPr="000F0F79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222635" w:rsidRPr="000F0F79">
        <w:rPr>
          <w:rFonts w:ascii="Angsana New" w:hAnsi="Angsana New" w:hint="cs"/>
          <w:sz w:val="30"/>
          <w:szCs w:val="30"/>
          <w:cs/>
          <w:lang w:eastAsia="zh-CN"/>
        </w:rPr>
        <w:t>รีเทล</w:t>
      </w:r>
      <w:r w:rsidR="00222635" w:rsidRPr="000F0F79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222635" w:rsidRPr="000F0F79">
        <w:rPr>
          <w:rFonts w:ascii="Angsana New" w:hAnsi="Angsana New" w:hint="cs"/>
          <w:sz w:val="30"/>
          <w:szCs w:val="30"/>
          <w:cs/>
          <w:lang w:eastAsia="zh-CN"/>
        </w:rPr>
        <w:t>จำกัด</w:t>
      </w:r>
      <w:r w:rsidR="00222635" w:rsidRPr="000F0F79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222635" w:rsidRPr="000F0F79">
        <w:rPr>
          <w:rFonts w:ascii="Angsana New" w:hAnsi="Angsana New" w:hint="cs"/>
          <w:sz w:val="30"/>
          <w:szCs w:val="30"/>
          <w:cs/>
          <w:lang w:eastAsia="zh-CN"/>
        </w:rPr>
        <w:t>ซึ่งเป็นบริษัทย่อยของบริษัทได้เข้าทำสัญญาเช่าที่ดินกับ</w:t>
      </w:r>
      <w:r w:rsidR="00321ED1" w:rsidRPr="000F0F79">
        <w:rPr>
          <w:rFonts w:ascii="Angsana New" w:hAnsi="Angsana New"/>
          <w:sz w:val="30"/>
          <w:szCs w:val="30"/>
          <w:cs/>
          <w:lang w:eastAsia="zh-CN"/>
        </w:rPr>
        <w:br/>
      </w:r>
      <w:r w:rsidR="00222635" w:rsidRPr="000F0F79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กิจการที่เกี่ยวข้องกันแห่งหนึ่ง</w:t>
      </w:r>
      <w:r w:rsidR="00222635" w:rsidRPr="000F0F79">
        <w:rPr>
          <w:rFonts w:ascii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="00222635" w:rsidRPr="000F0F79">
        <w:rPr>
          <w:rFonts w:ascii="Angsana New" w:hAnsi="Angsana New" w:hint="cs"/>
          <w:spacing w:val="-4"/>
          <w:sz w:val="30"/>
          <w:szCs w:val="30"/>
          <w:cs/>
          <w:lang w:eastAsia="zh-CN"/>
        </w:rPr>
        <w:t>โดยมีกำหนดระยะเวลาตั้งแต่วันที่</w:t>
      </w:r>
      <w:r w:rsidR="00222635" w:rsidRPr="000F0F79">
        <w:rPr>
          <w:rFonts w:ascii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="00B11C2B" w:rsidRPr="00B11C2B">
        <w:rPr>
          <w:rFonts w:ascii="Angsana New" w:hAnsi="Angsana New"/>
          <w:spacing w:val="-4"/>
          <w:sz w:val="30"/>
          <w:szCs w:val="30"/>
          <w:lang w:eastAsia="zh-CN"/>
        </w:rPr>
        <w:t>1</w:t>
      </w:r>
      <w:r w:rsidR="00222635" w:rsidRPr="000F0F79">
        <w:rPr>
          <w:rFonts w:ascii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="00222635" w:rsidRPr="000F0F79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มีนาคม</w:t>
      </w:r>
      <w:r w:rsidR="00222635" w:rsidRPr="000F0F79">
        <w:rPr>
          <w:rFonts w:ascii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="00C070A0" w:rsidRPr="00C070A0">
        <w:rPr>
          <w:rFonts w:ascii="Angsana New" w:hAnsi="Angsana New"/>
          <w:spacing w:val="-4"/>
          <w:sz w:val="30"/>
          <w:szCs w:val="30"/>
          <w:lang w:eastAsia="zh-CN"/>
        </w:rPr>
        <w:t>2568</w:t>
      </w:r>
      <w:r w:rsidR="00222635" w:rsidRPr="000F0F79">
        <w:rPr>
          <w:rFonts w:ascii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="00222635" w:rsidRPr="000F0F79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ถึง</w:t>
      </w:r>
      <w:r w:rsidR="00222635" w:rsidRPr="000F0F79">
        <w:rPr>
          <w:rFonts w:ascii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="00C070A0" w:rsidRPr="00C070A0">
        <w:rPr>
          <w:rFonts w:ascii="Angsana New" w:hAnsi="Angsana New"/>
          <w:spacing w:val="-4"/>
          <w:sz w:val="30"/>
          <w:szCs w:val="30"/>
          <w:lang w:eastAsia="zh-CN"/>
        </w:rPr>
        <w:t>29</w:t>
      </w:r>
      <w:r w:rsidR="00222635" w:rsidRPr="000F0F79">
        <w:rPr>
          <w:rFonts w:ascii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="00222635" w:rsidRPr="000F0F79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กุมภาพันธ์</w:t>
      </w:r>
      <w:r w:rsidR="00222635" w:rsidRPr="000F0F79">
        <w:rPr>
          <w:rFonts w:ascii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="00C070A0" w:rsidRPr="00C070A0">
        <w:rPr>
          <w:rFonts w:ascii="Angsana New" w:hAnsi="Angsana New"/>
          <w:spacing w:val="-4"/>
          <w:sz w:val="30"/>
          <w:szCs w:val="30"/>
          <w:lang w:eastAsia="zh-CN"/>
        </w:rPr>
        <w:t>257</w:t>
      </w:r>
      <w:r w:rsidR="00B11C2B" w:rsidRPr="00B11C2B">
        <w:rPr>
          <w:rFonts w:ascii="Angsana New" w:hAnsi="Angsana New"/>
          <w:spacing w:val="-4"/>
          <w:sz w:val="30"/>
          <w:szCs w:val="30"/>
          <w:lang w:eastAsia="zh-CN"/>
        </w:rPr>
        <w:t>1</w:t>
      </w:r>
      <w:r w:rsidR="00222635" w:rsidRPr="000F0F79">
        <w:rPr>
          <w:rFonts w:ascii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="00222635" w:rsidRPr="000F0F79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ซึ่งบริษัทย่อย</w:t>
      </w:r>
      <w:r w:rsidR="00222635" w:rsidRPr="000F0F79">
        <w:rPr>
          <w:rFonts w:ascii="Angsana New" w:hAnsi="Angsana New" w:hint="cs"/>
          <w:sz w:val="30"/>
          <w:szCs w:val="30"/>
          <w:cs/>
          <w:lang w:eastAsia="zh-CN"/>
        </w:rPr>
        <w:t>ต้องชำระค่าเช่าเป็นรายเดือนตามอัตราที่ระบุไว้ในสัญญา</w:t>
      </w:r>
    </w:p>
    <w:p w14:paraId="173F79AC" w14:textId="77777777" w:rsidR="002A18DC" w:rsidRPr="005A6F97" w:rsidRDefault="002A18DC" w:rsidP="00BE5913">
      <w:pPr>
        <w:jc w:val="thaiDistribute"/>
        <w:rPr>
          <w:rFonts w:ascii="Angsana New" w:hAnsi="Angsana New"/>
          <w:sz w:val="22"/>
          <w:szCs w:val="22"/>
          <w:highlight w:val="yellow"/>
          <w:cs/>
          <w:lang w:eastAsia="zh-CN"/>
        </w:rPr>
      </w:pPr>
    </w:p>
    <w:p w14:paraId="792B71E1" w14:textId="77777777" w:rsidR="002A18DC" w:rsidRPr="00234D31" w:rsidRDefault="002A18D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34D31">
        <w:rPr>
          <w:rFonts w:ascii="Angsana New" w:hAnsi="Angsana New" w:hint="cs"/>
          <w:i/>
          <w:iCs/>
          <w:sz w:val="30"/>
          <w:szCs w:val="30"/>
          <w:cs/>
        </w:rPr>
        <w:t>สัญญาเงินให้กู้ยืมและกู้ยืมจากกิจการที่เกี่ยวข้องกัน</w:t>
      </w:r>
    </w:p>
    <w:p w14:paraId="12BCC000" w14:textId="77777777" w:rsidR="002A18DC" w:rsidRPr="006126FC" w:rsidRDefault="002A18DC" w:rsidP="00BE5913">
      <w:pPr>
        <w:ind w:left="540"/>
        <w:jc w:val="thaiDistribute"/>
        <w:rPr>
          <w:rFonts w:ascii="Angsana New" w:hAnsi="Angsana New"/>
          <w:sz w:val="30"/>
          <w:szCs w:val="30"/>
          <w:highlight w:val="yellow"/>
          <w:lang w:eastAsia="zh-CN"/>
        </w:rPr>
      </w:pPr>
    </w:p>
    <w:p w14:paraId="6E1E6BD5" w14:textId="0B868B20" w:rsidR="002A18DC" w:rsidRPr="00234D31" w:rsidRDefault="002A18DC" w:rsidP="00BE5913">
      <w:pPr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234D31">
        <w:rPr>
          <w:rFonts w:ascii="Angsana New" w:hAnsi="Angsana New" w:hint="cs"/>
          <w:sz w:val="30"/>
          <w:szCs w:val="30"/>
          <w:cs/>
          <w:lang w:eastAsia="zh-CN"/>
        </w:rPr>
        <w:t>บริษัทได้ทำสัญญาเงินให้กู้ยืมเงินและกู้ยืมเงินและบันทึกแก้ไขเพิ่มเติมกับบริษัทย่อยหลายแห่ง</w:t>
      </w:r>
      <w:r w:rsidRPr="00234D31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234D31">
        <w:rPr>
          <w:rFonts w:ascii="Angsana New" w:hAnsi="Angsana New" w:hint="cs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Pr="00234D31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2</w:t>
      </w:r>
      <w:r w:rsidRPr="00234D31">
        <w:rPr>
          <w:rFonts w:ascii="Angsana New" w:hAnsi="Angsana New"/>
          <w:sz w:val="30"/>
          <w:szCs w:val="30"/>
          <w:lang w:eastAsia="zh-CN"/>
        </w:rPr>
        <w:t>.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95</w:t>
      </w:r>
      <w:r w:rsidRPr="00234D31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234D31">
        <w:rPr>
          <w:rFonts w:ascii="Angsana New" w:hAnsi="Angsana New" w:hint="cs"/>
          <w:sz w:val="30"/>
          <w:szCs w:val="30"/>
          <w:cs/>
          <w:lang w:eastAsia="zh-CN"/>
        </w:rPr>
        <w:t>ต่อปี</w:t>
      </w:r>
      <w:r w:rsidRPr="00234D31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234D31">
        <w:rPr>
          <w:rFonts w:ascii="Angsana New" w:hAnsi="Angsana New" w:hint="cs"/>
          <w:sz w:val="30"/>
          <w:szCs w:val="30"/>
          <w:cs/>
          <w:lang w:eastAsia="zh-CN"/>
        </w:rPr>
        <w:t>และอัตราดอกเบี้ยเงินกู้ยืมจากบริษัทย่อยร้อยละ</w:t>
      </w:r>
      <w:r w:rsidRPr="00234D31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B11C2B" w:rsidRPr="00B11C2B">
        <w:rPr>
          <w:rFonts w:ascii="Angsana New" w:hAnsi="Angsana New"/>
          <w:sz w:val="30"/>
          <w:szCs w:val="30"/>
          <w:lang w:eastAsia="zh-CN"/>
        </w:rPr>
        <w:t>1</w:t>
      </w:r>
      <w:r w:rsidRPr="00234D31">
        <w:rPr>
          <w:rFonts w:ascii="Angsana New" w:hAnsi="Angsana New"/>
          <w:sz w:val="30"/>
          <w:szCs w:val="30"/>
          <w:lang w:eastAsia="zh-CN"/>
        </w:rPr>
        <w:t>.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2</w:t>
      </w:r>
      <w:r w:rsidR="00B11C2B" w:rsidRPr="00B11C2B">
        <w:rPr>
          <w:rFonts w:ascii="Angsana New" w:hAnsi="Angsana New"/>
          <w:sz w:val="30"/>
          <w:szCs w:val="30"/>
          <w:lang w:eastAsia="zh-CN"/>
        </w:rPr>
        <w:t>0</w:t>
      </w:r>
      <w:r w:rsidRPr="00234D31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234D31">
        <w:rPr>
          <w:rFonts w:ascii="Angsana New" w:hAnsi="Angsana New" w:hint="cs"/>
          <w:sz w:val="30"/>
          <w:szCs w:val="30"/>
          <w:cs/>
          <w:lang w:eastAsia="zh-CN"/>
        </w:rPr>
        <w:t>ต่อปี</w:t>
      </w:r>
      <w:r w:rsidRPr="00234D31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234D31">
        <w:rPr>
          <w:rFonts w:ascii="Angsana New" w:hAnsi="Angsana New" w:hint="cs"/>
          <w:sz w:val="30"/>
          <w:szCs w:val="30"/>
          <w:cs/>
          <w:lang w:eastAsia="zh-CN"/>
        </w:rPr>
        <w:t>ทั้งนี้เงินกู้ยืมและเงินให้กู้ยืมกับบริษัทย่อยมีเงื่อนไขการรับชำระคืนเงินกู้เมื่อทวงถาม</w:t>
      </w:r>
    </w:p>
    <w:p w14:paraId="201BAE30" w14:textId="43572BB2" w:rsidR="005C6ACF" w:rsidRDefault="005C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  <w:cs/>
          <w:lang w:eastAsia="zh-CN"/>
        </w:rPr>
      </w:pPr>
      <w:r>
        <w:rPr>
          <w:rFonts w:ascii="Angsana New" w:hAnsi="Angsana New"/>
          <w:sz w:val="30"/>
          <w:szCs w:val="30"/>
          <w:highlight w:val="yellow"/>
          <w:cs/>
          <w:lang w:eastAsia="zh-CN"/>
        </w:rPr>
        <w:br w:type="page"/>
      </w:r>
    </w:p>
    <w:p w14:paraId="7828B990" w14:textId="53F370EF" w:rsidR="00085780" w:rsidRPr="008F447F" w:rsidRDefault="00085780" w:rsidP="00DA50D2">
      <w:pPr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234D31">
        <w:rPr>
          <w:rFonts w:ascii="Angsana New" w:hAnsi="Angsana New" w:hint="cs"/>
          <w:sz w:val="30"/>
          <w:szCs w:val="30"/>
          <w:cs/>
          <w:lang w:eastAsia="zh-CN"/>
        </w:rPr>
        <w:lastRenderedPageBreak/>
        <w:t>ใน</w:t>
      </w:r>
      <w:r w:rsidR="00130FC4" w:rsidRPr="00234D31">
        <w:rPr>
          <w:rFonts w:ascii="Angsana New" w:hAnsi="Angsana New" w:hint="cs"/>
          <w:sz w:val="30"/>
          <w:szCs w:val="30"/>
          <w:cs/>
          <w:lang w:eastAsia="zh-CN"/>
        </w:rPr>
        <w:t>ระหว่าง</w:t>
      </w:r>
      <w:r w:rsidR="007B3183" w:rsidRPr="00234D31">
        <w:rPr>
          <w:rFonts w:ascii="Angsana New" w:hAnsi="Angsana New" w:hint="cs"/>
          <w:sz w:val="30"/>
          <w:szCs w:val="30"/>
          <w:cs/>
          <w:lang w:eastAsia="zh-CN"/>
        </w:rPr>
        <w:t>ปี</w:t>
      </w:r>
      <w:r w:rsidR="00130FC4" w:rsidRPr="00234D31">
        <w:rPr>
          <w:rFonts w:ascii="Angsana New" w:hAnsi="Angsana New" w:hint="cs"/>
          <w:sz w:val="30"/>
          <w:szCs w:val="30"/>
          <w:cs/>
          <w:lang w:eastAsia="zh-CN"/>
        </w:rPr>
        <w:t xml:space="preserve">สิ้นสุดวันที่ 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3</w:t>
      </w:r>
      <w:r w:rsidR="00B11C2B" w:rsidRPr="00B11C2B">
        <w:rPr>
          <w:rFonts w:ascii="Angsana New" w:hAnsi="Angsana New"/>
          <w:sz w:val="30"/>
          <w:szCs w:val="30"/>
          <w:lang w:eastAsia="zh-CN"/>
        </w:rPr>
        <w:t>1</w:t>
      </w:r>
      <w:r w:rsidR="007B3183" w:rsidRPr="00234D31">
        <w:rPr>
          <w:rFonts w:ascii="Angsana New" w:hAnsi="Angsana New"/>
          <w:sz w:val="30"/>
          <w:szCs w:val="30"/>
          <w:lang w:eastAsia="zh-CN"/>
        </w:rPr>
        <w:t xml:space="preserve"> </w:t>
      </w:r>
      <w:r w:rsidR="007B3183" w:rsidRPr="00234D31">
        <w:rPr>
          <w:rFonts w:ascii="Angsana New" w:hAnsi="Angsana New" w:hint="cs"/>
          <w:sz w:val="30"/>
          <w:szCs w:val="30"/>
          <w:cs/>
          <w:lang w:eastAsia="zh-CN"/>
        </w:rPr>
        <w:t xml:space="preserve">ธันวาคม 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2568</w:t>
      </w:r>
      <w:r w:rsidRPr="00234D31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234D31">
        <w:rPr>
          <w:rFonts w:ascii="Angsana New" w:hAnsi="Angsana New" w:hint="cs"/>
          <w:sz w:val="30"/>
          <w:szCs w:val="30"/>
          <w:cs/>
          <w:lang w:eastAsia="zh-CN"/>
        </w:rPr>
        <w:t>กลุ่มบริษัทอนุมัติการปรับอัตราดอกเบี้ยเงินให้กู้ยืมเงินและกู้ยืมเงิน</w:t>
      </w:r>
      <w:r w:rsidRPr="00234D31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234D31">
        <w:rPr>
          <w:rFonts w:ascii="Angsana New" w:hAnsi="Angsana New" w:hint="cs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Pr="00234D31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3</w:t>
      </w:r>
      <w:r w:rsidR="00FA3196">
        <w:rPr>
          <w:rFonts w:ascii="Angsana New" w:hAnsi="Angsana New"/>
          <w:sz w:val="30"/>
          <w:szCs w:val="30"/>
          <w:lang w:eastAsia="zh-CN"/>
        </w:rPr>
        <w:t>.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27</w:t>
      </w:r>
      <w:r w:rsidR="00FA3196">
        <w:rPr>
          <w:rFonts w:ascii="Angsana New" w:hAnsi="Angsana New"/>
          <w:sz w:val="30"/>
          <w:szCs w:val="30"/>
          <w:lang w:eastAsia="zh-CN"/>
        </w:rPr>
        <w:t xml:space="preserve"> </w:t>
      </w:r>
      <w:r w:rsidR="001E7AF8">
        <w:rPr>
          <w:rFonts w:ascii="Angsana New" w:hAnsi="Angsana New"/>
          <w:sz w:val="30"/>
          <w:szCs w:val="30"/>
          <w:lang w:eastAsia="zh-CN"/>
        </w:rPr>
        <w:t>-</w:t>
      </w:r>
      <w:r w:rsidR="00FA3196">
        <w:rPr>
          <w:rFonts w:ascii="Angsana New" w:hAnsi="Angsana New"/>
          <w:sz w:val="30"/>
          <w:szCs w:val="30"/>
          <w:lang w:eastAsia="zh-CN"/>
        </w:rPr>
        <w:t xml:space="preserve"> 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3</w:t>
      </w:r>
      <w:r w:rsidR="00FA3196">
        <w:rPr>
          <w:rFonts w:ascii="Angsana New" w:hAnsi="Angsana New"/>
          <w:sz w:val="30"/>
          <w:szCs w:val="30"/>
          <w:lang w:eastAsia="zh-CN"/>
        </w:rPr>
        <w:t>.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95</w:t>
      </w:r>
      <w:r w:rsidRPr="00234D31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234D31">
        <w:rPr>
          <w:rFonts w:ascii="Angsana New" w:hAnsi="Angsana New" w:hint="cs"/>
          <w:sz w:val="30"/>
          <w:szCs w:val="30"/>
          <w:cs/>
          <w:lang w:eastAsia="zh-CN"/>
        </w:rPr>
        <w:t>ต่อปี</w:t>
      </w:r>
      <w:r w:rsidRPr="00234D31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234D31">
        <w:rPr>
          <w:rFonts w:ascii="Angsana New" w:hAnsi="Angsana New" w:hint="cs"/>
          <w:sz w:val="30"/>
          <w:szCs w:val="30"/>
          <w:cs/>
          <w:lang w:eastAsia="zh-CN"/>
        </w:rPr>
        <w:t>และอัตราดอกเบี้ยเงินกู้ยืมจากบริษัทย่อยร้อยละ</w:t>
      </w:r>
      <w:r w:rsidRPr="00234D31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B11C2B" w:rsidRPr="00B11C2B">
        <w:rPr>
          <w:rFonts w:ascii="Angsana New" w:hAnsi="Angsana New"/>
          <w:sz w:val="30"/>
          <w:szCs w:val="30"/>
          <w:lang w:eastAsia="zh-CN"/>
        </w:rPr>
        <w:t>1</w:t>
      </w:r>
      <w:r w:rsidR="00130FC4" w:rsidRPr="002145B4">
        <w:rPr>
          <w:rFonts w:ascii="Angsana New" w:hAnsi="Angsana New"/>
          <w:sz w:val="30"/>
          <w:szCs w:val="30"/>
          <w:lang w:eastAsia="zh-CN"/>
        </w:rPr>
        <w:t>.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65</w:t>
      </w:r>
      <w:r w:rsidRPr="00234D31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234D31">
        <w:rPr>
          <w:rFonts w:ascii="Angsana New" w:hAnsi="Angsana New" w:hint="cs"/>
          <w:sz w:val="30"/>
          <w:szCs w:val="30"/>
          <w:cs/>
          <w:lang w:eastAsia="zh-CN"/>
        </w:rPr>
        <w:t>ต่อปี</w:t>
      </w:r>
    </w:p>
    <w:p w14:paraId="7F41E86E" w14:textId="77777777" w:rsidR="00130FC4" w:rsidRPr="005A6F97" w:rsidRDefault="00130FC4" w:rsidP="006126FC">
      <w:pPr>
        <w:ind w:left="540"/>
        <w:jc w:val="thaiDistribute"/>
        <w:rPr>
          <w:rFonts w:ascii="Angsana New" w:hAnsi="Angsana New"/>
          <w:sz w:val="30"/>
          <w:szCs w:val="30"/>
          <w:highlight w:val="yellow"/>
          <w:lang w:eastAsia="zh-CN"/>
        </w:rPr>
      </w:pPr>
    </w:p>
    <w:p w14:paraId="0223DAF8" w14:textId="26D789F4" w:rsidR="00130FC4" w:rsidRPr="00DA3094" w:rsidRDefault="00234D31" w:rsidP="00130FC4">
      <w:pPr>
        <w:ind w:left="540"/>
        <w:jc w:val="thaiDistribute"/>
        <w:rPr>
          <w:rFonts w:ascii="Angsana New" w:hAnsi="Angsana New"/>
          <w:sz w:val="30"/>
          <w:szCs w:val="30"/>
          <w:cs/>
          <w:lang w:eastAsia="zh-CN"/>
        </w:rPr>
      </w:pPr>
      <w:r w:rsidRPr="00234D31">
        <w:rPr>
          <w:rFonts w:ascii="Angsana New" w:hAnsi="Angsana New" w:hint="cs"/>
          <w:sz w:val="30"/>
          <w:szCs w:val="30"/>
          <w:cs/>
          <w:lang w:eastAsia="zh-CN"/>
        </w:rPr>
        <w:t>ในระหว่างปีสิ้นสุด</w:t>
      </w:r>
      <w:r w:rsidRPr="00715F53">
        <w:rPr>
          <w:rFonts w:ascii="Angsana New" w:hAnsi="Angsana New" w:hint="cs"/>
          <w:sz w:val="30"/>
          <w:szCs w:val="30"/>
          <w:cs/>
          <w:lang w:eastAsia="zh-CN"/>
        </w:rPr>
        <w:t xml:space="preserve">วันที่ 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3</w:t>
      </w:r>
      <w:r w:rsidR="00B11C2B" w:rsidRPr="00B11C2B">
        <w:rPr>
          <w:rFonts w:ascii="Angsana New" w:hAnsi="Angsana New"/>
          <w:sz w:val="30"/>
          <w:szCs w:val="30"/>
          <w:lang w:eastAsia="zh-CN"/>
        </w:rPr>
        <w:t>1</w:t>
      </w:r>
      <w:r w:rsidRPr="00715F53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715F53">
        <w:rPr>
          <w:rFonts w:ascii="Angsana New" w:hAnsi="Angsana New" w:hint="cs"/>
          <w:sz w:val="30"/>
          <w:szCs w:val="30"/>
          <w:cs/>
          <w:lang w:eastAsia="zh-CN"/>
        </w:rPr>
        <w:t xml:space="preserve">ธันวาคม 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2568</w:t>
      </w:r>
      <w:r w:rsidRPr="00715F5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130FC4" w:rsidRPr="00715F53">
        <w:rPr>
          <w:rFonts w:ascii="Angsana New" w:hAnsi="Angsana New" w:hint="cs"/>
          <w:sz w:val="30"/>
          <w:szCs w:val="30"/>
          <w:cs/>
          <w:lang w:eastAsia="zh-CN"/>
        </w:rPr>
        <w:t>บริษัททำสัญญาให้กู้ยืมเงินระยะยาวประเภทตั๋วสัญญาใช้เงินกับ</w:t>
      </w:r>
      <w:r w:rsidR="00130FC4" w:rsidRPr="00DA3094">
        <w:rPr>
          <w:rFonts w:ascii="Angsana New" w:hAnsi="Angsana New" w:hint="cs"/>
          <w:sz w:val="30"/>
          <w:szCs w:val="30"/>
          <w:cs/>
          <w:lang w:eastAsia="zh-CN"/>
        </w:rPr>
        <w:t xml:space="preserve">กิจการร่วมค้าแห่งหนึ่ง จำนวนเงิน 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6</w:t>
      </w:r>
      <w:r w:rsidR="00B11C2B" w:rsidRPr="00B11C2B">
        <w:rPr>
          <w:rFonts w:ascii="Angsana New" w:hAnsi="Angsana New"/>
          <w:sz w:val="30"/>
          <w:szCs w:val="30"/>
          <w:lang w:eastAsia="zh-CN"/>
        </w:rPr>
        <w:t>10</w:t>
      </w:r>
      <w:r w:rsidR="00715F53" w:rsidRPr="00DA3094">
        <w:rPr>
          <w:rFonts w:ascii="Angsana New" w:hAnsi="Angsana New"/>
          <w:sz w:val="30"/>
          <w:szCs w:val="30"/>
          <w:lang w:eastAsia="zh-CN"/>
        </w:rPr>
        <w:t>.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38</w:t>
      </w:r>
      <w:r w:rsidR="00130FC4" w:rsidRPr="00DA3094">
        <w:rPr>
          <w:rFonts w:ascii="Angsana New" w:hAnsi="Angsana New"/>
          <w:sz w:val="30"/>
          <w:szCs w:val="30"/>
          <w:lang w:eastAsia="zh-CN"/>
        </w:rPr>
        <w:t xml:space="preserve"> </w:t>
      </w:r>
      <w:r w:rsidR="00130FC4" w:rsidRPr="00DA3094">
        <w:rPr>
          <w:rFonts w:ascii="Angsana New" w:hAnsi="Angsana New" w:hint="cs"/>
          <w:sz w:val="30"/>
          <w:szCs w:val="30"/>
          <w:cs/>
          <w:lang w:eastAsia="zh-CN"/>
        </w:rPr>
        <w:t xml:space="preserve">ล้านบาท โดยมีอัตราดอกเบี้ยเงินให้กู้ยืมร้อยละ 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4</w:t>
      </w:r>
      <w:r w:rsidR="00130FC4" w:rsidRPr="00DA3094">
        <w:rPr>
          <w:rFonts w:ascii="Angsana New" w:hAnsi="Angsana New"/>
          <w:sz w:val="30"/>
          <w:szCs w:val="30"/>
          <w:lang w:eastAsia="zh-CN"/>
        </w:rPr>
        <w:t>.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42</w:t>
      </w:r>
      <w:r w:rsidR="00130FC4" w:rsidRPr="00DA3094">
        <w:rPr>
          <w:rFonts w:ascii="Angsana New" w:hAnsi="Angsana New"/>
          <w:sz w:val="30"/>
          <w:szCs w:val="30"/>
          <w:lang w:eastAsia="zh-CN"/>
        </w:rPr>
        <w:t xml:space="preserve"> </w:t>
      </w:r>
      <w:r w:rsidR="00130FC4" w:rsidRPr="00DA3094">
        <w:rPr>
          <w:rFonts w:ascii="Angsana New" w:hAnsi="Angsana New" w:hint="cs"/>
          <w:sz w:val="30"/>
          <w:szCs w:val="30"/>
          <w:cs/>
          <w:lang w:eastAsia="zh-CN"/>
        </w:rPr>
        <w:t>ต่อปี ทั้งนี้เงินให้กู้ยืมกับกิจการร่วมค้ามีเงื่อนไขการรับชำระคืนเงินให้กู้เมื่อทวงถาม</w:t>
      </w:r>
    </w:p>
    <w:p w14:paraId="26D36642" w14:textId="77777777" w:rsidR="002A18DC" w:rsidRPr="00DA3094" w:rsidRDefault="002A18DC" w:rsidP="00BE5913">
      <w:pPr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</w:p>
    <w:p w14:paraId="1706C4C6" w14:textId="381126FD" w:rsidR="002A18DC" w:rsidRPr="00DA3094" w:rsidRDefault="002A18DC" w:rsidP="00BE5913">
      <w:pPr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DA3094">
        <w:rPr>
          <w:rFonts w:ascii="Angsana New" w:hAnsi="Angsana New" w:hint="cs"/>
          <w:sz w:val="30"/>
          <w:szCs w:val="30"/>
          <w:cs/>
          <w:lang w:eastAsia="zh-CN"/>
        </w:rPr>
        <w:t>เมื่อวันที่</w:t>
      </w:r>
      <w:r w:rsidRPr="00DA3094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3</w:t>
      </w:r>
      <w:r w:rsidR="00B11C2B" w:rsidRPr="00B11C2B">
        <w:rPr>
          <w:rFonts w:ascii="Angsana New" w:hAnsi="Angsana New"/>
          <w:sz w:val="30"/>
          <w:szCs w:val="30"/>
          <w:lang w:eastAsia="zh-CN"/>
        </w:rPr>
        <w:t>0</w:t>
      </w:r>
      <w:r w:rsidR="004A62AA" w:rsidRPr="00DA3094">
        <w:rPr>
          <w:rFonts w:ascii="Angsana New" w:hAnsi="Angsana New"/>
          <w:sz w:val="30"/>
          <w:szCs w:val="30"/>
          <w:lang w:eastAsia="zh-CN"/>
        </w:rPr>
        <w:t xml:space="preserve"> </w:t>
      </w:r>
      <w:r w:rsidR="004A62AA" w:rsidRPr="00DA3094">
        <w:rPr>
          <w:rFonts w:ascii="Angsana New" w:hAnsi="Angsana New" w:hint="cs"/>
          <w:sz w:val="30"/>
          <w:szCs w:val="30"/>
          <w:cs/>
          <w:lang w:eastAsia="zh-CN"/>
        </w:rPr>
        <w:t>ธันวาคม</w:t>
      </w:r>
      <w:r w:rsidRPr="00DA3094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2568</w:t>
      </w:r>
      <w:r w:rsidRPr="00DA3094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DA3094">
        <w:rPr>
          <w:rFonts w:ascii="Angsana New" w:hAnsi="Angsana New" w:hint="cs"/>
          <w:sz w:val="30"/>
          <w:szCs w:val="30"/>
          <w:cs/>
          <w:lang w:eastAsia="zh-CN"/>
        </w:rPr>
        <w:t>บริษัทออกหนังสือไม่เรียกชำระคืนเงินให้กู้ยืมจากบริษัทย่อย</w:t>
      </w:r>
      <w:r w:rsidR="00EB41D1" w:rsidRPr="00DA3094">
        <w:rPr>
          <w:rFonts w:ascii="Angsana New" w:hAnsi="Angsana New" w:hint="cs"/>
          <w:sz w:val="30"/>
          <w:szCs w:val="30"/>
          <w:cs/>
          <w:lang w:eastAsia="zh-CN"/>
        </w:rPr>
        <w:t xml:space="preserve"> 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23</w:t>
      </w:r>
      <w:r w:rsidRPr="00DA3094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DA3094">
        <w:rPr>
          <w:rFonts w:ascii="Angsana New" w:hAnsi="Angsana New" w:hint="cs"/>
          <w:sz w:val="30"/>
          <w:szCs w:val="30"/>
          <w:cs/>
          <w:lang w:eastAsia="zh-CN"/>
        </w:rPr>
        <w:t>บริษัท</w:t>
      </w:r>
      <w:r w:rsidR="00EB41D1" w:rsidRPr="00DA3094">
        <w:rPr>
          <w:rFonts w:ascii="Angsana New" w:hAnsi="Angsana New" w:hint="cs"/>
          <w:sz w:val="30"/>
          <w:szCs w:val="30"/>
          <w:cs/>
          <w:lang w:eastAsia="zh-CN"/>
        </w:rPr>
        <w:t xml:space="preserve"> และไม่เรียกชำระคืนเงินให้กู้ยืมจากกิจการร่วมค้าแห่งหนึ่ง</w:t>
      </w:r>
      <w:r w:rsidRPr="00DA3094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A3094">
        <w:rPr>
          <w:rFonts w:ascii="Angsana New" w:hAnsi="Angsana New" w:hint="cs"/>
          <w:sz w:val="30"/>
          <w:szCs w:val="30"/>
          <w:cs/>
          <w:lang w:eastAsia="zh-CN"/>
        </w:rPr>
        <w:t>ภายในรอบระยะเวลา</w:t>
      </w:r>
      <w:r w:rsidRPr="00DA3094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B11C2B" w:rsidRPr="00B11C2B">
        <w:rPr>
          <w:rFonts w:ascii="Angsana New" w:hAnsi="Angsana New"/>
          <w:sz w:val="30"/>
          <w:szCs w:val="30"/>
          <w:lang w:eastAsia="zh-CN"/>
        </w:rPr>
        <w:t>1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2</w:t>
      </w:r>
      <w:r w:rsidRPr="00DA3094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DA3094">
        <w:rPr>
          <w:rFonts w:ascii="Angsana New" w:hAnsi="Angsana New" w:hint="cs"/>
          <w:sz w:val="30"/>
          <w:szCs w:val="30"/>
          <w:cs/>
          <w:lang w:eastAsia="zh-CN"/>
        </w:rPr>
        <w:t>เดือน</w:t>
      </w:r>
      <w:r w:rsidRPr="00DA3094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A3094">
        <w:rPr>
          <w:rFonts w:ascii="Angsana New" w:hAnsi="Angsana New" w:hint="cs"/>
          <w:sz w:val="30"/>
          <w:szCs w:val="30"/>
          <w:cs/>
          <w:lang w:eastAsia="zh-CN"/>
        </w:rPr>
        <w:t>เงินให้กู้ยืมดังกล่าวถูกจัดประเภทเป็นสินทรัพย์ไม่หมุนเวียน</w:t>
      </w:r>
      <w:r w:rsidRPr="00DA3094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A3094">
        <w:rPr>
          <w:rFonts w:ascii="Angsana New" w:hAnsi="Angsana New" w:hint="cs"/>
          <w:sz w:val="30"/>
          <w:szCs w:val="30"/>
          <w:cs/>
          <w:lang w:eastAsia="zh-CN"/>
        </w:rPr>
        <w:t>ณ</w:t>
      </w:r>
      <w:r w:rsidRPr="00DA3094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A3094">
        <w:rPr>
          <w:rFonts w:ascii="Angsana New" w:hAnsi="Angsana New" w:hint="cs"/>
          <w:sz w:val="30"/>
          <w:szCs w:val="30"/>
          <w:cs/>
          <w:lang w:eastAsia="zh-CN"/>
        </w:rPr>
        <w:t>วันที่</w:t>
      </w:r>
      <w:r w:rsidRPr="00DA3094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3</w:t>
      </w:r>
      <w:r w:rsidR="00B11C2B" w:rsidRPr="00B11C2B">
        <w:rPr>
          <w:rFonts w:ascii="Angsana New" w:hAnsi="Angsana New"/>
          <w:sz w:val="30"/>
          <w:szCs w:val="30"/>
          <w:lang w:eastAsia="zh-CN"/>
        </w:rPr>
        <w:t>1</w:t>
      </w:r>
      <w:r w:rsidR="004A62AA" w:rsidRPr="00DA3094">
        <w:rPr>
          <w:rFonts w:ascii="Angsana New" w:hAnsi="Angsana New"/>
          <w:sz w:val="30"/>
          <w:szCs w:val="30"/>
          <w:lang w:eastAsia="zh-CN"/>
        </w:rPr>
        <w:t xml:space="preserve"> </w:t>
      </w:r>
      <w:r w:rsidR="004A62AA" w:rsidRPr="00DA3094">
        <w:rPr>
          <w:rFonts w:ascii="Angsana New" w:hAnsi="Angsana New" w:hint="cs"/>
          <w:sz w:val="30"/>
          <w:szCs w:val="30"/>
          <w:cs/>
          <w:lang w:eastAsia="zh-CN"/>
        </w:rPr>
        <w:t xml:space="preserve">ธันวาคม 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2568</w:t>
      </w:r>
      <w:r w:rsidRPr="00DA3094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DA3094">
        <w:rPr>
          <w:rFonts w:ascii="Angsana New" w:hAnsi="Angsana New" w:hint="cs"/>
          <w:sz w:val="30"/>
          <w:szCs w:val="30"/>
          <w:cs/>
          <w:lang w:eastAsia="zh-CN"/>
        </w:rPr>
        <w:t>และในวันเดียวกัน</w:t>
      </w:r>
      <w:r w:rsidRPr="00DA3094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A3094">
        <w:rPr>
          <w:rFonts w:ascii="Angsana New" w:hAnsi="Angsana New" w:hint="cs"/>
          <w:sz w:val="30"/>
          <w:szCs w:val="30"/>
          <w:cs/>
          <w:lang w:eastAsia="zh-CN"/>
        </w:rPr>
        <w:t>บริษัทย่อย</w:t>
      </w:r>
      <w:r w:rsidRPr="00DA3094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6</w:t>
      </w:r>
      <w:r w:rsidRPr="00DA3094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DA3094">
        <w:rPr>
          <w:rFonts w:ascii="Angsana New" w:hAnsi="Angsana New" w:hint="cs"/>
          <w:sz w:val="30"/>
          <w:szCs w:val="30"/>
          <w:cs/>
          <w:lang w:eastAsia="zh-CN"/>
        </w:rPr>
        <w:t>บริษัทได้ออกหนังสือไม่เรียกชำระคืนเงินให้กู้ยืมแก่</w:t>
      </w:r>
      <w:r w:rsidRPr="00DA3094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บริษัทภายในรอบระยะเวลา</w:t>
      </w:r>
      <w:r w:rsidRPr="00DA3094">
        <w:rPr>
          <w:rFonts w:ascii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="00B11C2B" w:rsidRPr="00B11C2B">
        <w:rPr>
          <w:rFonts w:ascii="Angsana New" w:hAnsi="Angsana New"/>
          <w:spacing w:val="-4"/>
          <w:sz w:val="30"/>
          <w:szCs w:val="30"/>
          <w:lang w:eastAsia="zh-CN"/>
        </w:rPr>
        <w:t>1</w:t>
      </w:r>
      <w:r w:rsidR="00C070A0" w:rsidRPr="00C070A0">
        <w:rPr>
          <w:rFonts w:ascii="Angsana New" w:hAnsi="Angsana New"/>
          <w:spacing w:val="-4"/>
          <w:sz w:val="30"/>
          <w:szCs w:val="30"/>
          <w:lang w:eastAsia="zh-CN"/>
        </w:rPr>
        <w:t>2</w:t>
      </w:r>
      <w:r w:rsidRPr="00DA3094">
        <w:rPr>
          <w:rFonts w:ascii="Angsana New" w:hAnsi="Angsana New"/>
          <w:spacing w:val="-4"/>
          <w:sz w:val="30"/>
          <w:szCs w:val="30"/>
          <w:lang w:eastAsia="zh-CN"/>
        </w:rPr>
        <w:t xml:space="preserve"> </w:t>
      </w:r>
      <w:r w:rsidRPr="00DA3094">
        <w:rPr>
          <w:rFonts w:ascii="Angsana New" w:hAnsi="Angsana New" w:hint="cs"/>
          <w:spacing w:val="-4"/>
          <w:sz w:val="30"/>
          <w:szCs w:val="30"/>
          <w:cs/>
          <w:lang w:eastAsia="zh-CN"/>
        </w:rPr>
        <w:t>เดือน</w:t>
      </w:r>
      <w:r w:rsidRPr="00DA3094">
        <w:rPr>
          <w:rFonts w:ascii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Pr="00DA3094">
        <w:rPr>
          <w:rFonts w:ascii="Angsana New" w:hAnsi="Angsana New" w:hint="cs"/>
          <w:spacing w:val="-4"/>
          <w:sz w:val="30"/>
          <w:szCs w:val="30"/>
          <w:cs/>
          <w:lang w:eastAsia="zh-CN"/>
        </w:rPr>
        <w:t>เงินกู้ยืมดังกล่าวถูกจัดประเภทเป็นหนี้สินไม่หมุนเวียน</w:t>
      </w:r>
      <w:r w:rsidRPr="00DA3094">
        <w:rPr>
          <w:rFonts w:ascii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Pr="00DA3094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ณ</w:t>
      </w:r>
      <w:r w:rsidRPr="00DA3094">
        <w:rPr>
          <w:rFonts w:ascii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Pr="00DA3094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วันที่</w:t>
      </w:r>
      <w:r w:rsidRPr="00DA3094">
        <w:rPr>
          <w:rFonts w:ascii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="00C070A0" w:rsidRPr="00C070A0">
        <w:rPr>
          <w:rFonts w:ascii="Angsana New" w:hAnsi="Angsana New"/>
          <w:spacing w:val="-4"/>
          <w:sz w:val="30"/>
          <w:szCs w:val="30"/>
          <w:lang w:eastAsia="zh-CN"/>
        </w:rPr>
        <w:t>3</w:t>
      </w:r>
      <w:r w:rsidR="00B11C2B" w:rsidRPr="00B11C2B">
        <w:rPr>
          <w:rFonts w:ascii="Angsana New" w:hAnsi="Angsana New"/>
          <w:spacing w:val="-4"/>
          <w:sz w:val="30"/>
          <w:szCs w:val="30"/>
          <w:lang w:eastAsia="zh-CN"/>
        </w:rPr>
        <w:t>1</w:t>
      </w:r>
      <w:r w:rsidRPr="00DA3094">
        <w:rPr>
          <w:rFonts w:ascii="Angsana New" w:hAnsi="Angsana New"/>
          <w:spacing w:val="-4"/>
          <w:sz w:val="30"/>
          <w:szCs w:val="30"/>
          <w:lang w:eastAsia="zh-CN"/>
        </w:rPr>
        <w:t xml:space="preserve"> </w:t>
      </w:r>
      <w:r w:rsidR="004A62AA" w:rsidRPr="00DA3094">
        <w:rPr>
          <w:rFonts w:ascii="Angsana New" w:hAnsi="Angsana New" w:hint="cs"/>
          <w:spacing w:val="-4"/>
          <w:sz w:val="30"/>
          <w:szCs w:val="30"/>
          <w:cs/>
          <w:lang w:eastAsia="zh-CN"/>
        </w:rPr>
        <w:t xml:space="preserve">ธันวาคม </w:t>
      </w:r>
      <w:r w:rsidR="00C070A0" w:rsidRPr="00C070A0">
        <w:rPr>
          <w:rFonts w:ascii="Angsana New" w:hAnsi="Angsana New"/>
          <w:spacing w:val="-4"/>
          <w:sz w:val="30"/>
          <w:szCs w:val="30"/>
          <w:lang w:eastAsia="zh-CN"/>
        </w:rPr>
        <w:t>2568</w:t>
      </w:r>
    </w:p>
    <w:p w14:paraId="698D22F5" w14:textId="77777777" w:rsidR="006126FC" w:rsidRDefault="006126FC" w:rsidP="00B54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7FF8BE90" w14:textId="6DB5911E" w:rsidR="00840672" w:rsidRPr="00B54FCB" w:rsidRDefault="003849B2" w:rsidP="00B54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72399A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สัญญาให้บริการบริหารธุรกิจกับกิจการร่วมค้า</w:t>
      </w:r>
    </w:p>
    <w:p w14:paraId="47A86474" w14:textId="77777777" w:rsidR="000E44F5" w:rsidRPr="007F490E" w:rsidRDefault="000E44F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</w:p>
    <w:p w14:paraId="7A919C62" w14:textId="233A182C" w:rsidR="00840672" w:rsidRDefault="00823B01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234D31">
        <w:rPr>
          <w:rFonts w:ascii="Angsana New" w:hAnsi="Angsana New" w:hint="cs"/>
          <w:sz w:val="30"/>
          <w:szCs w:val="30"/>
          <w:cs/>
          <w:lang w:eastAsia="zh-CN"/>
        </w:rPr>
        <w:t xml:space="preserve">ในระหว่างปีสิ้นสุดวันที่ 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3</w:t>
      </w:r>
      <w:r w:rsidR="00B11C2B" w:rsidRPr="00B11C2B">
        <w:rPr>
          <w:rFonts w:ascii="Angsana New" w:hAnsi="Angsana New"/>
          <w:sz w:val="30"/>
          <w:szCs w:val="30"/>
          <w:lang w:eastAsia="zh-CN"/>
        </w:rPr>
        <w:t>1</w:t>
      </w:r>
      <w:r w:rsidRPr="00234D31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234D31">
        <w:rPr>
          <w:rFonts w:ascii="Angsana New" w:hAnsi="Angsana New" w:hint="cs"/>
          <w:sz w:val="30"/>
          <w:szCs w:val="30"/>
          <w:cs/>
          <w:lang w:eastAsia="zh-CN"/>
        </w:rPr>
        <w:t xml:space="preserve">ธันวาคม 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2568</w:t>
      </w:r>
      <w:r w:rsidRPr="00234D31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9E1EF1" w:rsidRPr="003059AC">
        <w:rPr>
          <w:rFonts w:ascii="Angsana New" w:hAnsi="Angsana New"/>
          <w:spacing w:val="-2"/>
          <w:sz w:val="30"/>
          <w:szCs w:val="30"/>
          <w:cs/>
          <w:lang w:eastAsia="zh-CN"/>
        </w:rPr>
        <w:t>บริษัททำสัญญา</w:t>
      </w:r>
      <w:r w:rsidR="00F62FD3" w:rsidRPr="003059AC">
        <w:rPr>
          <w:rFonts w:ascii="Angsana New" w:hAnsi="Angsana New"/>
          <w:spacing w:val="-2"/>
          <w:sz w:val="30"/>
          <w:szCs w:val="30"/>
          <w:cs/>
          <w:lang w:eastAsia="zh-CN"/>
        </w:rPr>
        <w:t>ให้บริการบริหารธุรกิจและการให้คำปรึกษาเกี่ยวกับการดำเนินธุรกิจ</w:t>
      </w:r>
      <w:r w:rsidR="00F62FD3" w:rsidRPr="0072399A">
        <w:rPr>
          <w:rFonts w:ascii="Angsana New" w:hAnsi="Angsana New"/>
          <w:sz w:val="30"/>
          <w:szCs w:val="30"/>
          <w:cs/>
          <w:lang w:eastAsia="zh-CN"/>
        </w:rPr>
        <w:t>และการลงทุนกับกิจการร่วมค้าหลายแห่ง ซึ่งให้บริการให้คำปรึกษา คำแนะนำ และประสานงานเกี่ยวกับการกำหนดนโยบาย</w:t>
      </w:r>
      <w:r w:rsidR="00690E88" w:rsidRPr="0072399A">
        <w:rPr>
          <w:rFonts w:ascii="Angsana New" w:hAnsi="Angsana New" w:hint="cs"/>
          <w:sz w:val="30"/>
          <w:szCs w:val="30"/>
          <w:cs/>
          <w:lang w:eastAsia="zh-CN"/>
        </w:rPr>
        <w:t>ทางธุรกิจ รวมถึงการกำกับดูแลการปฏิบัติตามกฎหมาย และระเบียบ</w:t>
      </w:r>
      <w:r w:rsidR="00291577" w:rsidRPr="0072399A">
        <w:rPr>
          <w:rFonts w:ascii="Angsana New" w:hAnsi="Angsana New" w:hint="cs"/>
          <w:sz w:val="30"/>
          <w:szCs w:val="30"/>
          <w:cs/>
          <w:lang w:eastAsia="zh-CN"/>
        </w:rPr>
        <w:t>ต่าง</w:t>
      </w:r>
      <w:r w:rsidR="00385AFB">
        <w:rPr>
          <w:rFonts w:ascii="Angsana New" w:hAnsi="Angsana New"/>
          <w:sz w:val="30"/>
          <w:szCs w:val="30"/>
          <w:lang w:eastAsia="zh-CN"/>
        </w:rPr>
        <w:t xml:space="preserve"> </w:t>
      </w:r>
      <w:r w:rsidR="00291577" w:rsidRPr="0072399A">
        <w:rPr>
          <w:rFonts w:ascii="Angsana New" w:hAnsi="Angsana New" w:hint="cs"/>
          <w:sz w:val="30"/>
          <w:szCs w:val="30"/>
          <w:cs/>
          <w:lang w:eastAsia="zh-CN"/>
        </w:rPr>
        <w:t>ๆ</w:t>
      </w:r>
      <w:r w:rsidR="00E46EC3">
        <w:rPr>
          <w:rFonts w:ascii="Angsana New" w:hAnsi="Angsana New" w:hint="cs"/>
          <w:sz w:val="30"/>
          <w:szCs w:val="30"/>
          <w:cs/>
          <w:lang w:eastAsia="zh-CN"/>
        </w:rPr>
        <w:t xml:space="preserve"> </w:t>
      </w:r>
      <w:r w:rsidR="00291577" w:rsidRPr="0072399A">
        <w:rPr>
          <w:rFonts w:ascii="Angsana New" w:hAnsi="Angsana New" w:hint="cs"/>
          <w:sz w:val="30"/>
          <w:szCs w:val="30"/>
          <w:cs/>
          <w:lang w:eastAsia="zh-CN"/>
        </w:rPr>
        <w:t>ที่เกี่ยวข้อง</w:t>
      </w:r>
      <w:r w:rsidR="00F62FD3" w:rsidRPr="0072399A">
        <w:rPr>
          <w:rFonts w:ascii="Angsana New" w:hAnsi="Angsana New"/>
          <w:sz w:val="30"/>
          <w:szCs w:val="30"/>
          <w:cs/>
          <w:lang w:eastAsia="zh-CN"/>
        </w:rPr>
        <w:t xml:space="preserve">ให้เป็นแนวทางตามมาตรฐานสากล การดำเนินธุรกิจ การหาแหล่งเงินทุนและการลงทุน สัญญามีผลบังคับใช้เป็นระยะเวลา </w:t>
      </w:r>
      <w:r w:rsidR="00B11C2B" w:rsidRPr="00B11C2B">
        <w:rPr>
          <w:rFonts w:ascii="Angsana New" w:hAnsi="Angsana New"/>
          <w:sz w:val="30"/>
          <w:szCs w:val="30"/>
          <w:lang w:eastAsia="zh-CN"/>
        </w:rPr>
        <w:t>1</w:t>
      </w:r>
      <w:r w:rsidR="00F62FD3" w:rsidRPr="0072399A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B96E51">
        <w:rPr>
          <w:rFonts w:ascii="Angsana New" w:hAnsi="Angsana New" w:hint="cs"/>
          <w:sz w:val="30"/>
          <w:szCs w:val="30"/>
          <w:cs/>
          <w:lang w:eastAsia="zh-CN"/>
        </w:rPr>
        <w:t>ปี</w:t>
      </w:r>
      <w:r w:rsidR="00F62FD3" w:rsidRPr="0072399A">
        <w:rPr>
          <w:rFonts w:ascii="Angsana New" w:hAnsi="Angsana New"/>
          <w:sz w:val="30"/>
          <w:szCs w:val="30"/>
          <w:cs/>
          <w:lang w:eastAsia="zh-CN"/>
        </w:rPr>
        <w:t xml:space="preserve"> เริ่มตั้งแต่วันที่ </w:t>
      </w:r>
      <w:r w:rsidR="00B11C2B" w:rsidRPr="00B11C2B">
        <w:rPr>
          <w:rFonts w:ascii="Angsana New" w:hAnsi="Angsana New"/>
          <w:sz w:val="30"/>
          <w:szCs w:val="30"/>
          <w:lang w:eastAsia="zh-CN"/>
        </w:rPr>
        <w:t>1</w:t>
      </w:r>
      <w:r w:rsidR="00F62FD3" w:rsidRPr="0072399A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72399A" w:rsidRPr="0072399A">
        <w:rPr>
          <w:rFonts w:ascii="Angsana New" w:hAnsi="Angsana New" w:hint="cs"/>
          <w:sz w:val="30"/>
          <w:szCs w:val="30"/>
          <w:cs/>
          <w:lang w:eastAsia="zh-CN"/>
        </w:rPr>
        <w:t>มกรา</w:t>
      </w:r>
      <w:r w:rsidR="009217BA" w:rsidRPr="0072399A">
        <w:rPr>
          <w:rFonts w:ascii="Angsana New" w:hAnsi="Angsana New" w:hint="cs"/>
          <w:sz w:val="30"/>
          <w:szCs w:val="30"/>
          <w:cs/>
          <w:lang w:eastAsia="zh-CN"/>
        </w:rPr>
        <w:t>คม</w:t>
      </w:r>
      <w:r w:rsidR="00F62FD3" w:rsidRPr="0072399A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2568</w:t>
      </w:r>
      <w:r w:rsidR="00945E4C" w:rsidRPr="0072399A">
        <w:rPr>
          <w:rFonts w:ascii="Angsana New" w:hAnsi="Angsana New"/>
          <w:sz w:val="30"/>
          <w:szCs w:val="30"/>
          <w:lang w:eastAsia="zh-CN"/>
        </w:rPr>
        <w:t xml:space="preserve"> </w:t>
      </w:r>
      <w:r w:rsidR="00F62FD3" w:rsidRPr="0072399A">
        <w:rPr>
          <w:rFonts w:ascii="Angsana New" w:hAnsi="Angsana New"/>
          <w:sz w:val="30"/>
          <w:szCs w:val="30"/>
          <w:cs/>
          <w:lang w:eastAsia="zh-CN"/>
        </w:rPr>
        <w:t xml:space="preserve">ถึงวันที่ 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3</w:t>
      </w:r>
      <w:r w:rsidR="00B11C2B" w:rsidRPr="00B11C2B">
        <w:rPr>
          <w:rFonts w:ascii="Angsana New" w:hAnsi="Angsana New"/>
          <w:sz w:val="30"/>
          <w:szCs w:val="30"/>
          <w:lang w:eastAsia="zh-CN"/>
        </w:rPr>
        <w:t>1</w:t>
      </w:r>
      <w:r w:rsidR="00945E4C" w:rsidRPr="0072399A">
        <w:rPr>
          <w:rFonts w:ascii="Angsana New" w:hAnsi="Angsana New"/>
          <w:sz w:val="30"/>
          <w:szCs w:val="30"/>
          <w:lang w:eastAsia="zh-CN"/>
        </w:rPr>
        <w:t xml:space="preserve"> </w:t>
      </w:r>
      <w:r w:rsidR="00F62FD3" w:rsidRPr="0072399A">
        <w:rPr>
          <w:rFonts w:ascii="Angsana New" w:hAnsi="Angsana New"/>
          <w:sz w:val="30"/>
          <w:szCs w:val="30"/>
          <w:cs/>
          <w:lang w:eastAsia="zh-CN"/>
        </w:rPr>
        <w:t xml:space="preserve">ธันวาคม 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2568</w:t>
      </w:r>
      <w:r w:rsidR="00945E4C" w:rsidRPr="0072399A">
        <w:rPr>
          <w:rFonts w:ascii="Angsana New" w:hAnsi="Angsana New"/>
          <w:sz w:val="30"/>
          <w:szCs w:val="30"/>
          <w:lang w:eastAsia="zh-CN"/>
        </w:rPr>
        <w:t xml:space="preserve"> </w:t>
      </w:r>
      <w:r w:rsidR="00F62FD3" w:rsidRPr="0072399A">
        <w:rPr>
          <w:rFonts w:ascii="Angsana New" w:hAnsi="Angsana New"/>
          <w:sz w:val="30"/>
          <w:szCs w:val="30"/>
          <w:cs/>
          <w:lang w:eastAsia="zh-CN"/>
        </w:rPr>
        <w:t>บริษัทจะได้รับค่าตอบแทนในอัตราที่</w:t>
      </w:r>
      <w:r w:rsidR="00304871">
        <w:rPr>
          <w:rFonts w:ascii="Angsana New" w:hAnsi="Angsana New"/>
          <w:sz w:val="30"/>
          <w:szCs w:val="30"/>
          <w:cs/>
          <w:lang w:eastAsia="zh-CN"/>
        </w:rPr>
        <w:br/>
      </w:r>
      <w:r w:rsidR="00F62FD3" w:rsidRPr="0072399A">
        <w:rPr>
          <w:rFonts w:ascii="Angsana New" w:hAnsi="Angsana New"/>
          <w:sz w:val="30"/>
          <w:szCs w:val="30"/>
          <w:cs/>
          <w:lang w:eastAsia="zh-CN"/>
        </w:rPr>
        <w:t>ตกลงกันไว้ในสัญญา</w:t>
      </w:r>
      <w:r w:rsidR="00712E9F" w:rsidRPr="0072399A">
        <w:rPr>
          <w:rFonts w:ascii="Angsana New" w:hAnsi="Angsana New"/>
          <w:sz w:val="30"/>
          <w:szCs w:val="30"/>
          <w:lang w:eastAsia="zh-CN"/>
        </w:rPr>
        <w:t xml:space="preserve"> </w:t>
      </w:r>
      <w:r w:rsidR="002B5924" w:rsidRPr="00B3399B">
        <w:rPr>
          <w:rFonts w:ascii="Angsana New" w:hAnsi="Angsana New"/>
          <w:sz w:val="30"/>
          <w:szCs w:val="30"/>
          <w:cs/>
          <w:lang w:eastAsia="zh-CN"/>
        </w:rPr>
        <w:t>โดยปัจจุบันสัญญาบางส่วนอยู่ในระหว่างลงนาม</w:t>
      </w:r>
    </w:p>
    <w:p w14:paraId="50D6738C" w14:textId="4E896ECF" w:rsidR="00293C7B" w:rsidRPr="006126FC" w:rsidRDefault="00293C7B" w:rsidP="00930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B15C87F" w14:textId="77777777" w:rsidR="006126FC" w:rsidRDefault="0061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5F19BB5" w14:textId="668302F8" w:rsidR="00171D04" w:rsidRPr="00BE5913" w:rsidRDefault="00171D0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ภาระผูกพันที่มีกับบุคคลหรือกิจการที่เกี่ยวข้องกัน</w:t>
      </w:r>
    </w:p>
    <w:p w14:paraId="20EF3125" w14:textId="77777777" w:rsidR="00171D04" w:rsidRPr="006126FC" w:rsidRDefault="00171D04" w:rsidP="0061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6"/>
        <w:gridCol w:w="1105"/>
        <w:gridCol w:w="272"/>
        <w:gridCol w:w="1237"/>
        <w:gridCol w:w="272"/>
        <w:gridCol w:w="1170"/>
        <w:gridCol w:w="252"/>
        <w:gridCol w:w="1096"/>
      </w:tblGrid>
      <w:tr w:rsidR="00171D04" w:rsidRPr="00BE5913" w14:paraId="7E79FC01" w14:textId="77777777" w:rsidTr="00774692">
        <w:trPr>
          <w:cantSplit/>
          <w:trHeight w:val="420"/>
          <w:tblHeader/>
        </w:trPr>
        <w:tc>
          <w:tcPr>
            <w:tcW w:w="2057" w:type="pct"/>
          </w:tcPr>
          <w:p w14:paraId="133D095F" w14:textId="77777777" w:rsidR="00171D04" w:rsidRPr="00BE5913" w:rsidRDefault="00171D0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pct"/>
            <w:gridSpan w:val="3"/>
          </w:tcPr>
          <w:p w14:paraId="279D4C71" w14:textId="6FA66F62" w:rsidR="00171D04" w:rsidRPr="00BE5913" w:rsidRDefault="00297AC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88A571A" w14:textId="77777777" w:rsidR="00171D04" w:rsidRPr="00BE5913" w:rsidRDefault="00171D0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4E3C684C" w14:textId="77777777" w:rsidR="00171D04" w:rsidRPr="00BE5913" w:rsidRDefault="00171D0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23E8" w:rsidRPr="00BE5913" w14:paraId="29F1A1EE" w14:textId="77777777" w:rsidTr="00774692">
        <w:trPr>
          <w:cantSplit/>
          <w:trHeight w:val="420"/>
          <w:tblHeader/>
        </w:trPr>
        <w:tc>
          <w:tcPr>
            <w:tcW w:w="2057" w:type="pct"/>
          </w:tcPr>
          <w:p w14:paraId="28C5AEBF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42CD9CF2" w14:textId="240E4036" w:rsidR="008223E8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0A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8" w:type="pct"/>
            <w:vAlign w:val="bottom"/>
          </w:tcPr>
          <w:p w14:paraId="650AB54C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66DA0617" w14:textId="57621AFC" w:rsidR="008223E8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0A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55288642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0EB36D05" w14:textId="1DFF3492" w:rsidR="008223E8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0A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7" w:type="pct"/>
            <w:vAlign w:val="bottom"/>
          </w:tcPr>
          <w:p w14:paraId="146A0088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1A31F39" w14:textId="70CE2612" w:rsidR="008223E8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0A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BE10F4" w:rsidRPr="00BE5913" w14:paraId="30C4B6D8" w14:textId="77777777" w:rsidTr="00774692">
        <w:trPr>
          <w:cantSplit/>
          <w:trHeight w:val="420"/>
          <w:tblHeader/>
        </w:trPr>
        <w:tc>
          <w:tcPr>
            <w:tcW w:w="2057" w:type="pct"/>
          </w:tcPr>
          <w:p w14:paraId="0C80AB2C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3" w:type="pct"/>
            <w:gridSpan w:val="7"/>
          </w:tcPr>
          <w:p w14:paraId="3F335EB2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10F4" w:rsidRPr="00BE5913" w14:paraId="1054923D" w14:textId="77777777" w:rsidTr="009B40A4">
        <w:trPr>
          <w:trHeight w:val="420"/>
        </w:trPr>
        <w:tc>
          <w:tcPr>
            <w:tcW w:w="2057" w:type="pct"/>
          </w:tcPr>
          <w:p w14:paraId="05A750B1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02" w:type="pct"/>
          </w:tcPr>
          <w:p w14:paraId="7ECF5011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23F9E19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0DA12417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9F23555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BF4F9CF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02064D2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5C8B856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10F4" w:rsidRPr="00BE5913" w14:paraId="7568B628" w14:textId="77777777" w:rsidTr="00324C7E">
        <w:trPr>
          <w:trHeight w:val="420"/>
        </w:trPr>
        <w:tc>
          <w:tcPr>
            <w:tcW w:w="2057" w:type="pct"/>
          </w:tcPr>
          <w:p w14:paraId="177ADD38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5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02" w:type="pct"/>
          </w:tcPr>
          <w:p w14:paraId="5F856384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B47A54F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269D7FD3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33D7701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80B216D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0E0E380E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2893951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04E9" w:rsidRPr="00BE5913" w14:paraId="3A358202" w14:textId="77777777" w:rsidTr="003A1AF7">
        <w:trPr>
          <w:trHeight w:val="420"/>
        </w:trPr>
        <w:tc>
          <w:tcPr>
            <w:tcW w:w="2057" w:type="pct"/>
          </w:tcPr>
          <w:p w14:paraId="06A52439" w14:textId="199B1386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02" w:type="pct"/>
            <w:shd w:val="clear" w:color="auto" w:fill="FFFFFF"/>
          </w:tcPr>
          <w:p w14:paraId="086B613F" w14:textId="0791E481" w:rsidR="001B04E9" w:rsidRPr="00BE5913" w:rsidRDefault="00B11C2B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B11C2B">
              <w:rPr>
                <w:rFonts w:ascii="Angsana New" w:hAnsi="Angsana New"/>
                <w:sz w:val="30"/>
                <w:szCs w:val="30"/>
                <w:lang w:eastAsia="zh-CN"/>
              </w:rPr>
              <w:t>11</w:t>
            </w:r>
            <w:r w:rsidR="00BE3C70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="00C070A0" w:rsidRPr="00C070A0">
              <w:rPr>
                <w:rFonts w:ascii="Angsana New" w:hAnsi="Angsana New"/>
                <w:sz w:val="30"/>
                <w:szCs w:val="30"/>
                <w:lang w:eastAsia="zh-CN"/>
              </w:rPr>
              <w:t>4</w:t>
            </w:r>
            <w:r w:rsidRPr="00B11C2B">
              <w:rPr>
                <w:rFonts w:ascii="Angsana New" w:hAnsi="Angsana New"/>
                <w:sz w:val="30"/>
                <w:szCs w:val="30"/>
                <w:lang w:eastAsia="zh-CN"/>
              </w:rPr>
              <w:t>00</w:t>
            </w:r>
          </w:p>
        </w:tc>
        <w:tc>
          <w:tcPr>
            <w:tcW w:w="148" w:type="pct"/>
          </w:tcPr>
          <w:p w14:paraId="1A7E6CC1" w14:textId="77777777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7F1EEACC" w14:textId="5F68A3B6" w:rsidR="001B04E9" w:rsidRPr="00BE5913" w:rsidRDefault="00B11C2B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1C2B">
              <w:rPr>
                <w:rFonts w:ascii="Angsana New" w:hAnsi="Angsana New"/>
                <w:sz w:val="30"/>
                <w:szCs w:val="30"/>
                <w:lang w:eastAsia="zh-CN"/>
              </w:rPr>
              <w:t>11</w:t>
            </w:r>
            <w:r w:rsidR="001B04E9" w:rsidRPr="00BE5913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="00C070A0" w:rsidRPr="00C070A0">
              <w:rPr>
                <w:rFonts w:ascii="Angsana New" w:hAnsi="Angsana New"/>
                <w:sz w:val="30"/>
                <w:szCs w:val="30"/>
                <w:lang w:eastAsia="zh-CN"/>
              </w:rPr>
              <w:t>876</w:t>
            </w:r>
          </w:p>
        </w:tc>
        <w:tc>
          <w:tcPr>
            <w:tcW w:w="148" w:type="pct"/>
          </w:tcPr>
          <w:p w14:paraId="60228746" w14:textId="77777777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7AC6950" w14:textId="0F2B0C0B" w:rsidR="001B04E9" w:rsidRPr="00BE5913" w:rsidRDefault="00EE479D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6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1C50F696" w14:textId="77777777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91087C5" w14:textId="0836FC6E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610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04E9" w:rsidRPr="00BE5913" w14:paraId="6DBB7835" w14:textId="77777777" w:rsidTr="003A1AF7">
        <w:trPr>
          <w:trHeight w:val="420"/>
        </w:trPr>
        <w:tc>
          <w:tcPr>
            <w:tcW w:w="2057" w:type="pct"/>
          </w:tcPr>
          <w:p w14:paraId="07C9E6B7" w14:textId="496DBD38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02" w:type="pct"/>
            <w:shd w:val="clear" w:color="auto" w:fill="FFFFFF"/>
          </w:tcPr>
          <w:p w14:paraId="67A4A87C" w14:textId="2387644D" w:rsidR="001B04E9" w:rsidRPr="00BE5913" w:rsidRDefault="00C070A0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C070A0">
              <w:rPr>
                <w:rFonts w:ascii="Angsana New" w:hAnsi="Angsana New"/>
                <w:sz w:val="30"/>
                <w:szCs w:val="30"/>
                <w:lang w:eastAsia="zh-CN"/>
              </w:rPr>
              <w:t>7</w:t>
            </w:r>
            <w:r w:rsidR="00BE3C70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Pr="00C070A0">
              <w:rPr>
                <w:rFonts w:ascii="Angsana New" w:hAnsi="Angsana New"/>
                <w:sz w:val="30"/>
                <w:szCs w:val="30"/>
                <w:lang w:eastAsia="zh-CN"/>
              </w:rPr>
              <w:t>76</w:t>
            </w:r>
            <w:r w:rsidR="00B11C2B" w:rsidRPr="00B11C2B">
              <w:rPr>
                <w:rFonts w:ascii="Angsana New" w:hAnsi="Angsana New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48" w:type="pct"/>
          </w:tcPr>
          <w:p w14:paraId="32E08B1E" w14:textId="77777777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6B45D137" w14:textId="09233EFF" w:rsidR="001B04E9" w:rsidRPr="00BE5913" w:rsidRDefault="00C070A0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70A0">
              <w:rPr>
                <w:rFonts w:ascii="Angsana New" w:hAnsi="Angsana New"/>
                <w:sz w:val="30"/>
                <w:szCs w:val="30"/>
                <w:lang w:eastAsia="zh-CN"/>
              </w:rPr>
              <w:t>288</w:t>
            </w:r>
          </w:p>
        </w:tc>
        <w:tc>
          <w:tcPr>
            <w:tcW w:w="148" w:type="pct"/>
          </w:tcPr>
          <w:p w14:paraId="70782A95" w14:textId="77777777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4D067CDB" w14:textId="0179B8FF" w:rsidR="001B04E9" w:rsidRPr="00BE5913" w:rsidRDefault="00EE479D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6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0CF0B89A" w14:textId="77777777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09E693A9" w14:textId="5ADDB2DB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610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04E9" w:rsidRPr="00BE5913" w14:paraId="378A5C6B" w14:textId="77777777" w:rsidTr="003A1AF7">
        <w:trPr>
          <w:trHeight w:val="420"/>
        </w:trPr>
        <w:tc>
          <w:tcPr>
            <w:tcW w:w="2057" w:type="pct"/>
          </w:tcPr>
          <w:p w14:paraId="2586287A" w14:textId="77A4D27B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FFFFFF"/>
          </w:tcPr>
          <w:p w14:paraId="26CBA537" w14:textId="41178F16" w:rsidR="001B04E9" w:rsidRPr="00BE5913" w:rsidRDefault="00B11C2B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B11C2B">
              <w:rPr>
                <w:rFonts w:ascii="Angsana New" w:hAnsi="Angsana New"/>
                <w:sz w:val="30"/>
                <w:szCs w:val="30"/>
                <w:lang w:eastAsia="zh-CN"/>
              </w:rPr>
              <w:t>11</w:t>
            </w:r>
            <w:r w:rsidR="00BE3C70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="00C070A0" w:rsidRPr="00C070A0">
              <w:rPr>
                <w:rFonts w:ascii="Angsana New" w:hAnsi="Angsana New"/>
                <w:sz w:val="30"/>
                <w:szCs w:val="30"/>
                <w:lang w:eastAsia="zh-CN"/>
              </w:rPr>
              <w:t>689</w:t>
            </w:r>
          </w:p>
        </w:tc>
        <w:tc>
          <w:tcPr>
            <w:tcW w:w="148" w:type="pct"/>
          </w:tcPr>
          <w:p w14:paraId="6D8E0119" w14:textId="77777777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7BCD1F47" w14:textId="073A7F7B" w:rsidR="001B04E9" w:rsidRPr="00BE5913" w:rsidRDefault="00C070A0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070A0">
              <w:rPr>
                <w:rFonts w:ascii="Angsana New" w:hAnsi="Angsana New"/>
                <w:sz w:val="30"/>
                <w:szCs w:val="30"/>
                <w:lang w:eastAsia="zh-CN"/>
              </w:rPr>
              <w:t>2</w:t>
            </w:r>
            <w:r w:rsidR="001B04E9" w:rsidRPr="00BE5913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Pr="00C070A0">
              <w:rPr>
                <w:rFonts w:ascii="Angsana New" w:hAnsi="Angsana New"/>
                <w:sz w:val="30"/>
                <w:szCs w:val="30"/>
                <w:lang w:eastAsia="zh-CN"/>
              </w:rPr>
              <w:t>347</w:t>
            </w:r>
          </w:p>
        </w:tc>
        <w:tc>
          <w:tcPr>
            <w:tcW w:w="148" w:type="pct"/>
          </w:tcPr>
          <w:p w14:paraId="0735E919" w14:textId="77777777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A3C12C3" w14:textId="44B019E7" w:rsidR="001B04E9" w:rsidRPr="00BE5913" w:rsidRDefault="00B11C2B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610"/>
              <w:rPr>
                <w:rFonts w:ascii="Angsana New" w:hAnsi="Angsana New"/>
                <w:sz w:val="30"/>
                <w:szCs w:val="30"/>
              </w:rPr>
            </w:pPr>
            <w:r w:rsidRPr="00B11C2B">
              <w:rPr>
                <w:rFonts w:ascii="Angsana New" w:hAnsi="Angsana New"/>
                <w:sz w:val="30"/>
                <w:szCs w:val="30"/>
              </w:rPr>
              <w:t>1</w:t>
            </w:r>
            <w:r w:rsidR="00EE479D">
              <w:rPr>
                <w:rFonts w:ascii="Angsana New" w:hAnsi="Angsana New"/>
                <w:sz w:val="30"/>
                <w:szCs w:val="30"/>
              </w:rPr>
              <w:t>,</w:t>
            </w:r>
            <w:r w:rsidRPr="00B11C2B">
              <w:rPr>
                <w:rFonts w:ascii="Angsana New" w:hAnsi="Angsana New"/>
                <w:sz w:val="30"/>
                <w:szCs w:val="30"/>
              </w:rPr>
              <w:t>0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8</w:t>
            </w:r>
            <w:r w:rsidRPr="00B11C2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7" w:type="pct"/>
          </w:tcPr>
          <w:p w14:paraId="2DA8A2E6" w14:textId="77777777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397E2626" w14:textId="3224C74F" w:rsidR="001B04E9" w:rsidRPr="00BE5913" w:rsidRDefault="00C070A0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610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C070A0">
              <w:rPr>
                <w:rFonts w:ascii="Angsana New" w:hAnsi="Angsana New"/>
                <w:sz w:val="30"/>
                <w:szCs w:val="30"/>
              </w:rPr>
              <w:t>2</w:t>
            </w:r>
            <w:r w:rsidR="001B04E9" w:rsidRPr="00BE5913">
              <w:rPr>
                <w:rFonts w:ascii="Angsana New" w:hAnsi="Angsana New"/>
                <w:sz w:val="30"/>
                <w:szCs w:val="30"/>
              </w:rPr>
              <w:t>,</w:t>
            </w:r>
            <w:r w:rsidRPr="00C070A0">
              <w:rPr>
                <w:rFonts w:ascii="Angsana New" w:hAnsi="Angsana New"/>
                <w:sz w:val="30"/>
                <w:szCs w:val="30"/>
              </w:rPr>
              <w:t>347</w:t>
            </w:r>
          </w:p>
        </w:tc>
      </w:tr>
      <w:tr w:rsidR="001B04E9" w:rsidRPr="00BE5913" w14:paraId="0AC6A273" w14:textId="77777777" w:rsidTr="00431AE0">
        <w:trPr>
          <w:trHeight w:val="420"/>
        </w:trPr>
        <w:tc>
          <w:tcPr>
            <w:tcW w:w="2057" w:type="pct"/>
          </w:tcPr>
          <w:p w14:paraId="4D2125A6" w14:textId="5A78D6AE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BAE3ABB" w14:textId="1E40C65C" w:rsidR="001B04E9" w:rsidRPr="00BE5913" w:rsidRDefault="00C070A0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C070A0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3</w:t>
            </w:r>
            <w:r w:rsidR="00B11C2B" w:rsidRPr="00B11C2B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0</w:t>
            </w:r>
            <w:r w:rsidR="00BE3C70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,</w:t>
            </w:r>
            <w:r w:rsidRPr="00C070A0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85</w:t>
            </w:r>
            <w:r w:rsidR="00B11C2B" w:rsidRPr="00B11C2B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0</w:t>
            </w:r>
          </w:p>
        </w:tc>
        <w:tc>
          <w:tcPr>
            <w:tcW w:w="148" w:type="pct"/>
          </w:tcPr>
          <w:p w14:paraId="360FE137" w14:textId="77777777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1A3FC72F" w14:textId="7BD70D62" w:rsidR="001B04E9" w:rsidRPr="00BE5913" w:rsidRDefault="00B11C2B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1C2B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1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4</w:t>
            </w:r>
            <w:r w:rsidR="001B04E9" w:rsidRPr="00BE5913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,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5</w:t>
            </w:r>
            <w:r w:rsidRPr="00B11C2B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11</w:t>
            </w:r>
          </w:p>
        </w:tc>
        <w:tc>
          <w:tcPr>
            <w:tcW w:w="148" w:type="pct"/>
          </w:tcPr>
          <w:p w14:paraId="1BC92580" w14:textId="77777777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EB067A9" w14:textId="301481A8" w:rsidR="001B04E9" w:rsidRPr="00BE5913" w:rsidRDefault="00B11C2B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6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1C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E47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11C2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B11C2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37" w:type="pct"/>
          </w:tcPr>
          <w:p w14:paraId="20856ECD" w14:textId="77777777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39F86EFD" w14:textId="1AB73DCF" w:rsidR="001B04E9" w:rsidRPr="00BE5913" w:rsidRDefault="00C070A0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70A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B04E9" w:rsidRPr="00BE59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="Angsana New" w:hAnsi="Angsana New"/>
                <w:b/>
                <w:bCs/>
                <w:sz w:val="30"/>
                <w:szCs w:val="30"/>
              </w:rPr>
              <w:t>347</w:t>
            </w:r>
          </w:p>
        </w:tc>
      </w:tr>
      <w:tr w:rsidR="001B04E9" w:rsidRPr="00DF12ED" w14:paraId="13A66823" w14:textId="77777777" w:rsidTr="004E21D8">
        <w:trPr>
          <w:trHeight w:val="143"/>
        </w:trPr>
        <w:tc>
          <w:tcPr>
            <w:tcW w:w="2057" w:type="pct"/>
          </w:tcPr>
          <w:p w14:paraId="24059EF1" w14:textId="77777777" w:rsidR="001B04E9" w:rsidRPr="00DF12ED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  <w:shd w:val="clear" w:color="auto" w:fill="FFFFFF"/>
          </w:tcPr>
          <w:p w14:paraId="06AF3BC0" w14:textId="77777777" w:rsidR="001B04E9" w:rsidRPr="00DF12ED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B93F112" w14:textId="77777777" w:rsidR="001B04E9" w:rsidRPr="00DF12ED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4593FB7B" w14:textId="77777777" w:rsidR="001B04E9" w:rsidRPr="00DF12ED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9238383" w14:textId="77777777" w:rsidR="001B04E9" w:rsidRPr="00DF12ED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42790CA9" w14:textId="77777777" w:rsidR="001B04E9" w:rsidRPr="00DF12ED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38E78197" w14:textId="77777777" w:rsidR="001B04E9" w:rsidRPr="00DF12ED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246361A9" w14:textId="77777777" w:rsidR="001B04E9" w:rsidRPr="00DF12ED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04E9" w:rsidRPr="00BE5913" w14:paraId="69B05565" w14:textId="77777777" w:rsidTr="003A1AF7">
        <w:trPr>
          <w:trHeight w:val="420"/>
        </w:trPr>
        <w:tc>
          <w:tcPr>
            <w:tcW w:w="2057" w:type="pct"/>
          </w:tcPr>
          <w:p w14:paraId="78CECE10" w14:textId="06BE068A" w:rsidR="001B04E9" w:rsidRPr="00BE5913" w:rsidRDefault="004104A3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="00E46E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02" w:type="pct"/>
          </w:tcPr>
          <w:p w14:paraId="30C43A71" w14:textId="6F3F2087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302D9FD" w14:textId="77777777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4F71B00D" w14:textId="63CFCB95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77BC75A" w14:textId="77777777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29B9F5D" w14:textId="35C20CBD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6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73D7A31" w14:textId="77777777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C85879D" w14:textId="706F80EE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04A3" w:rsidRPr="00BE5913" w14:paraId="41430326" w14:textId="77777777" w:rsidTr="003A1AF7">
        <w:trPr>
          <w:trHeight w:val="420"/>
        </w:trPr>
        <w:tc>
          <w:tcPr>
            <w:tcW w:w="2057" w:type="pct"/>
          </w:tcPr>
          <w:p w14:paraId="50B51AD4" w14:textId="0F6BD34F" w:rsidR="004104A3" w:rsidRPr="00BE5913" w:rsidRDefault="004104A3" w:rsidP="0041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สัญญาที่ปรึกษางานออกแบบ</w:t>
            </w:r>
          </w:p>
        </w:tc>
        <w:tc>
          <w:tcPr>
            <w:tcW w:w="602" w:type="pct"/>
          </w:tcPr>
          <w:p w14:paraId="4ED32396" w14:textId="0E0F8A37" w:rsidR="004104A3" w:rsidRDefault="00C070A0" w:rsidP="0041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104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8" w:type="pct"/>
          </w:tcPr>
          <w:p w14:paraId="150912E7" w14:textId="77777777" w:rsidR="004104A3" w:rsidRPr="00BE5913" w:rsidRDefault="004104A3" w:rsidP="0041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1826E07E" w14:textId="27F5360E" w:rsidR="004104A3" w:rsidRPr="00BE5913" w:rsidRDefault="00C070A0" w:rsidP="0041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104A3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  <w:tc>
          <w:tcPr>
            <w:tcW w:w="148" w:type="pct"/>
          </w:tcPr>
          <w:p w14:paraId="267EFA92" w14:textId="77777777" w:rsidR="004104A3" w:rsidRPr="00BE5913" w:rsidRDefault="004104A3" w:rsidP="0041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05F80BD" w14:textId="09CAC63F" w:rsidR="004104A3" w:rsidRDefault="004104A3" w:rsidP="0041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6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1ADABA5D" w14:textId="77777777" w:rsidR="004104A3" w:rsidRPr="00BE5913" w:rsidRDefault="004104A3" w:rsidP="0041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42C443F" w14:textId="43241715" w:rsidR="004104A3" w:rsidRPr="00BE5913" w:rsidRDefault="004104A3" w:rsidP="0041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610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04E9" w:rsidRPr="00BE5913" w14:paraId="71767540" w14:textId="77777777" w:rsidTr="005B2122">
        <w:trPr>
          <w:trHeight w:val="420"/>
        </w:trPr>
        <w:tc>
          <w:tcPr>
            <w:tcW w:w="2057" w:type="pct"/>
          </w:tcPr>
          <w:p w14:paraId="6708BA8C" w14:textId="77777777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602" w:type="pct"/>
          </w:tcPr>
          <w:p w14:paraId="54E97CF3" w14:textId="0B69469F" w:rsidR="001B04E9" w:rsidRPr="00BE5913" w:rsidRDefault="00B11C2B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E3C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148" w:type="pct"/>
          </w:tcPr>
          <w:p w14:paraId="1C6B6C4B" w14:textId="77777777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60262FF1" w14:textId="3F723119" w:rsidR="001B04E9" w:rsidRPr="00BE5913" w:rsidRDefault="00B11C2B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1B04E9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48" w:type="pct"/>
          </w:tcPr>
          <w:p w14:paraId="340A2152" w14:textId="77777777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3AD086E" w14:textId="13B12B04" w:rsidR="001B04E9" w:rsidRPr="00BE5913" w:rsidRDefault="00B11C2B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610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C5D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382</w:t>
            </w:r>
          </w:p>
        </w:tc>
        <w:tc>
          <w:tcPr>
            <w:tcW w:w="137" w:type="pct"/>
          </w:tcPr>
          <w:p w14:paraId="20291BEF" w14:textId="77777777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4216D99" w14:textId="558318B9" w:rsidR="001B04E9" w:rsidRPr="00BE5913" w:rsidRDefault="00C070A0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1B04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</w:tr>
      <w:tr w:rsidR="001B04E9" w:rsidRPr="00BE5913" w14:paraId="2C482A21" w14:textId="77777777" w:rsidTr="005B2122">
        <w:trPr>
          <w:trHeight w:val="420"/>
        </w:trPr>
        <w:tc>
          <w:tcPr>
            <w:tcW w:w="2057" w:type="pct"/>
          </w:tcPr>
          <w:p w14:paraId="4E07F4D9" w14:textId="430D7DBD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สัญญาอื่น</w:t>
            </w:r>
            <w:r w:rsidR="00E46EC3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2248FD34" w14:textId="3D9BF363" w:rsidR="001B04E9" w:rsidRPr="00BE5913" w:rsidRDefault="00BE3C70" w:rsidP="00E04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4"/>
              </w:tabs>
              <w:spacing w:line="240" w:lineRule="auto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5267B98" w14:textId="77777777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10606FE8" w14:textId="0BD10715" w:rsidR="001B04E9" w:rsidRPr="00BE5913" w:rsidRDefault="00C070A0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48" w:type="pct"/>
          </w:tcPr>
          <w:p w14:paraId="5EB1CA28" w14:textId="77777777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5A5472E" w14:textId="6ED5FC54" w:rsidR="001B04E9" w:rsidRPr="00BE5913" w:rsidRDefault="003C5D87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6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10A8AA12" w14:textId="77777777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31913FC5" w14:textId="30E0B93B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61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04E9" w:rsidRPr="00BE5913" w14:paraId="20F28CB2" w14:textId="77777777" w:rsidTr="003A1AF7">
        <w:trPr>
          <w:trHeight w:val="420"/>
        </w:trPr>
        <w:tc>
          <w:tcPr>
            <w:tcW w:w="2057" w:type="pct"/>
          </w:tcPr>
          <w:p w14:paraId="296F9C86" w14:textId="1FE5EDC8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39D483BE" w14:textId="41512F6A" w:rsidR="001B04E9" w:rsidRPr="00BE5913" w:rsidRDefault="00B11C2B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BE3C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</w:p>
        </w:tc>
        <w:tc>
          <w:tcPr>
            <w:tcW w:w="148" w:type="pct"/>
          </w:tcPr>
          <w:p w14:paraId="28CED94E" w14:textId="77777777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2273518A" w14:textId="6BED85CB" w:rsidR="001B04E9" w:rsidRPr="00BE5913" w:rsidRDefault="00B11C2B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B04E9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799</w:t>
            </w:r>
          </w:p>
        </w:tc>
        <w:tc>
          <w:tcPr>
            <w:tcW w:w="148" w:type="pct"/>
          </w:tcPr>
          <w:p w14:paraId="3D0BEA8F" w14:textId="77777777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D32381C" w14:textId="3EFBE895" w:rsidR="001B04E9" w:rsidRPr="00BE5913" w:rsidRDefault="00B11C2B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6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C5D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</w:t>
            </w:r>
          </w:p>
        </w:tc>
        <w:tc>
          <w:tcPr>
            <w:tcW w:w="137" w:type="pct"/>
          </w:tcPr>
          <w:p w14:paraId="5A9F3A93" w14:textId="77777777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9970048" w14:textId="721E3346" w:rsidR="001B04E9" w:rsidRPr="00BE5913" w:rsidRDefault="00C070A0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="001B04E9" w:rsidRPr="00D07C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443</w:t>
            </w:r>
          </w:p>
        </w:tc>
      </w:tr>
      <w:bookmarkEnd w:id="10"/>
    </w:tbl>
    <w:p w14:paraId="31C7F4BE" w14:textId="100E1E17" w:rsidR="00D76051" w:rsidRDefault="00D76051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69D9FA88" w14:textId="6842281C" w:rsidR="00991C18" w:rsidRDefault="00991C18" w:rsidP="00BE5913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0" w:right="29" w:firstLine="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3E223510" w14:textId="77777777" w:rsidR="00DF12ED" w:rsidRPr="00DF12ED" w:rsidRDefault="00DF12ED" w:rsidP="00DF1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1170"/>
        <w:gridCol w:w="270"/>
        <w:gridCol w:w="1260"/>
        <w:gridCol w:w="270"/>
        <w:gridCol w:w="1080"/>
        <w:gridCol w:w="270"/>
        <w:gridCol w:w="1080"/>
      </w:tblGrid>
      <w:tr w:rsidR="006029FC" w:rsidRPr="00BE5913" w14:paraId="6E9EA955" w14:textId="77777777" w:rsidTr="001353DD">
        <w:tc>
          <w:tcPr>
            <w:tcW w:w="3762" w:type="dxa"/>
          </w:tcPr>
          <w:p w14:paraId="78AFACDE" w14:textId="77777777" w:rsidR="006029FC" w:rsidRPr="00BE5913" w:rsidRDefault="006029FC" w:rsidP="00BE5913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687C8DF" w14:textId="27DF3E18" w:rsidR="006029FC" w:rsidRPr="00BE5913" w:rsidRDefault="00297ACB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231CF2E" w14:textId="77777777" w:rsidR="006029FC" w:rsidRPr="00BE5913" w:rsidRDefault="006029FC" w:rsidP="00BE5913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BE5EC14" w14:textId="77777777" w:rsidR="006029FC" w:rsidRPr="00BE5913" w:rsidRDefault="006029FC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1B04E9" w:rsidRPr="00BE5913" w14:paraId="55601D2E" w14:textId="77777777" w:rsidTr="001353DD">
        <w:tc>
          <w:tcPr>
            <w:tcW w:w="3762" w:type="dxa"/>
          </w:tcPr>
          <w:p w14:paraId="57D31BA3" w14:textId="77777777" w:rsidR="001B04E9" w:rsidRPr="00BE5913" w:rsidRDefault="001B04E9" w:rsidP="001B04E9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D81C7F" w14:textId="36A43229" w:rsidR="001B04E9" w:rsidRPr="00BE5913" w:rsidRDefault="00C070A0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0A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75CA1DA2" w14:textId="77777777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DFC676" w14:textId="4BBB42C8" w:rsidR="001B04E9" w:rsidRPr="00BE5913" w:rsidRDefault="00C070A0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0A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4CD8B63" w14:textId="77777777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692BBB" w14:textId="31A0FA12" w:rsidR="001B04E9" w:rsidRPr="00BE5913" w:rsidRDefault="00C070A0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0A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19BF8BD0" w14:textId="77777777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636D2C" w14:textId="4980EB76" w:rsidR="001B04E9" w:rsidRPr="00BE5913" w:rsidRDefault="00C070A0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0A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B04E9" w:rsidRPr="00BE5913" w14:paraId="1D1A7D9D" w14:textId="77777777" w:rsidTr="001353DD">
        <w:tc>
          <w:tcPr>
            <w:tcW w:w="3762" w:type="dxa"/>
          </w:tcPr>
          <w:p w14:paraId="48772B24" w14:textId="77777777" w:rsidR="001B04E9" w:rsidRPr="00BE5913" w:rsidRDefault="001B04E9" w:rsidP="001B04E9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1EBEE9C2" w14:textId="77777777" w:rsidR="001B04E9" w:rsidRPr="00BE5913" w:rsidRDefault="001B04E9" w:rsidP="001B04E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B04E9" w:rsidRPr="00BE5913" w14:paraId="0AAD967B" w14:textId="77777777" w:rsidTr="00DD1975">
        <w:tc>
          <w:tcPr>
            <w:tcW w:w="3762" w:type="dxa"/>
          </w:tcPr>
          <w:p w14:paraId="1C51A41D" w14:textId="77777777" w:rsidR="001B04E9" w:rsidRPr="00BE5913" w:rsidRDefault="001B04E9" w:rsidP="001B04E9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>เงินสด</w:t>
            </w: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ในมือ</w:t>
            </w:r>
          </w:p>
        </w:tc>
        <w:tc>
          <w:tcPr>
            <w:tcW w:w="1170" w:type="dxa"/>
          </w:tcPr>
          <w:p w14:paraId="0311A93B" w14:textId="7B7B1C79" w:rsidR="001B04E9" w:rsidRPr="00BE5913" w:rsidRDefault="00C070A0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C070A0">
              <w:rPr>
                <w:rFonts w:ascii="Angsana New" w:hAnsi="Angsana New"/>
                <w:sz w:val="30"/>
                <w:szCs w:val="30"/>
                <w:lang w:eastAsia="zh-CN"/>
              </w:rPr>
              <w:t>33</w:t>
            </w:r>
            <w:r w:rsidR="00C36A31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Pr="00C070A0">
              <w:rPr>
                <w:rFonts w:ascii="Angsana New" w:hAnsi="Angsana New"/>
                <w:sz w:val="30"/>
                <w:szCs w:val="30"/>
                <w:lang w:eastAsia="zh-CN"/>
              </w:rPr>
              <w:t>556</w:t>
            </w:r>
          </w:p>
        </w:tc>
        <w:tc>
          <w:tcPr>
            <w:tcW w:w="270" w:type="dxa"/>
          </w:tcPr>
          <w:p w14:paraId="5795F4DA" w14:textId="77777777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DF46C9" w14:textId="727D7CFB" w:rsidR="001B04E9" w:rsidRPr="00BE5913" w:rsidRDefault="00C070A0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hAnsi="Angsana New"/>
                <w:sz w:val="30"/>
                <w:szCs w:val="30"/>
                <w:lang w:eastAsia="zh-CN"/>
              </w:rPr>
              <w:t>34</w:t>
            </w:r>
            <w:r w:rsidR="001B04E9" w:rsidRPr="00BE5913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Pr="00C070A0">
              <w:rPr>
                <w:rFonts w:ascii="Angsana New" w:hAnsi="Angsana New"/>
                <w:sz w:val="30"/>
                <w:szCs w:val="30"/>
                <w:lang w:eastAsia="zh-CN"/>
              </w:rPr>
              <w:t>334</w:t>
            </w:r>
          </w:p>
        </w:tc>
        <w:tc>
          <w:tcPr>
            <w:tcW w:w="270" w:type="dxa"/>
          </w:tcPr>
          <w:p w14:paraId="46AB539A" w14:textId="77777777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B318D5" w14:textId="7E34C671" w:rsidR="001B04E9" w:rsidRPr="00BE5913" w:rsidRDefault="00C070A0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88</w:t>
            </w:r>
          </w:p>
        </w:tc>
        <w:tc>
          <w:tcPr>
            <w:tcW w:w="270" w:type="dxa"/>
          </w:tcPr>
          <w:p w14:paraId="32CC6DB5" w14:textId="77777777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79999C9" w14:textId="0D2F8918" w:rsidR="001B04E9" w:rsidRPr="00BE5913" w:rsidRDefault="00C070A0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24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</w:t>
            </w:r>
          </w:p>
        </w:tc>
      </w:tr>
      <w:tr w:rsidR="001B04E9" w:rsidRPr="00BE5913" w14:paraId="67903EC7" w14:textId="77777777" w:rsidTr="00DD1975">
        <w:tc>
          <w:tcPr>
            <w:tcW w:w="3762" w:type="dxa"/>
          </w:tcPr>
          <w:p w14:paraId="360356D8" w14:textId="23C53C53" w:rsidR="001B04E9" w:rsidRPr="00BE5913" w:rsidRDefault="001B04E9" w:rsidP="001B04E9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170" w:type="dxa"/>
          </w:tcPr>
          <w:p w14:paraId="39276DD7" w14:textId="08BAF14E" w:rsidR="001B04E9" w:rsidRPr="00BE5913" w:rsidRDefault="00C070A0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C070A0">
              <w:rPr>
                <w:rFonts w:ascii="Angsana New" w:hAnsi="Angsana New"/>
                <w:sz w:val="30"/>
                <w:szCs w:val="30"/>
                <w:lang w:eastAsia="zh-CN"/>
              </w:rPr>
              <w:t>345</w:t>
            </w:r>
            <w:r w:rsidR="00C36A31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Pr="00C070A0">
              <w:rPr>
                <w:rFonts w:ascii="Angsana New" w:hAnsi="Angsana New"/>
                <w:sz w:val="30"/>
                <w:szCs w:val="30"/>
                <w:lang w:eastAsia="zh-CN"/>
              </w:rPr>
              <w:t>245</w:t>
            </w:r>
          </w:p>
        </w:tc>
        <w:tc>
          <w:tcPr>
            <w:tcW w:w="270" w:type="dxa"/>
          </w:tcPr>
          <w:p w14:paraId="38ADB4FC" w14:textId="77777777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050641" w14:textId="2C30ADD4" w:rsidR="001B04E9" w:rsidRPr="00BE5913" w:rsidRDefault="00C070A0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C070A0">
              <w:rPr>
                <w:rFonts w:ascii="Angsana New" w:hAnsi="Angsana New"/>
                <w:sz w:val="30"/>
                <w:szCs w:val="30"/>
                <w:lang w:eastAsia="zh-CN"/>
              </w:rPr>
              <w:t>43</w:t>
            </w:r>
            <w:r w:rsidR="00B11C2B" w:rsidRPr="00B11C2B">
              <w:rPr>
                <w:rFonts w:ascii="Angsana New" w:hAnsi="Angsana New"/>
                <w:sz w:val="30"/>
                <w:szCs w:val="30"/>
                <w:lang w:eastAsia="zh-CN"/>
              </w:rPr>
              <w:t>0</w:t>
            </w:r>
            <w:r w:rsidR="001B04E9" w:rsidRPr="00BE5913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="00B11C2B" w:rsidRPr="00B11C2B">
              <w:rPr>
                <w:rFonts w:ascii="Angsana New" w:hAnsi="Angsana New"/>
                <w:sz w:val="30"/>
                <w:szCs w:val="30"/>
                <w:lang w:eastAsia="zh-CN"/>
              </w:rPr>
              <w:t>0</w:t>
            </w:r>
            <w:r w:rsidRPr="00C070A0">
              <w:rPr>
                <w:rFonts w:ascii="Angsana New" w:hAnsi="Angsana New"/>
                <w:sz w:val="30"/>
                <w:szCs w:val="30"/>
                <w:lang w:eastAsia="zh-CN"/>
              </w:rPr>
              <w:t>78</w:t>
            </w:r>
          </w:p>
        </w:tc>
        <w:tc>
          <w:tcPr>
            <w:tcW w:w="270" w:type="dxa"/>
          </w:tcPr>
          <w:p w14:paraId="0ACDDC3C" w14:textId="77777777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869D93" w14:textId="3CC67318" w:rsidR="001B04E9" w:rsidRPr="00BE5913" w:rsidRDefault="00C070A0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01</w:t>
            </w:r>
            <w:r w:rsidR="00D94B75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00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557D796" w14:textId="77777777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F65E65" w14:textId="40E99C2A" w:rsidR="001B04E9" w:rsidRPr="00BE5913" w:rsidRDefault="00B11C2B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11C2B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24</w:t>
            </w:r>
            <w:r w:rsidR="001B04E9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542</w:t>
            </w:r>
          </w:p>
        </w:tc>
      </w:tr>
      <w:tr w:rsidR="001B04E9" w:rsidRPr="00BE5913" w14:paraId="3DFE78BD" w14:textId="77777777" w:rsidTr="00DD1975">
        <w:tc>
          <w:tcPr>
            <w:tcW w:w="3762" w:type="dxa"/>
          </w:tcPr>
          <w:p w14:paraId="13E77113" w14:textId="64360379" w:rsidR="001B04E9" w:rsidRPr="00BE5913" w:rsidRDefault="001B04E9" w:rsidP="001B04E9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E997E1" w14:textId="394CFB15" w:rsidR="001B04E9" w:rsidRPr="00BE5913" w:rsidRDefault="00C070A0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C070A0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378</w:t>
            </w:r>
            <w:r w:rsidR="00C36A31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,</w:t>
            </w:r>
            <w:r w:rsidRPr="00C070A0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8</w:t>
            </w:r>
            <w:r w:rsidR="00B11C2B" w:rsidRPr="00B11C2B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01</w:t>
            </w:r>
          </w:p>
        </w:tc>
        <w:tc>
          <w:tcPr>
            <w:tcW w:w="270" w:type="dxa"/>
          </w:tcPr>
          <w:p w14:paraId="0C747280" w14:textId="77777777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595138" w14:textId="502AC7FC" w:rsidR="001B04E9" w:rsidRPr="00BE5913" w:rsidRDefault="00C070A0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070A0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464</w:t>
            </w:r>
            <w:r w:rsidR="001B04E9" w:rsidRPr="00BE5913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,</w:t>
            </w:r>
            <w:r w:rsidRPr="00C070A0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4</w:t>
            </w:r>
            <w:r w:rsidR="00B11C2B" w:rsidRPr="00B11C2B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1</w:t>
            </w:r>
            <w:r w:rsidRPr="00C070A0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270" w:type="dxa"/>
          </w:tcPr>
          <w:p w14:paraId="7F8DBE70" w14:textId="77777777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CFBA82" w14:textId="3DD6EB87" w:rsidR="001B04E9" w:rsidRPr="00BE5913" w:rsidRDefault="00C070A0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</w:t>
            </w:r>
            <w:r w:rsidR="00B11C2B"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01</w:t>
            </w:r>
            <w:r w:rsidR="003D49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</w:t>
            </w: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14:paraId="6B32F5C0" w14:textId="77777777" w:rsidR="001B04E9" w:rsidRPr="00BE5913" w:rsidRDefault="001B04E9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0AAF94" w14:textId="64E501A8" w:rsidR="001B04E9" w:rsidRPr="00BE5913" w:rsidRDefault="00B11C2B" w:rsidP="001B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="00C070A0"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24</w:t>
            </w:r>
            <w:r w:rsidR="001B04E9"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782</w:t>
            </w:r>
          </w:p>
        </w:tc>
      </w:tr>
    </w:tbl>
    <w:p w14:paraId="08FBE6ED" w14:textId="5EF618F2" w:rsidR="006126FC" w:rsidRDefault="006126FC" w:rsidP="00DA2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2227D5D5" w14:textId="77777777" w:rsidR="006126FC" w:rsidRDefault="0061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6F5C54BB" w14:textId="450FC4C1" w:rsidR="0065640E" w:rsidRPr="00BE5913" w:rsidRDefault="0065640E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ลูกหนี้การค้าและลูกหนี้หมุนเวียนอื่น</w:t>
      </w:r>
    </w:p>
    <w:p w14:paraId="5359C9BD" w14:textId="0696D992" w:rsidR="0065640E" w:rsidRPr="00BE5913" w:rsidRDefault="0065640E" w:rsidP="00BE5913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540"/>
        <w:rPr>
          <w:rFonts w:ascii="Angsana New" w:hAnsi="Angsana New"/>
          <w:b/>
          <w:bCs/>
          <w:sz w:val="22"/>
          <w:szCs w:val="22"/>
        </w:rPr>
      </w:pPr>
    </w:p>
    <w:tbl>
      <w:tblPr>
        <w:tblW w:w="97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270"/>
        <w:gridCol w:w="1080"/>
        <w:gridCol w:w="270"/>
        <w:gridCol w:w="1260"/>
        <w:gridCol w:w="270"/>
        <w:gridCol w:w="1169"/>
        <w:gridCol w:w="270"/>
        <w:gridCol w:w="1081"/>
      </w:tblGrid>
      <w:tr w:rsidR="00AE0F1F" w:rsidRPr="00BE5913" w14:paraId="0DB07EC1" w14:textId="77777777" w:rsidTr="005423AE">
        <w:trPr>
          <w:tblHeader/>
        </w:trPr>
        <w:tc>
          <w:tcPr>
            <w:tcW w:w="4032" w:type="dxa"/>
          </w:tcPr>
          <w:p w14:paraId="34C386F8" w14:textId="77777777" w:rsidR="00AE0F1F" w:rsidRPr="00BE5913" w:rsidRDefault="00AE0F1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1DAFAF" w14:textId="1D638E31" w:rsidR="00AE0F1F" w:rsidRPr="00BE5913" w:rsidRDefault="00AE0F1F" w:rsidP="00BE5913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9E9B361" w14:textId="6DA87F91" w:rsidR="00AE0F1F" w:rsidRPr="00BE5913" w:rsidRDefault="00297ACB" w:rsidP="00BE5913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934BCF" w14:textId="77777777" w:rsidR="00AE0F1F" w:rsidRPr="00BE5913" w:rsidRDefault="00AE0F1F" w:rsidP="00BE5913">
            <w:pPr>
              <w:spacing w:line="226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7ED0072E" w14:textId="77777777" w:rsidR="00AE0F1F" w:rsidRPr="00BE5913" w:rsidRDefault="00AE0F1F" w:rsidP="00BE5913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1D56" w:rsidRPr="00BE5913" w14:paraId="11055D66" w14:textId="77777777" w:rsidTr="005423AE">
        <w:trPr>
          <w:tblHeader/>
        </w:trPr>
        <w:tc>
          <w:tcPr>
            <w:tcW w:w="4032" w:type="dxa"/>
            <w:vAlign w:val="bottom"/>
          </w:tcPr>
          <w:p w14:paraId="46FB5C26" w14:textId="2B855E48" w:rsidR="000E1D56" w:rsidRPr="000E1D56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0E1D56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070A0" w:rsidRPr="00C070A0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B11C2B" w:rsidRPr="00B11C2B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0E1D56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E1D56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40AF3D3" w14:textId="475803D1" w:rsidR="000E1D56" w:rsidRPr="00BE5913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338AD36" w14:textId="26C3444C" w:rsidR="000E1D56" w:rsidRPr="00BE5913" w:rsidRDefault="00C070A0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5059B600" w14:textId="77777777" w:rsidR="000E1D56" w:rsidRPr="00BE5913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A7FF7C" w14:textId="1A1A4817" w:rsidR="000E1D56" w:rsidRPr="00BE5913" w:rsidRDefault="00C070A0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400F795" w14:textId="77777777" w:rsidR="000E1D56" w:rsidRPr="00BE5913" w:rsidRDefault="000E1D56" w:rsidP="000E1D56">
            <w:pPr>
              <w:spacing w:line="226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64271087" w14:textId="5BECAF15" w:rsidR="000E1D56" w:rsidRPr="00BE5913" w:rsidRDefault="00C070A0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49B1FF8E" w14:textId="77777777" w:rsidR="000E1D56" w:rsidRPr="00BE5913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CA5D5BC" w14:textId="75CB1999" w:rsidR="000E1D56" w:rsidRPr="00BE5913" w:rsidRDefault="00C070A0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2567</w:t>
            </w:r>
          </w:p>
        </w:tc>
      </w:tr>
      <w:tr w:rsidR="000E1D56" w:rsidRPr="00BE5913" w14:paraId="4FDC418F" w14:textId="77777777" w:rsidTr="005423AE">
        <w:trPr>
          <w:tblHeader/>
        </w:trPr>
        <w:tc>
          <w:tcPr>
            <w:tcW w:w="4032" w:type="dxa"/>
          </w:tcPr>
          <w:p w14:paraId="7390C30D" w14:textId="77777777" w:rsidR="000E1D56" w:rsidRPr="00BE5913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97CD73" w14:textId="081681C1" w:rsidR="000E1D56" w:rsidRPr="00BE5913" w:rsidRDefault="000E1D56" w:rsidP="000E1D56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41B174D7" w14:textId="77777777" w:rsidR="000E1D56" w:rsidRPr="00BE5913" w:rsidRDefault="000E1D56" w:rsidP="000E1D56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E1D56" w:rsidRPr="00BE5913" w14:paraId="66F1050B" w14:textId="77777777" w:rsidTr="005423AE">
        <w:tc>
          <w:tcPr>
            <w:tcW w:w="4032" w:type="dxa"/>
          </w:tcPr>
          <w:p w14:paraId="4FCBE28A" w14:textId="4653C8D4" w:rsidR="000E1D56" w:rsidRPr="00BE5913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5BBEAEEF" w14:textId="4B8C49D5" w:rsidR="000E1D56" w:rsidRPr="00BE5913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49E8C2" w14:textId="6A1E3CAA" w:rsidR="000E1D56" w:rsidRPr="00BE5913" w:rsidRDefault="00C070A0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652</w:t>
            </w:r>
            <w:r w:rsidR="0041793F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329</w:t>
            </w:r>
          </w:p>
        </w:tc>
        <w:tc>
          <w:tcPr>
            <w:tcW w:w="270" w:type="dxa"/>
          </w:tcPr>
          <w:p w14:paraId="57731D76" w14:textId="77777777" w:rsidR="000E1D56" w:rsidRPr="00BE5913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  <w:tab w:val="decimal" w:pos="864"/>
              </w:tabs>
              <w:spacing w:line="226" w:lineRule="auto"/>
              <w:ind w:left="-79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3E208A" w14:textId="1317237A" w:rsidR="000E1D56" w:rsidRPr="00BE5913" w:rsidRDefault="00C070A0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7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596</w:t>
            </w:r>
            <w:r w:rsidR="000E1D56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468</w:t>
            </w:r>
          </w:p>
        </w:tc>
        <w:tc>
          <w:tcPr>
            <w:tcW w:w="270" w:type="dxa"/>
            <w:vAlign w:val="bottom"/>
          </w:tcPr>
          <w:p w14:paraId="487344D2" w14:textId="77777777" w:rsidR="000E1D56" w:rsidRPr="00BE5913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923FB58" w14:textId="24506A3A" w:rsidR="000E1D56" w:rsidRPr="00BE5913" w:rsidRDefault="0018334B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4E4425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6E0448" w14:textId="77777777" w:rsidR="000E1D56" w:rsidRPr="00BE5913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BA72987" w14:textId="6BF21D48" w:rsidR="000E1D56" w:rsidRPr="00BE5913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0E1D56" w:rsidRPr="00BE5913" w14:paraId="28154B5C" w14:textId="77777777" w:rsidTr="005423AE">
        <w:tc>
          <w:tcPr>
            <w:tcW w:w="4032" w:type="dxa"/>
          </w:tcPr>
          <w:p w14:paraId="7184A6A9" w14:textId="6D773F78" w:rsidR="000E1D56" w:rsidRPr="00BE5913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70" w:type="dxa"/>
          </w:tcPr>
          <w:p w14:paraId="08FAA4AC" w14:textId="77777777" w:rsidR="000E1D56" w:rsidRPr="00BE5913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8C16F4" w14:textId="401CF1D9" w:rsidR="000E1D56" w:rsidRPr="00BE5913" w:rsidRDefault="00B11C2B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11C2B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="0041793F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3</w:t>
            </w:r>
            <w:r w:rsidRPr="00B11C2B">
              <w:rPr>
                <w:rFonts w:ascii="Angsana New" w:eastAsia="MS Mincho" w:hAnsi="Angsana New"/>
                <w:sz w:val="30"/>
                <w:szCs w:val="30"/>
              </w:rPr>
              <w:t>0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9</w:t>
            </w:r>
            <w:r w:rsidR="0041793F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636</w:t>
            </w:r>
          </w:p>
        </w:tc>
        <w:tc>
          <w:tcPr>
            <w:tcW w:w="270" w:type="dxa"/>
          </w:tcPr>
          <w:p w14:paraId="23595886" w14:textId="77777777" w:rsidR="000E1D56" w:rsidRPr="00BE5913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  <w:tab w:val="decimal" w:pos="864"/>
              </w:tabs>
              <w:spacing w:line="226" w:lineRule="auto"/>
              <w:ind w:left="-79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A5C3E7" w14:textId="60D4918C" w:rsidR="000E1D56" w:rsidRPr="00BE5913" w:rsidRDefault="00C070A0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7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662</w:t>
            </w:r>
            <w:r w:rsidR="000E1D56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8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335949BD" w14:textId="77777777" w:rsidR="000E1D56" w:rsidRPr="00BE5913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36EA2D1" w14:textId="01089316" w:rsidR="000E1D56" w:rsidRPr="00BE5913" w:rsidRDefault="00B11C2B" w:rsidP="005C1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11C2B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="005C1025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412FC3">
              <w:rPr>
                <w:rFonts w:ascii="Angsana New" w:eastAsia="MS Mincho" w:hAnsi="Angsana New"/>
                <w:sz w:val="30"/>
                <w:szCs w:val="30"/>
              </w:rPr>
              <w:t>955,900</w:t>
            </w:r>
          </w:p>
        </w:tc>
        <w:tc>
          <w:tcPr>
            <w:tcW w:w="270" w:type="dxa"/>
          </w:tcPr>
          <w:p w14:paraId="4668E685" w14:textId="77777777" w:rsidR="000E1D56" w:rsidRPr="00BE5913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16057CE" w14:textId="22A58D23" w:rsidR="000E1D56" w:rsidRPr="00BE5913" w:rsidRDefault="00C070A0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7</w:t>
            </w:r>
            <w:r w:rsidR="000E1D56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624</w:t>
            </w:r>
            <w:r w:rsidR="000E1D56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283</w:t>
            </w:r>
          </w:p>
        </w:tc>
      </w:tr>
      <w:tr w:rsidR="000E1D56" w:rsidRPr="00BE5913" w14:paraId="5B078EF4" w14:textId="77777777" w:rsidTr="005423AE">
        <w:tc>
          <w:tcPr>
            <w:tcW w:w="4032" w:type="dxa"/>
          </w:tcPr>
          <w:p w14:paraId="28188F06" w14:textId="635BAC53" w:rsidR="000E1D56" w:rsidRPr="00BE5913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133AD06" w14:textId="77777777" w:rsidR="000E1D56" w:rsidRPr="00BE5913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81A2D6" w14:textId="4D4A3958" w:rsidR="000E1D56" w:rsidRPr="00BE5913" w:rsidRDefault="00B11C2B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="00A174B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96</w:t>
            </w:r>
            <w:r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="00A174B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965</w:t>
            </w:r>
          </w:p>
        </w:tc>
        <w:tc>
          <w:tcPr>
            <w:tcW w:w="270" w:type="dxa"/>
          </w:tcPr>
          <w:p w14:paraId="7650B58B" w14:textId="77777777" w:rsidR="000E1D56" w:rsidRPr="00BE5913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  <w:tab w:val="decimal" w:pos="864"/>
              </w:tabs>
              <w:spacing w:line="226" w:lineRule="auto"/>
              <w:ind w:left="-79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151927B" w14:textId="52D46290" w:rsidR="000E1D56" w:rsidRPr="00BE5913" w:rsidRDefault="00B11C2B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="000E1D56"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259</w:t>
            </w:r>
            <w:r w:rsidR="000E1D56"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275</w:t>
            </w:r>
          </w:p>
        </w:tc>
        <w:tc>
          <w:tcPr>
            <w:tcW w:w="270" w:type="dxa"/>
            <w:vAlign w:val="bottom"/>
          </w:tcPr>
          <w:p w14:paraId="016D2B44" w14:textId="77777777" w:rsidR="000E1D56" w:rsidRPr="00BE5913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421741E" w14:textId="5061CAC8" w:rsidR="000E1D56" w:rsidRPr="005C1025" w:rsidRDefault="00B11C2B" w:rsidP="005C1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2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="005C1025" w:rsidRPr="005C102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412FC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955,900</w:t>
            </w:r>
          </w:p>
        </w:tc>
        <w:tc>
          <w:tcPr>
            <w:tcW w:w="270" w:type="dxa"/>
          </w:tcPr>
          <w:p w14:paraId="22708761" w14:textId="77777777" w:rsidR="000E1D56" w:rsidRPr="00BE5913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206696E" w14:textId="3FD26C56" w:rsidR="000E1D56" w:rsidRPr="00BE5913" w:rsidRDefault="00C070A0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</w:t>
            </w:r>
            <w:r w:rsidR="000E1D56"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624</w:t>
            </w:r>
            <w:r w:rsidR="000E1D56"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283</w:t>
            </w:r>
          </w:p>
        </w:tc>
      </w:tr>
      <w:tr w:rsidR="000E1D56" w:rsidRPr="008A1790" w14:paraId="1DD0D309" w14:textId="77777777" w:rsidTr="005423AE">
        <w:tc>
          <w:tcPr>
            <w:tcW w:w="4032" w:type="dxa"/>
          </w:tcPr>
          <w:p w14:paraId="4ED0A30D" w14:textId="77777777" w:rsidR="000E1D56" w:rsidRPr="008A1790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50C0FC7" w14:textId="77777777" w:rsidR="000E1D56" w:rsidRPr="008A1790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AC607E8" w14:textId="77777777" w:rsidR="000E1D56" w:rsidRPr="008A1790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90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2A151E" w14:textId="77777777" w:rsidR="000E1D56" w:rsidRPr="008A1790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B78DE78" w14:textId="77777777" w:rsidR="000E1D56" w:rsidRPr="008A1790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FB4868" w14:textId="77777777" w:rsidR="000E1D56" w:rsidRPr="008A1790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61159B11" w14:textId="77777777" w:rsidR="000E1D56" w:rsidRPr="008A1790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EABA7D" w14:textId="77777777" w:rsidR="000E1D56" w:rsidRPr="008A1790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0C0102B0" w14:textId="77777777" w:rsidR="000E1D56" w:rsidRPr="008A1790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0E1D56" w:rsidRPr="00BE5913" w14:paraId="71D509C7" w14:textId="77777777" w:rsidTr="005423AE">
        <w:tc>
          <w:tcPr>
            <w:tcW w:w="4032" w:type="dxa"/>
          </w:tcPr>
          <w:p w14:paraId="55F2ABEE" w14:textId="570CD2A0" w:rsidR="000E1D56" w:rsidRPr="00BE5913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59BA9CB4" w14:textId="77777777" w:rsidR="000E1D56" w:rsidRPr="00BE5913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1A9E06" w14:textId="77777777" w:rsidR="000E1D56" w:rsidRPr="00BE5913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90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2D36F5" w14:textId="77777777" w:rsidR="000E1D56" w:rsidRPr="00BE5913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A20242" w14:textId="77777777" w:rsidR="000E1D56" w:rsidRPr="00BE5913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3D9317" w14:textId="77777777" w:rsidR="000E1D56" w:rsidRPr="00BE5913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2740C687" w14:textId="77777777" w:rsidR="000E1D56" w:rsidRPr="00BE5913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2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0CF58B" w14:textId="77777777" w:rsidR="000E1D56" w:rsidRPr="00BE5913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3B34C0CB" w14:textId="77777777" w:rsidR="000E1D56" w:rsidRPr="00BE5913" w:rsidRDefault="000E1D56" w:rsidP="000E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742AAE" w:rsidRPr="00BE5913" w14:paraId="5F776472" w14:textId="77777777" w:rsidTr="005423AE">
        <w:tc>
          <w:tcPr>
            <w:tcW w:w="4032" w:type="dxa"/>
          </w:tcPr>
          <w:p w14:paraId="74849601" w14:textId="2DF2414C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</w:tcPr>
          <w:p w14:paraId="1D7B8EC4" w14:textId="77777777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20A5FC" w14:textId="698A403A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42AAE">
              <w:rPr>
                <w:rFonts w:ascii="Angsana New" w:eastAsia="MS Mincho" w:hAnsi="Angsana New"/>
                <w:sz w:val="30"/>
                <w:szCs w:val="30"/>
              </w:rPr>
              <w:t xml:space="preserve">    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44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</w:t>
            </w:r>
            <w:r w:rsidRPr="00742AA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42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742AAE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78C718B" w14:textId="77777777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EC8F6E" w14:textId="53591EC2" w:rsidR="00742AAE" w:rsidRPr="00BE5913" w:rsidRDefault="00C070A0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388</w:t>
            </w:r>
            <w:r w:rsidR="00742AA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9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5B472FB3" w14:textId="77777777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4FDBD78" w14:textId="4DD2F424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5A7D76" w14:textId="77777777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B8BDBAE" w14:textId="507451CA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201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742AAE" w:rsidRPr="00BE5913" w14:paraId="768BB708" w14:textId="77777777" w:rsidTr="005423AE">
        <w:tc>
          <w:tcPr>
            <w:tcW w:w="4032" w:type="dxa"/>
          </w:tcPr>
          <w:p w14:paraId="212996B5" w14:textId="09A5A4A0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270" w:type="dxa"/>
          </w:tcPr>
          <w:p w14:paraId="53875B6B" w14:textId="77777777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CB0485" w14:textId="36ED5BE2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792454" w14:textId="77777777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  <w:tab w:val="decimal" w:pos="864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738555" w14:textId="0883246C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08" w:right="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CEC70D" w14:textId="77777777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8B707E7" w14:textId="38D872E0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B6FC03" w14:textId="77777777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6EEE9C9" w14:textId="77777777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75" w:hanging="93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742AAE" w:rsidRPr="00BE5913" w14:paraId="097961CA" w14:textId="77777777" w:rsidTr="005423AE">
        <w:tc>
          <w:tcPr>
            <w:tcW w:w="4032" w:type="dxa"/>
          </w:tcPr>
          <w:p w14:paraId="18445C9B" w14:textId="20B813A6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="00B11C2B" w:rsidRPr="00B11C2B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BE5913">
              <w:rPr>
                <w:rFonts w:asciiTheme="majorBidi" w:hAnsiTheme="majorBidi" w:cstheme="majorBidi" w:hint="cs"/>
                <w:sz w:val="30"/>
                <w:szCs w:val="30"/>
              </w:rPr>
              <w:t xml:space="preserve"> - </w:t>
            </w:r>
            <w:r w:rsidR="00C070A0" w:rsidRPr="00C070A0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B11C2B" w:rsidRPr="00B11C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BE5913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70" w:type="dxa"/>
          </w:tcPr>
          <w:p w14:paraId="11A15BF6" w14:textId="77777777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51A1F0" w14:textId="45E7BB05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42AAE">
              <w:rPr>
                <w:rFonts w:ascii="Angsana New" w:eastAsia="MS Mincho" w:hAnsi="Angsana New"/>
                <w:sz w:val="30"/>
                <w:szCs w:val="30"/>
              </w:rPr>
              <w:t xml:space="preserve">       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4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742AA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63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</w:t>
            </w:r>
            <w:r w:rsidRPr="00742AAE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4BE6F85" w14:textId="77777777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C91A8F" w14:textId="2B02F2AF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37</w:t>
            </w:r>
            <w:r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422</w:t>
            </w:r>
            <w:r w:rsidRPr="00BE5913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60CA03D" w14:textId="77777777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D6C1827" w14:textId="30ECE5D7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E781C2" w14:textId="77777777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A69D767" w14:textId="59ED5EB7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201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742AAE" w:rsidRPr="00BE5913" w14:paraId="4388C3F9" w14:textId="77777777" w:rsidTr="005423AE">
        <w:tc>
          <w:tcPr>
            <w:tcW w:w="4032" w:type="dxa"/>
          </w:tcPr>
          <w:p w14:paraId="24E304F2" w14:textId="6FAB13C3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="00C070A0" w:rsidRPr="00C070A0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B11C2B" w:rsidRPr="00B11C2B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BE5913">
              <w:rPr>
                <w:rFonts w:asciiTheme="majorBidi" w:hAnsiTheme="majorBidi" w:cstheme="majorBidi" w:hint="cs"/>
                <w:sz w:val="30"/>
                <w:szCs w:val="30"/>
              </w:rPr>
              <w:t xml:space="preserve"> - </w:t>
            </w:r>
            <w:r w:rsidR="00C070A0" w:rsidRPr="00C070A0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B11C2B" w:rsidRPr="00B11C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BE5913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70" w:type="dxa"/>
          </w:tcPr>
          <w:p w14:paraId="3441731C" w14:textId="77777777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E9BFAE" w14:textId="50B3BC83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42AAE">
              <w:rPr>
                <w:rFonts w:ascii="Angsana New" w:eastAsia="MS Mincho" w:hAnsi="Angsana New"/>
                <w:sz w:val="30"/>
                <w:szCs w:val="30"/>
              </w:rPr>
              <w:t xml:space="preserve">  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11</w:t>
            </w:r>
            <w:r w:rsidRPr="00742AA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93</w:t>
            </w:r>
            <w:r w:rsidRPr="00742AAE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B6B4D21" w14:textId="77777777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7AB96F" w14:textId="1A2AE33D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6</w:t>
            </w:r>
            <w:r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942</w:t>
            </w:r>
            <w:r w:rsidRPr="00BE5913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528DE58" w14:textId="77777777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BE6BC18" w14:textId="0B3A3E01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CAD4A9" w14:textId="77777777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94D3F79" w14:textId="705626C6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201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742AAE" w:rsidRPr="00BE5913" w14:paraId="1A56A4EF" w14:textId="77777777" w:rsidTr="005423AE">
        <w:tc>
          <w:tcPr>
            <w:tcW w:w="4032" w:type="dxa"/>
          </w:tcPr>
          <w:p w14:paraId="6F1D2A9B" w14:textId="46D6601F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="00C070A0" w:rsidRPr="00C070A0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B11C2B" w:rsidRPr="00B11C2B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BE5913">
              <w:rPr>
                <w:rFonts w:asciiTheme="majorBidi" w:hAnsiTheme="majorBidi" w:cstheme="majorBidi" w:hint="cs"/>
                <w:sz w:val="30"/>
                <w:szCs w:val="30"/>
              </w:rPr>
              <w:t xml:space="preserve"> - </w:t>
            </w:r>
            <w:r w:rsidR="00C070A0" w:rsidRPr="00C070A0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B11C2B" w:rsidRPr="00B11C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BE5913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70" w:type="dxa"/>
          </w:tcPr>
          <w:p w14:paraId="4CF86AFA" w14:textId="77777777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2CDD99" w14:textId="0D68AF42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42AAE">
              <w:rPr>
                <w:rFonts w:ascii="Angsana New" w:eastAsia="MS Mincho" w:hAnsi="Angsana New"/>
                <w:sz w:val="30"/>
                <w:szCs w:val="30"/>
              </w:rPr>
              <w:t xml:space="preserve">  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9</w:t>
            </w:r>
            <w:r w:rsidRPr="00742AA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28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</w:t>
            </w:r>
            <w:r w:rsidRPr="00742AAE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13E1C2F" w14:textId="77777777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CC1C9B" w14:textId="3BD23CDF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11</w:t>
            </w:r>
            <w:r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68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</w:t>
            </w:r>
            <w:r w:rsidRPr="00BE5913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F721E80" w14:textId="77777777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8091D8B" w14:textId="5469581F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BF3FE0" w14:textId="77777777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402612B" w14:textId="778CEA6F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201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742AAE" w:rsidRPr="00BE5913" w14:paraId="3B23DCFC" w14:textId="77777777" w:rsidTr="005423AE">
        <w:tc>
          <w:tcPr>
            <w:tcW w:w="4032" w:type="dxa"/>
          </w:tcPr>
          <w:p w14:paraId="60CE9D5A" w14:textId="2DEDB824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มากกว่า </w:t>
            </w:r>
            <w:r w:rsidR="00C070A0" w:rsidRPr="00C070A0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B11C2B" w:rsidRPr="00B11C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71776BAC" w14:textId="77777777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6A877E" w14:textId="1E8FBE28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42AAE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9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</w:t>
            </w:r>
            <w:r w:rsidRPr="00742AA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459</w:t>
            </w:r>
            <w:r w:rsidRPr="00742AAE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ADCB6BA" w14:textId="77777777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5AE221" w14:textId="4C902CD8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67</w:t>
            </w:r>
            <w:r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11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7</w:t>
            </w:r>
            <w:r w:rsidRPr="00BE5913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9A1B654" w14:textId="77777777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BDC59AF" w14:textId="68667A19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6945A5" w14:textId="77777777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4A1B830" w14:textId="55D2922C" w:rsidR="00742AAE" w:rsidRPr="00BE5913" w:rsidRDefault="00742AAE" w:rsidP="0074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201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926570" w:rsidRPr="00BE5913" w14:paraId="43E7CA77" w14:textId="77777777" w:rsidTr="005423AE">
        <w:tc>
          <w:tcPr>
            <w:tcW w:w="4032" w:type="dxa"/>
          </w:tcPr>
          <w:p w14:paraId="056CE4BA" w14:textId="7F777719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D8F5BE2" w14:textId="77777777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C4BC4D" w14:textId="1A31B633" w:rsidR="00926570" w:rsidRPr="00BE5913" w:rsidRDefault="00C070A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592</w:t>
            </w:r>
            <w:r w:rsidR="0092657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883</w:t>
            </w:r>
          </w:p>
        </w:tc>
        <w:tc>
          <w:tcPr>
            <w:tcW w:w="270" w:type="dxa"/>
          </w:tcPr>
          <w:p w14:paraId="7978AF95" w14:textId="77777777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F4F0A0" w14:textId="0A443697" w:rsidR="00926570" w:rsidRPr="00BE5913" w:rsidRDefault="00C070A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75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</w:t>
            </w:r>
            <w:r w:rsidR="00B11C2B"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</w:t>
            </w:r>
            <w:r w:rsidR="00926570"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</w:t>
            </w: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70" w:type="dxa"/>
            <w:vAlign w:val="bottom"/>
          </w:tcPr>
          <w:p w14:paraId="40BFE997" w14:textId="77777777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D7119ED" w14:textId="3E66ECF2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FC6B4C" w14:textId="77777777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6CAD000C" w14:textId="1CF57EBD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20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26570" w:rsidRPr="00BE5913" w14:paraId="3F7DFEEE" w14:textId="77777777" w:rsidTr="005423AE">
        <w:tc>
          <w:tcPr>
            <w:tcW w:w="4032" w:type="dxa"/>
          </w:tcPr>
          <w:p w14:paraId="473B692E" w14:textId="77777777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4D3EE93E" w14:textId="77777777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86E012" w14:textId="77777777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0"/>
              <w:jc w:val="right"/>
              <w:rPr>
                <w:rFonts w:ascii="Angsana New" w:eastAsia="MS Mincho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2E4EBF46" w14:textId="77777777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E0CA4C5" w14:textId="77777777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0"/>
              <w:jc w:val="right"/>
              <w:rPr>
                <w:rFonts w:ascii="Angsana New" w:eastAsia="MS Mincho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6619CB5B" w14:textId="77777777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69B4395" w14:textId="77777777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0D7C5AF0" w14:textId="77777777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76B95850" w14:textId="77777777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201"/>
              <w:rPr>
                <w:rFonts w:ascii="Angsana New" w:eastAsia="MS Mincho" w:hAnsi="Angsana New"/>
                <w:b/>
                <w:bCs/>
                <w:sz w:val="14"/>
                <w:szCs w:val="14"/>
              </w:rPr>
            </w:pPr>
          </w:p>
        </w:tc>
      </w:tr>
      <w:tr w:rsidR="00926570" w:rsidRPr="00BE5913" w14:paraId="31147C9A" w14:textId="77777777" w:rsidTr="005423AE">
        <w:tc>
          <w:tcPr>
            <w:tcW w:w="4032" w:type="dxa"/>
          </w:tcPr>
          <w:p w14:paraId="60B2D6F7" w14:textId="62417069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ind w:left="237" w:hanging="237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รายได้ค้างรับจากการให้เช่าและบริการ</w:t>
            </w:r>
          </w:p>
        </w:tc>
        <w:tc>
          <w:tcPr>
            <w:tcW w:w="270" w:type="dxa"/>
          </w:tcPr>
          <w:p w14:paraId="47ED9E31" w14:textId="77777777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DA9D30" w14:textId="0FA0E8EF" w:rsidR="00926570" w:rsidRPr="00BE5913" w:rsidRDefault="00C070A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9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</w:t>
            </w:r>
            <w:r w:rsidR="00926570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943</w:t>
            </w:r>
          </w:p>
        </w:tc>
        <w:tc>
          <w:tcPr>
            <w:tcW w:w="270" w:type="dxa"/>
          </w:tcPr>
          <w:p w14:paraId="3ACCF6AE" w14:textId="77777777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204C8D" w14:textId="2DDF55AE" w:rsidR="00926570" w:rsidRPr="00BE5913" w:rsidRDefault="00C070A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85</w:t>
            </w:r>
            <w:r w:rsidR="00926570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727</w:t>
            </w:r>
          </w:p>
        </w:tc>
        <w:tc>
          <w:tcPr>
            <w:tcW w:w="270" w:type="dxa"/>
            <w:vAlign w:val="bottom"/>
          </w:tcPr>
          <w:p w14:paraId="462597D0" w14:textId="77777777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B3DD131" w14:textId="0D9CCDEB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8F1B57" w14:textId="5040C9A2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618D0F0" w14:textId="0C2A71D2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-15" w:hanging="291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926570" w:rsidRPr="00BE5913" w14:paraId="347861A4" w14:textId="77777777" w:rsidTr="005423AE">
        <w:tc>
          <w:tcPr>
            <w:tcW w:w="4032" w:type="dxa"/>
          </w:tcPr>
          <w:p w14:paraId="4584DBE1" w14:textId="0D2EF887" w:rsidR="00926570" w:rsidRPr="005423AE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ind w:left="237" w:hanging="237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423AE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ลูกหนี้ตามสัญญาเช่าดำเนินงานที่ยังไม่เรียกชำระ</w:t>
            </w:r>
          </w:p>
        </w:tc>
        <w:tc>
          <w:tcPr>
            <w:tcW w:w="270" w:type="dxa"/>
          </w:tcPr>
          <w:p w14:paraId="14F42467" w14:textId="77777777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2538D7" w14:textId="0DBE39F4" w:rsidR="00926570" w:rsidRPr="00BE5913" w:rsidRDefault="00C070A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45</w:t>
            </w:r>
            <w:r w:rsidR="00926570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86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30027D81" w14:textId="77777777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9578D4" w14:textId="37DDA14A" w:rsidR="00926570" w:rsidRPr="00BE5913" w:rsidRDefault="00C070A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6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</w:t>
            </w:r>
            <w:r w:rsidR="00926570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345</w:t>
            </w:r>
          </w:p>
        </w:tc>
        <w:tc>
          <w:tcPr>
            <w:tcW w:w="270" w:type="dxa"/>
            <w:vAlign w:val="bottom"/>
          </w:tcPr>
          <w:p w14:paraId="03495B59" w14:textId="77777777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0422240" w14:textId="53946738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428BE93" w14:textId="77777777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5A240FA0" w14:textId="3D3767C5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93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926570" w:rsidRPr="00BE5913" w14:paraId="1BBFA10A" w14:textId="77777777" w:rsidTr="005423AE">
        <w:tc>
          <w:tcPr>
            <w:tcW w:w="4032" w:type="dxa"/>
          </w:tcPr>
          <w:p w14:paraId="2F35D858" w14:textId="65EA1670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ind w:left="237" w:hanging="237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423AE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3FB9669C" w14:textId="77777777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A242D1" w14:textId="0EA9B820" w:rsidR="00926570" w:rsidRPr="00BE5913" w:rsidRDefault="00926570" w:rsidP="00F7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77</w:t>
            </w:r>
            <w:r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358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9EA2517" w14:textId="77777777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  <w:tab w:val="decimal" w:pos="864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69DC30B" w14:textId="20511E47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6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668</w:t>
            </w:r>
            <w:r w:rsidRPr="00BE5913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D502EBF" w14:textId="77777777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381E469B" w14:textId="7F48A7AE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C876D77" w14:textId="60842AC9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727F612B" w14:textId="1134AB57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93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926570" w:rsidRPr="00BE5913" w14:paraId="13864F5F" w14:textId="77777777" w:rsidTr="005423AE">
        <w:trPr>
          <w:trHeight w:val="344"/>
        </w:trPr>
        <w:tc>
          <w:tcPr>
            <w:tcW w:w="4032" w:type="dxa"/>
          </w:tcPr>
          <w:p w14:paraId="164BD771" w14:textId="7E4567A5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7694BE93" w14:textId="274047DC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5FF3E8" w14:textId="5B7F1E95" w:rsidR="00926570" w:rsidRPr="00DF12ED" w:rsidRDefault="00C070A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652</w:t>
            </w:r>
            <w:r w:rsidR="0092657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329</w:t>
            </w:r>
          </w:p>
        </w:tc>
        <w:tc>
          <w:tcPr>
            <w:tcW w:w="270" w:type="dxa"/>
          </w:tcPr>
          <w:p w14:paraId="531CD157" w14:textId="77777777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2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397CA14" w14:textId="43CDD985" w:rsidR="00926570" w:rsidRPr="00BE5913" w:rsidRDefault="00C070A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75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596</w:t>
            </w:r>
            <w:r w:rsidR="00926570" w:rsidRPr="00DF12E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468</w:t>
            </w:r>
          </w:p>
        </w:tc>
        <w:tc>
          <w:tcPr>
            <w:tcW w:w="270" w:type="dxa"/>
            <w:vAlign w:val="bottom"/>
          </w:tcPr>
          <w:p w14:paraId="41302214" w14:textId="77777777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108" w:right="90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E9837AC" w14:textId="2155C456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9CBC97" w14:textId="496A402E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7FBD77A" w14:textId="3FD45A82" w:rsidR="00926570" w:rsidRPr="00BE5913" w:rsidRDefault="00926570" w:rsidP="0092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C0C20DE" w14:textId="06CB3DF8" w:rsidR="006E4BCF" w:rsidRPr="008A1790" w:rsidRDefault="006E4BCF" w:rsidP="00BE5913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0"/>
        <w:rPr>
          <w:rFonts w:ascii="Angsana New" w:hAnsi="Angsana New"/>
          <w:b/>
          <w:bCs/>
          <w:sz w:val="30"/>
          <w:szCs w:val="30"/>
        </w:rPr>
      </w:pPr>
    </w:p>
    <w:tbl>
      <w:tblPr>
        <w:tblW w:w="972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450"/>
        <w:gridCol w:w="1080"/>
        <w:gridCol w:w="270"/>
        <w:gridCol w:w="1260"/>
        <w:gridCol w:w="270"/>
        <w:gridCol w:w="1169"/>
        <w:gridCol w:w="270"/>
        <w:gridCol w:w="1081"/>
      </w:tblGrid>
      <w:tr w:rsidR="00090E8C" w:rsidRPr="00BE5913" w14:paraId="778AE685" w14:textId="77777777" w:rsidTr="00C81B1B">
        <w:trPr>
          <w:tblHeader/>
        </w:trPr>
        <w:tc>
          <w:tcPr>
            <w:tcW w:w="3870" w:type="dxa"/>
            <w:vAlign w:val="bottom"/>
            <w:hideMark/>
          </w:tcPr>
          <w:p w14:paraId="3D458E7E" w14:textId="7550D14D" w:rsidR="00090E8C" w:rsidRPr="00BE5913" w:rsidRDefault="0048401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6"/>
              </w:tabs>
              <w:spacing w:line="226" w:lineRule="auto"/>
              <w:ind w:left="246" w:hanging="24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591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450" w:type="dxa"/>
          </w:tcPr>
          <w:p w14:paraId="30785AAE" w14:textId="77777777" w:rsidR="00090E8C" w:rsidRPr="00BE5913" w:rsidRDefault="00090E8C" w:rsidP="00BE5913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143B9610" w14:textId="6C7A8097" w:rsidR="00090E8C" w:rsidRPr="00BE5913" w:rsidRDefault="00297ACB" w:rsidP="00BE5913">
            <w:pPr>
              <w:tabs>
                <w:tab w:val="center" w:pos="4536"/>
                <w:tab w:val="right" w:pos="9072"/>
              </w:tabs>
              <w:spacing w:line="240" w:lineRule="auto"/>
              <w:ind w:right="-14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CF896EA" w14:textId="77777777" w:rsidR="00090E8C" w:rsidRPr="00BE5913" w:rsidRDefault="00090E8C" w:rsidP="00BE591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hideMark/>
          </w:tcPr>
          <w:p w14:paraId="77C26433" w14:textId="11916A5C" w:rsidR="00090E8C" w:rsidRPr="00BE5913" w:rsidRDefault="00090E8C" w:rsidP="00BE5913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2FB0" w:rsidRPr="00BE5913" w14:paraId="10B08A0C" w14:textId="77777777" w:rsidTr="00C81B1B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870" w:type="dxa"/>
          </w:tcPr>
          <w:p w14:paraId="26BA6F09" w14:textId="77777777" w:rsidR="006F2FB0" w:rsidRPr="00BE5913" w:rsidRDefault="006F2F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59426357" w14:textId="77777777" w:rsidR="006F2FB0" w:rsidRPr="00BE5913" w:rsidRDefault="006F2F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2E9EDD9" w14:textId="1A181EDF" w:rsidR="006F2FB0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43569797" w14:textId="77777777" w:rsidR="006F2FB0" w:rsidRPr="00BE5913" w:rsidRDefault="006F2F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025C10" w14:textId="55F17AF8" w:rsidR="006F2FB0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192B458" w14:textId="77777777" w:rsidR="006F2FB0" w:rsidRPr="00BE5913" w:rsidRDefault="006F2FB0" w:rsidP="00BE5913">
            <w:pPr>
              <w:spacing w:line="226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641D6869" w14:textId="03D3D9C5" w:rsidR="006F2FB0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573B792E" w14:textId="77777777" w:rsidR="006F2FB0" w:rsidRPr="00BE5913" w:rsidRDefault="006F2F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1FA4CF47" w14:textId="347AB554" w:rsidR="006F2FB0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2567</w:t>
            </w:r>
          </w:p>
        </w:tc>
      </w:tr>
      <w:tr w:rsidR="00BE10F4" w:rsidRPr="00BE5913" w14:paraId="17546E00" w14:textId="77777777" w:rsidTr="00C81B1B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870" w:type="dxa"/>
          </w:tcPr>
          <w:p w14:paraId="5FACAB20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7E2DD060" w14:textId="77777777" w:rsidR="00BE10F4" w:rsidRPr="00BE5913" w:rsidRDefault="00BE10F4" w:rsidP="00BE5913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3E9FE657" w14:textId="77777777" w:rsidR="00BE10F4" w:rsidRPr="00BE5913" w:rsidRDefault="00BE10F4" w:rsidP="00BE5913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A512B" w:rsidRPr="00BE5913" w14:paraId="646B0A4F" w14:textId="77777777" w:rsidTr="00C81B1B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1D0CBA0A" w14:textId="4449E6A7" w:rsidR="00DA512B" w:rsidRPr="00BE5913" w:rsidRDefault="00DA512B" w:rsidP="00DA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  <w:r w:rsidRPr="00BE5913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B11C2B" w:rsidRPr="00B11C2B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BE5913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50" w:type="dxa"/>
          </w:tcPr>
          <w:p w14:paraId="0C49C26A" w14:textId="77777777" w:rsidR="00DA512B" w:rsidRPr="00BE5913" w:rsidRDefault="00DA512B" w:rsidP="00DA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B41981" w14:textId="0F4E37B0" w:rsidR="00DA512B" w:rsidRPr="001B04E9" w:rsidRDefault="00C070A0" w:rsidP="00DA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6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="00DA512B" w:rsidRPr="001B04E9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668</w:t>
            </w:r>
          </w:p>
        </w:tc>
        <w:tc>
          <w:tcPr>
            <w:tcW w:w="270" w:type="dxa"/>
          </w:tcPr>
          <w:p w14:paraId="0C4317CC" w14:textId="77777777" w:rsidR="00DA512B" w:rsidRPr="00BE5913" w:rsidRDefault="00DA512B" w:rsidP="00DA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F4ADDA" w14:textId="7939DD4B" w:rsidR="00DA512B" w:rsidRPr="00BE5913" w:rsidRDefault="00C070A0" w:rsidP="00DA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4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52</w:t>
            </w:r>
            <w:r w:rsidR="00DA512B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343</w:t>
            </w:r>
          </w:p>
        </w:tc>
        <w:tc>
          <w:tcPr>
            <w:tcW w:w="270" w:type="dxa"/>
            <w:vAlign w:val="bottom"/>
          </w:tcPr>
          <w:p w14:paraId="39BE3546" w14:textId="77777777" w:rsidR="00DA512B" w:rsidRPr="00BE5913" w:rsidRDefault="00DA512B" w:rsidP="00DA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10E974B" w14:textId="1D7C880D" w:rsidR="00DA512B" w:rsidRPr="00BE5913" w:rsidRDefault="00DA512B" w:rsidP="00DA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CF026C" w14:textId="77777777" w:rsidR="00DA512B" w:rsidRPr="00BE5913" w:rsidRDefault="00DA512B" w:rsidP="00DA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B9CAB79" w14:textId="7A8F7FA5" w:rsidR="00DA512B" w:rsidRPr="00BE5913" w:rsidRDefault="00DA512B" w:rsidP="00DA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DF595B" w:rsidRPr="00BE5913" w14:paraId="3ED1CFAA" w14:textId="77777777" w:rsidTr="00C81B1B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2126C206" w14:textId="17B09B3E" w:rsidR="00DF595B" w:rsidRPr="00BE5913" w:rsidRDefault="00DF595B" w:rsidP="00DF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เพิ่มขึ้นจากการซื้อบริษัทย่อย</w:t>
            </w:r>
          </w:p>
        </w:tc>
        <w:tc>
          <w:tcPr>
            <w:tcW w:w="450" w:type="dxa"/>
          </w:tcPr>
          <w:p w14:paraId="66EE28EF" w14:textId="77777777" w:rsidR="00DF595B" w:rsidRPr="00BE5913" w:rsidRDefault="00DF595B" w:rsidP="00DF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A540F9" w14:textId="0F925C4A" w:rsidR="00DF595B" w:rsidRPr="001B04E9" w:rsidRDefault="00C070A0" w:rsidP="00DF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 w:hint="cs"/>
                <w:sz w:val="30"/>
                <w:szCs w:val="30"/>
              </w:rPr>
              <w:t>6</w:t>
            </w:r>
            <w:r w:rsidR="00DF595B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 w:hint="cs"/>
                <w:sz w:val="30"/>
                <w:szCs w:val="30"/>
              </w:rPr>
              <w:t>3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8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3BA7CBB" w14:textId="77777777" w:rsidR="00DF595B" w:rsidRPr="00BE5913" w:rsidRDefault="00DF595B" w:rsidP="00DF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4FD778" w14:textId="4AB9F5CB" w:rsidR="00DF595B" w:rsidRPr="00BE5913" w:rsidRDefault="00DF595B" w:rsidP="00655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609DFA6" w14:textId="77777777" w:rsidR="00DF595B" w:rsidRPr="00BE5913" w:rsidRDefault="00DF595B" w:rsidP="00DF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3D5C0F7" w14:textId="037C8A61" w:rsidR="00DF595B" w:rsidRPr="00BE5913" w:rsidRDefault="00DF595B" w:rsidP="00DF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589F84" w14:textId="77777777" w:rsidR="00DF595B" w:rsidRPr="00BE5913" w:rsidRDefault="00DF595B" w:rsidP="00DF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4EC7859" w14:textId="28E8E8D3" w:rsidR="00DF595B" w:rsidRPr="00BE5913" w:rsidRDefault="00DF595B" w:rsidP="00DF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DF595B" w:rsidRPr="00BE5913" w14:paraId="682ED7AE" w14:textId="77777777" w:rsidTr="00C81B1B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45A25DB1" w14:textId="078A344B" w:rsidR="00DF595B" w:rsidRPr="00BE5913" w:rsidRDefault="00DF595B" w:rsidP="00DF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50" w:type="dxa"/>
          </w:tcPr>
          <w:p w14:paraId="00F12EB0" w14:textId="77777777" w:rsidR="00DF595B" w:rsidRPr="00BE5913" w:rsidRDefault="00DF595B" w:rsidP="00DF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8D22E" w14:textId="70F2D407" w:rsidR="00DF595B" w:rsidRPr="00BE5913" w:rsidRDefault="00B11C2B" w:rsidP="00DF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  <w:tab w:val="decimal" w:pos="519"/>
              </w:tabs>
              <w:spacing w:line="226" w:lineRule="auto"/>
              <w:ind w:left="-1210" w:right="7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11C2B">
              <w:rPr>
                <w:rFonts w:ascii="Angsana New" w:eastAsia="MS Mincho" w:hAnsi="Angsana New"/>
                <w:sz w:val="30"/>
                <w:szCs w:val="30"/>
              </w:rPr>
              <w:t>10</w:t>
            </w:r>
            <w:r w:rsidR="00DF595B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B11C2B">
              <w:rPr>
                <w:rFonts w:ascii="Angsana New" w:eastAsia="MS Mincho" w:hAnsi="Angsana New"/>
                <w:sz w:val="30"/>
                <w:szCs w:val="30"/>
              </w:rPr>
              <w:t>0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98</w:t>
            </w:r>
          </w:p>
        </w:tc>
        <w:tc>
          <w:tcPr>
            <w:tcW w:w="270" w:type="dxa"/>
          </w:tcPr>
          <w:p w14:paraId="64C40A0C" w14:textId="77777777" w:rsidR="00DF595B" w:rsidRPr="00BE5913" w:rsidRDefault="00DF595B" w:rsidP="00DF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108" w:hanging="38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C263C5" w14:textId="24721592" w:rsidR="00DF595B" w:rsidRPr="00BE5913" w:rsidRDefault="00B11C2B" w:rsidP="001E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4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11C2B">
              <w:rPr>
                <w:rFonts w:ascii="Angsana New" w:eastAsia="MS Mincho" w:hAnsi="Angsana New"/>
                <w:sz w:val="30"/>
                <w:szCs w:val="30"/>
              </w:rPr>
              <w:t>11</w:t>
            </w:r>
            <w:r w:rsidR="00DF595B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398</w:t>
            </w:r>
          </w:p>
        </w:tc>
        <w:tc>
          <w:tcPr>
            <w:tcW w:w="270" w:type="dxa"/>
            <w:vAlign w:val="bottom"/>
          </w:tcPr>
          <w:p w14:paraId="6F7A6E9B" w14:textId="77777777" w:rsidR="00DF595B" w:rsidRPr="00BE5913" w:rsidRDefault="00DF595B" w:rsidP="00DF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46F21BAE" w14:textId="7CAAC24E" w:rsidR="00DF595B" w:rsidRPr="00BE5913" w:rsidRDefault="00DF595B" w:rsidP="00DF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1CC74A" w14:textId="77777777" w:rsidR="00DF595B" w:rsidRPr="00BE5913" w:rsidRDefault="00DF595B" w:rsidP="00DF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58163CFF" w14:textId="6E20CFE1" w:rsidR="00DF595B" w:rsidRPr="00BE5913" w:rsidRDefault="00DF595B" w:rsidP="00DF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DF595B" w:rsidRPr="00BE5913" w14:paraId="71D33EA2" w14:textId="77777777" w:rsidTr="00C81B1B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4D162974" w14:textId="424688AC" w:rsidR="00DF595B" w:rsidRPr="00BE5913" w:rsidRDefault="00DF595B" w:rsidP="00DF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450" w:type="dxa"/>
          </w:tcPr>
          <w:p w14:paraId="66412C11" w14:textId="77777777" w:rsidR="00DF595B" w:rsidRPr="00BE5913" w:rsidRDefault="00DF595B" w:rsidP="00DF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447BB6" w14:textId="3A761C49" w:rsidR="00DF595B" w:rsidRPr="00BE5913" w:rsidRDefault="00DF595B" w:rsidP="00DF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26" w:lineRule="auto"/>
              <w:ind w:left="-121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788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74AF8C3" w14:textId="77777777" w:rsidR="00DF595B" w:rsidRPr="00BE5913" w:rsidRDefault="00DF595B" w:rsidP="00DF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365697" w14:textId="114F54DE" w:rsidR="00DF595B" w:rsidRPr="00BE5913" w:rsidRDefault="00DF595B" w:rsidP="001E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 xml:space="preserve"> (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73</w:t>
            </w:r>
            <w:r w:rsidRPr="00BE5913">
              <w:rPr>
                <w:rFonts w:ascii="Angsana New" w:eastAsia="MS Mincho" w:hAnsi="Angsana New"/>
                <w:sz w:val="30"/>
                <w:szCs w:val="30"/>
              </w:rPr>
              <w:t xml:space="preserve">) </w:t>
            </w:r>
          </w:p>
        </w:tc>
        <w:tc>
          <w:tcPr>
            <w:tcW w:w="270" w:type="dxa"/>
            <w:vAlign w:val="bottom"/>
          </w:tcPr>
          <w:p w14:paraId="49A49B2C" w14:textId="77777777" w:rsidR="00DF595B" w:rsidRPr="00BE5913" w:rsidRDefault="00DF595B" w:rsidP="00DF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AE1C94A" w14:textId="3DED1C3A" w:rsidR="00DF595B" w:rsidRPr="00BE5913" w:rsidRDefault="00DF595B" w:rsidP="00DF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F401B6" w14:textId="77777777" w:rsidR="00DF595B" w:rsidRPr="00BE5913" w:rsidRDefault="00DF595B" w:rsidP="00DF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5F2772F" w14:textId="7BD3DD27" w:rsidR="00DF595B" w:rsidRPr="00BE5913" w:rsidRDefault="00DF595B" w:rsidP="00DF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DF595B" w:rsidRPr="00BE5913" w14:paraId="0BDE3678" w14:textId="77777777" w:rsidTr="00C81B1B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73107266" w14:textId="0C554BA5" w:rsidR="00DF595B" w:rsidRPr="00BE5913" w:rsidRDefault="00DF595B" w:rsidP="00DF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070A0" w:rsidRPr="00C070A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50" w:type="dxa"/>
          </w:tcPr>
          <w:p w14:paraId="5901AE9C" w14:textId="77777777" w:rsidR="00DF595B" w:rsidRPr="00BE5913" w:rsidRDefault="00DF595B" w:rsidP="00DF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9484BE" w14:textId="7676AC5C" w:rsidR="00DF595B" w:rsidRPr="00BE5913" w:rsidRDefault="00C070A0" w:rsidP="00DF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26" w:lineRule="auto"/>
              <w:ind w:left="-1210" w:right="74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77</w:t>
            </w:r>
            <w:r w:rsidR="00DF595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358</w:t>
            </w:r>
          </w:p>
        </w:tc>
        <w:tc>
          <w:tcPr>
            <w:tcW w:w="270" w:type="dxa"/>
          </w:tcPr>
          <w:p w14:paraId="4CB54058" w14:textId="77777777" w:rsidR="00DF595B" w:rsidRPr="00BE5913" w:rsidRDefault="00DF595B" w:rsidP="00DF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724935" w14:textId="61D63D2F" w:rsidR="00DF595B" w:rsidRPr="00BE5913" w:rsidRDefault="00C070A0" w:rsidP="00DF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4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</w:t>
            </w:r>
            <w:r w:rsidR="00B11C2B"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="00DF595B"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668</w:t>
            </w:r>
          </w:p>
        </w:tc>
        <w:tc>
          <w:tcPr>
            <w:tcW w:w="270" w:type="dxa"/>
            <w:vAlign w:val="bottom"/>
          </w:tcPr>
          <w:p w14:paraId="1B6F5CE9" w14:textId="77777777" w:rsidR="00DF595B" w:rsidRPr="00BE5913" w:rsidRDefault="00DF595B" w:rsidP="00DF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A4C0447" w14:textId="4C60BA81" w:rsidR="00DF595B" w:rsidRPr="00BE5913" w:rsidRDefault="00DF595B" w:rsidP="00DF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4CE305" w14:textId="77777777" w:rsidR="00DF595B" w:rsidRPr="00BE5913" w:rsidRDefault="00DF595B" w:rsidP="00DF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DAE1EBE" w14:textId="09D80919" w:rsidR="00DF595B" w:rsidRPr="00BE5913" w:rsidRDefault="00DF595B" w:rsidP="00DF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26" w:lineRule="auto"/>
              <w:ind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7C49582" w14:textId="77777777" w:rsidR="00E51581" w:rsidRPr="00BE5913" w:rsidRDefault="00E51581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  <w:sectPr w:rsidR="00E51581" w:rsidRPr="00BE5913" w:rsidSect="00175E8A">
          <w:headerReference w:type="default" r:id="rId13"/>
          <w:footerReference w:type="default" r:id="rId14"/>
          <w:pgSz w:w="11909" w:h="16834" w:code="9"/>
          <w:pgMar w:top="691" w:right="1152" w:bottom="576" w:left="1170" w:header="720" w:footer="720" w:gutter="0"/>
          <w:pgNumType w:start="18"/>
          <w:cols w:space="720"/>
          <w:docGrid w:linePitch="245"/>
        </w:sectPr>
      </w:pPr>
    </w:p>
    <w:p w14:paraId="240AC86F" w14:textId="1440AF51" w:rsidR="008166CF" w:rsidRPr="00BE5913" w:rsidRDefault="008166CF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bookmarkStart w:id="12" w:name="_Hlk16248"/>
      <w:r w:rsidRPr="00BE591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1092827B" w14:textId="77777777" w:rsidR="004E7901" w:rsidRPr="009157A2" w:rsidRDefault="004E7901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Theme="majorBidi" w:hAnsiTheme="majorBidi" w:cstheme="majorBidi"/>
          <w:b/>
          <w:bCs/>
        </w:rPr>
      </w:pPr>
    </w:p>
    <w:tbl>
      <w:tblPr>
        <w:tblW w:w="1449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620"/>
        <w:gridCol w:w="810"/>
        <w:gridCol w:w="540"/>
        <w:gridCol w:w="180"/>
        <w:gridCol w:w="544"/>
        <w:gridCol w:w="180"/>
        <w:gridCol w:w="900"/>
        <w:gridCol w:w="180"/>
        <w:gridCol w:w="900"/>
        <w:gridCol w:w="180"/>
        <w:gridCol w:w="807"/>
        <w:gridCol w:w="180"/>
        <w:gridCol w:w="813"/>
        <w:gridCol w:w="180"/>
        <w:gridCol w:w="720"/>
        <w:gridCol w:w="180"/>
        <w:gridCol w:w="720"/>
        <w:gridCol w:w="180"/>
        <w:gridCol w:w="890"/>
        <w:gridCol w:w="180"/>
        <w:gridCol w:w="910"/>
      </w:tblGrid>
      <w:tr w:rsidR="00F57DF2" w:rsidRPr="00BE5913" w14:paraId="22E64963" w14:textId="77777777" w:rsidTr="00727F85">
        <w:trPr>
          <w:cantSplit/>
          <w:trHeight w:val="20"/>
          <w:tblHeader/>
        </w:trPr>
        <w:tc>
          <w:tcPr>
            <w:tcW w:w="6394" w:type="dxa"/>
            <w:gridSpan w:val="6"/>
          </w:tcPr>
          <w:p w14:paraId="26CC926D" w14:textId="77777777" w:rsidR="00F57DF2" w:rsidRPr="00BE5913" w:rsidRDefault="00F57DF2" w:rsidP="00BE5913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11A158D" w14:textId="77777777" w:rsidR="00F57DF2" w:rsidRPr="00BE5913" w:rsidRDefault="00F57DF2" w:rsidP="00BE5913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left w:val="nil"/>
            </w:tcBorders>
          </w:tcPr>
          <w:p w14:paraId="30B96D4F" w14:textId="77777777" w:rsidR="00F57DF2" w:rsidRPr="00BE5913" w:rsidRDefault="00F57DF2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4A3342F" w14:textId="77777777" w:rsidR="00F57DF2" w:rsidRPr="00BE5913" w:rsidRDefault="00F57DF2" w:rsidP="00BE5913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760" w:type="dxa"/>
            <w:gridSpan w:val="11"/>
          </w:tcPr>
          <w:p w14:paraId="1415C9AA" w14:textId="77777777" w:rsidR="00F57DF2" w:rsidRPr="00BE5913" w:rsidRDefault="00F57DF2" w:rsidP="00BE5913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  <w:r w:rsidRPr="00BE5913">
              <w:rPr>
                <w:rFonts w:asciiTheme="majorBidi" w:hAnsiTheme="majorBidi" w:cstheme="majorBidi"/>
                <w:bCs/>
                <w:color w:val="FF0000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F57DF2" w:rsidRPr="00BE5913" w14:paraId="2A796790" w14:textId="77777777" w:rsidTr="00727F85">
        <w:trPr>
          <w:cantSplit/>
          <w:trHeight w:val="20"/>
          <w:tblHeader/>
        </w:trPr>
        <w:tc>
          <w:tcPr>
            <w:tcW w:w="2700" w:type="dxa"/>
            <w:vAlign w:val="bottom"/>
          </w:tcPr>
          <w:p w14:paraId="779A3181" w14:textId="77777777" w:rsidR="00F57DF2" w:rsidRPr="00BE5913" w:rsidRDefault="00F57DF2" w:rsidP="00BE5913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0E7BE594" w14:textId="77777777" w:rsidR="00F57DF2" w:rsidRPr="00BE5913" w:rsidRDefault="00F57DF2" w:rsidP="00BE5913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</w:tcPr>
          <w:p w14:paraId="5A22FC4B" w14:textId="77777777" w:rsidR="00F57DF2" w:rsidRPr="00BE5913" w:rsidRDefault="00F57DF2" w:rsidP="00BE5913">
            <w:pPr>
              <w:tabs>
                <w:tab w:val="clear" w:pos="907"/>
                <w:tab w:val="left" w:pos="549"/>
              </w:tabs>
              <w:spacing w:line="240" w:lineRule="auto"/>
              <w:ind w:left="-171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0B35AA22" w14:textId="77777777" w:rsidR="00F57DF2" w:rsidRPr="00BE5913" w:rsidRDefault="00F57DF2" w:rsidP="00BE5913">
            <w:pPr>
              <w:tabs>
                <w:tab w:val="left" w:pos="720"/>
              </w:tabs>
              <w:spacing w:line="240" w:lineRule="auto"/>
              <w:ind w:left="-171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264" w:type="dxa"/>
            <w:gridSpan w:val="3"/>
            <w:vAlign w:val="bottom"/>
          </w:tcPr>
          <w:p w14:paraId="24CC8882" w14:textId="77777777" w:rsidR="00F57DF2" w:rsidRPr="00BE5913" w:rsidRDefault="00F57DF2" w:rsidP="00BE5913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559DB8DE" w14:textId="77777777" w:rsidR="00F57DF2" w:rsidRPr="00BE5913" w:rsidRDefault="00F57DF2" w:rsidP="00BE5913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1ECA0E18" w14:textId="77777777" w:rsidR="00F57DF2" w:rsidRPr="00BE5913" w:rsidRDefault="00F57DF2" w:rsidP="00BE5913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left w:val="nil"/>
            </w:tcBorders>
            <w:vAlign w:val="bottom"/>
          </w:tcPr>
          <w:p w14:paraId="2648A994" w14:textId="77777777" w:rsidR="00F57DF2" w:rsidRPr="00BE5913" w:rsidRDefault="00F57DF2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4C9E63EA" w14:textId="77777777" w:rsidR="00F57DF2" w:rsidRPr="00BE5913" w:rsidRDefault="00F57DF2" w:rsidP="00BE5913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vAlign w:val="bottom"/>
          </w:tcPr>
          <w:p w14:paraId="736BD6FB" w14:textId="77777777" w:rsidR="00F57DF2" w:rsidRPr="00BE5913" w:rsidRDefault="00F57DF2" w:rsidP="00BE5913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B234642" w14:textId="77777777" w:rsidR="00F57DF2" w:rsidRPr="00BE5913" w:rsidRDefault="00F57DF2" w:rsidP="00BE5913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634B1B2E" w14:textId="77777777" w:rsidR="00F57DF2" w:rsidRPr="00BE5913" w:rsidRDefault="00F57DF2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35E9F4F" w14:textId="77777777" w:rsidR="00F57DF2" w:rsidRPr="00BE5913" w:rsidRDefault="00F57DF2" w:rsidP="00BE5913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70126D3E" w14:textId="77777777" w:rsidR="00F57DF2" w:rsidRPr="00BE5913" w:rsidRDefault="00F57DF2" w:rsidP="00BE5913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DF5D1AC" w14:textId="77777777" w:rsidR="00F57DF2" w:rsidRPr="00BE5913" w:rsidRDefault="00F57DF2" w:rsidP="00BE5913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</w:tr>
      <w:tr w:rsidR="001B04E9" w:rsidRPr="00BE5913" w14:paraId="5AB2BA87" w14:textId="77777777" w:rsidTr="00727F85">
        <w:trPr>
          <w:cantSplit/>
          <w:trHeight w:val="20"/>
          <w:tblHeader/>
        </w:trPr>
        <w:tc>
          <w:tcPr>
            <w:tcW w:w="2700" w:type="dxa"/>
          </w:tcPr>
          <w:p w14:paraId="0E86BC02" w14:textId="77777777" w:rsidR="001B04E9" w:rsidRPr="00BE5913" w:rsidRDefault="001B04E9" w:rsidP="001B04E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1E75125" w14:textId="77777777" w:rsidR="001B04E9" w:rsidRPr="00BE5913" w:rsidRDefault="001B04E9" w:rsidP="001B04E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20F008" w14:textId="77777777" w:rsidR="001B04E9" w:rsidRPr="00BE5913" w:rsidRDefault="001B04E9" w:rsidP="001B04E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44A5127C" w14:textId="6649A71D" w:rsidR="001B04E9" w:rsidRPr="00BE5913" w:rsidRDefault="00C070A0" w:rsidP="001B04E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0BC30601" w14:textId="77777777" w:rsidR="001B04E9" w:rsidRPr="00BE5913" w:rsidRDefault="001B04E9" w:rsidP="001B04E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53CA0E82" w14:textId="6DB5B228" w:rsidR="001B04E9" w:rsidRPr="00BE5913" w:rsidRDefault="00C070A0" w:rsidP="001B04E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099B6945" w14:textId="77777777" w:rsidR="001B04E9" w:rsidRPr="00BE5913" w:rsidRDefault="001B04E9" w:rsidP="001B04E9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A223FF4" w14:textId="4C210148" w:rsidR="001B04E9" w:rsidRPr="00BE5913" w:rsidRDefault="00C070A0" w:rsidP="001B04E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7EFC3CD8" w14:textId="77777777" w:rsidR="001B04E9" w:rsidRPr="00BE5913" w:rsidRDefault="001B04E9" w:rsidP="001B04E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DB71611" w14:textId="5657E2C1" w:rsidR="001B04E9" w:rsidRPr="00BE5913" w:rsidRDefault="00C070A0" w:rsidP="001B04E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3D65DB8" w14:textId="77777777" w:rsidR="001B04E9" w:rsidRPr="00BE5913" w:rsidRDefault="001B04E9" w:rsidP="001B04E9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31D649FD" w14:textId="573A8CF7" w:rsidR="001B04E9" w:rsidRPr="00BE5913" w:rsidRDefault="00C070A0" w:rsidP="001B04E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04E14934" w14:textId="77777777" w:rsidR="001B04E9" w:rsidRPr="00BE5913" w:rsidRDefault="001B04E9" w:rsidP="001B04E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14:paraId="51C1FEA5" w14:textId="77932404" w:rsidR="001B04E9" w:rsidRPr="00BE5913" w:rsidRDefault="00C070A0" w:rsidP="001B04E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1A52E6F8" w14:textId="77777777" w:rsidR="001B04E9" w:rsidRPr="00BE5913" w:rsidRDefault="001B04E9" w:rsidP="001B04E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79738890" w14:textId="0C8D3149" w:rsidR="001B04E9" w:rsidRPr="00BE5913" w:rsidRDefault="00C070A0" w:rsidP="001B04E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604AFFA9" w14:textId="77777777" w:rsidR="001B04E9" w:rsidRPr="00BE5913" w:rsidRDefault="001B04E9" w:rsidP="001B04E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83EE045" w14:textId="53695D78" w:rsidR="001B04E9" w:rsidRPr="00BE5913" w:rsidRDefault="00C070A0" w:rsidP="001B04E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F2E83CB" w14:textId="77777777" w:rsidR="001B04E9" w:rsidRPr="00BE5913" w:rsidRDefault="001B04E9" w:rsidP="001B04E9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 w14:paraId="1682DC97" w14:textId="1BA7BC73" w:rsidR="001B04E9" w:rsidRPr="00BE5913" w:rsidRDefault="00C070A0" w:rsidP="001B04E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3555382A" w14:textId="77777777" w:rsidR="001B04E9" w:rsidRPr="00BE5913" w:rsidRDefault="001B04E9" w:rsidP="001B04E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14:paraId="21587CA6" w14:textId="32B980DA" w:rsidR="001B04E9" w:rsidRPr="00BE5913" w:rsidRDefault="00C070A0" w:rsidP="001B04E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</w:tr>
      <w:tr w:rsidR="001B04E9" w:rsidRPr="00BE5913" w14:paraId="02C2265D" w14:textId="77777777" w:rsidTr="00727F85">
        <w:trPr>
          <w:cantSplit/>
          <w:trHeight w:val="20"/>
          <w:tblHeader/>
        </w:trPr>
        <w:tc>
          <w:tcPr>
            <w:tcW w:w="2700" w:type="dxa"/>
          </w:tcPr>
          <w:p w14:paraId="15AABF29" w14:textId="77777777" w:rsidR="001B04E9" w:rsidRPr="00BE5913" w:rsidRDefault="001B04E9" w:rsidP="001B04E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27453DF" w14:textId="77777777" w:rsidR="001B04E9" w:rsidRPr="00BE5913" w:rsidRDefault="001B04E9" w:rsidP="001B04E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C272E5" w14:textId="77777777" w:rsidR="001B04E9" w:rsidRPr="00BE5913" w:rsidRDefault="001B04E9" w:rsidP="001B04E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gridSpan w:val="3"/>
            <w:vAlign w:val="center"/>
          </w:tcPr>
          <w:p w14:paraId="65BE8FB5" w14:textId="77777777" w:rsidR="001B04E9" w:rsidRPr="00BE5913" w:rsidRDefault="001B04E9" w:rsidP="001B04E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14:paraId="5A9C0EC2" w14:textId="77777777" w:rsidR="001B04E9" w:rsidRPr="00BE5913" w:rsidRDefault="001B04E9" w:rsidP="001B04E9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920" w:type="dxa"/>
            <w:gridSpan w:val="15"/>
            <w:vAlign w:val="center"/>
          </w:tcPr>
          <w:p w14:paraId="2FEF19EB" w14:textId="77777777" w:rsidR="001B04E9" w:rsidRPr="00BE5913" w:rsidRDefault="001B04E9" w:rsidP="001B04E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B04E9" w:rsidRPr="00BE5913" w14:paraId="53019159" w14:textId="77777777" w:rsidTr="00727F85">
        <w:trPr>
          <w:cantSplit/>
          <w:trHeight w:val="20"/>
        </w:trPr>
        <w:tc>
          <w:tcPr>
            <w:tcW w:w="2700" w:type="dxa"/>
          </w:tcPr>
          <w:p w14:paraId="6D467707" w14:textId="77777777" w:rsidR="001B04E9" w:rsidRPr="00BE5913" w:rsidRDefault="001B04E9" w:rsidP="001B04E9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43513F0E" w14:textId="77777777" w:rsidR="001B04E9" w:rsidRPr="00BE5913" w:rsidRDefault="001B04E9" w:rsidP="001B04E9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EECE211" w14:textId="77777777" w:rsidR="001B04E9" w:rsidRPr="00BE5913" w:rsidRDefault="001B04E9" w:rsidP="001B04E9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</w:tcPr>
          <w:p w14:paraId="00A961D3" w14:textId="77777777" w:rsidR="001B04E9" w:rsidRPr="00BE5913" w:rsidRDefault="001B04E9" w:rsidP="001B04E9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D1A7F3D" w14:textId="77777777" w:rsidR="001B04E9" w:rsidRPr="00BE5913" w:rsidRDefault="001B04E9" w:rsidP="001B04E9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</w:tcPr>
          <w:p w14:paraId="7C905213" w14:textId="77777777" w:rsidR="001B04E9" w:rsidRPr="00BE5913" w:rsidRDefault="001B04E9" w:rsidP="001B04E9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7A9A581" w14:textId="77777777" w:rsidR="001B04E9" w:rsidRPr="00BE5913" w:rsidRDefault="001B04E9" w:rsidP="001B04E9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23F106B" w14:textId="77777777" w:rsidR="001B04E9" w:rsidRPr="00BE5913" w:rsidRDefault="001B04E9" w:rsidP="001B04E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865A872" w14:textId="77777777" w:rsidR="001B04E9" w:rsidRPr="00BE5913" w:rsidRDefault="001B04E9" w:rsidP="001B04E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FBF382" w14:textId="77777777" w:rsidR="001B04E9" w:rsidRPr="00BE5913" w:rsidRDefault="001B04E9" w:rsidP="001B04E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B990C1" w14:textId="77777777" w:rsidR="001B04E9" w:rsidRPr="00BE5913" w:rsidRDefault="001B04E9" w:rsidP="001B04E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13F2FD61" w14:textId="77777777" w:rsidR="001B04E9" w:rsidRPr="00BE5913" w:rsidRDefault="001B04E9" w:rsidP="001B04E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BEF2DBB" w14:textId="77777777" w:rsidR="001B04E9" w:rsidRPr="00BE5913" w:rsidRDefault="001B04E9" w:rsidP="001B04E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51BA4150" w14:textId="77777777" w:rsidR="001B04E9" w:rsidRPr="00BE5913" w:rsidRDefault="001B04E9" w:rsidP="001B04E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16886EE" w14:textId="77777777" w:rsidR="001B04E9" w:rsidRPr="00BE5913" w:rsidRDefault="001B04E9" w:rsidP="001B04E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20D55BE" w14:textId="77777777" w:rsidR="001B04E9" w:rsidRPr="00BE5913" w:rsidRDefault="001B04E9" w:rsidP="001B04E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49F2879" w14:textId="77777777" w:rsidR="001B04E9" w:rsidRPr="00BE5913" w:rsidRDefault="001B04E9" w:rsidP="001B04E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E08A9D" w14:textId="77777777" w:rsidR="001B04E9" w:rsidRPr="00BE5913" w:rsidRDefault="001B04E9" w:rsidP="001B04E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9328F03" w14:textId="77777777" w:rsidR="001B04E9" w:rsidRPr="00BE5913" w:rsidRDefault="001B04E9" w:rsidP="001B04E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53A54818" w14:textId="77777777" w:rsidR="001B04E9" w:rsidRPr="00BE5913" w:rsidRDefault="001B04E9" w:rsidP="001B04E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6CBB10A" w14:textId="77777777" w:rsidR="001B04E9" w:rsidRPr="00BE5913" w:rsidRDefault="001B04E9" w:rsidP="001B04E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4F538AD3" w14:textId="77777777" w:rsidR="001B04E9" w:rsidRPr="00BE5913" w:rsidRDefault="001B04E9" w:rsidP="001B04E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F329A" w:rsidRPr="00BE5913" w14:paraId="21B1C0CE" w14:textId="77777777" w:rsidTr="00727F85">
        <w:trPr>
          <w:cantSplit/>
          <w:trHeight w:val="20"/>
        </w:trPr>
        <w:tc>
          <w:tcPr>
            <w:tcW w:w="2700" w:type="dxa"/>
          </w:tcPr>
          <w:p w14:paraId="7E31F538" w14:textId="31EAA2BD" w:rsidR="009F329A" w:rsidRPr="00BE5913" w:rsidRDefault="009F329A" w:rsidP="009F329A">
            <w:pPr>
              <w:tabs>
                <w:tab w:val="left" w:pos="720"/>
              </w:tabs>
              <w:spacing w:line="240" w:lineRule="auto"/>
              <w:ind w:left="374" w:hanging="360"/>
              <w:rPr>
                <w:rFonts w:asciiTheme="majorBidi" w:hAnsiTheme="majorBidi" w:cstheme="majorBidi"/>
                <w:sz w:val="24"/>
                <w:szCs w:val="24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เอดับบลิวซี ฮอสปิทอลลิตี้ </w:t>
            </w:r>
            <w:r w:rsidRPr="00BE5913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E5913">
              <w:rPr>
                <w:rFonts w:asciiTheme="majorBidi" w:hAnsiTheme="majorBidi" w:cstheme="majorBidi"/>
                <w:sz w:val="24"/>
                <w:szCs w:val="24"/>
                <w:cs/>
              </w:rPr>
              <w:t>เดเวลอปเมนท์ จำกัด</w:t>
            </w:r>
          </w:p>
        </w:tc>
        <w:tc>
          <w:tcPr>
            <w:tcW w:w="1620" w:type="dxa"/>
            <w:vAlign w:val="bottom"/>
          </w:tcPr>
          <w:p w14:paraId="5D996924" w14:textId="646C9F01" w:rsidR="009F329A" w:rsidRPr="00BE5913" w:rsidRDefault="009F329A" w:rsidP="009F329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กิจการโรงแรม</w:t>
            </w:r>
          </w:p>
        </w:tc>
        <w:tc>
          <w:tcPr>
            <w:tcW w:w="810" w:type="dxa"/>
            <w:vAlign w:val="bottom"/>
          </w:tcPr>
          <w:p w14:paraId="61637766" w14:textId="357CA5B2" w:rsidR="009F329A" w:rsidRPr="00BE5913" w:rsidRDefault="009F329A" w:rsidP="009F32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cs/>
                <w:lang w:val="en-US" w:eastAsia="zh-CN" w:bidi="th-TH"/>
              </w:rPr>
              <w:t>ไทย</w:t>
            </w:r>
          </w:p>
        </w:tc>
        <w:tc>
          <w:tcPr>
            <w:tcW w:w="540" w:type="dxa"/>
            <w:vAlign w:val="bottom"/>
          </w:tcPr>
          <w:p w14:paraId="3FE85E6B" w14:textId="37EB3370" w:rsidR="009F329A" w:rsidRPr="00BE5913" w:rsidRDefault="009F329A" w:rsidP="009F329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07B0AF5" w14:textId="77777777" w:rsidR="009F329A" w:rsidRPr="00BE5913" w:rsidRDefault="009F329A" w:rsidP="009F329A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1B603BE9" w14:textId="68F3EA4F" w:rsidR="009F329A" w:rsidRPr="00BE5913" w:rsidRDefault="00C070A0" w:rsidP="009F329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B11C2B"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55E72A7E" w14:textId="77777777" w:rsidR="009F329A" w:rsidRPr="00BE5913" w:rsidRDefault="009F329A" w:rsidP="009F329A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055FD3D" w14:textId="603F9825" w:rsidR="009F329A" w:rsidRPr="00BE5913" w:rsidRDefault="009F329A" w:rsidP="009F329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E0E25B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80F8178" w14:textId="77777777" w:rsidR="009F329A" w:rsidRPr="00BE5913" w:rsidRDefault="009F329A" w:rsidP="009F329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75884B0" w14:textId="0E2136A3" w:rsidR="009F329A" w:rsidRPr="00BE5913" w:rsidRDefault="009F329A" w:rsidP="009F329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E746A6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388E5208" w14:textId="5DA77C05" w:rsidR="009F329A" w:rsidRPr="00BE5913" w:rsidRDefault="009F329A" w:rsidP="009F329A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left="-79" w:right="-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6EDBCF8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4B5660C3" w14:textId="77777777" w:rsidR="009F329A" w:rsidRPr="00BE5913" w:rsidRDefault="009F329A" w:rsidP="009F329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9775B8C" w14:textId="2EF40481" w:rsidR="009F329A" w:rsidRPr="00BE5913" w:rsidRDefault="009F329A" w:rsidP="009F329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B11C2B"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2FFE173" w14:textId="77777777" w:rsidR="009F329A" w:rsidRPr="00BE5913" w:rsidRDefault="009F329A" w:rsidP="009F329A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D78DF95" w14:textId="7E6C5640" w:rsidR="009F329A" w:rsidRPr="00BE5913" w:rsidRDefault="009F329A" w:rsidP="009F329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2612B2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CA82003" w14:textId="534D7A09" w:rsidR="009F329A" w:rsidRPr="00BE5913" w:rsidRDefault="009F329A" w:rsidP="009F329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E0FBEA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2A2D1E45" w14:textId="70C9F88D" w:rsidR="009F329A" w:rsidRPr="00BE5913" w:rsidRDefault="009F329A" w:rsidP="009F329A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EF03E0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vAlign w:val="bottom"/>
          </w:tcPr>
          <w:p w14:paraId="2F7474CE" w14:textId="3AD6407B" w:rsidR="009F329A" w:rsidRPr="00BE5913" w:rsidRDefault="00C070A0" w:rsidP="009F329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B11C2B"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</w:p>
        </w:tc>
      </w:tr>
      <w:tr w:rsidR="009F329A" w:rsidRPr="00BE5913" w14:paraId="693B4B62" w14:textId="77777777" w:rsidTr="00727F85">
        <w:trPr>
          <w:cantSplit/>
          <w:trHeight w:val="20"/>
        </w:trPr>
        <w:tc>
          <w:tcPr>
            <w:tcW w:w="2700" w:type="dxa"/>
          </w:tcPr>
          <w:p w14:paraId="5BAD79CD" w14:textId="55BF84A5" w:rsidR="009F329A" w:rsidRPr="00BE5913" w:rsidRDefault="009F329A" w:rsidP="009F329A">
            <w:pPr>
              <w:tabs>
                <w:tab w:val="left" w:pos="720"/>
              </w:tabs>
              <w:spacing w:line="240" w:lineRule="auto"/>
              <w:ind w:left="374" w:hanging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พลาซ่า แอทธินี โฮลดิ้ง 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E5913">
              <w:rPr>
                <w:rFonts w:asciiTheme="majorBidi" w:hAnsiTheme="majorBidi" w:cstheme="majorBidi"/>
                <w:sz w:val="24"/>
                <w:szCs w:val="24"/>
                <w:cs/>
              </w:rPr>
              <w:t>(ไทยแลนด์) จำกัด</w:t>
            </w:r>
          </w:p>
        </w:tc>
        <w:tc>
          <w:tcPr>
            <w:tcW w:w="1620" w:type="dxa"/>
            <w:vAlign w:val="bottom"/>
          </w:tcPr>
          <w:p w14:paraId="29268A3C" w14:textId="471E2E05" w:rsidR="009F329A" w:rsidRPr="00BE5913" w:rsidRDefault="009F329A" w:rsidP="009F329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E591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กิจการโรงแรม</w:t>
            </w:r>
          </w:p>
        </w:tc>
        <w:tc>
          <w:tcPr>
            <w:tcW w:w="810" w:type="dxa"/>
            <w:vAlign w:val="bottom"/>
          </w:tcPr>
          <w:p w14:paraId="4691F4B1" w14:textId="6BD83FFE" w:rsidR="009F329A" w:rsidRPr="00BE5913" w:rsidRDefault="009F329A" w:rsidP="009F32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zh-CN"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cs/>
                <w:lang w:val="en-US" w:eastAsia="zh-CN" w:bidi="th-TH"/>
              </w:rPr>
              <w:t>ไทย</w:t>
            </w:r>
          </w:p>
        </w:tc>
        <w:tc>
          <w:tcPr>
            <w:tcW w:w="540" w:type="dxa"/>
            <w:vAlign w:val="bottom"/>
          </w:tcPr>
          <w:p w14:paraId="6864FC6C" w14:textId="3961A218" w:rsidR="009F329A" w:rsidRPr="00BE5913" w:rsidRDefault="00B11C2B" w:rsidP="009F329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5349813" w14:textId="77777777" w:rsidR="009F329A" w:rsidRPr="00BE5913" w:rsidRDefault="009F329A" w:rsidP="009F329A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4DBAC667" w14:textId="5ED17812" w:rsidR="009F329A" w:rsidRPr="00BE5913" w:rsidRDefault="00B11C2B" w:rsidP="009F329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115A2B6C" w14:textId="77777777" w:rsidR="009F329A" w:rsidRPr="00BE5913" w:rsidRDefault="009F329A" w:rsidP="009F329A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B408515" w14:textId="25858461" w:rsidR="009F329A" w:rsidRPr="00C31153" w:rsidRDefault="00B11C2B" w:rsidP="009F329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9F32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469</w:t>
            </w:r>
            <w:r w:rsidR="009F32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996</w:t>
            </w:r>
          </w:p>
        </w:tc>
        <w:tc>
          <w:tcPr>
            <w:tcW w:w="180" w:type="dxa"/>
            <w:vAlign w:val="bottom"/>
          </w:tcPr>
          <w:p w14:paraId="053E4EF9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196B3CA" w14:textId="77777777" w:rsidR="009F329A" w:rsidRPr="00BE5913" w:rsidRDefault="009F329A" w:rsidP="009F329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2685FDA" w14:textId="62304586" w:rsidR="009F329A" w:rsidRPr="00BE5913" w:rsidRDefault="009F329A" w:rsidP="009F329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472</w:t>
            </w: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</w:t>
            </w:r>
            <w:r w:rsidR="00B11C2B"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9320D48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503449E3" w14:textId="078A9CA0" w:rsidR="009F329A" w:rsidRPr="00BE5913" w:rsidRDefault="00B11C2B" w:rsidP="009F329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9F329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9F329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B11C2B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0103754A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32FC3F8A" w14:textId="77777777" w:rsidR="009F329A" w:rsidRPr="00BE5913" w:rsidRDefault="009F329A" w:rsidP="009F329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CB759F7" w14:textId="0D4224D6" w:rsidR="009F329A" w:rsidRPr="00BE5913" w:rsidRDefault="009F329A" w:rsidP="009F329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B11C2B"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B11C2B"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10360E1" w14:textId="77777777" w:rsidR="009F329A" w:rsidRPr="00BE5913" w:rsidRDefault="009F329A" w:rsidP="009F329A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9A85867" w14:textId="1D35C558" w:rsidR="009F329A" w:rsidRPr="00BE5913" w:rsidRDefault="009F329A" w:rsidP="009F329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A5437E4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BF102D1" w14:textId="717CD865" w:rsidR="009F329A" w:rsidRPr="00BE5913" w:rsidRDefault="009F329A" w:rsidP="009F329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805CF5D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01F0E88C" w14:textId="3BD66B76" w:rsidR="009F329A" w:rsidRPr="00BE5913" w:rsidRDefault="00B11C2B" w:rsidP="009F329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9F329A"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9F329A"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1215FA76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vAlign w:val="bottom"/>
          </w:tcPr>
          <w:p w14:paraId="70362BCD" w14:textId="1980AB2C" w:rsidR="009F329A" w:rsidRPr="00BE5913" w:rsidRDefault="00B11C2B" w:rsidP="009F329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9F329A"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9F329A"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</w:p>
        </w:tc>
      </w:tr>
      <w:tr w:rsidR="009F329A" w:rsidRPr="00BE5913" w14:paraId="2F36B98D" w14:textId="77777777" w:rsidTr="00727F85">
        <w:trPr>
          <w:cantSplit/>
          <w:trHeight w:val="20"/>
        </w:trPr>
        <w:tc>
          <w:tcPr>
            <w:tcW w:w="2700" w:type="dxa"/>
          </w:tcPr>
          <w:p w14:paraId="2750738A" w14:textId="499F5631" w:rsidR="009F329A" w:rsidRPr="00BE5913" w:rsidRDefault="009F329A" w:rsidP="0091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372" w:hanging="36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ลักซูรี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โฮเทล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ดีเวลลอปเม้นท์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สุขุมวิท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color w:val="000000"/>
                <w:sz w:val="24"/>
                <w:szCs w:val="24"/>
              </w:rPr>
              <w:t>38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546D3918" w14:textId="467859ED" w:rsidR="009F329A" w:rsidRPr="00BE5913" w:rsidRDefault="009F329A" w:rsidP="009F329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91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กิจการโรงแรม</w:t>
            </w:r>
          </w:p>
        </w:tc>
        <w:tc>
          <w:tcPr>
            <w:tcW w:w="810" w:type="dxa"/>
            <w:vAlign w:val="bottom"/>
          </w:tcPr>
          <w:p w14:paraId="7D341DE3" w14:textId="1D497835" w:rsidR="009F329A" w:rsidRPr="00BE5913" w:rsidRDefault="009F329A" w:rsidP="009F32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zh-CN" w:bidi="th-TH"/>
              </w:rPr>
            </w:pPr>
            <w:r w:rsidRPr="00BE5913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zh-CN" w:bidi="th-TH"/>
              </w:rPr>
              <w:t>ไทย</w:t>
            </w:r>
          </w:p>
        </w:tc>
        <w:tc>
          <w:tcPr>
            <w:tcW w:w="540" w:type="dxa"/>
            <w:vAlign w:val="bottom"/>
          </w:tcPr>
          <w:p w14:paraId="536B9B4E" w14:textId="0DC3D374" w:rsidR="009F329A" w:rsidRPr="00BE5913" w:rsidRDefault="00B11C2B" w:rsidP="009F329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6231D354" w14:textId="77777777" w:rsidR="009F329A" w:rsidRPr="00BE5913" w:rsidRDefault="009F329A" w:rsidP="009F329A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2C852F1C" w14:textId="38BDED55" w:rsidR="009F329A" w:rsidRPr="00BE5913" w:rsidRDefault="00B11C2B" w:rsidP="009F329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C6D06BD" w14:textId="77777777" w:rsidR="009F329A" w:rsidRPr="00BE5913" w:rsidRDefault="009F329A" w:rsidP="009F329A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DA831AA" w14:textId="3E096CE0" w:rsidR="009F329A" w:rsidRPr="00BE5913" w:rsidRDefault="00B11C2B" w:rsidP="009F329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9F329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677</w:t>
            </w:r>
          </w:p>
        </w:tc>
        <w:tc>
          <w:tcPr>
            <w:tcW w:w="180" w:type="dxa"/>
            <w:vAlign w:val="bottom"/>
          </w:tcPr>
          <w:p w14:paraId="488618A7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B6CACF6" w14:textId="1CCA9C98" w:rsidR="009F329A" w:rsidRPr="00BE5913" w:rsidRDefault="00B11C2B" w:rsidP="009F329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9F329A"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73344197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36C53119" w14:textId="5966B541" w:rsidR="009F329A" w:rsidRPr="00BE5913" w:rsidRDefault="00B11C2B" w:rsidP="009F329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9F329A"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465</w:t>
            </w:r>
          </w:p>
        </w:tc>
        <w:tc>
          <w:tcPr>
            <w:tcW w:w="180" w:type="dxa"/>
            <w:vAlign w:val="bottom"/>
          </w:tcPr>
          <w:p w14:paraId="45F94DA5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08248A50" w14:textId="5C4FF3D4" w:rsidR="009F329A" w:rsidRPr="00BE5913" w:rsidRDefault="00B11C2B" w:rsidP="009F329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9F329A"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465</w:t>
            </w:r>
          </w:p>
        </w:tc>
        <w:tc>
          <w:tcPr>
            <w:tcW w:w="180" w:type="dxa"/>
            <w:vAlign w:val="bottom"/>
          </w:tcPr>
          <w:p w14:paraId="7CDACA98" w14:textId="77777777" w:rsidR="009F329A" w:rsidRPr="00BE5913" w:rsidRDefault="009F329A" w:rsidP="009F329A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09B1783" w14:textId="32E0909E" w:rsidR="009F329A" w:rsidRPr="00BE5913" w:rsidRDefault="009F329A" w:rsidP="009F329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8E1E4D2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D13F2E0" w14:textId="1ACCC842" w:rsidR="009F329A" w:rsidRPr="00BE5913" w:rsidRDefault="009F329A" w:rsidP="009F329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596A1E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3E48EC92" w14:textId="6BBE294B" w:rsidR="009F329A" w:rsidRPr="00BE5913" w:rsidRDefault="00B11C2B" w:rsidP="009F329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9F329A"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465</w:t>
            </w:r>
          </w:p>
        </w:tc>
        <w:tc>
          <w:tcPr>
            <w:tcW w:w="180" w:type="dxa"/>
            <w:vAlign w:val="bottom"/>
          </w:tcPr>
          <w:p w14:paraId="0EA8778E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vAlign w:val="bottom"/>
          </w:tcPr>
          <w:p w14:paraId="6FFF463E" w14:textId="1BAAEB34" w:rsidR="009F329A" w:rsidRPr="00BE5913" w:rsidRDefault="00B11C2B" w:rsidP="009F329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9F329A"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465</w:t>
            </w:r>
          </w:p>
        </w:tc>
      </w:tr>
      <w:tr w:rsidR="009F329A" w:rsidRPr="00BE5913" w14:paraId="0724DC39" w14:textId="77777777" w:rsidTr="00727F85">
        <w:trPr>
          <w:cantSplit/>
          <w:trHeight w:val="20"/>
        </w:trPr>
        <w:tc>
          <w:tcPr>
            <w:tcW w:w="2700" w:type="dxa"/>
          </w:tcPr>
          <w:p w14:paraId="02C59AD0" w14:textId="6E812DB8" w:rsidR="009F329A" w:rsidRPr="00BE5913" w:rsidRDefault="009F329A" w:rsidP="009F3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เดอะ พลาซ่า เชียงใหม่ จำกัด</w:t>
            </w:r>
          </w:p>
        </w:tc>
        <w:tc>
          <w:tcPr>
            <w:tcW w:w="1620" w:type="dxa"/>
            <w:vAlign w:val="bottom"/>
          </w:tcPr>
          <w:p w14:paraId="71D0D05D" w14:textId="0F50075F" w:rsidR="009F329A" w:rsidRPr="00BE5913" w:rsidRDefault="009F329A" w:rsidP="009F329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</w:pPr>
            <w:r w:rsidRPr="00BE591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กิจการโรงแรม</w:t>
            </w:r>
          </w:p>
        </w:tc>
        <w:tc>
          <w:tcPr>
            <w:tcW w:w="810" w:type="dxa"/>
            <w:vAlign w:val="bottom"/>
          </w:tcPr>
          <w:p w14:paraId="72D66AF7" w14:textId="3D060BCD" w:rsidR="009F329A" w:rsidRPr="00BE5913" w:rsidRDefault="009F329A" w:rsidP="009F32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zh-CN" w:bidi="th-TH"/>
              </w:rPr>
            </w:pPr>
            <w:r w:rsidRPr="00BE5913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zh-CN" w:bidi="th-TH"/>
              </w:rPr>
              <w:t>ไทย</w:t>
            </w:r>
          </w:p>
        </w:tc>
        <w:tc>
          <w:tcPr>
            <w:tcW w:w="540" w:type="dxa"/>
            <w:vAlign w:val="bottom"/>
          </w:tcPr>
          <w:p w14:paraId="26D27BE5" w14:textId="397F35FE" w:rsidR="009F329A" w:rsidRPr="00BE5913" w:rsidRDefault="00B11C2B" w:rsidP="009F329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3E7C4E6" w14:textId="77777777" w:rsidR="009F329A" w:rsidRPr="00BE5913" w:rsidRDefault="009F329A" w:rsidP="009F329A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1D799B0D" w14:textId="26F17654" w:rsidR="009F329A" w:rsidRPr="00BE5913" w:rsidRDefault="00B11C2B" w:rsidP="009F329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5D3DFFFD" w14:textId="77777777" w:rsidR="009F329A" w:rsidRPr="00BE5913" w:rsidRDefault="009F329A" w:rsidP="009F329A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926494" w14:textId="52D9C4A2" w:rsidR="009F329A" w:rsidRPr="00BE5913" w:rsidRDefault="00B11C2B" w:rsidP="009F329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101</w:t>
            </w:r>
            <w:r w:rsidR="009F329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</w:t>
            </w:r>
          </w:p>
        </w:tc>
        <w:tc>
          <w:tcPr>
            <w:tcW w:w="180" w:type="dxa"/>
            <w:vAlign w:val="bottom"/>
          </w:tcPr>
          <w:p w14:paraId="4129492C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7E8FACB" w14:textId="68E0F305" w:rsidR="009F329A" w:rsidRPr="00BE5913" w:rsidRDefault="009F329A" w:rsidP="009F329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329</w:t>
            </w: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FEA2778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04F90BC0" w14:textId="09213B54" w:rsidR="009F329A" w:rsidRPr="00BE5913" w:rsidRDefault="009F329A" w:rsidP="009F329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533</w:t>
            </w: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144809E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1C070C43" w14:textId="6F76BC12" w:rsidR="009F329A" w:rsidRPr="00BE5913" w:rsidRDefault="009F329A" w:rsidP="009F329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533</w:t>
            </w: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56E182B" w14:textId="77777777" w:rsidR="009F329A" w:rsidRPr="00BE5913" w:rsidRDefault="009F329A" w:rsidP="009F329A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BA1FB71" w14:textId="6C18DA75" w:rsidR="009F329A" w:rsidRPr="00BE5913" w:rsidRDefault="009F329A" w:rsidP="009F329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0380561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033204C" w14:textId="7D705DC7" w:rsidR="009F329A" w:rsidRPr="00BE5913" w:rsidRDefault="009F329A" w:rsidP="009F329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6AD714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21CA0172" w14:textId="308EA767" w:rsidR="009F329A" w:rsidRPr="00BE5913" w:rsidRDefault="00B11C2B" w:rsidP="009F329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9F329A"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533</w:t>
            </w:r>
          </w:p>
        </w:tc>
        <w:tc>
          <w:tcPr>
            <w:tcW w:w="180" w:type="dxa"/>
            <w:vAlign w:val="bottom"/>
          </w:tcPr>
          <w:p w14:paraId="5DA62A75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vAlign w:val="bottom"/>
          </w:tcPr>
          <w:p w14:paraId="4AB7C59C" w14:textId="2E351F8B" w:rsidR="009F329A" w:rsidRPr="00BE5913" w:rsidRDefault="00B11C2B" w:rsidP="009F329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9F329A"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533</w:t>
            </w:r>
          </w:p>
        </w:tc>
      </w:tr>
      <w:tr w:rsidR="009F329A" w:rsidRPr="00BE5913" w14:paraId="1B3E0E40" w14:textId="77777777" w:rsidTr="00727F85">
        <w:trPr>
          <w:cantSplit/>
          <w:trHeight w:val="20"/>
        </w:trPr>
        <w:tc>
          <w:tcPr>
            <w:tcW w:w="2700" w:type="dxa"/>
          </w:tcPr>
          <w:p w14:paraId="2CF602F3" w14:textId="18C33D07" w:rsidR="009F329A" w:rsidRPr="00BE5913" w:rsidRDefault="009F329A" w:rsidP="009F3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372" w:hanging="36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ลานนาทีค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บา</w:t>
            </w:r>
            <w:r w:rsidR="00E2502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ร์</w:t>
            </w: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ซ่าร์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74DBEE61" w14:textId="6E52A6C1" w:rsidR="009F329A" w:rsidRPr="00BE5913" w:rsidRDefault="009F329A" w:rsidP="009F329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bidi="th-TH"/>
              </w:rPr>
              <w:t>ให้เช่าอสังหาริมทรัพย์</w:t>
            </w:r>
          </w:p>
        </w:tc>
        <w:tc>
          <w:tcPr>
            <w:tcW w:w="810" w:type="dxa"/>
            <w:vAlign w:val="bottom"/>
          </w:tcPr>
          <w:p w14:paraId="3454F1BB" w14:textId="027CCD1D" w:rsidR="009F329A" w:rsidRPr="00BE5913" w:rsidRDefault="009F329A" w:rsidP="009F32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zh-CN" w:bidi="th-TH"/>
              </w:rPr>
            </w:pPr>
            <w:r w:rsidRPr="00BE5913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zh-CN" w:bidi="th-TH"/>
              </w:rPr>
              <w:t>ไทย</w:t>
            </w:r>
          </w:p>
        </w:tc>
        <w:tc>
          <w:tcPr>
            <w:tcW w:w="540" w:type="dxa"/>
            <w:vAlign w:val="bottom"/>
          </w:tcPr>
          <w:p w14:paraId="39CA5B64" w14:textId="17AC78C6" w:rsidR="009F329A" w:rsidRPr="00BE5913" w:rsidRDefault="00B11C2B" w:rsidP="009F329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2320D79B" w14:textId="77777777" w:rsidR="009F329A" w:rsidRPr="00BE5913" w:rsidRDefault="009F329A" w:rsidP="009F329A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3DFC2BB4" w14:textId="37F05332" w:rsidR="009F329A" w:rsidRPr="00BE5913" w:rsidRDefault="00B11C2B" w:rsidP="009F329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E255C6E" w14:textId="77777777" w:rsidR="009F329A" w:rsidRPr="00BE5913" w:rsidRDefault="009F329A" w:rsidP="009F329A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A5798BD" w14:textId="3885488F" w:rsidR="009F329A" w:rsidRPr="00BE5913" w:rsidRDefault="00B11C2B" w:rsidP="002019E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9F329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625</w:t>
            </w:r>
          </w:p>
        </w:tc>
        <w:tc>
          <w:tcPr>
            <w:tcW w:w="180" w:type="dxa"/>
            <w:vAlign w:val="bottom"/>
          </w:tcPr>
          <w:p w14:paraId="1D8B6E04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90863C0" w14:textId="0AD13740" w:rsidR="009F329A" w:rsidRPr="00BE5913" w:rsidRDefault="00B11C2B" w:rsidP="009F329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9F329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477</w:t>
            </w:r>
            <w:r w:rsidR="009F329A"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1E77D7D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48C5FBDA" w14:textId="12AF8AFC" w:rsidR="009F329A" w:rsidRPr="00BE5913" w:rsidRDefault="00C070A0" w:rsidP="009F329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</w:t>
            </w:r>
            <w:r w:rsidR="009F329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B11C2B"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9F329A"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E5BB30F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4EF1309F" w14:textId="1046D4BD" w:rsidR="009F329A" w:rsidRPr="00BE5913" w:rsidRDefault="00C070A0" w:rsidP="009F329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</w:t>
            </w:r>
            <w:r w:rsidR="009F329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B11C2B"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9F329A"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5E32C70" w14:textId="77777777" w:rsidR="009F329A" w:rsidRPr="00BE5913" w:rsidRDefault="009F329A" w:rsidP="009F329A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72C9503" w14:textId="1081AB46" w:rsidR="009F329A" w:rsidRPr="00BE5913" w:rsidRDefault="009F329A" w:rsidP="009F329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5D6324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DB127C1" w14:textId="29E46713" w:rsidR="009F329A" w:rsidRPr="00BE5913" w:rsidRDefault="009F329A" w:rsidP="009F329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04F027C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221F340D" w14:textId="3479A2AC" w:rsidR="009F329A" w:rsidRPr="00BE5913" w:rsidRDefault="00C070A0" w:rsidP="009F329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</w:t>
            </w:r>
            <w:r w:rsidR="009F329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B11C2B"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21CAADF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vAlign w:val="bottom"/>
          </w:tcPr>
          <w:p w14:paraId="40D3DFD0" w14:textId="29B06083" w:rsidR="009F329A" w:rsidRPr="00BE5913" w:rsidRDefault="00C070A0" w:rsidP="009F329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</w:t>
            </w:r>
            <w:r w:rsidR="009F329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B11C2B"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</w:tr>
      <w:tr w:rsidR="009F329A" w:rsidRPr="00BE5913" w14:paraId="7E85B0C6" w14:textId="77777777" w:rsidTr="00727F85">
        <w:trPr>
          <w:cantSplit/>
          <w:trHeight w:val="20"/>
        </w:trPr>
        <w:tc>
          <w:tcPr>
            <w:tcW w:w="2700" w:type="dxa"/>
          </w:tcPr>
          <w:p w14:paraId="31F9C22B" w14:textId="2D588729" w:rsidR="009F329A" w:rsidRPr="00BE5913" w:rsidRDefault="009F329A" w:rsidP="009F3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กาแล ช้างคลาน เชียงใหม่ จำกัด</w:t>
            </w:r>
          </w:p>
        </w:tc>
        <w:tc>
          <w:tcPr>
            <w:tcW w:w="1620" w:type="dxa"/>
            <w:vAlign w:val="bottom"/>
          </w:tcPr>
          <w:p w14:paraId="559AADDB" w14:textId="04083BBA" w:rsidR="009F329A" w:rsidRPr="00C43293" w:rsidRDefault="009F329A" w:rsidP="00282D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100" w:right="-79" w:hanging="180"/>
              <w:rPr>
                <w:rFonts w:asciiTheme="majorBidi" w:hAnsiTheme="majorBidi" w:cstheme="minorBidi"/>
                <w:color w:val="000000" w:themeColor="text1"/>
                <w:sz w:val="24"/>
                <w:szCs w:val="24"/>
                <w:cs/>
                <w:lang w:bidi="th-TH"/>
              </w:rPr>
            </w:pPr>
            <w:r w:rsidRPr="00C4329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bidi="th-TH"/>
              </w:rPr>
              <w:t>โครงการที่มีประโยชน์ใช้สอยแบบผสมผสาน</w:t>
            </w:r>
          </w:p>
        </w:tc>
        <w:tc>
          <w:tcPr>
            <w:tcW w:w="810" w:type="dxa"/>
            <w:vAlign w:val="bottom"/>
          </w:tcPr>
          <w:p w14:paraId="2A0C9A47" w14:textId="7BDC6C9E" w:rsidR="009F329A" w:rsidRPr="00BE5913" w:rsidRDefault="009F329A" w:rsidP="009F32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zh-CN" w:bidi="th-TH"/>
              </w:rPr>
            </w:pPr>
            <w:r w:rsidRPr="00BE5913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zh-CN" w:bidi="th-TH"/>
              </w:rPr>
              <w:t>ไทย</w:t>
            </w:r>
          </w:p>
        </w:tc>
        <w:tc>
          <w:tcPr>
            <w:tcW w:w="540" w:type="dxa"/>
            <w:vAlign w:val="bottom"/>
          </w:tcPr>
          <w:p w14:paraId="408768F7" w14:textId="3DCC45DD" w:rsidR="009F329A" w:rsidRPr="00BE5913" w:rsidRDefault="00B11C2B" w:rsidP="009F329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25D29709" w14:textId="77777777" w:rsidR="009F329A" w:rsidRPr="00BE5913" w:rsidRDefault="009F329A" w:rsidP="009F329A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1AF8FCCD" w14:textId="1CE2228F" w:rsidR="009F329A" w:rsidRPr="00BE5913" w:rsidRDefault="00B11C2B" w:rsidP="009F329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5D0717B7" w14:textId="77777777" w:rsidR="009F329A" w:rsidRPr="00BE5913" w:rsidRDefault="009F329A" w:rsidP="009F329A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425C01D" w14:textId="55F1ED42" w:rsidR="009F329A" w:rsidRPr="00BE5913" w:rsidRDefault="00C070A0" w:rsidP="009F329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</w:t>
            </w:r>
            <w:r w:rsidR="00B11C2B"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9F329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745</w:t>
            </w:r>
          </w:p>
        </w:tc>
        <w:tc>
          <w:tcPr>
            <w:tcW w:w="180" w:type="dxa"/>
            <w:vAlign w:val="bottom"/>
          </w:tcPr>
          <w:p w14:paraId="6748034E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0B3C165" w14:textId="2D67D7FB" w:rsidR="009F329A" w:rsidRPr="00BE5913" w:rsidRDefault="00C070A0" w:rsidP="009F329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348</w:t>
            </w:r>
            <w:r w:rsidR="009F329A"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</w:t>
            </w:r>
          </w:p>
        </w:tc>
        <w:tc>
          <w:tcPr>
            <w:tcW w:w="180" w:type="dxa"/>
            <w:vAlign w:val="bottom"/>
          </w:tcPr>
          <w:p w14:paraId="1B0F1569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2CB52F31" w14:textId="7F79E9FA" w:rsidR="009F329A" w:rsidRPr="00BE5913" w:rsidRDefault="009F329A" w:rsidP="009F329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443</w:t>
            </w: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DE040AB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5F1DC01A" w14:textId="2F652323" w:rsidR="009F329A" w:rsidRPr="00BE5913" w:rsidRDefault="009F329A" w:rsidP="009F329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443</w:t>
            </w: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135F9970" w14:textId="77777777" w:rsidR="009F329A" w:rsidRPr="00BE5913" w:rsidRDefault="009F329A" w:rsidP="009F329A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58E180E" w14:textId="59945E24" w:rsidR="009F329A" w:rsidRPr="00BE5913" w:rsidRDefault="009F329A" w:rsidP="009F329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73DBE08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6B016CB" w14:textId="1FBD49D0" w:rsidR="009F329A" w:rsidRPr="00BE5913" w:rsidRDefault="009F329A" w:rsidP="009F329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C673413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2E459DF0" w14:textId="1CCAC38E" w:rsidR="009F329A" w:rsidRPr="00BE5913" w:rsidRDefault="00C070A0" w:rsidP="009F329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443</w:t>
            </w:r>
            <w:r w:rsidR="009F329A"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FC8BC48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vAlign w:val="bottom"/>
          </w:tcPr>
          <w:p w14:paraId="12EBE38F" w14:textId="5F58C167" w:rsidR="009F329A" w:rsidRPr="00BE5913" w:rsidRDefault="00C070A0" w:rsidP="009F329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443</w:t>
            </w:r>
            <w:r w:rsidR="009F329A"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</w:tr>
      <w:tr w:rsidR="009F329A" w:rsidRPr="00BE5913" w14:paraId="1955CD0E" w14:textId="77777777" w:rsidTr="0087328B">
        <w:trPr>
          <w:cantSplit/>
          <w:trHeight w:val="20"/>
        </w:trPr>
        <w:tc>
          <w:tcPr>
            <w:tcW w:w="2700" w:type="dxa"/>
          </w:tcPr>
          <w:p w14:paraId="5B928D1A" w14:textId="1880BE09" w:rsidR="009F329A" w:rsidRPr="00BE5913" w:rsidRDefault="009F329A" w:rsidP="009F329A">
            <w:pPr>
              <w:tabs>
                <w:tab w:val="left" w:pos="720"/>
              </w:tabs>
              <w:spacing w:line="240" w:lineRule="auto"/>
              <w:ind w:left="374" w:hanging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D56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Pr="000E1D5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0E1D56">
              <w:rPr>
                <w:rFonts w:asciiTheme="majorBidi" w:hAnsiTheme="majorBidi" w:hint="cs"/>
                <w:sz w:val="24"/>
                <w:szCs w:val="24"/>
                <w:cs/>
              </w:rPr>
              <w:t>ไชน่าทาวน์</w:t>
            </w:r>
            <w:r w:rsidRPr="000E1D5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0E1D56">
              <w:rPr>
                <w:rFonts w:asciiTheme="majorBidi" w:hAnsiTheme="majorBidi" w:hint="cs"/>
                <w:sz w:val="24"/>
                <w:szCs w:val="24"/>
                <w:cs/>
              </w:rPr>
              <w:t>เดสติเนชั่น</w:t>
            </w:r>
            <w:r w:rsidRPr="000E1D5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br/>
            </w:r>
            <w:r w:rsidRPr="000E1D56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0E1D56">
              <w:rPr>
                <w:rFonts w:asciiTheme="majorBidi" w:hAnsiTheme="majorBidi" w:hint="cs"/>
                <w:sz w:val="24"/>
                <w:szCs w:val="24"/>
                <w:cs/>
              </w:rPr>
              <w:t>ไทยแลนด์</w:t>
            </w:r>
            <w:r w:rsidRPr="000E1D56">
              <w:rPr>
                <w:rFonts w:asciiTheme="majorBidi" w:hAnsiTheme="majorBidi"/>
                <w:sz w:val="24"/>
                <w:szCs w:val="24"/>
                <w:cs/>
              </w:rPr>
              <w:t xml:space="preserve">) </w:t>
            </w:r>
            <w:r w:rsidRPr="000E1D56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203C045A" w14:textId="0D761357" w:rsidR="009F329A" w:rsidRPr="00BE5913" w:rsidRDefault="009F329A" w:rsidP="00282D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100" w:right="-79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</w:pPr>
            <w:r w:rsidRPr="00C4329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bidi="th-TH"/>
              </w:rPr>
              <w:t>โครงการที่มีประโยชน์ใช้สอยแบบผสมผสาน</w:t>
            </w:r>
          </w:p>
        </w:tc>
        <w:tc>
          <w:tcPr>
            <w:tcW w:w="810" w:type="dxa"/>
            <w:vAlign w:val="bottom"/>
          </w:tcPr>
          <w:p w14:paraId="397FA55F" w14:textId="259992BE" w:rsidR="009F329A" w:rsidRPr="00BE5913" w:rsidRDefault="009F329A" w:rsidP="009F32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zh-CN" w:bidi="th-TH"/>
              </w:rPr>
            </w:pPr>
            <w:r w:rsidRPr="00BE5913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zh-CN" w:bidi="th-TH"/>
              </w:rPr>
              <w:t>ไทย</w:t>
            </w:r>
          </w:p>
        </w:tc>
        <w:tc>
          <w:tcPr>
            <w:tcW w:w="540" w:type="dxa"/>
            <w:vAlign w:val="bottom"/>
          </w:tcPr>
          <w:p w14:paraId="70F7FB96" w14:textId="7913C075" w:rsidR="009F329A" w:rsidRPr="00BE5913" w:rsidRDefault="00C070A0" w:rsidP="009F329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180" w:type="dxa"/>
            <w:vAlign w:val="bottom"/>
          </w:tcPr>
          <w:p w14:paraId="747B8DAB" w14:textId="77777777" w:rsidR="009F329A" w:rsidRPr="00BE5913" w:rsidRDefault="009F329A" w:rsidP="009F329A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42F6D3C7" w14:textId="0F9F52AD" w:rsidR="009F329A" w:rsidRPr="00BE5913" w:rsidRDefault="009F329A" w:rsidP="009F329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2276079" w14:textId="77777777" w:rsidR="009F329A" w:rsidRPr="00BE5913" w:rsidRDefault="009F329A" w:rsidP="009F329A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BACBA02" w14:textId="2FE0296D" w:rsidR="009F329A" w:rsidRPr="00BE5913" w:rsidRDefault="00B11C2B" w:rsidP="009F329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9F329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696</w:t>
            </w:r>
            <w:r w:rsidR="009F329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C688D1B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1FA2F5B" w14:textId="6E336D8B" w:rsidR="009F329A" w:rsidRPr="00BE5913" w:rsidRDefault="009F329A" w:rsidP="009F329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F79B4A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070D2893" w14:textId="10184538" w:rsidR="009F329A" w:rsidRPr="00BE5913" w:rsidRDefault="00B11C2B" w:rsidP="009F329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9F329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868</w:t>
            </w:r>
            <w:r w:rsidR="009F329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3A0E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EDA35D8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345059EA" w14:textId="45FE5E43" w:rsidR="009F329A" w:rsidRPr="00BE5913" w:rsidRDefault="009F329A" w:rsidP="009F329A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963390" w14:textId="77777777" w:rsidR="009F329A" w:rsidRPr="00BE5913" w:rsidRDefault="009F329A" w:rsidP="009F329A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244CEB6" w14:textId="2BEC7062" w:rsidR="009F329A" w:rsidRPr="00BE5913" w:rsidRDefault="009F329A" w:rsidP="009F329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BB0D30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6F5A196" w14:textId="4A73186A" w:rsidR="009F329A" w:rsidRPr="00BE5913" w:rsidRDefault="009F329A" w:rsidP="009F329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44C557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vAlign w:val="bottom"/>
          </w:tcPr>
          <w:p w14:paraId="3153903E" w14:textId="5DC0B244" w:rsidR="009F329A" w:rsidRPr="009F329A" w:rsidRDefault="00B11C2B" w:rsidP="009F329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9F32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868</w:t>
            </w:r>
            <w:r w:rsidR="009F32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11C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E3758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DD17B1B" w14:textId="77777777" w:rsidR="009F329A" w:rsidRPr="00BE5913" w:rsidRDefault="009F329A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186C99D2" w14:textId="3C7C7FD0" w:rsidR="009F329A" w:rsidRPr="00BE5913" w:rsidRDefault="009F329A" w:rsidP="009F329A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27F85" w:rsidRPr="00BE5913" w14:paraId="581373F5" w14:textId="77777777" w:rsidTr="0087328B">
        <w:trPr>
          <w:cantSplit/>
          <w:trHeight w:val="20"/>
        </w:trPr>
        <w:tc>
          <w:tcPr>
            <w:tcW w:w="2700" w:type="dxa"/>
          </w:tcPr>
          <w:p w14:paraId="5B399E93" w14:textId="77777777" w:rsidR="00727F85" w:rsidRPr="000E1D56" w:rsidRDefault="00727F85" w:rsidP="009F329A">
            <w:pPr>
              <w:tabs>
                <w:tab w:val="left" w:pos="720"/>
              </w:tabs>
              <w:spacing w:line="240" w:lineRule="auto"/>
              <w:ind w:left="374" w:hanging="360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4C855D1F" w14:textId="77777777" w:rsidR="00727F85" w:rsidRPr="00C43293" w:rsidRDefault="00727F85" w:rsidP="00282D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100" w:right="-79" w:hanging="180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3525870" w14:textId="77777777" w:rsidR="00727F85" w:rsidRPr="00BE5913" w:rsidRDefault="00727F85" w:rsidP="009F32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zh-CN" w:bidi="th-TH"/>
              </w:rPr>
            </w:pPr>
          </w:p>
        </w:tc>
        <w:tc>
          <w:tcPr>
            <w:tcW w:w="540" w:type="dxa"/>
            <w:vAlign w:val="bottom"/>
          </w:tcPr>
          <w:p w14:paraId="791782EC" w14:textId="77777777" w:rsidR="00727F85" w:rsidRPr="00C070A0" w:rsidRDefault="00727F85" w:rsidP="009F329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6068775" w14:textId="77777777" w:rsidR="00727F85" w:rsidRPr="00BE5913" w:rsidRDefault="00727F85" w:rsidP="009F329A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13874064" w14:textId="77777777" w:rsidR="00727F85" w:rsidRDefault="00727F85" w:rsidP="009F329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BDE83C" w14:textId="77777777" w:rsidR="00727F85" w:rsidRPr="00BE5913" w:rsidRDefault="00727F85" w:rsidP="009F329A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833091" w14:textId="7D705A2D" w:rsidR="00727F85" w:rsidRPr="00074674" w:rsidRDefault="009003E5" w:rsidP="009F329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7467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3,7</w:t>
            </w:r>
            <w:r w:rsidR="00C43F80" w:rsidRPr="0007467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33,578</w:t>
            </w:r>
          </w:p>
        </w:tc>
        <w:tc>
          <w:tcPr>
            <w:tcW w:w="180" w:type="dxa"/>
            <w:vAlign w:val="bottom"/>
          </w:tcPr>
          <w:p w14:paraId="09EB24AA" w14:textId="77777777" w:rsidR="00727F85" w:rsidRPr="00074674" w:rsidRDefault="00727F85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A3626" w14:textId="7BC9B393" w:rsidR="00727F85" w:rsidRPr="00074674" w:rsidRDefault="00C43F80" w:rsidP="00C43F8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7467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2,049,882</w:t>
            </w:r>
          </w:p>
        </w:tc>
        <w:tc>
          <w:tcPr>
            <w:tcW w:w="180" w:type="dxa"/>
            <w:vAlign w:val="bottom"/>
          </w:tcPr>
          <w:p w14:paraId="602BFF9B" w14:textId="77777777" w:rsidR="00727F85" w:rsidRPr="00074674" w:rsidRDefault="00727F85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12F9D92B" w14:textId="77777777" w:rsidR="00727F85" w:rsidRPr="00074674" w:rsidRDefault="00727F85" w:rsidP="009F329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60D03C4" w14:textId="77777777" w:rsidR="00727F85" w:rsidRPr="00074674" w:rsidRDefault="00727F85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0C563213" w14:textId="77777777" w:rsidR="00727F85" w:rsidRPr="00074674" w:rsidRDefault="00727F85" w:rsidP="009F329A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1CBBB66" w14:textId="77777777" w:rsidR="00727F85" w:rsidRPr="00074674" w:rsidRDefault="00727F85" w:rsidP="009F329A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FE1103E" w14:textId="77777777" w:rsidR="00727F85" w:rsidRPr="00074674" w:rsidRDefault="00727F85" w:rsidP="009F329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3912B5" w14:textId="77777777" w:rsidR="00727F85" w:rsidRPr="00074674" w:rsidRDefault="00727F85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08F9115" w14:textId="77777777" w:rsidR="00727F85" w:rsidRPr="00074674" w:rsidRDefault="00727F85" w:rsidP="009F329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EBD989D" w14:textId="77777777" w:rsidR="00727F85" w:rsidRPr="00074674" w:rsidRDefault="00727F85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948B8A" w14:textId="52001DB8" w:rsidR="00727F85" w:rsidRPr="00074674" w:rsidRDefault="00074674" w:rsidP="00074674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7467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4,081,617</w:t>
            </w:r>
          </w:p>
        </w:tc>
        <w:tc>
          <w:tcPr>
            <w:tcW w:w="180" w:type="dxa"/>
            <w:vAlign w:val="bottom"/>
          </w:tcPr>
          <w:p w14:paraId="7FB9F210" w14:textId="77777777" w:rsidR="00727F85" w:rsidRPr="00074674" w:rsidRDefault="00727F85" w:rsidP="009F329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885437" w14:textId="27EBC7C6" w:rsidR="00727F85" w:rsidRPr="00074674" w:rsidRDefault="00074674" w:rsidP="00074674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7467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2,213,935</w:t>
            </w:r>
          </w:p>
        </w:tc>
      </w:tr>
    </w:tbl>
    <w:p w14:paraId="74097CF1" w14:textId="28ACBA2E" w:rsidR="008166CF" w:rsidRPr="00282DB7" w:rsidRDefault="008166C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Theme="majorBidi" w:hAnsiTheme="majorBidi" w:cstheme="majorBidi"/>
          <w:b/>
          <w:bCs/>
          <w:sz w:val="14"/>
          <w:szCs w:val="14"/>
        </w:rPr>
      </w:pPr>
    </w:p>
    <w:p w14:paraId="7C16DC25" w14:textId="61BA02F6" w:rsidR="008166CF" w:rsidRDefault="008166C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r w:rsidRPr="002019E0">
        <w:rPr>
          <w:rFonts w:asciiTheme="majorBidi" w:hAnsiTheme="majorBidi" w:cstheme="majorBidi"/>
          <w:sz w:val="28"/>
          <w:szCs w:val="28"/>
          <w:cs/>
        </w:rPr>
        <w:t>การร่วมค้าจดทะเบียนจัดตั้งและดำเนินธุรกิจในประเทศไทย</w:t>
      </w:r>
      <w:r w:rsidR="007D3EBB" w:rsidRPr="002019E0">
        <w:rPr>
          <w:rFonts w:asciiTheme="majorBidi" w:hAnsiTheme="majorBidi" w:cstheme="majorBidi"/>
          <w:sz w:val="28"/>
          <w:szCs w:val="28"/>
        </w:rPr>
        <w:t xml:space="preserve"> </w:t>
      </w:r>
      <w:r w:rsidR="007D3EBB" w:rsidRPr="002019E0">
        <w:rPr>
          <w:rFonts w:asciiTheme="majorBidi" w:hAnsiTheme="majorBidi" w:cstheme="majorBidi" w:hint="cs"/>
          <w:sz w:val="28"/>
          <w:szCs w:val="28"/>
          <w:cs/>
        </w:rPr>
        <w:t>ยกเว้น</w:t>
      </w:r>
      <w:r w:rsidR="007D3EBB" w:rsidRPr="002019E0">
        <w:rPr>
          <w:rFonts w:asciiTheme="majorBidi" w:hAnsiTheme="majorBidi" w:hint="cs"/>
          <w:sz w:val="28"/>
          <w:szCs w:val="28"/>
          <w:cs/>
        </w:rPr>
        <w:t>บริษัท</w:t>
      </w:r>
      <w:r w:rsidR="007D3EBB" w:rsidRPr="002019E0">
        <w:rPr>
          <w:rFonts w:asciiTheme="majorBidi" w:hAnsiTheme="majorBidi"/>
          <w:sz w:val="28"/>
          <w:szCs w:val="28"/>
          <w:cs/>
        </w:rPr>
        <w:t xml:space="preserve"> </w:t>
      </w:r>
      <w:r w:rsidR="007D3EBB" w:rsidRPr="002019E0">
        <w:rPr>
          <w:rFonts w:asciiTheme="majorBidi" w:hAnsiTheme="majorBidi" w:hint="cs"/>
          <w:sz w:val="28"/>
          <w:szCs w:val="28"/>
          <w:cs/>
        </w:rPr>
        <w:t>พลาซ่า</w:t>
      </w:r>
      <w:r w:rsidR="007D3EBB" w:rsidRPr="002019E0">
        <w:rPr>
          <w:rFonts w:asciiTheme="majorBidi" w:hAnsiTheme="majorBidi"/>
          <w:sz w:val="28"/>
          <w:szCs w:val="28"/>
          <w:cs/>
        </w:rPr>
        <w:t xml:space="preserve"> </w:t>
      </w:r>
      <w:r w:rsidR="007D3EBB" w:rsidRPr="002019E0">
        <w:rPr>
          <w:rFonts w:asciiTheme="majorBidi" w:hAnsiTheme="majorBidi" w:hint="cs"/>
          <w:sz w:val="28"/>
          <w:szCs w:val="28"/>
          <w:cs/>
        </w:rPr>
        <w:t>แอทธินี</w:t>
      </w:r>
      <w:r w:rsidR="007D3EBB" w:rsidRPr="002019E0">
        <w:rPr>
          <w:rFonts w:asciiTheme="majorBidi" w:hAnsiTheme="majorBidi"/>
          <w:sz w:val="28"/>
          <w:szCs w:val="28"/>
          <w:cs/>
        </w:rPr>
        <w:t xml:space="preserve"> </w:t>
      </w:r>
      <w:r w:rsidR="007D3EBB" w:rsidRPr="002019E0">
        <w:rPr>
          <w:rFonts w:asciiTheme="majorBidi" w:hAnsiTheme="majorBidi" w:hint="cs"/>
          <w:sz w:val="28"/>
          <w:szCs w:val="28"/>
          <w:cs/>
        </w:rPr>
        <w:t>โฮลดิ้ง</w:t>
      </w:r>
      <w:r w:rsidR="007D3EBB" w:rsidRPr="002019E0">
        <w:rPr>
          <w:rFonts w:asciiTheme="majorBidi" w:hAnsiTheme="majorBidi"/>
          <w:sz w:val="28"/>
          <w:szCs w:val="28"/>
          <w:cs/>
        </w:rPr>
        <w:t xml:space="preserve"> (</w:t>
      </w:r>
      <w:r w:rsidR="007D3EBB" w:rsidRPr="002019E0">
        <w:rPr>
          <w:rFonts w:asciiTheme="majorBidi" w:hAnsiTheme="majorBidi" w:hint="cs"/>
          <w:sz w:val="28"/>
          <w:szCs w:val="28"/>
          <w:cs/>
        </w:rPr>
        <w:t>ไทยแลนด์</w:t>
      </w:r>
      <w:r w:rsidR="007D3EBB" w:rsidRPr="002019E0">
        <w:rPr>
          <w:rFonts w:asciiTheme="majorBidi" w:hAnsiTheme="majorBidi"/>
          <w:sz w:val="28"/>
          <w:szCs w:val="28"/>
          <w:cs/>
        </w:rPr>
        <w:t xml:space="preserve">) </w:t>
      </w:r>
      <w:r w:rsidR="007D3EBB" w:rsidRPr="002019E0">
        <w:rPr>
          <w:rFonts w:asciiTheme="majorBidi" w:hAnsiTheme="majorBidi" w:hint="cs"/>
          <w:sz w:val="28"/>
          <w:szCs w:val="28"/>
          <w:cs/>
        </w:rPr>
        <w:t>จำกัด ที่มีบริษัทย่อยดำเนินธุรกิจในสหรัฐอเมริกา</w:t>
      </w:r>
    </w:p>
    <w:p w14:paraId="22D0A660" w14:textId="77777777" w:rsidR="002019E0" w:rsidRPr="002019E0" w:rsidRDefault="002019E0" w:rsidP="00201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Theme="majorBidi" w:hAnsiTheme="majorBidi" w:cstheme="majorBidi"/>
          <w:b/>
          <w:bCs/>
          <w:sz w:val="10"/>
          <w:szCs w:val="10"/>
          <w:cs/>
        </w:rPr>
      </w:pPr>
    </w:p>
    <w:p w14:paraId="475DFF45" w14:textId="617927F8" w:rsidR="008166CF" w:rsidRPr="002019E0" w:rsidRDefault="008166C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  <w:bookmarkStart w:id="13" w:name="_Hlk114077274"/>
      <w:r w:rsidRPr="002019E0">
        <w:rPr>
          <w:rFonts w:asciiTheme="majorBidi" w:hAnsiTheme="majorBidi" w:cstheme="majorBidi"/>
          <w:sz w:val="28"/>
          <w:szCs w:val="28"/>
          <w:cs/>
        </w:rPr>
        <w:t xml:space="preserve">ไม่มีการร่วมค้าของกลุ่มบริษัทที่จดทะเบียนในตลาดสาธารณะ ดังนั้นจึงไม่มีการประกาศราคาที่เสนอซื้อ </w:t>
      </w:r>
      <w:bookmarkEnd w:id="13"/>
    </w:p>
    <w:p w14:paraId="05DE6987" w14:textId="77777777" w:rsidR="00EA16D9" w:rsidRPr="00BE5913" w:rsidRDefault="00EA16D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  <w:sectPr w:rsidR="00EA16D9" w:rsidRPr="00BE5913" w:rsidSect="00891371"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070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809"/>
        <w:gridCol w:w="1080"/>
        <w:gridCol w:w="180"/>
        <w:gridCol w:w="1077"/>
        <w:gridCol w:w="180"/>
        <w:gridCol w:w="1077"/>
        <w:gridCol w:w="180"/>
        <w:gridCol w:w="991"/>
      </w:tblGrid>
      <w:tr w:rsidR="002509AF" w:rsidRPr="00BE5913" w14:paraId="05FB136C" w14:textId="77777777" w:rsidTr="002509AF">
        <w:trPr>
          <w:cantSplit/>
          <w:tblHeader/>
        </w:trPr>
        <w:tc>
          <w:tcPr>
            <w:tcW w:w="5130" w:type="dxa"/>
          </w:tcPr>
          <w:p w14:paraId="0E7903FF" w14:textId="77777777" w:rsidR="002509AF" w:rsidRPr="00BE5913" w:rsidRDefault="002509AF" w:rsidP="002509AF">
            <w:pPr>
              <w:pStyle w:val="acctfourfigures"/>
              <w:tabs>
                <w:tab w:val="left" w:pos="720"/>
              </w:tabs>
              <w:spacing w:line="240" w:lineRule="auto"/>
              <w:ind w:left="1185" w:hanging="3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809" w:type="dxa"/>
          </w:tcPr>
          <w:p w14:paraId="3C59280C" w14:textId="77777777" w:rsidR="002509AF" w:rsidRPr="00BE5913" w:rsidRDefault="002509AF" w:rsidP="00BE591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37" w:type="dxa"/>
            <w:gridSpan w:val="3"/>
            <w:vAlign w:val="bottom"/>
          </w:tcPr>
          <w:p w14:paraId="539B10B2" w14:textId="3CBD119A" w:rsidR="002509AF" w:rsidRPr="00BE5913" w:rsidRDefault="002509AF" w:rsidP="00BE591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EDC6C4E" w14:textId="77777777" w:rsidR="002509AF" w:rsidRPr="00BE5913" w:rsidRDefault="002509AF" w:rsidP="00BE59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48" w:type="dxa"/>
            <w:gridSpan w:val="3"/>
            <w:vAlign w:val="bottom"/>
          </w:tcPr>
          <w:p w14:paraId="6933DEE6" w14:textId="77777777" w:rsidR="002509AF" w:rsidRPr="00BE5913" w:rsidRDefault="002509AF" w:rsidP="00BE59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2509AF" w:rsidRPr="00BE5913" w14:paraId="412E2FFA" w14:textId="77777777" w:rsidTr="002509AF">
        <w:trPr>
          <w:cantSplit/>
          <w:tblHeader/>
        </w:trPr>
        <w:tc>
          <w:tcPr>
            <w:tcW w:w="5130" w:type="dxa"/>
          </w:tcPr>
          <w:p w14:paraId="0C24BF00" w14:textId="2A4D7435" w:rsidR="002509AF" w:rsidRPr="00BE5913" w:rsidRDefault="002509AF" w:rsidP="002509AF">
            <w:pPr>
              <w:pStyle w:val="acctfourfigures"/>
              <w:tabs>
                <w:tab w:val="left" w:pos="720"/>
              </w:tabs>
              <w:spacing w:line="240" w:lineRule="auto"/>
              <w:ind w:left="1185" w:hanging="3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C070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B11C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09" w:type="dxa"/>
          </w:tcPr>
          <w:p w14:paraId="28373057" w14:textId="7C6FEB61" w:rsidR="002509AF" w:rsidRPr="002509AF" w:rsidRDefault="002509AF" w:rsidP="00BE59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val="en-US" w:bidi="th-TH"/>
              </w:rPr>
            </w:pPr>
            <w:r w:rsidRPr="002509AF">
              <w:rPr>
                <w:rFonts w:asciiTheme="majorBidi" w:hAnsiTheme="majorBidi" w:cstheme="majorBidi" w:hint="cs"/>
                <w:b w:val="0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78C00F48" w14:textId="43622BCD" w:rsidR="002509AF" w:rsidRPr="00BE5913" w:rsidRDefault="002509AF" w:rsidP="00BE59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C070A0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7B172467" w14:textId="77777777" w:rsidR="002509AF" w:rsidRPr="00BE5913" w:rsidRDefault="002509AF" w:rsidP="00BE591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41DC8F4F" w14:textId="3B496E88" w:rsidR="002509AF" w:rsidRPr="00BE5913" w:rsidRDefault="002509AF" w:rsidP="00BE591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C070A0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4572A855" w14:textId="77777777" w:rsidR="002509AF" w:rsidRPr="00BE5913" w:rsidRDefault="002509AF" w:rsidP="00BE59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AB0AE87" w14:textId="15977AB0" w:rsidR="002509AF" w:rsidRPr="00BE5913" w:rsidRDefault="002509AF" w:rsidP="00BE591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bottom"/>
          </w:tcPr>
          <w:p w14:paraId="47244F3A" w14:textId="77777777" w:rsidR="002509AF" w:rsidRPr="00BE5913" w:rsidRDefault="002509AF" w:rsidP="00BE591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7004A45" w14:textId="383B6168" w:rsidR="002509AF" w:rsidRPr="00BE5913" w:rsidRDefault="002509AF" w:rsidP="00BE591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C070A0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2567</w:t>
            </w:r>
          </w:p>
        </w:tc>
      </w:tr>
      <w:tr w:rsidR="002509AF" w:rsidRPr="00BE5913" w14:paraId="0FBA68CF" w14:textId="77777777" w:rsidTr="002509AF">
        <w:trPr>
          <w:cantSplit/>
          <w:tblHeader/>
        </w:trPr>
        <w:tc>
          <w:tcPr>
            <w:tcW w:w="5130" w:type="dxa"/>
          </w:tcPr>
          <w:p w14:paraId="23F36DC7" w14:textId="77777777" w:rsidR="002509AF" w:rsidRPr="00BE5913" w:rsidRDefault="002509AF" w:rsidP="002509AF">
            <w:pPr>
              <w:pStyle w:val="acctfourfigures"/>
              <w:tabs>
                <w:tab w:val="left" w:pos="720"/>
              </w:tabs>
              <w:spacing w:line="240" w:lineRule="auto"/>
              <w:ind w:left="1185" w:hanging="36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809" w:type="dxa"/>
          </w:tcPr>
          <w:p w14:paraId="69AEF41B" w14:textId="77777777" w:rsidR="002509AF" w:rsidRPr="002509AF" w:rsidRDefault="002509AF" w:rsidP="00BE59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65" w:type="dxa"/>
            <w:gridSpan w:val="7"/>
            <w:vAlign w:val="bottom"/>
            <w:hideMark/>
          </w:tcPr>
          <w:p w14:paraId="4CC72A9B" w14:textId="68463D6A" w:rsidR="002509AF" w:rsidRPr="00BE5913" w:rsidRDefault="002509AF" w:rsidP="00BE59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E591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509AF" w:rsidRPr="00BE5913" w14:paraId="1C5657EB" w14:textId="77777777" w:rsidTr="002509AF">
        <w:trPr>
          <w:cantSplit/>
        </w:trPr>
        <w:tc>
          <w:tcPr>
            <w:tcW w:w="5130" w:type="dxa"/>
          </w:tcPr>
          <w:p w14:paraId="7D538145" w14:textId="77777777" w:rsidR="002509AF" w:rsidRPr="00BE5913" w:rsidRDefault="002509AF" w:rsidP="002509AF">
            <w:pPr>
              <w:spacing w:line="240" w:lineRule="auto"/>
              <w:ind w:left="1185" w:hanging="3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09" w:type="dxa"/>
          </w:tcPr>
          <w:p w14:paraId="260FD137" w14:textId="77777777" w:rsidR="002509AF" w:rsidRPr="002509AF" w:rsidRDefault="002509AF" w:rsidP="00BE591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933D7D" w14:textId="77D79F86" w:rsidR="002509AF" w:rsidRPr="00BE5913" w:rsidRDefault="002509AF" w:rsidP="00BE591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6AA9CFB" w14:textId="77777777" w:rsidR="002509AF" w:rsidRPr="00BE5913" w:rsidRDefault="002509AF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A552858" w14:textId="77777777" w:rsidR="002509AF" w:rsidRPr="00BE5913" w:rsidRDefault="002509AF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F985AB" w14:textId="77777777" w:rsidR="002509AF" w:rsidRPr="00BE5913" w:rsidRDefault="002509AF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289D8D2" w14:textId="77777777" w:rsidR="002509AF" w:rsidRPr="00BE5913" w:rsidRDefault="002509AF" w:rsidP="00BE591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4FD91D" w14:textId="77777777" w:rsidR="002509AF" w:rsidRPr="00BE5913" w:rsidRDefault="002509AF" w:rsidP="00BE59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5B490BCB" w14:textId="77777777" w:rsidR="002509AF" w:rsidRPr="00BE5913" w:rsidRDefault="002509AF" w:rsidP="00BE59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09AF" w:rsidRPr="00BE5913" w14:paraId="1C4F3ADC" w14:textId="77777777" w:rsidTr="002509AF">
        <w:trPr>
          <w:cantSplit/>
        </w:trPr>
        <w:tc>
          <w:tcPr>
            <w:tcW w:w="5130" w:type="dxa"/>
          </w:tcPr>
          <w:p w14:paraId="37779ECC" w14:textId="269AA38B" w:rsidR="002509AF" w:rsidRPr="00BE5913" w:rsidRDefault="002509AF" w:rsidP="002509AF">
            <w:pPr>
              <w:spacing w:line="240" w:lineRule="auto"/>
              <w:ind w:left="1185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09" w:type="dxa"/>
          </w:tcPr>
          <w:p w14:paraId="0FCFD6CB" w14:textId="77777777" w:rsidR="002509AF" w:rsidRPr="002509AF" w:rsidRDefault="002509AF" w:rsidP="00C05849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59" w:right="-14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313DC71" w14:textId="47D9F66F" w:rsidR="002509AF" w:rsidRPr="00655868" w:rsidRDefault="002509AF" w:rsidP="00C05849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5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6558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Pr="006558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882</w:t>
            </w:r>
          </w:p>
        </w:tc>
        <w:tc>
          <w:tcPr>
            <w:tcW w:w="180" w:type="dxa"/>
            <w:vAlign w:val="bottom"/>
          </w:tcPr>
          <w:p w14:paraId="2BFC96D8" w14:textId="77777777" w:rsidR="002509AF" w:rsidRPr="00655868" w:rsidRDefault="002509AF" w:rsidP="001B04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1433B45D" w14:textId="747AED28" w:rsidR="002509AF" w:rsidRPr="00655868" w:rsidRDefault="002509AF" w:rsidP="00C05849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5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558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6558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</w:p>
        </w:tc>
        <w:tc>
          <w:tcPr>
            <w:tcW w:w="180" w:type="dxa"/>
            <w:vAlign w:val="bottom"/>
          </w:tcPr>
          <w:p w14:paraId="1E9B20BD" w14:textId="77777777" w:rsidR="002509AF" w:rsidRPr="00655868" w:rsidRDefault="002509AF" w:rsidP="001B04E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4043BB0B" w14:textId="495D6EC5" w:rsidR="002509AF" w:rsidRPr="00655868" w:rsidRDefault="002509AF" w:rsidP="00744B7E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5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6558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6558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935</w:t>
            </w:r>
          </w:p>
        </w:tc>
        <w:tc>
          <w:tcPr>
            <w:tcW w:w="180" w:type="dxa"/>
            <w:vAlign w:val="bottom"/>
          </w:tcPr>
          <w:p w14:paraId="016B5A4F" w14:textId="77777777" w:rsidR="002509AF" w:rsidRPr="00BE5913" w:rsidRDefault="002509AF" w:rsidP="001B04E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0E743CDA" w14:textId="6B6B5A18" w:rsidR="002509AF" w:rsidRPr="00BE5913" w:rsidRDefault="002509AF" w:rsidP="00C05849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59" w:right="-1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2509AF" w:rsidRPr="00BE5913" w14:paraId="6045C7B6" w14:textId="77777777" w:rsidTr="002509AF">
        <w:trPr>
          <w:cantSplit/>
        </w:trPr>
        <w:tc>
          <w:tcPr>
            <w:tcW w:w="5130" w:type="dxa"/>
          </w:tcPr>
          <w:p w14:paraId="1EBE1731" w14:textId="10DC5E0B" w:rsidR="002509AF" w:rsidRPr="00BE5913" w:rsidRDefault="002509AF" w:rsidP="002509AF">
            <w:pPr>
              <w:spacing w:line="240" w:lineRule="auto"/>
              <w:ind w:left="1185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ซื้อเงินลงทุนในการร่วมค้า</w:t>
            </w:r>
          </w:p>
        </w:tc>
        <w:tc>
          <w:tcPr>
            <w:tcW w:w="809" w:type="dxa"/>
          </w:tcPr>
          <w:p w14:paraId="690D3CC5" w14:textId="77777777" w:rsidR="002509AF" w:rsidRPr="002509AF" w:rsidRDefault="002509AF" w:rsidP="00C05849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59" w:right="-14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D8C76C2" w14:textId="336FF4C0" w:rsidR="002509AF" w:rsidRPr="00BE5913" w:rsidRDefault="002509AF" w:rsidP="00C05849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59" w:right="-1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E2E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868</w:t>
            </w:r>
            <w:r w:rsidRPr="004E2E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0B4FE05" w14:textId="77777777" w:rsidR="002509AF" w:rsidRPr="00BE5913" w:rsidRDefault="002509AF" w:rsidP="001B04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A81BDF1" w14:textId="002D68E8" w:rsidR="002509AF" w:rsidRPr="00BE5913" w:rsidRDefault="002509AF" w:rsidP="00C05849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5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  <w:r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E607BE7" w14:textId="77777777" w:rsidR="002509AF" w:rsidRPr="00BE5913" w:rsidRDefault="002509AF" w:rsidP="001B04E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467E0CFB" w14:textId="1B82665A" w:rsidR="002509AF" w:rsidRPr="00BE5913" w:rsidRDefault="002509AF" w:rsidP="00744B7E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5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E2E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868</w:t>
            </w:r>
            <w:r w:rsidRPr="004E2E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6CC4DEA2" w14:textId="77777777" w:rsidR="002509AF" w:rsidRPr="00BE5913" w:rsidRDefault="002509AF" w:rsidP="001B04E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79DEACE" w14:textId="0F1E5866" w:rsidR="002509AF" w:rsidRPr="00BE5913" w:rsidRDefault="002509AF" w:rsidP="00C05849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59" w:right="-1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  <w:r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2509AF" w:rsidRPr="00BE5913" w14:paraId="5AF8EE84" w14:textId="77777777" w:rsidTr="002509AF">
        <w:trPr>
          <w:cantSplit/>
        </w:trPr>
        <w:tc>
          <w:tcPr>
            <w:tcW w:w="5130" w:type="dxa"/>
          </w:tcPr>
          <w:p w14:paraId="5921E594" w14:textId="4264395E" w:rsidR="002509AF" w:rsidRPr="00BE5913" w:rsidRDefault="002509AF" w:rsidP="002509AF">
            <w:pPr>
              <w:spacing w:line="240" w:lineRule="auto"/>
              <w:ind w:left="1185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โอนจัดประเภทใหม่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เป็น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809" w:type="dxa"/>
          </w:tcPr>
          <w:p w14:paraId="49C67562" w14:textId="30A91BC1" w:rsidR="002509AF" w:rsidRPr="002509AF" w:rsidRDefault="002509AF" w:rsidP="002509AF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192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509A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080" w:type="dxa"/>
            <w:vAlign w:val="bottom"/>
          </w:tcPr>
          <w:p w14:paraId="0471547B" w14:textId="3BE1354C" w:rsidR="002509AF" w:rsidRPr="00BE5913" w:rsidRDefault="002509AF" w:rsidP="00C0584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1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AC2B3E0" w14:textId="77777777" w:rsidR="002509AF" w:rsidRPr="00BE5913" w:rsidRDefault="002509AF" w:rsidP="000E1D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6A7B4CE6" w14:textId="77FC89A1" w:rsidR="002509AF" w:rsidRPr="00BE5913" w:rsidRDefault="002509AF" w:rsidP="00C0584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741FA0F" w14:textId="77777777" w:rsidR="002509AF" w:rsidRPr="00BE5913" w:rsidRDefault="002509AF" w:rsidP="000E1D5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922D782" w14:textId="4EBD35ED" w:rsidR="002509AF" w:rsidRPr="00BE5913" w:rsidRDefault="002509AF" w:rsidP="00744B7E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5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E21F7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E21F7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8B269B3" w14:textId="77777777" w:rsidR="002509AF" w:rsidRPr="00BE5913" w:rsidRDefault="002509AF" w:rsidP="000E1D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F8DB8D7" w14:textId="27836D15" w:rsidR="002509AF" w:rsidRPr="00BE5913" w:rsidRDefault="002509AF" w:rsidP="00C0584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09AF" w:rsidRPr="00BE5913" w14:paraId="3344A745" w14:textId="77777777" w:rsidTr="002509AF">
        <w:trPr>
          <w:cantSplit/>
        </w:trPr>
        <w:tc>
          <w:tcPr>
            <w:tcW w:w="5130" w:type="dxa"/>
          </w:tcPr>
          <w:p w14:paraId="14F09156" w14:textId="17420A88" w:rsidR="002509AF" w:rsidRPr="00DF12ED" w:rsidRDefault="002509AF" w:rsidP="002509AF">
            <w:pPr>
              <w:spacing w:line="240" w:lineRule="auto"/>
              <w:ind w:left="1185" w:hanging="3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12ED">
              <w:rPr>
                <w:rFonts w:asciiTheme="majorBidi" w:hAnsiTheme="majorBidi" w:hint="cs"/>
                <w:sz w:val="30"/>
                <w:szCs w:val="30"/>
                <w:cs/>
              </w:rPr>
              <w:t>ผลต่างจากการซื้อส่วนได้เสียในการร่วมค้าภายใต้</w:t>
            </w:r>
            <w:r w:rsidRPr="00DF12ED">
              <w:rPr>
                <w:rFonts w:asciiTheme="majorBidi" w:hAnsiTheme="majorBidi"/>
                <w:sz w:val="30"/>
                <w:szCs w:val="30"/>
              </w:rPr>
              <w:br/>
            </w:r>
            <w:r w:rsidRPr="00DF12ED">
              <w:rPr>
                <w:rFonts w:asciiTheme="majorBidi" w:hAnsiTheme="majorBidi" w:hint="cs"/>
                <w:sz w:val="30"/>
                <w:szCs w:val="30"/>
                <w:cs/>
              </w:rPr>
              <w:t>การควบคุมเดียวกัน</w:t>
            </w:r>
          </w:p>
        </w:tc>
        <w:tc>
          <w:tcPr>
            <w:tcW w:w="809" w:type="dxa"/>
          </w:tcPr>
          <w:p w14:paraId="458DAF66" w14:textId="77777777" w:rsidR="002509AF" w:rsidRPr="002509AF" w:rsidRDefault="002509AF" w:rsidP="00C05849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59" w:right="-1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045819" w14:textId="5D920319" w:rsidR="002509AF" w:rsidRPr="00BE5913" w:rsidRDefault="002509AF" w:rsidP="00C05849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5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D213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D213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D213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DB49856" w14:textId="77777777" w:rsidR="002509AF" w:rsidRPr="00BE5913" w:rsidRDefault="002509AF" w:rsidP="000E1D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144512C1" w14:textId="58916CBF" w:rsidR="002509AF" w:rsidRPr="00BE5913" w:rsidRDefault="002509AF" w:rsidP="00923D18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59" w:right="-1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8ED452A" w14:textId="77777777" w:rsidR="002509AF" w:rsidRPr="00BE5913" w:rsidRDefault="002509AF" w:rsidP="000E1D5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18327F1" w14:textId="7A79227D" w:rsidR="002509AF" w:rsidRPr="00BE5913" w:rsidRDefault="002509AF" w:rsidP="00C0584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F9FE733" w14:textId="77777777" w:rsidR="002509AF" w:rsidRPr="00BE5913" w:rsidRDefault="002509AF" w:rsidP="000E1D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4754E2B" w14:textId="04B9E9FB" w:rsidR="002509AF" w:rsidRPr="00BE5913" w:rsidRDefault="002509AF" w:rsidP="00C0584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09AF" w:rsidRPr="00BE5913" w14:paraId="1B1F5CFA" w14:textId="77777777" w:rsidTr="002509AF">
        <w:trPr>
          <w:cantSplit/>
        </w:trPr>
        <w:tc>
          <w:tcPr>
            <w:tcW w:w="5130" w:type="dxa"/>
          </w:tcPr>
          <w:p w14:paraId="3BC884C8" w14:textId="0FA21DD0" w:rsidR="002509AF" w:rsidRPr="00BE5913" w:rsidRDefault="002509AF" w:rsidP="002509AF">
            <w:pPr>
              <w:spacing w:line="240" w:lineRule="auto"/>
              <w:ind w:left="1185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สุทธิจากเงินลงทุนใน</w:t>
            </w: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09" w:type="dxa"/>
          </w:tcPr>
          <w:p w14:paraId="661C03EF" w14:textId="77777777" w:rsidR="002509AF" w:rsidRPr="00C070A0" w:rsidRDefault="002509AF" w:rsidP="00C05849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59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69AB8B6" w14:textId="678EA34F" w:rsidR="002509AF" w:rsidRPr="00BE5913" w:rsidRDefault="002509AF" w:rsidP="00C05849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5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475</w:t>
            </w:r>
          </w:p>
        </w:tc>
        <w:tc>
          <w:tcPr>
            <w:tcW w:w="180" w:type="dxa"/>
            <w:vAlign w:val="bottom"/>
          </w:tcPr>
          <w:p w14:paraId="48ACDF9B" w14:textId="77777777" w:rsidR="002509AF" w:rsidRPr="00BE5913" w:rsidRDefault="002509AF" w:rsidP="00C311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B0B0DB5" w14:textId="10FD7130" w:rsidR="002509AF" w:rsidRPr="00BE5913" w:rsidRDefault="002509AF" w:rsidP="00C311C5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5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219AEC5" w14:textId="77777777" w:rsidR="002509AF" w:rsidRPr="00BE5913" w:rsidRDefault="002509AF" w:rsidP="00C311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E52A97D" w14:textId="682CBF47" w:rsidR="002509AF" w:rsidRPr="00BE5913" w:rsidRDefault="002509AF" w:rsidP="00C0584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43CE5CC" w14:textId="77777777" w:rsidR="002509AF" w:rsidRPr="00BE5913" w:rsidRDefault="002509AF" w:rsidP="00C311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7F487E39" w14:textId="6B51E519" w:rsidR="002509AF" w:rsidRPr="00BE5913" w:rsidRDefault="002509AF" w:rsidP="00C0584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09AF" w:rsidRPr="00BE5913" w14:paraId="2511B589" w14:textId="77777777" w:rsidTr="002509AF">
        <w:trPr>
          <w:cantSplit/>
        </w:trPr>
        <w:tc>
          <w:tcPr>
            <w:tcW w:w="5130" w:type="dxa"/>
          </w:tcPr>
          <w:p w14:paraId="71BC7355" w14:textId="08C3846D" w:rsidR="002509AF" w:rsidRPr="00BE5913" w:rsidRDefault="002509AF" w:rsidP="002509AF">
            <w:pPr>
              <w:spacing w:line="240" w:lineRule="auto"/>
              <w:ind w:left="1185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ส่วนแบ่งกำไรขาดทุนเบ็ดเสร็จอื่นจากเงินลงทุน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809" w:type="dxa"/>
          </w:tcPr>
          <w:p w14:paraId="4FE2FEC9" w14:textId="77777777" w:rsidR="002509AF" w:rsidRPr="00B11C2B" w:rsidRDefault="002509AF" w:rsidP="00C05849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59" w:right="-1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5A17AF0" w14:textId="5BCFD9CA" w:rsidR="002509AF" w:rsidRPr="00962996" w:rsidRDefault="002509AF" w:rsidP="00C05849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59" w:right="-1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1C2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Pr="00C070A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180" w:type="dxa"/>
            <w:vAlign w:val="bottom"/>
          </w:tcPr>
          <w:p w14:paraId="7EF63B26" w14:textId="77777777" w:rsidR="002509AF" w:rsidRPr="00BE5913" w:rsidRDefault="002509AF" w:rsidP="00C311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47482B92" w14:textId="0D308C89" w:rsidR="002509AF" w:rsidRPr="00BE5913" w:rsidRDefault="002509AF" w:rsidP="00C311C5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5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6BC692A" w14:textId="77777777" w:rsidR="002509AF" w:rsidRPr="00BE5913" w:rsidRDefault="002509AF" w:rsidP="00C311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751B4406" w14:textId="17B2F3AB" w:rsidR="002509AF" w:rsidRPr="00BE5913" w:rsidRDefault="002509AF" w:rsidP="00C0584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20D9D3B" w14:textId="77777777" w:rsidR="002509AF" w:rsidRPr="00BE5913" w:rsidRDefault="002509AF" w:rsidP="00C311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4F55AE6F" w14:textId="497C6352" w:rsidR="002509AF" w:rsidRPr="00BE5913" w:rsidRDefault="002509AF" w:rsidP="00C0584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09AF" w:rsidRPr="00BE5913" w14:paraId="0896FA47" w14:textId="77777777" w:rsidTr="002509AF">
        <w:trPr>
          <w:cantSplit/>
        </w:trPr>
        <w:tc>
          <w:tcPr>
            <w:tcW w:w="5130" w:type="dxa"/>
          </w:tcPr>
          <w:p w14:paraId="36B8EC3A" w14:textId="179D13DB" w:rsidR="002509AF" w:rsidRPr="00BE5913" w:rsidRDefault="002509AF" w:rsidP="002509AF">
            <w:pPr>
              <w:spacing w:line="240" w:lineRule="auto"/>
              <w:ind w:left="1185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การตัดกำไรระหว่างกันที่ยังไม่ได้รับรู้รายได้จาก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809" w:type="dxa"/>
          </w:tcPr>
          <w:p w14:paraId="2DA3B536" w14:textId="77777777" w:rsidR="002509AF" w:rsidRPr="00B94FA4" w:rsidRDefault="002509AF" w:rsidP="00C05849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59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4B4DE0" w14:textId="52554E25" w:rsidR="002509AF" w:rsidRPr="00BE5913" w:rsidRDefault="002509AF" w:rsidP="00C05849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59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B94FA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94FA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6F77E4A" w14:textId="77777777" w:rsidR="002509AF" w:rsidRPr="00BE5913" w:rsidRDefault="002509AF" w:rsidP="00C311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FB4B6B9" w14:textId="0300F4F3" w:rsidR="002509AF" w:rsidRPr="00BE5913" w:rsidRDefault="002509AF" w:rsidP="00C0584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2D2A8E1" w14:textId="77777777" w:rsidR="002509AF" w:rsidRPr="00BE5913" w:rsidRDefault="002509AF" w:rsidP="00C311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6A59921" w14:textId="473A97AD" w:rsidR="002509AF" w:rsidRPr="00BE5913" w:rsidRDefault="002509AF" w:rsidP="00C0584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9F05536" w14:textId="77777777" w:rsidR="002509AF" w:rsidRPr="00BE5913" w:rsidRDefault="002509AF" w:rsidP="00C311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7401EABB" w14:textId="56C1C234" w:rsidR="002509AF" w:rsidRPr="00BE5913" w:rsidRDefault="002509AF" w:rsidP="00C0584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09AF" w:rsidRPr="00BE5913" w14:paraId="3ADE4929" w14:textId="77777777" w:rsidTr="002509AF">
        <w:trPr>
          <w:cantSplit/>
        </w:trPr>
        <w:tc>
          <w:tcPr>
            <w:tcW w:w="5130" w:type="dxa"/>
          </w:tcPr>
          <w:p w14:paraId="0977C428" w14:textId="3F9A34A9" w:rsidR="002509AF" w:rsidRPr="00BE5913" w:rsidRDefault="002509AF" w:rsidP="002509AF">
            <w:pPr>
              <w:spacing w:line="240" w:lineRule="auto"/>
              <w:ind w:left="1185" w:hanging="3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09" w:type="dxa"/>
          </w:tcPr>
          <w:p w14:paraId="4B173F43" w14:textId="77777777" w:rsidR="002509AF" w:rsidRPr="00C070A0" w:rsidRDefault="002509AF" w:rsidP="00C05849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59" w:right="-1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ACEB7A" w14:textId="7C6BB54D" w:rsidR="002509AF" w:rsidRPr="00C05849" w:rsidRDefault="002509AF" w:rsidP="00C05849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5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C058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733</w:t>
            </w:r>
            <w:r w:rsidRPr="00C058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578</w:t>
            </w:r>
          </w:p>
        </w:tc>
        <w:tc>
          <w:tcPr>
            <w:tcW w:w="180" w:type="dxa"/>
          </w:tcPr>
          <w:p w14:paraId="4ED282F5" w14:textId="77777777" w:rsidR="002509AF" w:rsidRPr="00BE5913" w:rsidRDefault="002509AF" w:rsidP="000E1D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CF6D076" w14:textId="095C54F8" w:rsidR="002509AF" w:rsidRPr="00BE5913" w:rsidRDefault="002509AF" w:rsidP="00923D18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59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374A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</w:t>
            </w:r>
            <w:r w:rsidRPr="00374A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882</w:t>
            </w:r>
          </w:p>
        </w:tc>
        <w:tc>
          <w:tcPr>
            <w:tcW w:w="180" w:type="dxa"/>
          </w:tcPr>
          <w:p w14:paraId="23A82871" w14:textId="77777777" w:rsidR="002509AF" w:rsidRPr="00BE5913" w:rsidRDefault="002509AF" w:rsidP="000E1D5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05244E59" w14:textId="5104DD08" w:rsidR="002509AF" w:rsidRPr="00D21309" w:rsidRDefault="002509AF" w:rsidP="00744B7E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59" w:right="-1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9C04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9C04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5CDE50E5" w14:textId="77777777" w:rsidR="002509AF" w:rsidRPr="00BE5913" w:rsidRDefault="002509AF" w:rsidP="000E1D5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57D2539B" w14:textId="150B3322" w:rsidR="002509AF" w:rsidRPr="00374A85" w:rsidRDefault="002509AF" w:rsidP="00C05849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59" w:right="-1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935</w:t>
            </w:r>
          </w:p>
        </w:tc>
      </w:tr>
    </w:tbl>
    <w:p w14:paraId="325F127C" w14:textId="77777777" w:rsidR="00BE10F4" w:rsidRPr="00BE5913" w:rsidRDefault="00BE10F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AD6B844" w14:textId="0EC937F9" w:rsidR="00EC1A9B" w:rsidRPr="00C05849" w:rsidRDefault="00EC1A9B" w:rsidP="00D07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900" w:right="562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C05849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การซื้อเงินลงทุนในการร่วมค้าใน</w:t>
      </w:r>
      <w:r w:rsidR="00A13536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สำหรับ</w:t>
      </w:r>
      <w:r w:rsidRPr="00C05849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ปีสิ้นสุดวันที่ </w:t>
      </w:r>
      <w:r w:rsidR="00C070A0" w:rsidRPr="00C070A0">
        <w:rPr>
          <w:rFonts w:ascii="Angsana New" w:hAnsi="Angsana New"/>
          <w:i/>
          <w:iCs/>
          <w:color w:val="000000"/>
          <w:sz w:val="30"/>
          <w:szCs w:val="30"/>
        </w:rPr>
        <w:t>3</w:t>
      </w:r>
      <w:r w:rsidR="00B11C2B" w:rsidRPr="00B11C2B">
        <w:rPr>
          <w:rFonts w:ascii="Angsana New" w:hAnsi="Angsana New"/>
          <w:i/>
          <w:iCs/>
          <w:color w:val="000000"/>
          <w:sz w:val="30"/>
          <w:szCs w:val="30"/>
        </w:rPr>
        <w:t>1</w:t>
      </w:r>
      <w:r w:rsidRPr="00C05849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C05849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ธันวาคม </w:t>
      </w:r>
      <w:r w:rsidR="00C070A0" w:rsidRPr="00C070A0">
        <w:rPr>
          <w:rFonts w:ascii="Angsana New" w:hAnsi="Angsana New"/>
          <w:i/>
          <w:iCs/>
          <w:color w:val="000000"/>
          <w:sz w:val="30"/>
          <w:szCs w:val="30"/>
        </w:rPr>
        <w:t>2568</w:t>
      </w:r>
    </w:p>
    <w:p w14:paraId="47CC08B9" w14:textId="77777777" w:rsidR="00EC1A9B" w:rsidRPr="002512E3" w:rsidRDefault="00EC1A9B" w:rsidP="00D07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napToGrid w:val="0"/>
          <w:sz w:val="30"/>
          <w:szCs w:val="30"/>
          <w:highlight w:val="yellow"/>
          <w:cs/>
          <w:lang w:val="en-GB" w:eastAsia="th-TH"/>
        </w:rPr>
      </w:pPr>
    </w:p>
    <w:p w14:paraId="186BE5CF" w14:textId="6DA47043" w:rsidR="00500D82" w:rsidRPr="002E53F2" w:rsidRDefault="00500D82" w:rsidP="00500D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070A0" w:rsidRPr="00C070A0">
        <w:rPr>
          <w:rFonts w:ascii="Angsana New" w:hAnsi="Angsana New"/>
          <w:sz w:val="30"/>
          <w:szCs w:val="30"/>
        </w:rPr>
        <w:t>25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C070A0" w:rsidRPr="00C070A0">
        <w:rPr>
          <w:rFonts w:ascii="Angsana New" w:hAnsi="Angsana New"/>
          <w:sz w:val="30"/>
          <w:szCs w:val="30"/>
        </w:rPr>
        <w:t>2568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บริษัทได้ลงนามในสัญญาซื้อขายหุ้นของบริษัท ไชน่าทาวน์ เดสติเนชั่น (ไทยแลนด์) จำกัด ซึ่งเป็นบริษัทที่อยู่ภายใต้การควบคุมเดียวกัน ที่ประกอบธุรกิจให้เช่าอสังหาริมทรัพย์ คิดเป็นส่วนได้เสีย</w:t>
      </w:r>
      <w:r w:rsidRPr="002E53F2">
        <w:rPr>
          <w:rFonts w:ascii="Angsana New" w:hAnsi="Angsana New"/>
          <w:sz w:val="30"/>
          <w:szCs w:val="30"/>
          <w:cs/>
        </w:rPr>
        <w:br/>
      </w:r>
      <w:r w:rsidRPr="002E53F2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B11C2B" w:rsidRPr="00B11C2B">
        <w:rPr>
          <w:rFonts w:ascii="Angsana New" w:hAnsi="Angsana New"/>
          <w:sz w:val="30"/>
          <w:szCs w:val="30"/>
        </w:rPr>
        <w:t>100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ของหุ้นที่ออกและชำระแล้ว รวม</w:t>
      </w:r>
      <w:r>
        <w:rPr>
          <w:rFonts w:ascii="Angsana New" w:hAnsi="Angsana New" w:hint="cs"/>
          <w:sz w:val="30"/>
          <w:szCs w:val="30"/>
          <w:cs/>
        </w:rPr>
        <w:t>มูลค่า</w:t>
      </w:r>
      <w:r w:rsidRPr="002E53F2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C070A0" w:rsidRPr="00C070A0">
        <w:rPr>
          <w:rFonts w:ascii="Angsana New" w:hAnsi="Angsana New"/>
          <w:sz w:val="30"/>
          <w:szCs w:val="30"/>
        </w:rPr>
        <w:t>9</w:t>
      </w:r>
      <w:r w:rsidRPr="002E53F2">
        <w:rPr>
          <w:rFonts w:ascii="Angsana New" w:hAnsi="Angsana New"/>
          <w:sz w:val="30"/>
          <w:szCs w:val="30"/>
        </w:rPr>
        <w:t>,</w:t>
      </w:r>
      <w:r w:rsidR="00C070A0" w:rsidRPr="00C070A0">
        <w:rPr>
          <w:rFonts w:ascii="Angsana New" w:hAnsi="Angsana New"/>
          <w:sz w:val="30"/>
          <w:szCs w:val="30"/>
        </w:rPr>
        <w:t>83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Pr="002E53F2">
        <w:rPr>
          <w:rFonts w:ascii="Angsana New" w:hAnsi="Angsana New"/>
          <w:sz w:val="30"/>
          <w:szCs w:val="30"/>
        </w:rPr>
        <w:t>.</w:t>
      </w:r>
      <w:r w:rsidR="00C070A0" w:rsidRPr="00C070A0">
        <w:rPr>
          <w:rFonts w:ascii="Angsana New" w:hAnsi="Angsana New"/>
          <w:sz w:val="30"/>
          <w:szCs w:val="30"/>
        </w:rPr>
        <w:t>76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2E53F2">
        <w:rPr>
          <w:rFonts w:ascii="Angsana New" w:hAnsi="Angsana New" w:hint="cs"/>
          <w:sz w:val="30"/>
          <w:szCs w:val="30"/>
          <w:cs/>
        </w:rPr>
        <w:t xml:space="preserve">เข้าซื้อหุ้นขั้นต้นเป็นจำนวนร้อยละ </w:t>
      </w:r>
      <w:r w:rsidR="00C070A0" w:rsidRPr="00C070A0">
        <w:rPr>
          <w:rFonts w:ascii="Angsana New" w:hAnsi="Angsana New"/>
          <w:sz w:val="30"/>
          <w:szCs w:val="30"/>
        </w:rPr>
        <w:t>25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 xml:space="preserve">ของหุ้นที่ออกและชำระแล้ว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2E53F2">
        <w:rPr>
          <w:rFonts w:ascii="Angsana New" w:hAnsi="Angsana New" w:hint="cs"/>
          <w:sz w:val="30"/>
          <w:szCs w:val="30"/>
          <w:cs/>
        </w:rPr>
        <w:t>ตกลงจะเข้าซื้อหุ้นส่วนที่เหลือโดยซื้อครั้งเดียวหรือทยอยซื้อ</w:t>
      </w:r>
      <w:r w:rsidR="008B147B">
        <w:rPr>
          <w:rFonts w:ascii="Angsana New" w:hAnsi="Angsana New"/>
          <w:sz w:val="30"/>
          <w:szCs w:val="30"/>
          <w:cs/>
        </w:rPr>
        <w:br/>
      </w:r>
      <w:r w:rsidRPr="002E53F2">
        <w:rPr>
          <w:rFonts w:ascii="Angsana New" w:hAnsi="Angsana New" w:hint="cs"/>
          <w:sz w:val="30"/>
          <w:szCs w:val="30"/>
          <w:cs/>
        </w:rPr>
        <w:t>หลายครั้งตามเงื่อนไขที่กำหนดไว้ในสัญญาซื้อเงินลงทุน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 xml:space="preserve">และจะมีสิทธิซื้อหุ้นเพิ่มเติมเกินกว่าร้อยละ </w:t>
      </w:r>
      <w:r w:rsidR="00C070A0" w:rsidRPr="00C070A0">
        <w:rPr>
          <w:rFonts w:ascii="Angsana New" w:hAnsi="Angsana New"/>
          <w:sz w:val="30"/>
          <w:szCs w:val="30"/>
        </w:rPr>
        <w:t>36</w:t>
      </w:r>
      <w:r w:rsidRPr="002E53F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ของหุ้นที่ออกและชำระแล้ว </w:t>
      </w:r>
      <w:r w:rsidRPr="002E53F2">
        <w:rPr>
          <w:rFonts w:ascii="Angsana New" w:hAnsi="Angsana New" w:hint="cs"/>
          <w:sz w:val="30"/>
          <w:szCs w:val="30"/>
          <w:cs/>
        </w:rPr>
        <w:t xml:space="preserve">ภายหลังวันที่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C070A0" w:rsidRPr="00C070A0">
        <w:rPr>
          <w:rFonts w:ascii="Angsana New" w:hAnsi="Angsana New"/>
          <w:sz w:val="30"/>
          <w:szCs w:val="30"/>
        </w:rPr>
        <w:t>257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ในวันเดียวกัน บริษัทได้ลงนามในสัญญาระหว่างผู้ถือหุ้นกับ</w:t>
      </w:r>
      <w:r w:rsidR="00113E9B">
        <w:rPr>
          <w:rFonts w:ascii="Angsana New" w:hAnsi="Angsana New"/>
          <w:sz w:val="30"/>
          <w:szCs w:val="30"/>
          <w:cs/>
        </w:rPr>
        <w:br/>
      </w:r>
      <w:r w:rsidRPr="002E53F2">
        <w:rPr>
          <w:rFonts w:ascii="Angsana New" w:hAnsi="Angsana New" w:hint="cs"/>
          <w:sz w:val="30"/>
          <w:szCs w:val="30"/>
          <w:cs/>
        </w:rPr>
        <w:t>กิจการที่เกี่ยวข้องกันและได้จัดประเภทเงินลงทุนดังกล่าวเป็นเงินลงทุนในการร่วมค้า</w:t>
      </w:r>
    </w:p>
    <w:p w14:paraId="7E5BF79C" w14:textId="77777777" w:rsidR="00500D82" w:rsidRPr="002E53F2" w:rsidRDefault="00500D82" w:rsidP="00500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9370B77" w14:textId="15262E09" w:rsidR="00500D82" w:rsidRPr="002E53F2" w:rsidRDefault="00500D82" w:rsidP="00500D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8A36E1">
        <w:rPr>
          <w:rFonts w:ascii="Angsana New" w:hAnsi="Angsana New" w:hint="cs"/>
          <w:spacing w:val="-4"/>
          <w:sz w:val="30"/>
          <w:szCs w:val="30"/>
          <w:cs/>
        </w:rPr>
        <w:t xml:space="preserve">มูลค่าสิ่งตอบแทนที่โอนให้ในการเข้าซื้อหุ้นขั้นต้นจำนวนเงิน </w:t>
      </w:r>
      <w:r w:rsidR="00C070A0" w:rsidRPr="00C070A0">
        <w:rPr>
          <w:rFonts w:ascii="Angsana New" w:hAnsi="Angsana New"/>
          <w:spacing w:val="-4"/>
          <w:sz w:val="30"/>
          <w:szCs w:val="30"/>
        </w:rPr>
        <w:t>2</w:t>
      </w:r>
      <w:r w:rsidRPr="008A36E1">
        <w:rPr>
          <w:rFonts w:ascii="Angsana New" w:hAnsi="Angsana New"/>
          <w:spacing w:val="-4"/>
          <w:sz w:val="30"/>
          <w:szCs w:val="30"/>
        </w:rPr>
        <w:t>,</w:t>
      </w:r>
      <w:r w:rsidR="00C070A0" w:rsidRPr="00C070A0">
        <w:rPr>
          <w:rFonts w:ascii="Angsana New" w:hAnsi="Angsana New"/>
          <w:spacing w:val="-4"/>
          <w:sz w:val="30"/>
          <w:szCs w:val="30"/>
        </w:rPr>
        <w:t>457</w:t>
      </w:r>
      <w:r w:rsidRPr="008A36E1">
        <w:rPr>
          <w:rFonts w:ascii="Angsana New" w:hAnsi="Angsana New"/>
          <w:spacing w:val="-4"/>
          <w:sz w:val="30"/>
          <w:szCs w:val="30"/>
        </w:rPr>
        <w:t>.</w:t>
      </w:r>
      <w:r w:rsidR="00C070A0" w:rsidRPr="00C070A0">
        <w:rPr>
          <w:rFonts w:ascii="Angsana New" w:hAnsi="Angsana New"/>
          <w:spacing w:val="-4"/>
          <w:sz w:val="30"/>
          <w:szCs w:val="30"/>
        </w:rPr>
        <w:t>79</w:t>
      </w:r>
      <w:r w:rsidRPr="008A36E1">
        <w:rPr>
          <w:rFonts w:ascii="Angsana New" w:hAnsi="Angsana New"/>
          <w:spacing w:val="-4"/>
          <w:sz w:val="30"/>
          <w:szCs w:val="30"/>
        </w:rPr>
        <w:t xml:space="preserve"> </w:t>
      </w:r>
      <w:r w:rsidRPr="008A36E1">
        <w:rPr>
          <w:rFonts w:ascii="Angsana New" w:hAnsi="Angsana New" w:hint="cs"/>
          <w:spacing w:val="-4"/>
          <w:sz w:val="30"/>
          <w:szCs w:val="30"/>
          <w:cs/>
        </w:rPr>
        <w:t>ล้านบาท แบ่งเป็นเงินให้กู้ยืมแก่กิจการร่วมค้า</w:t>
      </w:r>
      <w:r w:rsidRPr="002E53F2">
        <w:rPr>
          <w:rFonts w:ascii="Angsana New" w:hAnsi="Angsana New" w:hint="cs"/>
          <w:sz w:val="30"/>
          <w:szCs w:val="30"/>
          <w:cs/>
        </w:rPr>
        <w:t xml:space="preserve">เพื่อชำระคืนผู้ถือหุ้นเดิมจำนวนเงิน </w:t>
      </w:r>
      <w:r w:rsidR="00C070A0" w:rsidRPr="00C070A0">
        <w:rPr>
          <w:rFonts w:ascii="Angsana New" w:hAnsi="Angsana New"/>
          <w:sz w:val="30"/>
          <w:szCs w:val="30"/>
        </w:rPr>
        <w:t>589</w:t>
      </w:r>
      <w:r w:rsidRPr="002E53F2">
        <w:rPr>
          <w:rFonts w:ascii="Angsana New" w:hAnsi="Angsana New"/>
          <w:sz w:val="30"/>
          <w:szCs w:val="30"/>
        </w:rPr>
        <w:t>.</w:t>
      </w:r>
      <w:r w:rsidR="00C070A0" w:rsidRPr="00C070A0">
        <w:rPr>
          <w:rFonts w:ascii="Angsana New" w:hAnsi="Angsana New"/>
          <w:sz w:val="30"/>
          <w:szCs w:val="30"/>
        </w:rPr>
        <w:t>6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 xml:space="preserve">ล้านบาท และจ่ายเงินซื้อเงินลงทุนในการร่วมค้าจำนวนเงิน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Pr="002E53F2">
        <w:rPr>
          <w:rFonts w:ascii="Angsana New" w:hAnsi="Angsana New"/>
          <w:sz w:val="30"/>
          <w:szCs w:val="30"/>
        </w:rPr>
        <w:t>,</w:t>
      </w:r>
      <w:r w:rsidR="00C070A0" w:rsidRPr="00C070A0">
        <w:rPr>
          <w:rFonts w:ascii="Angsana New" w:hAnsi="Angsana New"/>
          <w:sz w:val="30"/>
          <w:szCs w:val="30"/>
        </w:rPr>
        <w:t>868</w:t>
      </w:r>
      <w:r w:rsidRPr="002E53F2">
        <w:rPr>
          <w:rFonts w:ascii="Angsana New" w:hAnsi="Angsana New"/>
          <w:sz w:val="30"/>
          <w:szCs w:val="30"/>
        </w:rPr>
        <w:t>.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="00C070A0" w:rsidRPr="00C070A0">
        <w:rPr>
          <w:rFonts w:ascii="Angsana New" w:hAnsi="Angsana New"/>
          <w:sz w:val="30"/>
          <w:szCs w:val="30"/>
        </w:rPr>
        <w:t>9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="00F775FD">
        <w:rPr>
          <w:rFonts w:ascii="Angsana New" w:hAnsi="Angsana New"/>
          <w:sz w:val="30"/>
          <w:szCs w:val="30"/>
          <w:cs/>
        </w:rPr>
        <w:br/>
      </w:r>
      <w:r w:rsidRPr="002E53F2">
        <w:rPr>
          <w:rFonts w:ascii="Angsana New" w:hAnsi="Angsana New" w:hint="cs"/>
          <w:sz w:val="30"/>
          <w:szCs w:val="30"/>
          <w:cs/>
        </w:rPr>
        <w:t xml:space="preserve">ล้านบาท ซึ่งเงินลงทุนในการร่วมค้าดังกล่าวรับรู้ตามวิธีส่วนได้เสียเป็นจำนวนเงิน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Pr="002E53F2">
        <w:rPr>
          <w:rFonts w:ascii="Angsana New" w:hAnsi="Angsana New"/>
          <w:sz w:val="30"/>
          <w:szCs w:val="30"/>
        </w:rPr>
        <w:t>,</w:t>
      </w:r>
      <w:r w:rsidR="00C070A0" w:rsidRPr="00C070A0">
        <w:rPr>
          <w:rFonts w:ascii="Angsana New" w:hAnsi="Angsana New"/>
          <w:sz w:val="30"/>
          <w:szCs w:val="30"/>
        </w:rPr>
        <w:t>753</w:t>
      </w:r>
      <w:r w:rsidRPr="002E53F2">
        <w:rPr>
          <w:rFonts w:ascii="Angsana New" w:hAnsi="Angsana New"/>
          <w:sz w:val="30"/>
          <w:szCs w:val="30"/>
        </w:rPr>
        <w:t>.</w:t>
      </w:r>
      <w:r w:rsidR="00C070A0" w:rsidRPr="00C070A0">
        <w:rPr>
          <w:rFonts w:ascii="Angsana New" w:hAnsi="Angsana New"/>
          <w:sz w:val="30"/>
          <w:szCs w:val="30"/>
        </w:rPr>
        <w:t>74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2E53F2">
        <w:rPr>
          <w:rFonts w:ascii="Angsana New" w:hAnsi="Angsana New"/>
          <w:sz w:val="30"/>
          <w:szCs w:val="30"/>
        </w:rPr>
        <w:br/>
      </w:r>
      <w:r w:rsidRPr="002E53F2">
        <w:rPr>
          <w:rFonts w:ascii="Angsana New" w:hAnsi="Angsana New" w:hint="cs"/>
          <w:sz w:val="30"/>
          <w:szCs w:val="30"/>
          <w:cs/>
        </w:rPr>
        <w:t>ทำให้เกิดผลต่างระหว่างเงินจ่ายซื้อและมูลค่าเงินลงทุนในการร่วมค้าตามวิธีส่วนได้เสียจำนวน</w:t>
      </w:r>
      <w:r>
        <w:rPr>
          <w:rFonts w:ascii="Angsana New" w:hAnsi="Angsana New" w:hint="cs"/>
          <w:sz w:val="30"/>
          <w:szCs w:val="30"/>
          <w:cs/>
        </w:rPr>
        <w:t>เงิน</w:t>
      </w:r>
      <w:r w:rsidRPr="002E53F2">
        <w:rPr>
          <w:rFonts w:ascii="Angsana New" w:hAnsi="Angsana New" w:hint="cs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11</w:t>
      </w:r>
      <w:r w:rsidR="00C070A0" w:rsidRPr="00C070A0">
        <w:rPr>
          <w:rFonts w:ascii="Angsana New" w:hAnsi="Angsana New"/>
          <w:sz w:val="30"/>
          <w:szCs w:val="30"/>
        </w:rPr>
        <w:t>4</w:t>
      </w:r>
      <w:r w:rsidRPr="002E53F2">
        <w:rPr>
          <w:rFonts w:ascii="Angsana New" w:hAnsi="Angsana New"/>
          <w:sz w:val="30"/>
          <w:szCs w:val="30"/>
        </w:rPr>
        <w:t>.</w:t>
      </w:r>
      <w:r w:rsidR="00C070A0" w:rsidRPr="00C070A0">
        <w:rPr>
          <w:rFonts w:ascii="Angsana New" w:hAnsi="Angsana New"/>
          <w:sz w:val="30"/>
          <w:szCs w:val="30"/>
        </w:rPr>
        <w:t>35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2E53F2">
        <w:rPr>
          <w:rFonts w:ascii="Angsana New" w:hAnsi="Angsana New"/>
          <w:sz w:val="30"/>
          <w:szCs w:val="30"/>
        </w:rPr>
        <w:br/>
      </w:r>
      <w:r w:rsidRPr="002E53F2">
        <w:rPr>
          <w:rFonts w:ascii="Angsana New" w:hAnsi="Angsana New" w:hint="cs"/>
          <w:sz w:val="30"/>
          <w:szCs w:val="30"/>
          <w:cs/>
        </w:rPr>
        <w:t>ถูกบันทึกเป็นผลต่างจากการรวมธุรกิจภายใต้การควบคุมเดียวกันในงบการเงินรวม</w:t>
      </w:r>
    </w:p>
    <w:p w14:paraId="1CD990B2" w14:textId="77777777" w:rsidR="002512E3" w:rsidRDefault="002512E3" w:rsidP="00D07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52079DB" w14:textId="2858780F" w:rsidR="002512E3" w:rsidRPr="00BE5913" w:rsidRDefault="002512E3" w:rsidP="00251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900" w:right="562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2512E3">
        <w:rPr>
          <w:rFonts w:ascii="Angsana New" w:hAnsi="Angsana New" w:hint="cs"/>
          <w:i/>
          <w:iCs/>
          <w:color w:val="000000"/>
          <w:sz w:val="30"/>
          <w:szCs w:val="30"/>
          <w:cs/>
        </w:rPr>
        <w:lastRenderedPageBreak/>
        <w:t xml:space="preserve">การซื้อเงินลงทุนในการร่วมค้าในระหว่างปีสิ้นสุดวันที่ </w:t>
      </w:r>
      <w:r w:rsidR="00C070A0" w:rsidRPr="00C070A0">
        <w:rPr>
          <w:rFonts w:ascii="Angsana New" w:hAnsi="Angsana New"/>
          <w:i/>
          <w:iCs/>
          <w:color w:val="000000"/>
          <w:sz w:val="30"/>
          <w:szCs w:val="30"/>
        </w:rPr>
        <w:t>3</w:t>
      </w:r>
      <w:r w:rsidR="00B11C2B" w:rsidRPr="00B11C2B">
        <w:rPr>
          <w:rFonts w:ascii="Angsana New" w:hAnsi="Angsana New"/>
          <w:i/>
          <w:iCs/>
          <w:color w:val="000000"/>
          <w:sz w:val="30"/>
          <w:szCs w:val="30"/>
        </w:rPr>
        <w:t>1</w:t>
      </w:r>
      <w:r w:rsidRPr="002512E3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2512E3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ธันวาคม </w:t>
      </w:r>
      <w:r w:rsidR="00C070A0" w:rsidRPr="00C070A0">
        <w:rPr>
          <w:rFonts w:ascii="Angsana New" w:hAnsi="Angsana New"/>
          <w:i/>
          <w:iCs/>
          <w:color w:val="000000"/>
          <w:sz w:val="30"/>
          <w:szCs w:val="30"/>
        </w:rPr>
        <w:t>2567</w:t>
      </w:r>
    </w:p>
    <w:p w14:paraId="09EFA173" w14:textId="77777777" w:rsidR="002512E3" w:rsidRPr="00BE5913" w:rsidRDefault="002512E3" w:rsidP="00251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napToGrid w:val="0"/>
          <w:sz w:val="30"/>
          <w:szCs w:val="30"/>
          <w:cs/>
          <w:lang w:val="en-GB" w:eastAsia="th-TH"/>
        </w:rPr>
      </w:pPr>
    </w:p>
    <w:p w14:paraId="491178EA" w14:textId="67E86178" w:rsidR="002512E3" w:rsidRPr="00BE5913" w:rsidRDefault="002512E3" w:rsidP="00251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900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เมื่อวันที่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="00C070A0" w:rsidRPr="00C070A0">
        <w:rPr>
          <w:rFonts w:ascii="Angsana New" w:hAnsi="Angsana New"/>
          <w:snapToGrid w:val="0"/>
          <w:sz w:val="30"/>
          <w:szCs w:val="30"/>
          <w:lang w:eastAsia="th-TH"/>
        </w:rPr>
        <w:t>26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เมษายน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="00C070A0" w:rsidRPr="00C070A0">
        <w:rPr>
          <w:rFonts w:ascii="Angsana New" w:hAnsi="Angsana New"/>
          <w:snapToGrid w:val="0"/>
          <w:sz w:val="30"/>
          <w:szCs w:val="30"/>
          <w:lang w:eastAsia="th-TH"/>
        </w:rPr>
        <w:t>2567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บริษัทได้ลงนามในสัญญาซื้อขายหุ้นของกิจการที่เกี่ยวข้องกันจำนวน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="00C070A0" w:rsidRPr="00C070A0">
        <w:rPr>
          <w:rFonts w:ascii="Angsana New" w:hAnsi="Angsana New"/>
          <w:snapToGrid w:val="0"/>
          <w:sz w:val="30"/>
          <w:szCs w:val="30"/>
          <w:lang w:eastAsia="th-TH"/>
        </w:rPr>
        <w:t>4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แห่ง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ซึ่งเป็น</w:t>
      </w:r>
      <w:r>
        <w:rPr>
          <w:rFonts w:ascii="Angsana New" w:hAnsi="Angsana New"/>
          <w:snapToGrid w:val="0"/>
          <w:sz w:val="30"/>
          <w:szCs w:val="30"/>
          <w:cs/>
          <w:lang w:eastAsia="th-TH"/>
        </w:rPr>
        <w:br/>
      </w:r>
      <w:r w:rsidRPr="00BE5913">
        <w:rPr>
          <w:rFonts w:ascii="Angsana New" w:hAnsi="Angsana New" w:hint="cs"/>
          <w:sz w:val="30"/>
          <w:szCs w:val="30"/>
          <w:cs/>
        </w:rPr>
        <w:t>บริษัทที่อยู่ภายใต้การควบคุมเดียวกัน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ที่ประกอบธุรกิจโรงแรมและบริการที่เกี่ยวข้องและธุรกิจให้เช่าและให้บริการอาคารพาณิชยกรรม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คิดเป็นส่วนได้เสียร้อยละ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="00B11C2B" w:rsidRPr="00B11C2B">
        <w:rPr>
          <w:rFonts w:ascii="Angsana New" w:hAnsi="Angsana New"/>
          <w:snapToGrid w:val="0"/>
          <w:sz w:val="30"/>
          <w:szCs w:val="30"/>
          <w:lang w:eastAsia="th-TH"/>
        </w:rPr>
        <w:t>100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ของหุ้นที่ออกและชำระแล้ว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รวมเป็นจำนวนเงิน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="00C070A0" w:rsidRPr="00C070A0">
        <w:rPr>
          <w:rFonts w:ascii="Angsana New" w:hAnsi="Angsana New"/>
          <w:snapToGrid w:val="0"/>
          <w:sz w:val="30"/>
          <w:szCs w:val="30"/>
          <w:lang w:eastAsia="th-TH"/>
        </w:rPr>
        <w:t>4</w:t>
      </w:r>
      <w:r w:rsidRPr="00BE5913">
        <w:rPr>
          <w:rFonts w:ascii="Angsana New" w:hAnsi="Angsana New"/>
          <w:snapToGrid w:val="0"/>
          <w:sz w:val="30"/>
          <w:szCs w:val="30"/>
          <w:lang w:val="en-GB" w:eastAsia="th-TH"/>
        </w:rPr>
        <w:t>,</w:t>
      </w:r>
      <w:r w:rsidR="00C070A0" w:rsidRPr="00C070A0">
        <w:rPr>
          <w:rFonts w:ascii="Angsana New" w:hAnsi="Angsana New"/>
          <w:snapToGrid w:val="0"/>
          <w:sz w:val="30"/>
          <w:szCs w:val="30"/>
          <w:lang w:eastAsia="th-TH"/>
        </w:rPr>
        <w:t>446</w:t>
      </w:r>
      <w:r w:rsidRPr="00BE5913">
        <w:rPr>
          <w:rFonts w:ascii="Angsana New" w:hAnsi="Angsana New"/>
          <w:snapToGrid w:val="0"/>
          <w:sz w:val="30"/>
          <w:szCs w:val="30"/>
          <w:lang w:val="en-GB" w:eastAsia="th-TH"/>
        </w:rPr>
        <w:t>.</w:t>
      </w:r>
      <w:r w:rsidR="00B11C2B" w:rsidRPr="00B11C2B">
        <w:rPr>
          <w:rFonts w:ascii="Angsana New" w:hAnsi="Angsana New"/>
          <w:snapToGrid w:val="0"/>
          <w:sz w:val="30"/>
          <w:szCs w:val="30"/>
          <w:lang w:eastAsia="th-TH"/>
        </w:rPr>
        <w:t>00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ล้านบาท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มูลค่าการเข้าซื้อหุ้นขั้นต้นเป็นจำนวนร้อยละ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="00B11C2B" w:rsidRPr="00B11C2B">
        <w:rPr>
          <w:rFonts w:ascii="Angsana New" w:hAnsi="Angsana New"/>
          <w:snapToGrid w:val="0"/>
          <w:sz w:val="30"/>
          <w:szCs w:val="30"/>
          <w:lang w:eastAsia="th-TH"/>
        </w:rPr>
        <w:t>1</w:t>
      </w:r>
      <w:r w:rsidR="00C070A0" w:rsidRPr="00C070A0">
        <w:rPr>
          <w:rFonts w:ascii="Angsana New" w:hAnsi="Angsana New"/>
          <w:snapToGrid w:val="0"/>
          <w:sz w:val="30"/>
          <w:szCs w:val="30"/>
          <w:lang w:eastAsia="th-TH"/>
        </w:rPr>
        <w:t>8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ของหุ้นที่ออกและชำระแล้ว </w:t>
      </w:r>
    </w:p>
    <w:p w14:paraId="3E58956E" w14:textId="77777777" w:rsidR="002512E3" w:rsidRPr="00BE5913" w:rsidRDefault="002512E3" w:rsidP="002512E3">
      <w:pPr>
        <w:pStyle w:val="ListParagraph"/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</w:p>
    <w:p w14:paraId="6769706E" w14:textId="011A4A24" w:rsidR="002512E3" w:rsidRDefault="002512E3" w:rsidP="00251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บริษัทตกลงจะเข้าซื้อหุ้นส่วนที่เหลือโดยซื้อครั้งเดียวหรือทยอยซื้อหลายครั้ง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ตามเงื่อนไขที่กำหนดไว้ในสัญญาซื้อ</w:t>
      </w:r>
      <w:r>
        <w:rPr>
          <w:rFonts w:ascii="Angsana New" w:hAnsi="Angsana New" w:hint="cs"/>
          <w:color w:val="000000"/>
          <w:sz w:val="30"/>
          <w:szCs w:val="30"/>
          <w:cs/>
        </w:rPr>
        <w:t>ขายหุ้น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 และจะมีสิทธิซื้อหุ้นเพิ่มเติมเกินกว่าร้อยละ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="00C070A0" w:rsidRPr="00C070A0">
        <w:rPr>
          <w:rFonts w:ascii="Angsana New" w:hAnsi="Angsana New"/>
          <w:snapToGrid w:val="0"/>
          <w:sz w:val="30"/>
          <w:szCs w:val="30"/>
          <w:lang w:eastAsia="th-TH"/>
        </w:rPr>
        <w:t>36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ภายหลังวันที่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="00B11C2B" w:rsidRPr="00B11C2B">
        <w:rPr>
          <w:rFonts w:ascii="Angsana New" w:hAnsi="Angsana New"/>
          <w:snapToGrid w:val="0"/>
          <w:sz w:val="30"/>
          <w:szCs w:val="30"/>
          <w:lang w:eastAsia="th-TH"/>
        </w:rPr>
        <w:t>1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มกราคม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="00C070A0" w:rsidRPr="00C070A0">
        <w:rPr>
          <w:rFonts w:ascii="Angsana New" w:hAnsi="Angsana New"/>
          <w:snapToGrid w:val="0"/>
          <w:sz w:val="30"/>
          <w:szCs w:val="30"/>
          <w:lang w:eastAsia="th-TH"/>
        </w:rPr>
        <w:t>257</w:t>
      </w:r>
      <w:r w:rsidR="00B11C2B" w:rsidRPr="00B11C2B">
        <w:rPr>
          <w:rFonts w:ascii="Angsana New" w:hAnsi="Angsana New"/>
          <w:snapToGrid w:val="0"/>
          <w:sz w:val="30"/>
          <w:szCs w:val="30"/>
          <w:lang w:eastAsia="th-TH"/>
        </w:rPr>
        <w:t>1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รายชื่อบริษัทที่ถูกซื้อ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มีดังนี้</w:t>
      </w:r>
    </w:p>
    <w:p w14:paraId="530B1323" w14:textId="314AF114" w:rsidR="002512E3" w:rsidRPr="00BE5913" w:rsidRDefault="002512E3" w:rsidP="002512E3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1350" w:hanging="360"/>
        <w:jc w:val="thaiDistribute"/>
        <w:rPr>
          <w:rFonts w:ascii="Angsana New" w:hAnsi="Angsana New"/>
          <w:color w:val="000000"/>
          <w:sz w:val="30"/>
          <w:szCs w:val="30"/>
        </w:rPr>
      </w:pPr>
      <w:r w:rsidRPr="00BE5913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ลักซูรี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โฮเทล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ดีเวลลอปเม้นท์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สุขุมวิท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color w:val="000000"/>
          <w:sz w:val="30"/>
          <w:szCs w:val="30"/>
        </w:rPr>
        <w:t>38</w:t>
      </w:r>
      <w:r w:rsidRPr="00BE5913">
        <w:rPr>
          <w:rFonts w:ascii="Angsana New" w:hAnsi="Angsana New"/>
          <w:color w:val="000000"/>
          <w:sz w:val="30"/>
          <w:szCs w:val="30"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เดิมชื่อ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color w:val="000000"/>
          <w:sz w:val="30"/>
          <w:szCs w:val="30"/>
        </w:rPr>
        <w:t>38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ดีเวลลอปเม้นท์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BE5913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6AEA041F" w14:textId="77777777" w:rsidR="002512E3" w:rsidRPr="00BE5913" w:rsidRDefault="002512E3" w:rsidP="002512E3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1350" w:hanging="360"/>
        <w:jc w:val="thaiDistribute"/>
        <w:rPr>
          <w:rFonts w:ascii="Angsana New" w:hAnsi="Angsana New"/>
          <w:color w:val="000000"/>
          <w:sz w:val="30"/>
          <w:szCs w:val="30"/>
        </w:rPr>
      </w:pPr>
      <w:r w:rsidRPr="00BE5913">
        <w:rPr>
          <w:rFonts w:ascii="Angsana New" w:hAnsi="Angsana New" w:hint="cs"/>
          <w:color w:val="000000"/>
          <w:sz w:val="30"/>
          <w:szCs w:val="30"/>
          <w:cs/>
        </w:rPr>
        <w:t>บริษัท เดอะ พลาซ่า เชียงใหม่ จำกัด</w:t>
      </w:r>
    </w:p>
    <w:p w14:paraId="2EAD145F" w14:textId="00E9F170" w:rsidR="002512E3" w:rsidRPr="00BE5913" w:rsidRDefault="002512E3" w:rsidP="002512E3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1350" w:hanging="360"/>
        <w:jc w:val="thaiDistribute"/>
        <w:rPr>
          <w:rFonts w:ascii="Angsana New" w:hAnsi="Angsana New"/>
          <w:color w:val="000000"/>
          <w:sz w:val="30"/>
          <w:szCs w:val="30"/>
        </w:rPr>
      </w:pPr>
      <w:r w:rsidRPr="00BE5913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ลานนาทีค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บา</w:t>
      </w:r>
      <w:r>
        <w:rPr>
          <w:rFonts w:ascii="Angsana New" w:hAnsi="Angsana New" w:hint="cs"/>
          <w:color w:val="000000"/>
          <w:sz w:val="30"/>
          <w:szCs w:val="30"/>
          <w:cs/>
        </w:rPr>
        <w:t>ร์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ซ่าร์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เดิมชื่อ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เพิ่มทรัพย์สิริ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color w:val="000000"/>
          <w:sz w:val="30"/>
          <w:szCs w:val="30"/>
        </w:rPr>
        <w:t>2</w:t>
      </w:r>
      <w:r w:rsidR="0069761D">
        <w:rPr>
          <w:rFonts w:ascii="Angsana New" w:hAnsi="Angsana New"/>
          <w:color w:val="000000"/>
          <w:sz w:val="30"/>
          <w:szCs w:val="30"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BE5913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40F344C6" w14:textId="77777777" w:rsidR="002512E3" w:rsidRPr="00BE5913" w:rsidRDefault="002512E3" w:rsidP="002512E3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1350" w:hanging="360"/>
        <w:jc w:val="thaiDistribute"/>
        <w:rPr>
          <w:rFonts w:ascii="Angsana New" w:hAnsi="Angsana New"/>
          <w:color w:val="000000"/>
          <w:sz w:val="30"/>
          <w:szCs w:val="30"/>
        </w:rPr>
      </w:pPr>
      <w:r w:rsidRPr="00BE5913">
        <w:rPr>
          <w:rFonts w:ascii="Angsana New" w:hAnsi="Angsana New" w:hint="cs"/>
          <w:color w:val="000000"/>
          <w:sz w:val="30"/>
          <w:szCs w:val="30"/>
          <w:cs/>
        </w:rPr>
        <w:t>บริษัท กาแล ช้างคลาน เชียงใหม่ จำกัด</w:t>
      </w:r>
    </w:p>
    <w:p w14:paraId="4FA2259D" w14:textId="77777777" w:rsidR="002512E3" w:rsidRPr="00BE5913" w:rsidRDefault="002512E3" w:rsidP="002512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</w:p>
    <w:p w14:paraId="05216D46" w14:textId="4D5FCFAD" w:rsidR="002512E3" w:rsidRPr="00BE5913" w:rsidRDefault="002512E3" w:rsidP="00732F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napToGrid w:val="0"/>
          <w:sz w:val="30"/>
          <w:szCs w:val="30"/>
          <w:cs/>
          <w:lang w:val="en-GB" w:eastAsia="th-TH"/>
        </w:rPr>
      </w:pP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>ในวันเดียวกันบริษัทได้ลงนามในสัญญาระหว่างผู้ถือหุ้นกับกิจการที่เกี่ยวข้องกันและได้จัดประเภทเงินลงทุนดังกล่าวเป็นเงินลงทุนในการร่วมค้า</w:t>
      </w:r>
      <w:r w:rsidR="00732F46">
        <w:rPr>
          <w:rFonts w:ascii="Angsana New" w:hAnsi="Angsana New"/>
          <w:snapToGrid w:val="0"/>
          <w:sz w:val="30"/>
          <w:szCs w:val="30"/>
          <w:lang w:val="en-GB" w:eastAsia="th-TH"/>
        </w:rPr>
        <w:t xml:space="preserve">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มูลค่าสิ่งตอบแทนที่โอนให้ในการเข้าซื้อหุ้นขั้นต้นเป็นจำนวนเงิน </w:t>
      </w:r>
      <w:r w:rsidR="00C070A0" w:rsidRPr="00C070A0">
        <w:rPr>
          <w:rFonts w:ascii="Angsana New" w:hAnsi="Angsana New"/>
          <w:snapToGrid w:val="0"/>
          <w:sz w:val="30"/>
          <w:szCs w:val="30"/>
          <w:lang w:eastAsia="th-TH"/>
        </w:rPr>
        <w:t>8</w:t>
      </w:r>
      <w:r w:rsidR="00B11C2B" w:rsidRPr="00B11C2B">
        <w:rPr>
          <w:rFonts w:ascii="Angsana New" w:hAnsi="Angsana New"/>
          <w:snapToGrid w:val="0"/>
          <w:sz w:val="30"/>
          <w:szCs w:val="30"/>
          <w:lang w:eastAsia="th-TH"/>
        </w:rPr>
        <w:t>0</w:t>
      </w:r>
      <w:r w:rsidR="00C070A0" w:rsidRPr="00C070A0">
        <w:rPr>
          <w:rFonts w:ascii="Angsana New" w:hAnsi="Angsana New"/>
          <w:snapToGrid w:val="0"/>
          <w:sz w:val="30"/>
          <w:szCs w:val="30"/>
          <w:lang w:eastAsia="th-TH"/>
        </w:rPr>
        <w:t>3</w:t>
      </w:r>
      <w:r w:rsidRPr="00BE5913">
        <w:rPr>
          <w:rFonts w:ascii="Angsana New" w:hAnsi="Angsana New"/>
          <w:snapToGrid w:val="0"/>
          <w:sz w:val="30"/>
          <w:szCs w:val="30"/>
          <w:lang w:val="en-GB" w:eastAsia="th-TH"/>
        </w:rPr>
        <w:t>.</w:t>
      </w:r>
      <w:r w:rsidR="00C070A0" w:rsidRPr="00C070A0">
        <w:rPr>
          <w:rFonts w:ascii="Angsana New" w:hAnsi="Angsana New"/>
          <w:snapToGrid w:val="0"/>
          <w:sz w:val="30"/>
          <w:szCs w:val="30"/>
          <w:lang w:eastAsia="th-TH"/>
        </w:rPr>
        <w:t>62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 ล้านบาท ซึ่งเงินลงทุนในการร่วมค้าดังกล่าวตามวิธีส่วนได้เสียเป็นจำนวน </w:t>
      </w:r>
      <w:r w:rsidR="00C070A0" w:rsidRPr="00C070A0">
        <w:rPr>
          <w:rFonts w:ascii="Angsana New" w:hAnsi="Angsana New"/>
          <w:snapToGrid w:val="0"/>
          <w:sz w:val="30"/>
          <w:szCs w:val="30"/>
          <w:lang w:eastAsia="th-TH"/>
        </w:rPr>
        <w:t>573</w:t>
      </w:r>
      <w:r w:rsidRPr="00BE5913">
        <w:rPr>
          <w:rFonts w:ascii="Angsana New" w:hAnsi="Angsana New"/>
          <w:snapToGrid w:val="0"/>
          <w:sz w:val="30"/>
          <w:szCs w:val="30"/>
          <w:lang w:val="en-GB" w:eastAsia="th-TH"/>
        </w:rPr>
        <w:t>.</w:t>
      </w:r>
      <w:r w:rsidR="00C070A0" w:rsidRPr="00C070A0">
        <w:rPr>
          <w:rFonts w:ascii="Angsana New" w:hAnsi="Angsana New"/>
          <w:snapToGrid w:val="0"/>
          <w:sz w:val="30"/>
          <w:szCs w:val="30"/>
          <w:lang w:eastAsia="th-TH"/>
        </w:rPr>
        <w:t>44</w:t>
      </w:r>
      <w:r w:rsidRPr="00BE5913">
        <w:rPr>
          <w:rFonts w:ascii="Angsana New" w:hAnsi="Angsana New"/>
          <w:snapToGrid w:val="0"/>
          <w:sz w:val="30"/>
          <w:szCs w:val="30"/>
          <w:lang w:val="en-GB" w:eastAsia="th-TH"/>
        </w:rPr>
        <w:t xml:space="preserve">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ล้านบาท ทำให้เกิดผลต่างระหว่างเงินจ่ายซื้อและมูลค่าเงินลงทุนในการร่วมค้าตามวิธีส่วนได้เสียจำนวน </w:t>
      </w:r>
      <w:r w:rsidR="00C070A0" w:rsidRPr="00C070A0">
        <w:rPr>
          <w:rFonts w:ascii="Angsana New" w:hAnsi="Angsana New"/>
          <w:snapToGrid w:val="0"/>
          <w:sz w:val="30"/>
          <w:szCs w:val="30"/>
          <w:lang w:eastAsia="th-TH"/>
        </w:rPr>
        <w:t>23</w:t>
      </w:r>
      <w:r w:rsidR="00B11C2B" w:rsidRPr="00B11C2B">
        <w:rPr>
          <w:rFonts w:ascii="Angsana New" w:hAnsi="Angsana New"/>
          <w:snapToGrid w:val="0"/>
          <w:sz w:val="30"/>
          <w:szCs w:val="30"/>
          <w:lang w:eastAsia="th-TH"/>
        </w:rPr>
        <w:t>0</w:t>
      </w:r>
      <w:r w:rsidRPr="00BE5913">
        <w:rPr>
          <w:rFonts w:ascii="Angsana New" w:hAnsi="Angsana New"/>
          <w:snapToGrid w:val="0"/>
          <w:sz w:val="30"/>
          <w:szCs w:val="30"/>
          <w:lang w:val="en-GB" w:eastAsia="th-TH"/>
        </w:rPr>
        <w:t>.</w:t>
      </w:r>
      <w:r w:rsidR="00B11C2B" w:rsidRPr="00B11C2B">
        <w:rPr>
          <w:rFonts w:ascii="Angsana New" w:hAnsi="Angsana New"/>
          <w:snapToGrid w:val="0"/>
          <w:sz w:val="30"/>
          <w:szCs w:val="30"/>
          <w:lang w:eastAsia="th-TH"/>
        </w:rPr>
        <w:t>1</w:t>
      </w:r>
      <w:r w:rsidR="00C070A0" w:rsidRPr="00C070A0">
        <w:rPr>
          <w:rFonts w:ascii="Angsana New" w:hAnsi="Angsana New"/>
          <w:snapToGrid w:val="0"/>
          <w:sz w:val="30"/>
          <w:szCs w:val="30"/>
          <w:lang w:eastAsia="th-TH"/>
        </w:rPr>
        <w:t>8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 ล้านบาท ถูกบันทึกเป็นผลต่างจากการรวมธุรกิจภายใต้การควบคุมเดียวกันในงบการเงินรวม</w:t>
      </w:r>
    </w:p>
    <w:p w14:paraId="6E69CE8C" w14:textId="77777777" w:rsidR="002512E3" w:rsidRPr="00BE5913" w:rsidRDefault="002512E3" w:rsidP="002512E3">
      <w:pPr>
        <w:pStyle w:val="ListParagraph"/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80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</w:p>
    <w:p w14:paraId="6C25D2EF" w14:textId="47F1DCEC" w:rsidR="002512E3" w:rsidRPr="00BE5913" w:rsidRDefault="002512E3" w:rsidP="002512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ในระหว่าง</w:t>
      </w:r>
      <w:r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ปี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สิ้นสุดวันที่ </w:t>
      </w:r>
      <w:r w:rsidR="00C070A0" w:rsidRPr="00C070A0">
        <w:rPr>
          <w:rFonts w:ascii="Angsana New" w:hAnsi="Angsana New"/>
          <w:snapToGrid w:val="0"/>
          <w:sz w:val="30"/>
          <w:szCs w:val="30"/>
          <w:lang w:eastAsia="th-TH"/>
        </w:rPr>
        <w:t>3</w:t>
      </w:r>
      <w:r w:rsidR="00B11C2B" w:rsidRPr="00B11C2B">
        <w:rPr>
          <w:rFonts w:ascii="Angsana New" w:hAnsi="Angsana New"/>
          <w:snapToGrid w:val="0"/>
          <w:sz w:val="30"/>
          <w:szCs w:val="30"/>
          <w:lang w:eastAsia="th-TH"/>
        </w:rPr>
        <w:t>1</w:t>
      </w:r>
      <w:r w:rsidRPr="00BE5913">
        <w:rPr>
          <w:rFonts w:ascii="Angsana New" w:hAnsi="Angsana New"/>
          <w:snapToGrid w:val="0"/>
          <w:sz w:val="30"/>
          <w:szCs w:val="30"/>
          <w:lang w:val="en-GB" w:eastAsia="th-TH"/>
        </w:rPr>
        <w:t xml:space="preserve">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ธันวาคม </w:t>
      </w:r>
      <w:r w:rsidR="00C070A0" w:rsidRPr="00C070A0">
        <w:rPr>
          <w:rFonts w:ascii="Angsana New" w:hAnsi="Angsana New"/>
          <w:snapToGrid w:val="0"/>
          <w:sz w:val="30"/>
          <w:szCs w:val="30"/>
          <w:lang w:eastAsia="th-TH"/>
        </w:rPr>
        <w:t>2567</w:t>
      </w:r>
      <w:r w:rsidRPr="00BE5913">
        <w:rPr>
          <w:rFonts w:ascii="Angsana New" w:hAnsi="Angsana New"/>
          <w:snapToGrid w:val="0"/>
          <w:sz w:val="30"/>
          <w:szCs w:val="30"/>
          <w:lang w:val="en-GB" w:eastAsia="th-TH"/>
        </w:rPr>
        <w:t xml:space="preserve">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บริษัทได้จ่ายเงินเพิ่มเติมสำหรับการซื้อหุ้นของบริษัท พลาซ่า แอทธินี </w:t>
      </w:r>
      <w:r>
        <w:rPr>
          <w:rFonts w:ascii="Angsana New" w:hAnsi="Angsana New"/>
          <w:snapToGrid w:val="0"/>
          <w:sz w:val="30"/>
          <w:szCs w:val="30"/>
          <w:cs/>
          <w:lang w:val="en-GB" w:eastAsia="th-TH"/>
        </w:rPr>
        <w:br/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โฮลดิ้ง </w:t>
      </w:r>
      <w:r w:rsidRPr="00BE5913">
        <w:rPr>
          <w:rFonts w:ascii="Angsana New" w:hAnsi="Angsana New"/>
          <w:snapToGrid w:val="0"/>
          <w:sz w:val="30"/>
          <w:szCs w:val="30"/>
          <w:lang w:val="en-GB" w:eastAsia="th-TH"/>
        </w:rPr>
        <w:t>(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ไทยแลนด์</w:t>
      </w:r>
      <w:r w:rsidRPr="00BE5913">
        <w:rPr>
          <w:rFonts w:ascii="Angsana New" w:hAnsi="Angsana New"/>
          <w:snapToGrid w:val="0"/>
          <w:sz w:val="30"/>
          <w:szCs w:val="30"/>
          <w:lang w:val="en-GB" w:eastAsia="th-TH"/>
        </w:rPr>
        <w:t xml:space="preserve">)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จำกัด จำนวน</w:t>
      </w:r>
      <w:r w:rsidR="00C30EEF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เงิน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 </w:t>
      </w:r>
      <w:r w:rsidR="00B11C2B" w:rsidRPr="00B11C2B">
        <w:rPr>
          <w:rFonts w:ascii="Angsana New" w:hAnsi="Angsana New"/>
          <w:snapToGrid w:val="0"/>
          <w:sz w:val="30"/>
          <w:szCs w:val="30"/>
          <w:lang w:eastAsia="th-TH"/>
        </w:rPr>
        <w:t>1</w:t>
      </w:r>
      <w:r w:rsidRPr="00BE5913">
        <w:rPr>
          <w:rFonts w:ascii="Angsana New" w:hAnsi="Angsana New"/>
          <w:snapToGrid w:val="0"/>
          <w:sz w:val="30"/>
          <w:szCs w:val="30"/>
          <w:lang w:val="en-GB" w:eastAsia="th-TH"/>
        </w:rPr>
        <w:t>.</w:t>
      </w:r>
      <w:r w:rsidR="00C070A0" w:rsidRPr="00C070A0">
        <w:rPr>
          <w:rFonts w:ascii="Angsana New" w:hAnsi="Angsana New"/>
          <w:snapToGrid w:val="0"/>
          <w:sz w:val="30"/>
          <w:szCs w:val="30"/>
          <w:lang w:eastAsia="th-TH"/>
        </w:rPr>
        <w:t>3</w:t>
      </w:r>
      <w:r w:rsidR="00B11C2B" w:rsidRPr="00B11C2B">
        <w:rPr>
          <w:rFonts w:ascii="Angsana New" w:hAnsi="Angsana New"/>
          <w:snapToGrid w:val="0"/>
          <w:sz w:val="30"/>
          <w:szCs w:val="30"/>
          <w:lang w:eastAsia="th-TH"/>
        </w:rPr>
        <w:t>0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 ล้านบาท</w:t>
      </w:r>
    </w:p>
    <w:p w14:paraId="021A0141" w14:textId="77777777" w:rsidR="002512E3" w:rsidRPr="00BE5913" w:rsidRDefault="002512E3" w:rsidP="002512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napToGrid w:val="0"/>
          <w:sz w:val="30"/>
          <w:szCs w:val="30"/>
          <w:cs/>
          <w:lang w:val="en-GB" w:eastAsia="th-TH"/>
        </w:rPr>
      </w:pPr>
    </w:p>
    <w:p w14:paraId="3AAED9C7" w14:textId="2B809E4B" w:rsidR="002512E3" w:rsidRPr="00BE5913" w:rsidRDefault="002512E3" w:rsidP="00251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5913">
        <w:rPr>
          <w:rFonts w:ascii="Angsana New" w:hAnsi="Angsana New" w:hint="cs"/>
          <w:i/>
          <w:iCs/>
          <w:sz w:val="30"/>
          <w:szCs w:val="30"/>
          <w:cs/>
        </w:rPr>
        <w:t>การเปลี่ยน</w:t>
      </w:r>
      <w:r w:rsidRPr="002C3852">
        <w:rPr>
          <w:rFonts w:ascii="Angsana New" w:hAnsi="Angsana New" w:hint="cs"/>
          <w:i/>
          <w:iCs/>
          <w:sz w:val="30"/>
          <w:szCs w:val="30"/>
          <w:cs/>
        </w:rPr>
        <w:t>ชื่อกิจการร่วมค้า</w:t>
      </w:r>
      <w:r w:rsidRPr="00BE5913">
        <w:rPr>
          <w:rFonts w:ascii="Angsana New" w:hAnsi="Angsana New" w:hint="cs"/>
          <w:i/>
          <w:iCs/>
          <w:sz w:val="30"/>
          <w:szCs w:val="30"/>
          <w:cs/>
        </w:rPr>
        <w:t>สำหรับ</w:t>
      </w:r>
      <w:r w:rsidRPr="002C3852">
        <w:rPr>
          <w:rFonts w:ascii="Angsana New" w:hAnsi="Angsana New" w:hint="cs"/>
          <w:i/>
          <w:iCs/>
          <w:sz w:val="30"/>
          <w:szCs w:val="30"/>
          <w:cs/>
        </w:rPr>
        <w:t>ในระหว่างปีสิ้นสุดวันที่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3</w:t>
      </w:r>
      <w:r w:rsidR="00B11C2B" w:rsidRPr="00B11C2B">
        <w:rPr>
          <w:rFonts w:ascii="Angsana New" w:hAnsi="Angsana New"/>
          <w:i/>
          <w:iCs/>
          <w:sz w:val="30"/>
          <w:szCs w:val="30"/>
        </w:rPr>
        <w:t>1</w:t>
      </w:r>
      <w:r w:rsidRPr="00BE5913">
        <w:rPr>
          <w:rFonts w:ascii="Angsana New" w:hAnsi="Angsana New"/>
          <w:i/>
          <w:iCs/>
          <w:sz w:val="30"/>
          <w:szCs w:val="30"/>
        </w:rPr>
        <w:t xml:space="preserve"> </w:t>
      </w:r>
      <w:r w:rsidRPr="00BE5913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2567</w:t>
      </w:r>
    </w:p>
    <w:p w14:paraId="60E585DA" w14:textId="77777777" w:rsidR="002512E3" w:rsidRPr="00BE5913" w:rsidRDefault="002512E3" w:rsidP="00251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0"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04CF5E1" w14:textId="2CA64A7E" w:rsidR="002512E3" w:rsidRPr="00BE5913" w:rsidRDefault="002512E3" w:rsidP="00251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23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กรกฎาคม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2567</w:t>
      </w:r>
      <w:r w:rsidRPr="00BE5913">
        <w:rPr>
          <w:rFonts w:ascii="Angsana New" w:hAnsi="Angsana New"/>
          <w:color w:val="000000"/>
          <w:sz w:val="30"/>
          <w:szCs w:val="30"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</w:t>
      </w:r>
      <w:r w:rsidR="00C070A0" w:rsidRPr="00C070A0">
        <w:rPr>
          <w:rFonts w:ascii="Angsana New" w:hAnsi="Angsana New"/>
          <w:color w:val="000000"/>
          <w:sz w:val="30"/>
          <w:szCs w:val="30"/>
        </w:rPr>
        <w:t>38</w:t>
      </w:r>
      <w:r w:rsidRPr="00BE5913">
        <w:rPr>
          <w:rFonts w:ascii="Angsana New" w:hAnsi="Angsana New"/>
          <w:color w:val="000000"/>
          <w:sz w:val="30"/>
          <w:szCs w:val="30"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ดีเวลลอปเม้นท์ จำกัด</w:t>
      </w:r>
      <w:r w:rsidRPr="00BE5913">
        <w:rPr>
          <w:rFonts w:ascii="Angsana New" w:hAnsi="Angsana New"/>
          <w:color w:val="000000"/>
          <w:sz w:val="30"/>
          <w:szCs w:val="30"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ซึ่งเป็นกิจการร่วมค้า</w:t>
      </w:r>
      <w:r w:rsidRPr="00BE5913">
        <w:rPr>
          <w:rFonts w:ascii="Angsana New" w:hAnsi="Angsana New" w:hint="cs"/>
          <w:sz w:val="30"/>
          <w:szCs w:val="30"/>
          <w:cs/>
        </w:rPr>
        <w:t>ได้ดำเนินการจดทะเบียนเปลี่ยนชื่อบริษัทเป็น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ลักซูรี โฮเทล ดีเวลลอปเม้นท์ สุขุมวิท </w:t>
      </w:r>
      <w:r w:rsidR="00C070A0" w:rsidRPr="00C070A0">
        <w:rPr>
          <w:rFonts w:ascii="Angsana New" w:hAnsi="Angsana New"/>
          <w:color w:val="000000"/>
          <w:sz w:val="30"/>
          <w:szCs w:val="30"/>
        </w:rPr>
        <w:t>38</w:t>
      </w:r>
      <w:r w:rsidRPr="00BE5913">
        <w:rPr>
          <w:rFonts w:ascii="Angsana New" w:hAnsi="Angsana New"/>
          <w:color w:val="000000"/>
          <w:sz w:val="30"/>
          <w:szCs w:val="30"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BE5913">
        <w:rPr>
          <w:rFonts w:ascii="Angsana New" w:hAnsi="Angsana New"/>
          <w:color w:val="000000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กับกระทรวงพาณิชย์เป็นที่เรียบร้อยแล้ว</w:t>
      </w:r>
    </w:p>
    <w:p w14:paraId="038191FB" w14:textId="77777777" w:rsidR="002512E3" w:rsidRPr="00BE5913" w:rsidRDefault="002512E3" w:rsidP="00251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1CCA0A79" w14:textId="1653EE23" w:rsidR="002512E3" w:rsidRPr="00BE5913" w:rsidRDefault="002512E3" w:rsidP="00251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ในวันเดียวกัน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เพิ่มทรัพย์สิริ </w:t>
      </w:r>
      <w:r w:rsidR="00C070A0" w:rsidRPr="00C070A0">
        <w:rPr>
          <w:rFonts w:ascii="Angsana New" w:hAnsi="Angsana New"/>
          <w:color w:val="000000"/>
          <w:sz w:val="30"/>
          <w:szCs w:val="30"/>
        </w:rPr>
        <w:t>2</w:t>
      </w:r>
      <w:r w:rsidRPr="00BE5913">
        <w:rPr>
          <w:rFonts w:ascii="Angsana New" w:hAnsi="Angsana New"/>
          <w:color w:val="000000"/>
          <w:sz w:val="30"/>
          <w:szCs w:val="30"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จำกัด ซึ่งเป็นกิจการร่วมค้า</w:t>
      </w:r>
      <w:r w:rsidRPr="00BE5913">
        <w:rPr>
          <w:rFonts w:ascii="Angsana New" w:hAnsi="Angsana New" w:hint="cs"/>
          <w:sz w:val="30"/>
          <w:szCs w:val="30"/>
          <w:cs/>
        </w:rPr>
        <w:t>ได้ดำเนินการจดทะเบียนเปลี่ยนชื่อบริษัทเป็น</w:t>
      </w:r>
      <w:r>
        <w:rPr>
          <w:rFonts w:ascii="Angsana New" w:hAnsi="Angsana New"/>
          <w:sz w:val="30"/>
          <w:szCs w:val="30"/>
        </w:rPr>
        <w:br/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บริษัท ลานนาทีค บา</w:t>
      </w:r>
      <w:r>
        <w:rPr>
          <w:rFonts w:ascii="Angsana New" w:hAnsi="Angsana New" w:hint="cs"/>
          <w:color w:val="000000"/>
          <w:sz w:val="30"/>
          <w:szCs w:val="30"/>
          <w:cs/>
        </w:rPr>
        <w:t>ร์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ซ่าร์</w:t>
      </w:r>
      <w:r w:rsidRPr="00BE5913">
        <w:rPr>
          <w:rFonts w:ascii="Angsana New" w:hAnsi="Angsana New"/>
          <w:color w:val="000000"/>
          <w:sz w:val="30"/>
          <w:szCs w:val="30"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 xml:space="preserve">จำกัด </w:t>
      </w:r>
      <w:r w:rsidRPr="00BE5913">
        <w:rPr>
          <w:rFonts w:ascii="Angsana New" w:hAnsi="Angsana New" w:hint="cs"/>
          <w:sz w:val="30"/>
          <w:szCs w:val="30"/>
          <w:cs/>
        </w:rPr>
        <w:t>กับกระทรวงพาณิชย์เป็นที่เรียบร้อยแล้ว</w:t>
      </w:r>
    </w:p>
    <w:p w14:paraId="614DFD25" w14:textId="77777777" w:rsidR="00EC1A9B" w:rsidRPr="00BE5913" w:rsidRDefault="00EC1A9B" w:rsidP="00D07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900" w:right="562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6BAD82F4" w14:textId="38AD6952" w:rsidR="00EC1A9B" w:rsidRPr="00BE5913" w:rsidRDefault="00EC1A9B" w:rsidP="00D07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/>
          <w:i/>
          <w:iCs/>
          <w:sz w:val="30"/>
          <w:szCs w:val="30"/>
          <w:lang w:val="en-GB"/>
        </w:rPr>
        <w:sectPr w:rsidR="00EC1A9B" w:rsidRPr="00BE5913" w:rsidSect="00293C7B">
          <w:headerReference w:type="default" r:id="rId16"/>
          <w:pgSz w:w="11909" w:h="16834" w:code="9"/>
          <w:pgMar w:top="1152" w:right="1109" w:bottom="1152" w:left="691" w:header="720" w:footer="720" w:gutter="0"/>
          <w:cols w:space="720"/>
          <w:docGrid w:linePitch="245"/>
        </w:sectPr>
      </w:pPr>
    </w:p>
    <w:p w14:paraId="02D5A643" w14:textId="410C3093" w:rsidR="004067C0" w:rsidRPr="00BE5913" w:rsidRDefault="004067C0" w:rsidP="00BE5913">
      <w:pPr>
        <w:ind w:left="630"/>
        <w:rPr>
          <w:rFonts w:asciiTheme="majorBidi" w:hAnsiTheme="majorBidi"/>
          <w:i/>
          <w:iCs/>
          <w:sz w:val="30"/>
          <w:szCs w:val="30"/>
          <w:lang w:val="en-GB"/>
        </w:rPr>
      </w:pPr>
      <w:r w:rsidRPr="00132EEE">
        <w:rPr>
          <w:rFonts w:asciiTheme="majorBidi" w:hAnsiTheme="majorBidi"/>
          <w:i/>
          <w:iCs/>
          <w:sz w:val="30"/>
          <w:szCs w:val="30"/>
          <w:cs/>
          <w:lang w:val="en-GB"/>
        </w:rPr>
        <w:lastRenderedPageBreak/>
        <w:t>การร่วมค้าที่มีสาระสำคัญ</w:t>
      </w:r>
    </w:p>
    <w:p w14:paraId="595807D8" w14:textId="77777777" w:rsidR="004067C0" w:rsidRPr="00BE5913" w:rsidRDefault="004067C0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 w:right="562"/>
        <w:jc w:val="thaiDistribute"/>
        <w:rPr>
          <w:rFonts w:ascii="Angsana New" w:hAnsi="Angsana New"/>
          <w:color w:val="000000"/>
          <w:sz w:val="12"/>
          <w:szCs w:val="12"/>
        </w:rPr>
      </w:pPr>
    </w:p>
    <w:p w14:paraId="2131C975" w14:textId="264DBC9D" w:rsidR="004067C0" w:rsidRPr="00BE5913" w:rsidRDefault="004067C0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652"/>
        <w:jc w:val="thaiDistribute"/>
        <w:rPr>
          <w:rFonts w:asciiTheme="majorBidi" w:hAnsiTheme="majorBidi"/>
          <w:sz w:val="30"/>
          <w:szCs w:val="30"/>
        </w:rPr>
      </w:pPr>
      <w:r w:rsidRPr="00BE5913">
        <w:rPr>
          <w:rFonts w:asciiTheme="majorBidi" w:hAnsiTheme="majorBidi"/>
          <w:sz w:val="30"/>
          <w:szCs w:val="30"/>
          <w:cs/>
        </w:rPr>
        <w:t>ตารางต่อไปนี้สรุปข้อมูลทางการเงินของการร่วมค้าที่มีสาระสำคัญ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60FA44FF" w14:textId="7C35D28F" w:rsidR="004067C0" w:rsidRPr="00BE5913" w:rsidRDefault="004067C0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 w:right="562"/>
        <w:jc w:val="thaiDistribute"/>
        <w:rPr>
          <w:rFonts w:ascii="Angsana New" w:hAnsi="Angsana New"/>
          <w:color w:val="000000"/>
          <w:sz w:val="12"/>
          <w:szCs w:val="12"/>
        </w:rPr>
      </w:pPr>
    </w:p>
    <w:tbl>
      <w:tblPr>
        <w:tblW w:w="1449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82"/>
        <w:gridCol w:w="810"/>
        <w:gridCol w:w="180"/>
        <w:gridCol w:w="810"/>
        <w:gridCol w:w="180"/>
        <w:gridCol w:w="810"/>
        <w:gridCol w:w="180"/>
        <w:gridCol w:w="809"/>
        <w:gridCol w:w="181"/>
        <w:gridCol w:w="808"/>
        <w:gridCol w:w="182"/>
        <w:gridCol w:w="720"/>
        <w:gridCol w:w="180"/>
        <w:gridCol w:w="809"/>
        <w:gridCol w:w="181"/>
        <w:gridCol w:w="808"/>
        <w:gridCol w:w="182"/>
        <w:gridCol w:w="810"/>
        <w:gridCol w:w="181"/>
        <w:gridCol w:w="809"/>
        <w:gridCol w:w="180"/>
        <w:gridCol w:w="1260"/>
      </w:tblGrid>
      <w:tr w:rsidR="00DA0D36" w:rsidRPr="00BE5913" w14:paraId="19A0E14C" w14:textId="10F1D888" w:rsidTr="00FE2C7B">
        <w:trPr>
          <w:cantSplit/>
          <w:trHeight w:val="1082"/>
          <w:tblHeader/>
        </w:trPr>
        <w:tc>
          <w:tcPr>
            <w:tcW w:w="3240" w:type="dxa"/>
          </w:tcPr>
          <w:p w14:paraId="2D7E38A4" w14:textId="2472905C" w:rsidR="00387FA2" w:rsidRPr="00BE5913" w:rsidRDefault="00387FA2" w:rsidP="00BE5913">
            <w:pPr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2" w:type="dxa"/>
          </w:tcPr>
          <w:p w14:paraId="5E4FC26B" w14:textId="77777777" w:rsidR="00387FA2" w:rsidRPr="00BE5913" w:rsidRDefault="00387FA2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B18B3AE" w14:textId="4E2CB09C" w:rsidR="00387FA2" w:rsidRPr="007F37B0" w:rsidRDefault="00387FA2" w:rsidP="00DA0D36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="Angsana New"/>
                <w:b/>
                <w:sz w:val="23"/>
                <w:szCs w:val="23"/>
                <w:cs/>
                <w:lang w:bidi="th-TH"/>
              </w:rPr>
            </w:pPr>
            <w:r w:rsidRPr="007F37B0">
              <w:rPr>
                <w:rFonts w:asciiTheme="majorBidi" w:hAnsiTheme="majorBidi" w:cs="Angsana New" w:hint="cs"/>
                <w:b/>
                <w:sz w:val="23"/>
                <w:szCs w:val="23"/>
                <w:cs/>
                <w:lang w:bidi="th-TH"/>
              </w:rPr>
              <w:t>บริษัท</w:t>
            </w:r>
            <w:r w:rsidRPr="007F37B0">
              <w:rPr>
                <w:rFonts w:asciiTheme="majorBidi" w:hAnsiTheme="majorBidi" w:cs="Angsana New"/>
                <w:b/>
                <w:sz w:val="23"/>
                <w:szCs w:val="23"/>
                <w:cs/>
                <w:lang w:bidi="th-TH"/>
              </w:rPr>
              <w:t xml:space="preserve"> </w:t>
            </w:r>
            <w:r w:rsidRPr="007F37B0">
              <w:rPr>
                <w:rFonts w:asciiTheme="majorBidi" w:hAnsiTheme="majorBidi" w:cs="Angsana New" w:hint="cs"/>
                <w:b/>
                <w:sz w:val="23"/>
                <w:szCs w:val="23"/>
                <w:cs/>
                <w:lang w:bidi="th-TH"/>
              </w:rPr>
              <w:t>พลาซ่า</w:t>
            </w:r>
            <w:r w:rsidRPr="007F37B0">
              <w:rPr>
                <w:rFonts w:asciiTheme="majorBidi" w:hAnsiTheme="majorBidi" w:cs="Angsana New"/>
                <w:b/>
                <w:sz w:val="23"/>
                <w:szCs w:val="23"/>
                <w:cs/>
                <w:lang w:bidi="th-TH"/>
              </w:rPr>
              <w:t xml:space="preserve"> </w:t>
            </w:r>
            <w:r w:rsidRPr="007F37B0">
              <w:rPr>
                <w:rFonts w:asciiTheme="majorBidi" w:hAnsiTheme="majorBidi" w:cs="Angsana New" w:hint="cs"/>
                <w:b/>
                <w:sz w:val="23"/>
                <w:szCs w:val="23"/>
                <w:cs/>
                <w:lang w:bidi="th-TH"/>
              </w:rPr>
              <w:t>แอทธินี</w:t>
            </w:r>
            <w:r w:rsidRPr="007F37B0">
              <w:rPr>
                <w:rFonts w:asciiTheme="majorBidi" w:hAnsiTheme="majorBidi" w:cs="Angsana New"/>
                <w:b/>
                <w:sz w:val="23"/>
                <w:szCs w:val="23"/>
                <w:cs/>
                <w:lang w:bidi="th-TH"/>
              </w:rPr>
              <w:t xml:space="preserve"> </w:t>
            </w:r>
            <w:r w:rsidRPr="007F37B0">
              <w:rPr>
                <w:rFonts w:asciiTheme="majorBidi" w:hAnsiTheme="majorBidi" w:cs="Angsana New"/>
                <w:b/>
                <w:sz w:val="23"/>
                <w:szCs w:val="23"/>
                <w:lang w:bidi="th-TH"/>
              </w:rPr>
              <w:br/>
            </w:r>
            <w:r w:rsidRPr="007F37B0">
              <w:rPr>
                <w:rFonts w:asciiTheme="majorBidi" w:hAnsiTheme="majorBidi" w:cs="Angsana New" w:hint="cs"/>
                <w:b/>
                <w:sz w:val="23"/>
                <w:szCs w:val="23"/>
                <w:cs/>
                <w:lang w:bidi="th-TH"/>
              </w:rPr>
              <w:t>โฮลดิ้ง</w:t>
            </w:r>
            <w:r w:rsidRPr="007F37B0">
              <w:rPr>
                <w:rFonts w:asciiTheme="majorBidi" w:hAnsiTheme="majorBidi" w:cs="Angsana New"/>
                <w:b/>
                <w:sz w:val="23"/>
                <w:szCs w:val="23"/>
                <w:cs/>
                <w:lang w:bidi="th-TH"/>
              </w:rPr>
              <w:t xml:space="preserve"> (</w:t>
            </w:r>
            <w:r w:rsidRPr="007F37B0">
              <w:rPr>
                <w:rFonts w:asciiTheme="majorBidi" w:hAnsiTheme="majorBidi" w:cs="Angsana New" w:hint="cs"/>
                <w:b/>
                <w:sz w:val="23"/>
                <w:szCs w:val="23"/>
                <w:cs/>
                <w:lang w:bidi="th-TH"/>
              </w:rPr>
              <w:t>ไทยแลนด์</w:t>
            </w:r>
            <w:r w:rsidRPr="007F37B0">
              <w:rPr>
                <w:rFonts w:asciiTheme="majorBidi" w:hAnsiTheme="majorBidi" w:cs="Angsana New"/>
                <w:b/>
                <w:sz w:val="23"/>
                <w:szCs w:val="23"/>
                <w:cs/>
                <w:lang w:bidi="th-TH"/>
              </w:rPr>
              <w:t xml:space="preserve">) </w:t>
            </w:r>
            <w:r w:rsidRPr="007F37B0">
              <w:rPr>
                <w:rFonts w:asciiTheme="majorBidi" w:hAnsiTheme="majorBidi" w:cs="Angsana New" w:hint="cs"/>
                <w:b/>
                <w:sz w:val="23"/>
                <w:szCs w:val="23"/>
                <w:cs/>
                <w:lang w:bidi="th-TH"/>
              </w:rPr>
              <w:t>จำกัด</w:t>
            </w:r>
            <w:r w:rsidRPr="007F37B0">
              <w:rPr>
                <w:rFonts w:asciiTheme="majorBidi" w:hAnsiTheme="majorBidi" w:cs="Angsana New"/>
                <w:b/>
                <w:sz w:val="23"/>
                <w:szCs w:val="23"/>
                <w:lang w:bidi="th-TH"/>
              </w:rPr>
              <w:t xml:space="preserve"> </w:t>
            </w:r>
            <w:r w:rsidRPr="007F37B0">
              <w:rPr>
                <w:rFonts w:asciiTheme="majorBidi" w:hAnsiTheme="majorBidi" w:cs="Angsana New" w:hint="cs"/>
                <w:b/>
                <w:sz w:val="23"/>
                <w:szCs w:val="23"/>
                <w:cs/>
                <w:lang w:bidi="th-TH"/>
              </w:rPr>
              <w:t>และบริษัทย่อย</w:t>
            </w:r>
          </w:p>
        </w:tc>
        <w:tc>
          <w:tcPr>
            <w:tcW w:w="180" w:type="dxa"/>
            <w:vAlign w:val="bottom"/>
          </w:tcPr>
          <w:p w14:paraId="0BAE4ED2" w14:textId="77777777" w:rsidR="00387FA2" w:rsidRPr="007F37B0" w:rsidRDefault="00387FA2" w:rsidP="00DA0D3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7"/>
              <w:jc w:val="center"/>
              <w:rPr>
                <w:rFonts w:asciiTheme="majorBidi" w:hAnsiTheme="majorBidi" w:cs="Angsana New"/>
                <w:b/>
                <w:sz w:val="23"/>
                <w:szCs w:val="23"/>
                <w:cs/>
                <w:lang w:bidi="th-TH"/>
              </w:rPr>
            </w:pPr>
          </w:p>
        </w:tc>
        <w:tc>
          <w:tcPr>
            <w:tcW w:w="1799" w:type="dxa"/>
            <w:gridSpan w:val="3"/>
            <w:tcBorders>
              <w:left w:val="nil"/>
            </w:tcBorders>
            <w:vAlign w:val="bottom"/>
          </w:tcPr>
          <w:p w14:paraId="03F9AE2F" w14:textId="02CFF8F1" w:rsidR="00387FA2" w:rsidRPr="007F37B0" w:rsidRDefault="00387FA2" w:rsidP="00DA0D36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="Angsana New"/>
                <w:b/>
                <w:sz w:val="23"/>
                <w:szCs w:val="23"/>
                <w:cs/>
                <w:lang w:bidi="th-TH"/>
              </w:rPr>
            </w:pPr>
            <w:r w:rsidRPr="007F37B0">
              <w:rPr>
                <w:rFonts w:asciiTheme="majorBidi" w:hAnsiTheme="majorBidi" w:cs="Angsana New" w:hint="cs"/>
                <w:b/>
                <w:sz w:val="23"/>
                <w:szCs w:val="23"/>
                <w:cs/>
                <w:lang w:bidi="th-TH"/>
              </w:rPr>
              <w:t>บริษัท</w:t>
            </w:r>
            <w:r w:rsidRPr="007F37B0">
              <w:rPr>
                <w:rFonts w:asciiTheme="majorBidi" w:hAnsiTheme="majorBidi" w:cs="Angsana New"/>
                <w:b/>
                <w:sz w:val="23"/>
                <w:szCs w:val="23"/>
                <w:cs/>
                <w:lang w:bidi="th-TH"/>
              </w:rPr>
              <w:t xml:space="preserve"> </w:t>
            </w:r>
            <w:r w:rsidRPr="007F37B0">
              <w:rPr>
                <w:rFonts w:asciiTheme="majorBidi" w:hAnsiTheme="majorBidi" w:cs="Angsana New" w:hint="cs"/>
                <w:b/>
                <w:sz w:val="23"/>
                <w:szCs w:val="23"/>
                <w:cs/>
                <w:lang w:bidi="th-TH"/>
              </w:rPr>
              <w:t>ลานนาทีค</w:t>
            </w:r>
            <w:r w:rsidRPr="007F37B0">
              <w:rPr>
                <w:rFonts w:asciiTheme="majorBidi" w:hAnsiTheme="majorBidi" w:cs="Angsana New"/>
                <w:b/>
                <w:sz w:val="23"/>
                <w:szCs w:val="23"/>
                <w:cs/>
                <w:lang w:bidi="th-TH"/>
              </w:rPr>
              <w:t xml:space="preserve"> </w:t>
            </w:r>
            <w:r w:rsidRPr="007F37B0">
              <w:rPr>
                <w:rFonts w:asciiTheme="majorBidi" w:hAnsiTheme="majorBidi" w:cs="Angsana New" w:hint="cs"/>
                <w:b/>
                <w:sz w:val="23"/>
                <w:szCs w:val="23"/>
                <w:cs/>
                <w:lang w:bidi="th-TH"/>
              </w:rPr>
              <w:t>บาร์ซ่าร์</w:t>
            </w:r>
            <w:r w:rsidRPr="007F37B0">
              <w:rPr>
                <w:rFonts w:asciiTheme="majorBidi" w:hAnsiTheme="majorBidi" w:cs="Angsana New"/>
                <w:b/>
                <w:sz w:val="23"/>
                <w:szCs w:val="23"/>
                <w:cs/>
                <w:lang w:bidi="th-TH"/>
              </w:rPr>
              <w:t xml:space="preserve"> </w:t>
            </w:r>
            <w:r w:rsidRPr="007F37B0">
              <w:rPr>
                <w:rFonts w:asciiTheme="majorBidi" w:hAnsiTheme="majorBidi" w:cs="Angsana New" w:hint="cs"/>
                <w:b/>
                <w:sz w:val="23"/>
                <w:szCs w:val="23"/>
                <w:cs/>
                <w:lang w:bidi="th-TH"/>
              </w:rPr>
              <w:t>จำกัด</w:t>
            </w:r>
          </w:p>
        </w:tc>
        <w:tc>
          <w:tcPr>
            <w:tcW w:w="181" w:type="dxa"/>
            <w:tcBorders>
              <w:left w:val="nil"/>
            </w:tcBorders>
            <w:vAlign w:val="bottom"/>
          </w:tcPr>
          <w:p w14:paraId="7D503043" w14:textId="4CBE0E06" w:rsidR="00387FA2" w:rsidRPr="007F37B0" w:rsidRDefault="00387FA2" w:rsidP="00DA0D36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="Angsana New"/>
                <w:b/>
                <w:sz w:val="23"/>
                <w:szCs w:val="23"/>
                <w:cs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36C36454" w14:textId="51654F0F" w:rsidR="00387FA2" w:rsidRPr="007F37B0" w:rsidRDefault="00387FA2" w:rsidP="00DA0D36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="Angsana New"/>
                <w:b/>
                <w:sz w:val="23"/>
                <w:szCs w:val="23"/>
                <w:cs/>
                <w:lang w:bidi="th-TH"/>
              </w:rPr>
            </w:pPr>
            <w:r w:rsidRPr="007F37B0">
              <w:rPr>
                <w:rFonts w:asciiTheme="majorBidi" w:hAnsiTheme="majorBidi" w:cs="Angsana New" w:hint="cs"/>
                <w:b/>
                <w:sz w:val="23"/>
                <w:szCs w:val="23"/>
                <w:cs/>
                <w:lang w:bidi="th-TH"/>
              </w:rPr>
              <w:t>บริษัท</w:t>
            </w:r>
            <w:r w:rsidRPr="007F37B0">
              <w:rPr>
                <w:rFonts w:asciiTheme="majorBidi" w:hAnsiTheme="majorBidi" w:cs="Angsana New"/>
                <w:b/>
                <w:sz w:val="23"/>
                <w:szCs w:val="23"/>
                <w:cs/>
                <w:lang w:bidi="th-TH"/>
              </w:rPr>
              <w:t xml:space="preserve"> </w:t>
            </w:r>
            <w:r w:rsidRPr="007F37B0">
              <w:rPr>
                <w:rFonts w:asciiTheme="majorBidi" w:hAnsiTheme="majorBidi" w:cs="Angsana New" w:hint="cs"/>
                <w:b/>
                <w:sz w:val="23"/>
                <w:szCs w:val="23"/>
                <w:cs/>
                <w:lang w:bidi="th-TH"/>
              </w:rPr>
              <w:t>เดอะ</w:t>
            </w:r>
            <w:r w:rsidRPr="007F37B0">
              <w:rPr>
                <w:rFonts w:asciiTheme="majorBidi" w:hAnsiTheme="majorBidi" w:cs="Angsana New"/>
                <w:b/>
                <w:sz w:val="23"/>
                <w:szCs w:val="23"/>
                <w:cs/>
                <w:lang w:bidi="th-TH"/>
              </w:rPr>
              <w:t xml:space="preserve"> </w:t>
            </w:r>
            <w:r w:rsidRPr="007F37B0">
              <w:rPr>
                <w:rFonts w:asciiTheme="majorBidi" w:hAnsiTheme="majorBidi" w:cs="Angsana New" w:hint="cs"/>
                <w:b/>
                <w:sz w:val="23"/>
                <w:szCs w:val="23"/>
                <w:cs/>
                <w:lang w:bidi="th-TH"/>
              </w:rPr>
              <w:t>พลาซ่า</w:t>
            </w:r>
            <w:r w:rsidRPr="007F37B0">
              <w:rPr>
                <w:rFonts w:asciiTheme="majorBidi" w:hAnsiTheme="majorBidi" w:cs="Angsana New"/>
                <w:b/>
                <w:sz w:val="23"/>
                <w:szCs w:val="23"/>
                <w:cs/>
                <w:lang w:bidi="th-TH"/>
              </w:rPr>
              <w:t xml:space="preserve"> </w:t>
            </w:r>
            <w:r w:rsidRPr="007F37B0">
              <w:rPr>
                <w:rFonts w:asciiTheme="majorBidi" w:hAnsiTheme="majorBidi" w:cs="Angsana New" w:hint="cs"/>
                <w:b/>
                <w:sz w:val="23"/>
                <w:szCs w:val="23"/>
                <w:cs/>
                <w:lang w:bidi="th-TH"/>
              </w:rPr>
              <w:t>เชียงใหม่</w:t>
            </w:r>
            <w:r w:rsidRPr="007F37B0">
              <w:rPr>
                <w:rFonts w:asciiTheme="majorBidi" w:hAnsiTheme="majorBidi" w:cs="Angsana New"/>
                <w:b/>
                <w:sz w:val="23"/>
                <w:szCs w:val="23"/>
                <w:cs/>
                <w:lang w:bidi="th-TH"/>
              </w:rPr>
              <w:t xml:space="preserve"> </w:t>
            </w:r>
            <w:r w:rsidRPr="007F37B0">
              <w:rPr>
                <w:rFonts w:asciiTheme="majorBidi" w:hAnsiTheme="majorBidi" w:cs="Angsana New" w:hint="cs"/>
                <w:b/>
                <w:sz w:val="23"/>
                <w:szCs w:val="23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7A24BA92" w14:textId="74B09EA7" w:rsidR="00387FA2" w:rsidRPr="007F37B0" w:rsidRDefault="00387FA2" w:rsidP="00DA0D3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7"/>
              <w:jc w:val="center"/>
              <w:rPr>
                <w:rFonts w:asciiTheme="majorBidi" w:hAnsiTheme="majorBidi" w:cs="Angsana New"/>
                <w:b/>
                <w:sz w:val="23"/>
                <w:szCs w:val="23"/>
                <w:cs/>
                <w:lang w:bidi="th-TH"/>
              </w:rPr>
            </w:pPr>
          </w:p>
        </w:tc>
        <w:tc>
          <w:tcPr>
            <w:tcW w:w="1798" w:type="dxa"/>
            <w:gridSpan w:val="3"/>
            <w:vAlign w:val="bottom"/>
          </w:tcPr>
          <w:p w14:paraId="0AAE8E53" w14:textId="593002EA" w:rsidR="00387FA2" w:rsidRPr="007F37B0" w:rsidRDefault="00387FA2" w:rsidP="00DA0D36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="Angsana New"/>
                <w:b/>
                <w:sz w:val="23"/>
                <w:szCs w:val="23"/>
                <w:cs/>
                <w:lang w:bidi="th-TH"/>
              </w:rPr>
            </w:pPr>
            <w:r w:rsidRPr="007F37B0">
              <w:rPr>
                <w:rFonts w:asciiTheme="majorBidi" w:hAnsiTheme="majorBidi" w:cs="Angsana New" w:hint="cs"/>
                <w:b/>
                <w:sz w:val="23"/>
                <w:szCs w:val="23"/>
                <w:cs/>
                <w:lang w:bidi="th-TH"/>
              </w:rPr>
              <w:t>บริษัท</w:t>
            </w:r>
            <w:r w:rsidRPr="007F37B0">
              <w:rPr>
                <w:rFonts w:asciiTheme="majorBidi" w:hAnsiTheme="majorBidi" w:cs="Angsana New"/>
                <w:b/>
                <w:sz w:val="23"/>
                <w:szCs w:val="23"/>
                <w:cs/>
                <w:lang w:bidi="th-TH"/>
              </w:rPr>
              <w:t xml:space="preserve"> </w:t>
            </w:r>
            <w:r w:rsidRPr="007F37B0">
              <w:rPr>
                <w:rFonts w:asciiTheme="majorBidi" w:hAnsiTheme="majorBidi" w:cs="Angsana New" w:hint="cs"/>
                <w:b/>
                <w:sz w:val="23"/>
                <w:szCs w:val="23"/>
                <w:cs/>
                <w:lang w:bidi="th-TH"/>
              </w:rPr>
              <w:t>กาแล</w:t>
            </w:r>
            <w:r w:rsidRPr="007F37B0">
              <w:rPr>
                <w:rFonts w:asciiTheme="majorBidi" w:hAnsiTheme="majorBidi" w:cs="Angsana New"/>
                <w:b/>
                <w:sz w:val="23"/>
                <w:szCs w:val="23"/>
                <w:cs/>
                <w:lang w:bidi="th-TH"/>
              </w:rPr>
              <w:t xml:space="preserve"> </w:t>
            </w:r>
            <w:r w:rsidRPr="007F37B0">
              <w:rPr>
                <w:rFonts w:asciiTheme="majorBidi" w:hAnsiTheme="majorBidi" w:cs="Angsana New" w:hint="cs"/>
                <w:b/>
                <w:sz w:val="23"/>
                <w:szCs w:val="23"/>
                <w:cs/>
                <w:lang w:bidi="th-TH"/>
              </w:rPr>
              <w:t>ช้างคลาน</w:t>
            </w:r>
            <w:r w:rsidRPr="007F37B0">
              <w:rPr>
                <w:rFonts w:asciiTheme="majorBidi" w:hAnsiTheme="majorBidi" w:cs="Angsana New"/>
                <w:b/>
                <w:sz w:val="23"/>
                <w:szCs w:val="23"/>
                <w:cs/>
                <w:lang w:bidi="th-TH"/>
              </w:rPr>
              <w:t xml:space="preserve"> </w:t>
            </w:r>
            <w:r w:rsidRPr="007F37B0">
              <w:rPr>
                <w:rFonts w:asciiTheme="majorBidi" w:hAnsiTheme="majorBidi" w:cs="Angsana New" w:hint="cs"/>
                <w:b/>
                <w:sz w:val="23"/>
                <w:szCs w:val="23"/>
                <w:cs/>
                <w:lang w:bidi="th-TH"/>
              </w:rPr>
              <w:t>เชียงใหม่</w:t>
            </w:r>
            <w:r w:rsidRPr="007F37B0">
              <w:rPr>
                <w:rFonts w:asciiTheme="majorBidi" w:hAnsiTheme="majorBidi" w:cs="Angsana New"/>
                <w:b/>
                <w:sz w:val="23"/>
                <w:szCs w:val="23"/>
                <w:cs/>
                <w:lang w:bidi="th-TH"/>
              </w:rPr>
              <w:t xml:space="preserve"> </w:t>
            </w:r>
            <w:r w:rsidRPr="007F37B0">
              <w:rPr>
                <w:rFonts w:asciiTheme="majorBidi" w:hAnsiTheme="majorBidi" w:cs="Angsana New" w:hint="cs"/>
                <w:b/>
                <w:sz w:val="23"/>
                <w:szCs w:val="23"/>
                <w:cs/>
                <w:lang w:bidi="th-TH"/>
              </w:rPr>
              <w:t>จำกัด</w:t>
            </w:r>
          </w:p>
        </w:tc>
        <w:tc>
          <w:tcPr>
            <w:tcW w:w="182" w:type="dxa"/>
            <w:vAlign w:val="bottom"/>
          </w:tcPr>
          <w:p w14:paraId="63EA78C0" w14:textId="1F654256" w:rsidR="00387FA2" w:rsidRPr="007F37B0" w:rsidRDefault="00387FA2" w:rsidP="00DA0D3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7"/>
              <w:jc w:val="center"/>
              <w:rPr>
                <w:rFonts w:asciiTheme="majorBidi" w:hAnsiTheme="majorBidi" w:cs="Angsana New"/>
                <w:b/>
                <w:sz w:val="23"/>
                <w:szCs w:val="23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F4A0A13" w14:textId="2FDC988B" w:rsidR="00387FA2" w:rsidRPr="007F37B0" w:rsidRDefault="00387FA2" w:rsidP="000A0BC5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="Angsana New"/>
                <w:b/>
                <w:sz w:val="23"/>
                <w:szCs w:val="23"/>
                <w:cs/>
                <w:lang w:bidi="th-TH"/>
              </w:rPr>
            </w:pPr>
            <w:r w:rsidRPr="007F37B0">
              <w:rPr>
                <w:rFonts w:asciiTheme="majorBidi" w:hAnsiTheme="majorBidi" w:cs="Angsana New" w:hint="cs"/>
                <w:b/>
                <w:sz w:val="23"/>
                <w:szCs w:val="23"/>
                <w:cs/>
                <w:lang w:bidi="th-TH"/>
              </w:rPr>
              <w:t>บริษัท</w:t>
            </w:r>
            <w:r w:rsidRPr="007F37B0">
              <w:rPr>
                <w:rFonts w:asciiTheme="majorBidi" w:hAnsiTheme="majorBidi" w:cs="Angsana New"/>
                <w:b/>
                <w:sz w:val="23"/>
                <w:szCs w:val="23"/>
                <w:cs/>
                <w:lang w:bidi="th-TH"/>
              </w:rPr>
              <w:t xml:space="preserve"> </w:t>
            </w:r>
            <w:r w:rsidRPr="007F37B0">
              <w:rPr>
                <w:rFonts w:asciiTheme="majorBidi" w:hAnsiTheme="majorBidi" w:cs="Angsana New" w:hint="cs"/>
                <w:b/>
                <w:sz w:val="23"/>
                <w:szCs w:val="23"/>
                <w:cs/>
                <w:lang w:bidi="th-TH"/>
              </w:rPr>
              <w:t>ลักซูรี</w:t>
            </w:r>
            <w:r w:rsidRPr="007F37B0">
              <w:rPr>
                <w:rFonts w:asciiTheme="majorBidi" w:hAnsiTheme="majorBidi" w:cs="Angsana New"/>
                <w:b/>
                <w:sz w:val="23"/>
                <w:szCs w:val="23"/>
                <w:cs/>
                <w:lang w:bidi="th-TH"/>
              </w:rPr>
              <w:t xml:space="preserve"> </w:t>
            </w:r>
            <w:r w:rsidRPr="007F37B0">
              <w:rPr>
                <w:rFonts w:asciiTheme="majorBidi" w:hAnsiTheme="majorBidi" w:cs="Angsana New" w:hint="cs"/>
                <w:b/>
                <w:sz w:val="23"/>
                <w:szCs w:val="23"/>
                <w:cs/>
                <w:lang w:bidi="th-TH"/>
              </w:rPr>
              <w:t>โฮเทล</w:t>
            </w:r>
            <w:r w:rsidRPr="007F37B0">
              <w:rPr>
                <w:rFonts w:asciiTheme="majorBidi" w:hAnsiTheme="majorBidi" w:cs="Angsana New"/>
                <w:b/>
                <w:sz w:val="23"/>
                <w:szCs w:val="23"/>
                <w:cs/>
                <w:lang w:bidi="th-TH"/>
              </w:rPr>
              <w:t xml:space="preserve"> </w:t>
            </w:r>
            <w:r w:rsidR="000A0BC5" w:rsidRPr="007F37B0">
              <w:rPr>
                <w:rFonts w:asciiTheme="majorBidi" w:hAnsiTheme="majorBidi" w:cs="Angsana New"/>
                <w:b/>
                <w:sz w:val="23"/>
                <w:szCs w:val="23"/>
                <w:cs/>
                <w:lang w:bidi="th-TH"/>
              </w:rPr>
              <w:br/>
            </w:r>
            <w:r w:rsidRPr="007F37B0">
              <w:rPr>
                <w:rFonts w:asciiTheme="majorBidi" w:hAnsiTheme="majorBidi" w:cs="Angsana New" w:hint="cs"/>
                <w:b/>
                <w:sz w:val="23"/>
                <w:szCs w:val="23"/>
                <w:cs/>
                <w:lang w:bidi="th-TH"/>
              </w:rPr>
              <w:t>ดีเวลลอปเม้นท์</w:t>
            </w:r>
            <w:r w:rsidRPr="007F37B0">
              <w:rPr>
                <w:rFonts w:asciiTheme="majorBidi" w:hAnsiTheme="majorBidi" w:cs="Angsana New"/>
                <w:b/>
                <w:sz w:val="23"/>
                <w:szCs w:val="23"/>
                <w:cs/>
                <w:lang w:bidi="th-TH"/>
              </w:rPr>
              <w:t xml:space="preserve"> </w:t>
            </w:r>
            <w:r w:rsidR="00C070A0" w:rsidRPr="00E25020">
              <w:rPr>
                <w:rFonts w:asciiTheme="majorBidi" w:hAnsiTheme="majorBidi" w:cs="Angsana New"/>
                <w:bCs/>
                <w:sz w:val="23"/>
                <w:szCs w:val="23"/>
                <w:lang w:val="en-US" w:bidi="th-TH"/>
              </w:rPr>
              <w:t>38</w:t>
            </w:r>
            <w:r w:rsidRPr="007F37B0">
              <w:rPr>
                <w:rFonts w:asciiTheme="majorBidi" w:hAnsiTheme="majorBidi" w:cs="Angsana New"/>
                <w:b/>
                <w:sz w:val="23"/>
                <w:szCs w:val="23"/>
                <w:cs/>
                <w:lang w:bidi="th-TH"/>
              </w:rPr>
              <w:t xml:space="preserve"> </w:t>
            </w:r>
            <w:r w:rsidRPr="007F37B0">
              <w:rPr>
                <w:rFonts w:asciiTheme="majorBidi" w:hAnsiTheme="majorBidi" w:cs="Angsana New" w:hint="cs"/>
                <w:b/>
                <w:sz w:val="23"/>
                <w:szCs w:val="23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1A23C5BE" w14:textId="77777777" w:rsidR="00387FA2" w:rsidRPr="007F37B0" w:rsidRDefault="00387FA2" w:rsidP="00DA0D36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="Angsana New"/>
                <w:b/>
                <w:sz w:val="23"/>
                <w:szCs w:val="23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25EDDEC" w14:textId="23B7F332" w:rsidR="00387FA2" w:rsidRPr="007F37B0" w:rsidRDefault="00387FA2" w:rsidP="00DA0D36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="Angsana New"/>
                <w:b/>
                <w:sz w:val="23"/>
                <w:szCs w:val="23"/>
                <w:cs/>
                <w:lang w:bidi="th-TH"/>
              </w:rPr>
            </w:pPr>
            <w:r w:rsidRPr="007F37B0">
              <w:rPr>
                <w:rFonts w:asciiTheme="majorBidi" w:hAnsiTheme="majorBidi" w:cs="Angsana New" w:hint="cs"/>
                <w:b/>
                <w:sz w:val="23"/>
                <w:szCs w:val="23"/>
                <w:cs/>
                <w:lang w:bidi="th-TH"/>
              </w:rPr>
              <w:t>บริษัท</w:t>
            </w:r>
            <w:r w:rsidRPr="007F37B0">
              <w:rPr>
                <w:rFonts w:asciiTheme="majorBidi" w:hAnsiTheme="majorBidi" w:cs="Angsana New"/>
                <w:b/>
                <w:sz w:val="23"/>
                <w:szCs w:val="23"/>
                <w:cs/>
                <w:lang w:bidi="th-TH"/>
              </w:rPr>
              <w:t xml:space="preserve"> </w:t>
            </w:r>
            <w:r w:rsidRPr="007F37B0">
              <w:rPr>
                <w:rFonts w:asciiTheme="majorBidi" w:hAnsiTheme="majorBidi" w:cs="Angsana New" w:hint="cs"/>
                <w:b/>
                <w:sz w:val="23"/>
                <w:szCs w:val="23"/>
                <w:cs/>
                <w:lang w:bidi="th-TH"/>
              </w:rPr>
              <w:t>ไชน่าทาวน์</w:t>
            </w:r>
            <w:r w:rsidRPr="007F37B0">
              <w:rPr>
                <w:rFonts w:asciiTheme="majorBidi" w:hAnsiTheme="majorBidi" w:cs="Angsana New"/>
                <w:b/>
                <w:sz w:val="23"/>
                <w:szCs w:val="23"/>
                <w:lang w:bidi="th-TH"/>
              </w:rPr>
              <w:br/>
            </w:r>
            <w:r w:rsidRPr="007F37B0">
              <w:rPr>
                <w:rFonts w:asciiTheme="majorBidi" w:hAnsiTheme="majorBidi" w:cs="Angsana New" w:hint="cs"/>
                <w:b/>
                <w:sz w:val="23"/>
                <w:szCs w:val="23"/>
                <w:cs/>
                <w:lang w:bidi="th-TH"/>
              </w:rPr>
              <w:t>เดสติเนชั่น</w:t>
            </w:r>
            <w:r w:rsidRPr="007F37B0">
              <w:rPr>
                <w:rFonts w:asciiTheme="majorBidi" w:hAnsiTheme="majorBidi" w:cs="Angsana New"/>
                <w:b/>
                <w:sz w:val="23"/>
                <w:szCs w:val="23"/>
                <w:cs/>
                <w:lang w:bidi="th-TH"/>
              </w:rPr>
              <w:t xml:space="preserve"> </w:t>
            </w:r>
            <w:r w:rsidRPr="007F37B0">
              <w:rPr>
                <w:rFonts w:asciiTheme="majorBidi" w:hAnsiTheme="majorBidi" w:cs="Angsana New"/>
                <w:b/>
                <w:sz w:val="23"/>
                <w:szCs w:val="23"/>
                <w:lang w:bidi="th-TH"/>
              </w:rPr>
              <w:br/>
            </w:r>
            <w:r w:rsidRPr="007F37B0">
              <w:rPr>
                <w:rFonts w:asciiTheme="majorBidi" w:hAnsiTheme="majorBidi" w:cs="Angsana New"/>
                <w:b/>
                <w:sz w:val="23"/>
                <w:szCs w:val="23"/>
                <w:cs/>
                <w:lang w:bidi="th-TH"/>
              </w:rPr>
              <w:t>(</w:t>
            </w:r>
            <w:r w:rsidRPr="007F37B0">
              <w:rPr>
                <w:rFonts w:asciiTheme="majorBidi" w:hAnsiTheme="majorBidi" w:cs="Angsana New" w:hint="cs"/>
                <w:b/>
                <w:sz w:val="23"/>
                <w:szCs w:val="23"/>
                <w:cs/>
                <w:lang w:bidi="th-TH"/>
              </w:rPr>
              <w:t>ไทยแลนด์</w:t>
            </w:r>
            <w:r w:rsidRPr="007F37B0">
              <w:rPr>
                <w:rFonts w:asciiTheme="majorBidi" w:hAnsiTheme="majorBidi" w:cs="Angsana New"/>
                <w:b/>
                <w:sz w:val="23"/>
                <w:szCs w:val="23"/>
                <w:cs/>
                <w:lang w:bidi="th-TH"/>
              </w:rPr>
              <w:t xml:space="preserve">) </w:t>
            </w:r>
            <w:r w:rsidRPr="007F37B0">
              <w:rPr>
                <w:rFonts w:asciiTheme="majorBidi" w:hAnsiTheme="majorBidi" w:cs="Angsana New" w:hint="cs"/>
                <w:b/>
                <w:sz w:val="23"/>
                <w:szCs w:val="23"/>
                <w:cs/>
                <w:lang w:bidi="th-TH"/>
              </w:rPr>
              <w:t>จำกัด</w:t>
            </w:r>
          </w:p>
        </w:tc>
      </w:tr>
      <w:tr w:rsidR="00830712" w:rsidRPr="00BE5913" w14:paraId="499564F3" w14:textId="6376D566" w:rsidTr="00FE2C7B">
        <w:trPr>
          <w:cantSplit/>
          <w:tblHeader/>
        </w:trPr>
        <w:tc>
          <w:tcPr>
            <w:tcW w:w="3240" w:type="dxa"/>
          </w:tcPr>
          <w:p w14:paraId="2BAA43E3" w14:textId="77777777" w:rsidR="00387FA2" w:rsidRPr="00BE5913" w:rsidRDefault="00387FA2" w:rsidP="000433F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  <w:lang w:bidi="th-TH"/>
              </w:rPr>
            </w:pPr>
          </w:p>
        </w:tc>
        <w:tc>
          <w:tcPr>
            <w:tcW w:w="182" w:type="dxa"/>
          </w:tcPr>
          <w:p w14:paraId="2DE98BEA" w14:textId="77777777" w:rsidR="00387FA2" w:rsidRPr="00BE5913" w:rsidRDefault="00387FA2" w:rsidP="000433F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73A94C52" w14:textId="4BE938B2" w:rsidR="00387FA2" w:rsidRPr="00BE5913" w:rsidRDefault="00C070A0" w:rsidP="000433F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80" w:type="dxa"/>
          </w:tcPr>
          <w:p w14:paraId="3424E634" w14:textId="77777777" w:rsidR="00387FA2" w:rsidRPr="00BE5913" w:rsidRDefault="00387FA2" w:rsidP="000433F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7EA76B7F" w14:textId="341D7371" w:rsidR="00387FA2" w:rsidRPr="00BE5913" w:rsidRDefault="00C070A0" w:rsidP="000433F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180" w:type="dxa"/>
          </w:tcPr>
          <w:p w14:paraId="14A1BE0B" w14:textId="77777777" w:rsidR="00387FA2" w:rsidRPr="00BE5913" w:rsidRDefault="00387FA2" w:rsidP="000433F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41075BC" w14:textId="68A95774" w:rsidR="00387FA2" w:rsidRPr="00BE5913" w:rsidRDefault="00C070A0" w:rsidP="000433F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80" w:type="dxa"/>
          </w:tcPr>
          <w:p w14:paraId="4C98B76B" w14:textId="77777777" w:rsidR="00387FA2" w:rsidRPr="00BE5913" w:rsidRDefault="00387FA2" w:rsidP="000433F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9" w:type="dxa"/>
          </w:tcPr>
          <w:p w14:paraId="48EFCDFE" w14:textId="55D3D9B7" w:rsidR="00387FA2" w:rsidRPr="00BE5913" w:rsidRDefault="00C070A0" w:rsidP="000433F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181" w:type="dxa"/>
          </w:tcPr>
          <w:p w14:paraId="47813FBA" w14:textId="353B8F28" w:rsidR="00387FA2" w:rsidRPr="00BE5913" w:rsidRDefault="00387FA2" w:rsidP="000433F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8" w:type="dxa"/>
            <w:vAlign w:val="bottom"/>
          </w:tcPr>
          <w:p w14:paraId="4BE1DC8E" w14:textId="0FE06D2D" w:rsidR="00387FA2" w:rsidRPr="00BE5913" w:rsidRDefault="00C070A0" w:rsidP="000433F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82" w:type="dxa"/>
          </w:tcPr>
          <w:p w14:paraId="2EEA9B7E" w14:textId="77777777" w:rsidR="00387FA2" w:rsidRPr="00BE5913" w:rsidRDefault="00387FA2" w:rsidP="000433F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</w:tcPr>
          <w:p w14:paraId="16AE634D" w14:textId="27636B09" w:rsidR="00387FA2" w:rsidRPr="00BE5913" w:rsidRDefault="00C070A0" w:rsidP="000433F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180" w:type="dxa"/>
          </w:tcPr>
          <w:p w14:paraId="6F21B9C0" w14:textId="00ECC781" w:rsidR="00387FA2" w:rsidRPr="00BE5913" w:rsidRDefault="00387FA2" w:rsidP="000433F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9" w:type="dxa"/>
            <w:vAlign w:val="bottom"/>
          </w:tcPr>
          <w:p w14:paraId="60AE6973" w14:textId="4CCB482E" w:rsidR="00387FA2" w:rsidRPr="00BE5913" w:rsidRDefault="00C070A0" w:rsidP="000433F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81" w:type="dxa"/>
          </w:tcPr>
          <w:p w14:paraId="12201C63" w14:textId="77777777" w:rsidR="00387FA2" w:rsidRPr="00BE5913" w:rsidRDefault="00387FA2" w:rsidP="000433F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8" w:type="dxa"/>
          </w:tcPr>
          <w:p w14:paraId="6236C8D7" w14:textId="322FF57A" w:rsidR="00387FA2" w:rsidRPr="00BE5913" w:rsidRDefault="00C070A0" w:rsidP="000433F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182" w:type="dxa"/>
          </w:tcPr>
          <w:p w14:paraId="41189927" w14:textId="6596B8A7" w:rsidR="00387FA2" w:rsidRPr="00BE5913" w:rsidRDefault="00387FA2" w:rsidP="000433F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5655D37A" w14:textId="78175773" w:rsidR="00387FA2" w:rsidRPr="00BE5913" w:rsidRDefault="00C070A0" w:rsidP="000433F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81" w:type="dxa"/>
          </w:tcPr>
          <w:p w14:paraId="09409A88" w14:textId="77777777" w:rsidR="00387FA2" w:rsidRPr="00BE5913" w:rsidRDefault="00387FA2" w:rsidP="000433F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9" w:type="dxa"/>
            <w:vAlign w:val="bottom"/>
          </w:tcPr>
          <w:p w14:paraId="6ED9533C" w14:textId="2B16FA2F" w:rsidR="00387FA2" w:rsidRPr="00BE5913" w:rsidRDefault="00C070A0" w:rsidP="000433F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180" w:type="dxa"/>
          </w:tcPr>
          <w:p w14:paraId="03BE3427" w14:textId="77777777" w:rsidR="00387FA2" w:rsidRPr="00BE5913" w:rsidRDefault="00387FA2" w:rsidP="000433F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7791280" w14:textId="6155C34E" w:rsidR="00387FA2" w:rsidRPr="00BE5913" w:rsidRDefault="00C070A0" w:rsidP="000433F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</w:tr>
      <w:tr w:rsidR="00387FA2" w:rsidRPr="00BE5913" w14:paraId="70463E83" w14:textId="6254BF17" w:rsidTr="00FE2C7B">
        <w:trPr>
          <w:cantSplit/>
          <w:trHeight w:val="65"/>
          <w:tblHeader/>
        </w:trPr>
        <w:tc>
          <w:tcPr>
            <w:tcW w:w="3240" w:type="dxa"/>
          </w:tcPr>
          <w:p w14:paraId="23E9A291" w14:textId="77777777" w:rsidR="00387FA2" w:rsidRPr="00BE5913" w:rsidRDefault="00387FA2" w:rsidP="000433F2">
            <w:pPr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2" w:type="dxa"/>
          </w:tcPr>
          <w:p w14:paraId="550E679F" w14:textId="77777777" w:rsidR="00387FA2" w:rsidRPr="00BE5913" w:rsidRDefault="00387FA2" w:rsidP="000433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30" w:type="dxa"/>
            <w:gridSpan w:val="19"/>
          </w:tcPr>
          <w:p w14:paraId="3A0BE3FB" w14:textId="496B3341" w:rsidR="00387FA2" w:rsidRPr="00BE5913" w:rsidRDefault="00387FA2" w:rsidP="000433F2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</w:pPr>
            <w:r w:rsidRPr="00BE5913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59EE623C" w14:textId="77777777" w:rsidR="00387FA2" w:rsidRPr="00BE5913" w:rsidRDefault="00387FA2" w:rsidP="000433F2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</w:pPr>
          </w:p>
        </w:tc>
        <w:tc>
          <w:tcPr>
            <w:tcW w:w="1260" w:type="dxa"/>
          </w:tcPr>
          <w:p w14:paraId="5DB47C71" w14:textId="77777777" w:rsidR="00387FA2" w:rsidRPr="00BE5913" w:rsidRDefault="00387FA2" w:rsidP="000433F2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</w:pPr>
          </w:p>
        </w:tc>
      </w:tr>
      <w:tr w:rsidR="00830712" w:rsidRPr="00BE5913" w14:paraId="559DB721" w14:textId="2627910C" w:rsidTr="00FE2C7B">
        <w:trPr>
          <w:cantSplit/>
        </w:trPr>
        <w:tc>
          <w:tcPr>
            <w:tcW w:w="3240" w:type="dxa"/>
          </w:tcPr>
          <w:p w14:paraId="45DFC682" w14:textId="77777777" w:rsidR="00387FA2" w:rsidRPr="00BE5913" w:rsidRDefault="00387FA2" w:rsidP="000433F2">
            <w:pPr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</w:t>
            </w:r>
          </w:p>
        </w:tc>
        <w:tc>
          <w:tcPr>
            <w:tcW w:w="182" w:type="dxa"/>
          </w:tcPr>
          <w:p w14:paraId="47F749FE" w14:textId="77777777" w:rsidR="00387FA2" w:rsidRPr="00BE5913" w:rsidRDefault="00387FA2" w:rsidP="000433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74DE6C30" w14:textId="03C9E964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 w:hint="cs"/>
                <w:sz w:val="23"/>
                <w:szCs w:val="23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9124B85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CDD750D" w14:textId="3728BD51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 w:hint="cs"/>
                <w:sz w:val="23"/>
                <w:szCs w:val="23"/>
                <w:lang w:val="en-US" w:bidi="th-TH"/>
              </w:rPr>
              <w:t>375</w:t>
            </w:r>
          </w:p>
        </w:tc>
        <w:tc>
          <w:tcPr>
            <w:tcW w:w="180" w:type="dxa"/>
            <w:vAlign w:val="bottom"/>
          </w:tcPr>
          <w:p w14:paraId="68135C4D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440BF78" w14:textId="0F5DC372" w:rsidR="00387FA2" w:rsidRPr="00EC2B42" w:rsidRDefault="00B11C2B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40F6215F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124A022D" w14:textId="2926FD19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6</w:t>
            </w:r>
          </w:p>
        </w:tc>
        <w:tc>
          <w:tcPr>
            <w:tcW w:w="181" w:type="dxa"/>
            <w:vAlign w:val="bottom"/>
          </w:tcPr>
          <w:p w14:paraId="1A3CE102" w14:textId="207A638E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00938F58" w14:textId="7461BDBB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3</w:t>
            </w:r>
          </w:p>
        </w:tc>
        <w:tc>
          <w:tcPr>
            <w:tcW w:w="182" w:type="dxa"/>
            <w:vAlign w:val="bottom"/>
          </w:tcPr>
          <w:p w14:paraId="7FFF4D0D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998999B" w14:textId="18FBE7E1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DA8DB89" w14:textId="7D9DCB99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298465DA" w14:textId="2186E3F5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0</w:t>
            </w:r>
          </w:p>
        </w:tc>
        <w:tc>
          <w:tcPr>
            <w:tcW w:w="181" w:type="dxa"/>
            <w:vAlign w:val="bottom"/>
          </w:tcPr>
          <w:p w14:paraId="18229CE5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7974A56B" w14:textId="1BA38B70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0</w:t>
            </w:r>
          </w:p>
        </w:tc>
        <w:tc>
          <w:tcPr>
            <w:tcW w:w="182" w:type="dxa"/>
            <w:vAlign w:val="bottom"/>
          </w:tcPr>
          <w:p w14:paraId="08E728E9" w14:textId="7B86B257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9D58B56" w14:textId="4808058A" w:rsidR="00387FA2" w:rsidRPr="00EC2B42" w:rsidRDefault="00B11C2B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10</w:t>
            </w:r>
          </w:p>
        </w:tc>
        <w:tc>
          <w:tcPr>
            <w:tcW w:w="181" w:type="dxa"/>
            <w:vAlign w:val="bottom"/>
          </w:tcPr>
          <w:p w14:paraId="31CDE448" w14:textId="77777777" w:rsidR="00387FA2" w:rsidRPr="00EC2B42" w:rsidRDefault="00387FA2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2036D662" w14:textId="3F2AAF11" w:rsidR="00387FA2" w:rsidRPr="00EC2B42" w:rsidRDefault="00C070A0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687D8C25" w14:textId="77777777" w:rsidR="00387FA2" w:rsidRPr="00EC2B42" w:rsidRDefault="00387FA2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930E6A3" w14:textId="16BF449C" w:rsidR="00387FA2" w:rsidRPr="00EC2B42" w:rsidRDefault="00692A0A" w:rsidP="00EC2B42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</w:tr>
      <w:tr w:rsidR="00830712" w:rsidRPr="00BE5913" w14:paraId="612A634D" w14:textId="740955A4" w:rsidTr="00FE2C7B">
        <w:trPr>
          <w:cantSplit/>
        </w:trPr>
        <w:tc>
          <w:tcPr>
            <w:tcW w:w="3240" w:type="dxa"/>
          </w:tcPr>
          <w:p w14:paraId="043A9C22" w14:textId="43189A90" w:rsidR="00387FA2" w:rsidRPr="00BE5913" w:rsidRDefault="00387FA2" w:rsidP="000433F2">
            <w:pPr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E5913">
              <w:rPr>
                <w:rFonts w:asciiTheme="majorBidi" w:hAnsiTheme="majorBidi" w:hint="cs"/>
                <w:sz w:val="23"/>
                <w:szCs w:val="23"/>
                <w:cs/>
              </w:rPr>
              <w:t>กำไร (ขาดทุน) จากการดำเนินงานอย่างต่อเนื่อง</w:t>
            </w:r>
            <w:r w:rsidRPr="00BE5913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(</w:t>
            </w:r>
            <w:r w:rsidRPr="00BE5913">
              <w:rPr>
                <w:rFonts w:asciiTheme="majorBidi" w:hAnsiTheme="majorBidi" w:cstheme="majorBidi" w:hint="cs"/>
                <w:sz w:val="23"/>
                <w:szCs w:val="23"/>
                <w:vertAlign w:val="superscript"/>
                <w:cs/>
              </w:rPr>
              <w:t>ก</w:t>
            </w:r>
            <w:r w:rsidRPr="00BE5913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)</w:t>
            </w:r>
          </w:p>
        </w:tc>
        <w:tc>
          <w:tcPr>
            <w:tcW w:w="182" w:type="dxa"/>
          </w:tcPr>
          <w:p w14:paraId="5784858A" w14:textId="77777777" w:rsidR="00387FA2" w:rsidRPr="00BE5913" w:rsidRDefault="00387FA2" w:rsidP="000433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1203DA06" w14:textId="5B11161A" w:rsidR="00387FA2" w:rsidRPr="00EC2B42" w:rsidRDefault="005365FB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(</w:t>
            </w:r>
            <w:r w:rsidR="00B11C2B" w:rsidRPr="00B11C2B">
              <w:rPr>
                <w:rFonts w:asciiTheme="majorBidi" w:hAnsiTheme="majorBidi" w:cstheme="majorBidi" w:hint="cs"/>
                <w:sz w:val="23"/>
                <w:szCs w:val="23"/>
                <w:lang w:val="en-US" w:bidi="th-TH"/>
              </w:rPr>
              <w:t>11</w:t>
            </w:r>
            <w:r w:rsidRPr="00EC2B42"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92AFDEC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7FCE26E3" w14:textId="28AFEF35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 w:hint="cs"/>
                <w:sz w:val="23"/>
                <w:szCs w:val="23"/>
                <w:lang w:val="en-US" w:bidi="th-TH"/>
              </w:rPr>
              <w:t>374</w:t>
            </w:r>
          </w:p>
        </w:tc>
        <w:tc>
          <w:tcPr>
            <w:tcW w:w="180" w:type="dxa"/>
            <w:vAlign w:val="bottom"/>
          </w:tcPr>
          <w:p w14:paraId="3A65B2E1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D82CF19" w14:textId="64382EDE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04AEFEF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50AC59EE" w14:textId="5CBD6274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</w:t>
            </w:r>
          </w:p>
        </w:tc>
        <w:tc>
          <w:tcPr>
            <w:tcW w:w="181" w:type="dxa"/>
            <w:vAlign w:val="bottom"/>
          </w:tcPr>
          <w:p w14:paraId="4A15CA46" w14:textId="29044BE3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600D4BF1" w14:textId="786CC00B" w:rsidR="00387FA2" w:rsidRPr="00EC2B42" w:rsidRDefault="00B9422D" w:rsidP="00F64AB7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352D1D1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6D4978D" w14:textId="5E6FDAB0" w:rsidR="00387FA2" w:rsidRPr="00EC2B42" w:rsidRDefault="001F3F96" w:rsidP="00F64AB7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237D6F" w14:textId="5E498DDF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6AA3D970" w14:textId="20FC1692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9</w:t>
            </w:r>
          </w:p>
        </w:tc>
        <w:tc>
          <w:tcPr>
            <w:tcW w:w="181" w:type="dxa"/>
            <w:vAlign w:val="bottom"/>
          </w:tcPr>
          <w:p w14:paraId="594B2BE1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58DA0257" w14:textId="34D5EF02" w:rsidR="00387FA2" w:rsidRPr="00EC2B42" w:rsidRDefault="00B11C2B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</w:t>
            </w:r>
          </w:p>
        </w:tc>
        <w:tc>
          <w:tcPr>
            <w:tcW w:w="182" w:type="dxa"/>
            <w:vAlign w:val="bottom"/>
          </w:tcPr>
          <w:p w14:paraId="0A9BE7A7" w14:textId="0AFAF6C8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B871A61" w14:textId="53D2CA6A" w:rsidR="00387FA2" w:rsidRPr="00EC2B42" w:rsidRDefault="00B11C2B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10</w:t>
            </w:r>
          </w:p>
        </w:tc>
        <w:tc>
          <w:tcPr>
            <w:tcW w:w="181" w:type="dxa"/>
            <w:vAlign w:val="bottom"/>
          </w:tcPr>
          <w:p w14:paraId="2D30C0B9" w14:textId="77777777" w:rsidR="00387FA2" w:rsidRPr="00EC2B42" w:rsidRDefault="00387FA2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779278FC" w14:textId="1F441502" w:rsidR="00387FA2" w:rsidRPr="00EC2B42" w:rsidRDefault="00C070A0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5BDE2B60" w14:textId="77777777" w:rsidR="00387FA2" w:rsidRPr="00EC2B42" w:rsidRDefault="00387FA2" w:rsidP="00EC2B42">
            <w:pPr>
              <w:pStyle w:val="acctfourfigures"/>
              <w:tabs>
                <w:tab w:val="clear" w:pos="765"/>
                <w:tab w:val="decimal" w:pos="374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881EC5A" w14:textId="42B7D15D" w:rsidR="00387FA2" w:rsidRPr="00EC2B42" w:rsidRDefault="00692A0A" w:rsidP="00EC2B42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</w:tr>
      <w:tr w:rsidR="00DA0D36" w:rsidRPr="00BE5913" w14:paraId="6DB92280" w14:textId="71A47D45" w:rsidTr="00FE2C7B">
        <w:trPr>
          <w:cantSplit/>
        </w:trPr>
        <w:tc>
          <w:tcPr>
            <w:tcW w:w="3240" w:type="dxa"/>
          </w:tcPr>
          <w:p w14:paraId="0158CD32" w14:textId="59CC4AED" w:rsidR="00387FA2" w:rsidRPr="00BE5913" w:rsidRDefault="00387FA2" w:rsidP="000433F2">
            <w:pPr>
              <w:spacing w:line="240" w:lineRule="auto"/>
              <w:rPr>
                <w:rFonts w:asciiTheme="majorBidi" w:hAnsiTheme="majorBidi"/>
                <w:sz w:val="23"/>
                <w:szCs w:val="23"/>
                <w:cs/>
              </w:rPr>
            </w:pPr>
            <w:r w:rsidRPr="00BE5913">
              <w:rPr>
                <w:rFonts w:asciiTheme="majorBidi" w:hAnsiTheme="majorBidi" w:hint="cs"/>
                <w:sz w:val="23"/>
                <w:szCs w:val="23"/>
                <w:cs/>
              </w:rPr>
              <w:t>กำไร (ขาดทุน) เบ็ดเสร็จอื่น</w:t>
            </w:r>
          </w:p>
        </w:tc>
        <w:tc>
          <w:tcPr>
            <w:tcW w:w="182" w:type="dxa"/>
          </w:tcPr>
          <w:p w14:paraId="46C49A9B" w14:textId="77777777" w:rsidR="00387FA2" w:rsidRPr="00BE5913" w:rsidRDefault="00387FA2" w:rsidP="000433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F6C02EC" w14:textId="5378D97E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8</w:t>
            </w:r>
            <w:r w:rsidR="00B11C2B"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72020B1F" w14:textId="51891EB8" w:rsidR="00387FA2" w:rsidRPr="00EC2B42" w:rsidRDefault="00387FA2" w:rsidP="00F64AB7">
            <w:pPr>
              <w:pStyle w:val="acctfourfigures"/>
              <w:tabs>
                <w:tab w:val="clear" w:pos="765"/>
                <w:tab w:val="decimal" w:pos="1811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9190EC0" w14:textId="665B64CB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77</w:t>
            </w:r>
          </w:p>
        </w:tc>
        <w:tc>
          <w:tcPr>
            <w:tcW w:w="180" w:type="dxa"/>
            <w:vAlign w:val="bottom"/>
          </w:tcPr>
          <w:p w14:paraId="1E8EE8B1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1811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  <w:vAlign w:val="bottom"/>
          </w:tcPr>
          <w:p w14:paraId="499088E7" w14:textId="18DFA921" w:rsidR="00387FA2" w:rsidRPr="00EC2B42" w:rsidRDefault="00B11C2B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661614DF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1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2A2C3E19" w14:textId="160EC9BB" w:rsidR="00387FA2" w:rsidRPr="00EC2B42" w:rsidRDefault="007141E1" w:rsidP="00F64AB7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293A866" w14:textId="18DF7696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1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7041AD4A" w14:textId="7F105EED" w:rsidR="00387FA2" w:rsidRPr="00EC2B42" w:rsidRDefault="00B9422D" w:rsidP="00F64AB7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43814A11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1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B932F89" w14:textId="042580D6" w:rsidR="00387FA2" w:rsidRPr="00EC2B42" w:rsidRDefault="001F3F96" w:rsidP="00F64AB7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29E989" w14:textId="64C6D982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1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755AD5BC" w14:textId="4FA52F09" w:rsidR="00387FA2" w:rsidRPr="00EC2B42" w:rsidRDefault="00FF603F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(</w:t>
            </w:r>
            <w:r w:rsidR="00B11C2B"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</w:t>
            </w: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1673EE21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1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7F4496F0" w14:textId="5AC515F9" w:rsidR="00387FA2" w:rsidRPr="00EC2B42" w:rsidRDefault="001F3F96" w:rsidP="00EC2B4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9BD9DF2" w14:textId="3E989979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1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38A6E00" w14:textId="32495B5D" w:rsidR="00387FA2" w:rsidRPr="00EC2B42" w:rsidRDefault="00F64AB7" w:rsidP="003D3EA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6B90FA3" w14:textId="77777777" w:rsidR="00387FA2" w:rsidRPr="00EC2B42" w:rsidRDefault="00387FA2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0FC341EB" w14:textId="60993E70" w:rsidR="00387FA2" w:rsidRPr="00EC2B42" w:rsidRDefault="001F3F96" w:rsidP="00EC2B4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D55718" w14:textId="77777777" w:rsidR="00387FA2" w:rsidRPr="00EC2B42" w:rsidRDefault="00387FA2" w:rsidP="00EC2B42">
            <w:pPr>
              <w:pStyle w:val="acctfourfigures"/>
              <w:tabs>
                <w:tab w:val="clear" w:pos="765"/>
                <w:tab w:val="decimal" w:pos="374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44B61C8" w14:textId="20E7BB92" w:rsidR="00387FA2" w:rsidRPr="00EC2B42" w:rsidRDefault="00692A0A" w:rsidP="00EC2B42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</w:tr>
      <w:tr w:rsidR="00DA0D36" w:rsidRPr="00BE5913" w14:paraId="48C74ADA" w14:textId="56D10A0D" w:rsidTr="00FE2C7B">
        <w:trPr>
          <w:cantSplit/>
        </w:trPr>
        <w:tc>
          <w:tcPr>
            <w:tcW w:w="3240" w:type="dxa"/>
          </w:tcPr>
          <w:p w14:paraId="06BCDDA7" w14:textId="37A1A078" w:rsidR="00387FA2" w:rsidRPr="00BE5913" w:rsidRDefault="00387FA2" w:rsidP="000433F2">
            <w:pPr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E5913">
              <w:rPr>
                <w:rFonts w:asciiTheme="majorBidi" w:hAnsiTheme="majorBidi" w:cstheme="majorBidi" w:hint="cs"/>
                <w:sz w:val="23"/>
                <w:szCs w:val="23"/>
                <w:cs/>
              </w:rPr>
              <w:t>กำไร</w:t>
            </w:r>
            <w:r w:rsidRPr="00BE5913">
              <w:rPr>
                <w:rFonts w:asciiTheme="majorBidi" w:hAnsiTheme="majorBidi" w:cstheme="majorBidi"/>
                <w:sz w:val="23"/>
                <w:szCs w:val="23"/>
                <w:cs/>
              </w:rPr>
              <w:t>เบ็ดเสร็จรวม</w:t>
            </w:r>
            <w:r w:rsidRPr="00BE5913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BE5913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="00B11C2B" w:rsidRPr="00B11C2B">
              <w:rPr>
                <w:rFonts w:asciiTheme="majorBidi" w:hAnsiTheme="majorBidi" w:cstheme="majorBidi"/>
                <w:sz w:val="23"/>
                <w:szCs w:val="23"/>
              </w:rPr>
              <w:t>100</w:t>
            </w:r>
            <w:r w:rsidRPr="00BE591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82" w:type="dxa"/>
          </w:tcPr>
          <w:p w14:paraId="49B1EDAF" w14:textId="77777777" w:rsidR="00387FA2" w:rsidRPr="00BE5913" w:rsidRDefault="00387FA2" w:rsidP="000433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82106" w14:textId="5CCF41AC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7</w:t>
            </w:r>
            <w:r w:rsidR="00B11C2B"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473B57F2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69D3B" w14:textId="6079CA48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45</w:t>
            </w:r>
            <w:r w:rsidR="00B11C2B"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66EE6C54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5037202" w14:textId="180DC2FF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DA5F165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BCCC1" w14:textId="41C5C277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</w:t>
            </w:r>
          </w:p>
        </w:tc>
        <w:tc>
          <w:tcPr>
            <w:tcW w:w="181" w:type="dxa"/>
            <w:vAlign w:val="bottom"/>
          </w:tcPr>
          <w:p w14:paraId="63EE7367" w14:textId="7E56FED9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0499A" w14:textId="3216B0E5" w:rsidR="00387FA2" w:rsidRPr="00EC2B42" w:rsidRDefault="00B9422D" w:rsidP="00F64AB7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492403E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2533D" w14:textId="2DCC3EA0" w:rsidR="00387FA2" w:rsidRPr="00EC2B42" w:rsidRDefault="001F3F96" w:rsidP="00F64AB7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B7D879" w14:textId="18937669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2956C" w14:textId="532E9819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8</w:t>
            </w:r>
          </w:p>
        </w:tc>
        <w:tc>
          <w:tcPr>
            <w:tcW w:w="181" w:type="dxa"/>
            <w:vAlign w:val="bottom"/>
          </w:tcPr>
          <w:p w14:paraId="5BF4B10B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2C415" w14:textId="644FB8FD" w:rsidR="00387FA2" w:rsidRPr="00EC2B42" w:rsidRDefault="00B11C2B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</w:t>
            </w:r>
          </w:p>
        </w:tc>
        <w:tc>
          <w:tcPr>
            <w:tcW w:w="182" w:type="dxa"/>
            <w:vAlign w:val="bottom"/>
          </w:tcPr>
          <w:p w14:paraId="5F5186AB" w14:textId="055F692E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C08FE" w14:textId="7136D7DC" w:rsidR="00387FA2" w:rsidRPr="00EC2B42" w:rsidRDefault="00B11C2B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10</w:t>
            </w:r>
          </w:p>
        </w:tc>
        <w:tc>
          <w:tcPr>
            <w:tcW w:w="181" w:type="dxa"/>
            <w:vAlign w:val="bottom"/>
          </w:tcPr>
          <w:p w14:paraId="47588A35" w14:textId="77777777" w:rsidR="00387FA2" w:rsidRPr="00EC2B42" w:rsidRDefault="00387FA2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90542" w14:textId="6B85E036" w:rsidR="00387FA2" w:rsidRPr="00EC2B42" w:rsidRDefault="00C070A0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6A4272EE" w14:textId="77777777" w:rsidR="00387FA2" w:rsidRPr="00EC2B42" w:rsidRDefault="00387FA2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D9E8B" w14:textId="7513A142" w:rsidR="00387FA2" w:rsidRPr="00EC2B42" w:rsidRDefault="00692A0A" w:rsidP="00EC2B42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</w:tr>
      <w:tr w:rsidR="00DA0D36" w:rsidRPr="00BE5913" w14:paraId="0AF39838" w14:textId="1821E6E8" w:rsidTr="00FE2C7B">
        <w:trPr>
          <w:cantSplit/>
        </w:trPr>
        <w:tc>
          <w:tcPr>
            <w:tcW w:w="3240" w:type="dxa"/>
          </w:tcPr>
          <w:p w14:paraId="4728E873" w14:textId="4E95E8D8" w:rsidR="00387FA2" w:rsidRPr="00BE5913" w:rsidRDefault="00387FA2" w:rsidP="00E331B1">
            <w:pPr>
              <w:spacing w:line="240" w:lineRule="auto"/>
              <w:ind w:left="19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E5913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Pr="00BE591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เบ็ดเสร็จรวมส่วนที่เป็นของ</w:t>
            </w:r>
            <w:r w:rsidR="00E331B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</w:r>
            <w:r w:rsidRPr="00BE591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กลุ่มบริษัท</w:t>
            </w:r>
          </w:p>
        </w:tc>
        <w:tc>
          <w:tcPr>
            <w:tcW w:w="182" w:type="dxa"/>
          </w:tcPr>
          <w:p w14:paraId="3D571E60" w14:textId="77777777" w:rsidR="00387FA2" w:rsidRPr="00BE5913" w:rsidRDefault="00387FA2" w:rsidP="000433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51394" w14:textId="3EC00A6F" w:rsidR="00387FA2" w:rsidRPr="00EC2B42" w:rsidRDefault="00B11C2B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1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D77A665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B4058" w14:textId="03446E8B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8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26739EE3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13CD96E" w14:textId="398F7DEF" w:rsidR="00387FA2" w:rsidRPr="00EC2B42" w:rsidRDefault="00B11C2B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5643E88F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FCDF2A" w14:textId="192A709F" w:rsidR="00387FA2" w:rsidRPr="00EC2B42" w:rsidRDefault="00B11C2B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1</w:t>
            </w:r>
          </w:p>
        </w:tc>
        <w:tc>
          <w:tcPr>
            <w:tcW w:w="181" w:type="dxa"/>
            <w:vAlign w:val="bottom"/>
          </w:tcPr>
          <w:p w14:paraId="781E4571" w14:textId="2A6B071E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DA8C69" w14:textId="2B8D1257" w:rsidR="00387FA2" w:rsidRPr="00EC2B42" w:rsidRDefault="00B9422D" w:rsidP="00F64AB7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D528148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E3E797" w14:textId="0F8B5266" w:rsidR="00387FA2" w:rsidRPr="00EC2B42" w:rsidRDefault="001F3F96" w:rsidP="00F64AB7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4044A6" w14:textId="61B034BB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F14FC" w14:textId="7E3AA944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181" w:type="dxa"/>
            <w:vAlign w:val="bottom"/>
          </w:tcPr>
          <w:p w14:paraId="013EE696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59580" w14:textId="66BAA993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182" w:type="dxa"/>
            <w:vAlign w:val="bottom"/>
          </w:tcPr>
          <w:p w14:paraId="2FFAAF91" w14:textId="5A392036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431D3" w14:textId="3838681C" w:rsidR="00387FA2" w:rsidRPr="00EC2B42" w:rsidRDefault="00C070A0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181" w:type="dxa"/>
            <w:vAlign w:val="bottom"/>
          </w:tcPr>
          <w:p w14:paraId="6117F887" w14:textId="77777777" w:rsidR="00387FA2" w:rsidRPr="00EC2B42" w:rsidRDefault="00387FA2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5B54F6" w14:textId="0D2FD0C3" w:rsidR="00387FA2" w:rsidRPr="00EC2B42" w:rsidRDefault="00B11C2B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B2CC00F" w14:textId="77777777" w:rsidR="00387FA2" w:rsidRPr="00EC2B42" w:rsidRDefault="00387FA2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4EC0EF" w14:textId="0D1E5D49" w:rsidR="00387FA2" w:rsidRPr="00EC2B42" w:rsidRDefault="00692A0A" w:rsidP="00EC2B42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-</w:t>
            </w:r>
          </w:p>
        </w:tc>
      </w:tr>
      <w:tr w:rsidR="00DA0D36" w:rsidRPr="002C6347" w14:paraId="104C6F3A" w14:textId="1D3DF577" w:rsidTr="00FE2C7B">
        <w:trPr>
          <w:cantSplit/>
          <w:trHeight w:val="78"/>
        </w:trPr>
        <w:tc>
          <w:tcPr>
            <w:tcW w:w="3240" w:type="dxa"/>
          </w:tcPr>
          <w:p w14:paraId="312FA019" w14:textId="77777777" w:rsidR="00387FA2" w:rsidRPr="002C6347" w:rsidRDefault="00387FA2" w:rsidP="000433F2">
            <w:pPr>
              <w:spacing w:line="240" w:lineRule="auto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82" w:type="dxa"/>
          </w:tcPr>
          <w:p w14:paraId="2BB3E72E" w14:textId="77777777" w:rsidR="00387FA2" w:rsidRPr="002C6347" w:rsidRDefault="00387FA2" w:rsidP="000433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FB89060" w14:textId="77777777" w:rsidR="00387FA2" w:rsidRPr="002C6347" w:rsidRDefault="00387FA2" w:rsidP="00F64AB7">
            <w:pPr>
              <w:pStyle w:val="acctfourfigures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60E780" w14:textId="77777777" w:rsidR="00387FA2" w:rsidRPr="002C6347" w:rsidRDefault="00387FA2" w:rsidP="00F64AB7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2993BB0" w14:textId="77777777" w:rsidR="00387FA2" w:rsidRPr="005365FB" w:rsidRDefault="00387FA2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B1ED5C" w14:textId="77777777" w:rsidR="00387FA2" w:rsidRPr="002C6347" w:rsidRDefault="00387FA2" w:rsidP="00F64AB7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7E72095A" w14:textId="77777777" w:rsidR="00387FA2" w:rsidRPr="005365FB" w:rsidRDefault="00387FA2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351C398" w14:textId="77777777" w:rsidR="00387FA2" w:rsidRPr="005365FB" w:rsidRDefault="00387FA2" w:rsidP="00F64AB7">
            <w:pPr>
              <w:pStyle w:val="acctfourfigures"/>
              <w:tabs>
                <w:tab w:val="decimal" w:pos="540"/>
                <w:tab w:val="decimal" w:pos="701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bottom"/>
          </w:tcPr>
          <w:p w14:paraId="3AC1A9F0" w14:textId="063D938A" w:rsidR="00387FA2" w:rsidRPr="005365FB" w:rsidRDefault="00387FA2" w:rsidP="00F64AB7">
            <w:pPr>
              <w:pStyle w:val="acctfourfigures"/>
              <w:tabs>
                <w:tab w:val="decimal" w:pos="540"/>
                <w:tab w:val="decimal" w:pos="701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0B871F88" w14:textId="0E0A4339" w:rsidR="00387FA2" w:rsidRPr="005365FB" w:rsidRDefault="00387FA2" w:rsidP="00F64AB7">
            <w:pPr>
              <w:pStyle w:val="acctfourfigures"/>
              <w:tabs>
                <w:tab w:val="decimal" w:pos="540"/>
                <w:tab w:val="decimal" w:pos="701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31F7759E" w14:textId="3E395510" w:rsidR="00387FA2" w:rsidRPr="005365FB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876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452B91F" w14:textId="77777777" w:rsidR="00387FA2" w:rsidRPr="005365FB" w:rsidRDefault="00387FA2" w:rsidP="00F64AB7">
            <w:pPr>
              <w:pStyle w:val="acctfourfigures"/>
              <w:tabs>
                <w:tab w:val="decimal" w:pos="540"/>
                <w:tab w:val="decimal" w:pos="701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7D662911" w14:textId="113689D7" w:rsidR="00387FA2" w:rsidRPr="005365FB" w:rsidRDefault="00387FA2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043607" w14:textId="253856C9" w:rsidR="00387FA2" w:rsidRPr="005365FB" w:rsidRDefault="00387FA2" w:rsidP="00F64AB7">
            <w:pPr>
              <w:pStyle w:val="acctfourfigures"/>
              <w:tabs>
                <w:tab w:val="decimal" w:pos="540"/>
                <w:tab w:val="decimal" w:pos="701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1DAC88CB" w14:textId="77777777" w:rsidR="00387FA2" w:rsidRPr="005365FB" w:rsidRDefault="00387FA2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5EE92B7" w14:textId="77777777" w:rsidR="00387FA2" w:rsidRPr="005365FB" w:rsidRDefault="00387FA2" w:rsidP="00F64AB7">
            <w:pPr>
              <w:pStyle w:val="acctfourfigures"/>
              <w:tabs>
                <w:tab w:val="decimal" w:pos="540"/>
                <w:tab w:val="decimal" w:pos="701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bottom"/>
          </w:tcPr>
          <w:p w14:paraId="05CC78D6" w14:textId="6520C9E7" w:rsidR="00387FA2" w:rsidRPr="005365FB" w:rsidRDefault="00387FA2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49593D4" w14:textId="71954030" w:rsidR="00387FA2" w:rsidRPr="005365FB" w:rsidRDefault="00387FA2" w:rsidP="00F64AB7">
            <w:pPr>
              <w:pStyle w:val="acctfourfigures"/>
              <w:tabs>
                <w:tab w:val="decimal" w:pos="540"/>
                <w:tab w:val="decimal" w:pos="701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C603FBB" w14:textId="77777777" w:rsidR="00387FA2" w:rsidRPr="005365FB" w:rsidRDefault="00387FA2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4E0EE1A" w14:textId="77777777" w:rsidR="00387FA2" w:rsidRPr="005365FB" w:rsidRDefault="00387FA2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31FC607C" w14:textId="6FA62B88" w:rsidR="00387FA2" w:rsidRPr="005365FB" w:rsidRDefault="00387FA2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99AA6AE" w14:textId="77777777" w:rsidR="00387FA2" w:rsidRPr="005365FB" w:rsidRDefault="00387FA2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A9F64B6" w14:textId="77777777" w:rsidR="00387FA2" w:rsidRPr="005365FB" w:rsidRDefault="00387FA2" w:rsidP="00EC2B42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</w:tr>
      <w:tr w:rsidR="00830712" w:rsidRPr="00BE5913" w14:paraId="00C65A25" w14:textId="7FCFAA10" w:rsidTr="00FE2C7B">
        <w:trPr>
          <w:cantSplit/>
        </w:trPr>
        <w:tc>
          <w:tcPr>
            <w:tcW w:w="3240" w:type="dxa"/>
          </w:tcPr>
          <w:p w14:paraId="5F53C9D4" w14:textId="623EC290" w:rsidR="00387FA2" w:rsidRPr="00BE5913" w:rsidRDefault="00387FA2" w:rsidP="000433F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สินทรัพย์หมุนเวียน</w:t>
            </w:r>
            <w:r w:rsidRPr="00BE5913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(</w:t>
            </w:r>
            <w:r w:rsidRPr="00BE5913">
              <w:rPr>
                <w:rFonts w:asciiTheme="majorBidi" w:hAnsiTheme="majorBidi" w:cstheme="majorBidi" w:hint="cs"/>
                <w:sz w:val="23"/>
                <w:szCs w:val="23"/>
                <w:vertAlign w:val="superscript"/>
                <w:cs/>
              </w:rPr>
              <w:t>ข</w:t>
            </w:r>
            <w:r w:rsidRPr="00BE5913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)</w:t>
            </w:r>
          </w:p>
        </w:tc>
        <w:tc>
          <w:tcPr>
            <w:tcW w:w="182" w:type="dxa"/>
          </w:tcPr>
          <w:p w14:paraId="4B53C207" w14:textId="77777777" w:rsidR="00387FA2" w:rsidRPr="00BE5913" w:rsidRDefault="00387FA2" w:rsidP="000433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674776C9" w14:textId="50BF8190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 w:hint="cs"/>
                <w:sz w:val="23"/>
                <w:szCs w:val="23"/>
                <w:lang w:val="en-US" w:bidi="th-TH"/>
              </w:rPr>
              <w:t>6</w:t>
            </w:r>
            <w:r w:rsidR="00B11C2B" w:rsidRPr="00B11C2B">
              <w:rPr>
                <w:rFonts w:asciiTheme="majorBidi" w:hAnsiTheme="majorBidi" w:cstheme="majorBidi" w:hint="cs"/>
                <w:sz w:val="23"/>
                <w:szCs w:val="23"/>
                <w:lang w:val="en-US" w:bidi="th-TH"/>
              </w:rPr>
              <w:t>1</w:t>
            </w:r>
            <w:r w:rsidRPr="00C070A0">
              <w:rPr>
                <w:rFonts w:asciiTheme="majorBidi" w:hAnsiTheme="majorBidi" w:cstheme="majorBidi" w:hint="cs"/>
                <w:sz w:val="23"/>
                <w:szCs w:val="23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BE0D58C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776052C3" w14:textId="59A5226C" w:rsidR="00387FA2" w:rsidRPr="00EC2B42" w:rsidRDefault="00B11C2B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B11C2B">
              <w:rPr>
                <w:rFonts w:asciiTheme="majorBidi" w:hAnsiTheme="majorBidi" w:cstheme="majorBidi" w:hint="cs"/>
                <w:sz w:val="23"/>
                <w:szCs w:val="23"/>
                <w:lang w:val="en-US" w:bidi="th-TH"/>
              </w:rPr>
              <w:t>1</w:t>
            </w:r>
            <w:r w:rsidR="00C070A0" w:rsidRPr="00C070A0">
              <w:rPr>
                <w:rFonts w:asciiTheme="majorBidi" w:hAnsiTheme="majorBidi" w:cstheme="majorBidi" w:hint="cs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36E6A58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1EE6019" w14:textId="15CE087E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2E1C84B0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6E37F57D" w14:textId="1B11A260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6</w:t>
            </w:r>
          </w:p>
        </w:tc>
        <w:tc>
          <w:tcPr>
            <w:tcW w:w="181" w:type="dxa"/>
            <w:vAlign w:val="bottom"/>
          </w:tcPr>
          <w:p w14:paraId="4FF16197" w14:textId="32A139ED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1BA66E1D" w14:textId="57159E47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5</w:t>
            </w:r>
          </w:p>
        </w:tc>
        <w:tc>
          <w:tcPr>
            <w:tcW w:w="182" w:type="dxa"/>
            <w:vAlign w:val="bottom"/>
          </w:tcPr>
          <w:p w14:paraId="7AA55A65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91DEFE0" w14:textId="74C55028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4C2CB3A6" w14:textId="53427F64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08AADFAE" w14:textId="583193BB" w:rsidR="00387FA2" w:rsidRPr="00EC2B42" w:rsidRDefault="00C070A0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8</w:t>
            </w:r>
          </w:p>
        </w:tc>
        <w:tc>
          <w:tcPr>
            <w:tcW w:w="181" w:type="dxa"/>
            <w:vAlign w:val="bottom"/>
          </w:tcPr>
          <w:p w14:paraId="573CB95F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2B067004" w14:textId="72DE1197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</w:t>
            </w:r>
          </w:p>
        </w:tc>
        <w:tc>
          <w:tcPr>
            <w:tcW w:w="182" w:type="dxa"/>
            <w:vAlign w:val="bottom"/>
          </w:tcPr>
          <w:p w14:paraId="2EF0C72B" w14:textId="104465EA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4F4EC6D" w14:textId="12654B04" w:rsidR="00387FA2" w:rsidRPr="00EC2B42" w:rsidRDefault="00C070A0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8</w:t>
            </w:r>
          </w:p>
        </w:tc>
        <w:tc>
          <w:tcPr>
            <w:tcW w:w="181" w:type="dxa"/>
            <w:vAlign w:val="bottom"/>
          </w:tcPr>
          <w:p w14:paraId="3265085E" w14:textId="77777777" w:rsidR="00387FA2" w:rsidRPr="00EC2B42" w:rsidRDefault="00387FA2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500102A4" w14:textId="378C0541" w:rsidR="00387FA2" w:rsidRPr="00EC2B42" w:rsidRDefault="00B11C2B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3135A991" w14:textId="77777777" w:rsidR="00387FA2" w:rsidRPr="00EC2B42" w:rsidRDefault="00387FA2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975BC6D" w14:textId="53C3C4AC" w:rsidR="00387FA2" w:rsidRPr="00EC2B42" w:rsidRDefault="00C070A0" w:rsidP="00EC2B42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275</w:t>
            </w:r>
          </w:p>
        </w:tc>
      </w:tr>
      <w:tr w:rsidR="00830712" w:rsidRPr="00BE5913" w14:paraId="4C77AEA5" w14:textId="3A2CA9A1" w:rsidTr="00FE2C7B">
        <w:trPr>
          <w:cantSplit/>
        </w:trPr>
        <w:tc>
          <w:tcPr>
            <w:tcW w:w="3240" w:type="dxa"/>
          </w:tcPr>
          <w:p w14:paraId="547CF809" w14:textId="77777777" w:rsidR="00387FA2" w:rsidRPr="00BE5913" w:rsidRDefault="00387FA2" w:rsidP="000433F2">
            <w:pPr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สินทรัพย์ไม่หมุนเวียน</w:t>
            </w:r>
          </w:p>
        </w:tc>
        <w:tc>
          <w:tcPr>
            <w:tcW w:w="182" w:type="dxa"/>
          </w:tcPr>
          <w:p w14:paraId="57E8C0E1" w14:textId="77777777" w:rsidR="00387FA2" w:rsidRPr="00BE5913" w:rsidRDefault="00387FA2" w:rsidP="000433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173C55B4" w14:textId="16BB4C12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 w:hint="cs"/>
                <w:sz w:val="23"/>
                <w:szCs w:val="23"/>
                <w:lang w:val="en-US" w:bidi="th-TH"/>
              </w:rPr>
              <w:t>8</w:t>
            </w:r>
            <w:r w:rsidR="005365FB"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,</w:t>
            </w: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43</w:t>
            </w:r>
            <w:r w:rsidR="00B11C2B"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07A94617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41F47AF4" w14:textId="0C44CD04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 w:hint="cs"/>
                <w:sz w:val="23"/>
                <w:szCs w:val="23"/>
                <w:lang w:val="en-US" w:bidi="th-TH"/>
              </w:rPr>
              <w:t>8</w:t>
            </w:r>
            <w:r w:rsidR="00387FA2"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,</w:t>
            </w: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</w:t>
            </w:r>
            <w:r w:rsidR="00B11C2B"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</w:t>
            </w: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16B79D43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2280897" w14:textId="4AC497E2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11</w:t>
            </w:r>
          </w:p>
        </w:tc>
        <w:tc>
          <w:tcPr>
            <w:tcW w:w="180" w:type="dxa"/>
            <w:vAlign w:val="bottom"/>
          </w:tcPr>
          <w:p w14:paraId="06ACD482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4CCE0C5B" w14:textId="46E718DF" w:rsidR="00387FA2" w:rsidRPr="00EC2B42" w:rsidRDefault="00B11C2B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</w:t>
            </w:r>
            <w:r w:rsidR="00D77CA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83</w:t>
            </w:r>
          </w:p>
        </w:tc>
        <w:tc>
          <w:tcPr>
            <w:tcW w:w="181" w:type="dxa"/>
            <w:vAlign w:val="bottom"/>
          </w:tcPr>
          <w:p w14:paraId="155CC16A" w14:textId="73D1A5AE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1FE033A4" w14:textId="4BC7494F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685</w:t>
            </w:r>
          </w:p>
        </w:tc>
        <w:tc>
          <w:tcPr>
            <w:tcW w:w="182" w:type="dxa"/>
            <w:vAlign w:val="bottom"/>
          </w:tcPr>
          <w:p w14:paraId="25A2538F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34BA432" w14:textId="1920DE88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667</w:t>
            </w:r>
          </w:p>
        </w:tc>
        <w:tc>
          <w:tcPr>
            <w:tcW w:w="180" w:type="dxa"/>
            <w:vAlign w:val="bottom"/>
          </w:tcPr>
          <w:p w14:paraId="7114F268" w14:textId="4C884854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0F7E75D6" w14:textId="662F1E7D" w:rsidR="00387FA2" w:rsidRPr="00EC2B42" w:rsidRDefault="00C070A0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</w:t>
            </w:r>
            <w:r w:rsidR="00EC2B42"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,</w:t>
            </w: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364</w:t>
            </w:r>
          </w:p>
        </w:tc>
        <w:tc>
          <w:tcPr>
            <w:tcW w:w="181" w:type="dxa"/>
            <w:vAlign w:val="bottom"/>
          </w:tcPr>
          <w:p w14:paraId="542CA538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04132538" w14:textId="042390A2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</w:t>
            </w:r>
            <w:r w:rsidR="001F3F96"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10</w:t>
            </w: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7</w:t>
            </w:r>
          </w:p>
        </w:tc>
        <w:tc>
          <w:tcPr>
            <w:tcW w:w="182" w:type="dxa"/>
            <w:vAlign w:val="bottom"/>
          </w:tcPr>
          <w:p w14:paraId="6606155B" w14:textId="31041129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654812D" w14:textId="66D77F10" w:rsidR="00387FA2" w:rsidRPr="00EC2B42" w:rsidRDefault="00C070A0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667</w:t>
            </w:r>
          </w:p>
        </w:tc>
        <w:tc>
          <w:tcPr>
            <w:tcW w:w="181" w:type="dxa"/>
            <w:vAlign w:val="bottom"/>
          </w:tcPr>
          <w:p w14:paraId="0F94C5EB" w14:textId="77777777" w:rsidR="00387FA2" w:rsidRPr="00EC2B42" w:rsidRDefault="00387FA2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11509AC1" w14:textId="0A688EE9" w:rsidR="00387FA2" w:rsidRPr="00EC2B42" w:rsidRDefault="00C070A0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6</w:t>
            </w:r>
            <w:r w:rsidR="00B11C2B"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</w:t>
            </w: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6F921A01" w14:textId="77777777" w:rsidR="00387FA2" w:rsidRPr="00EC2B42" w:rsidRDefault="00387FA2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214813B" w14:textId="504F40AE" w:rsidR="00387FA2" w:rsidRPr="00EC2B42" w:rsidRDefault="00B11C2B" w:rsidP="00EC2B42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11</w:t>
            </w:r>
            <w:r w:rsidR="00692A0A"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6</w:t>
            </w:r>
            <w:r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7</w:t>
            </w:r>
          </w:p>
        </w:tc>
      </w:tr>
      <w:tr w:rsidR="00830712" w:rsidRPr="00BE5913" w14:paraId="3DBEAA07" w14:textId="32BEBC93" w:rsidTr="00FE2C7B">
        <w:trPr>
          <w:cantSplit/>
        </w:trPr>
        <w:tc>
          <w:tcPr>
            <w:tcW w:w="3240" w:type="dxa"/>
          </w:tcPr>
          <w:p w14:paraId="2673C553" w14:textId="213C2CF9" w:rsidR="00387FA2" w:rsidRPr="00BE5913" w:rsidRDefault="00387FA2" w:rsidP="000433F2">
            <w:pPr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หนี้สินหมุนเวียน</w:t>
            </w:r>
            <w:r w:rsidRPr="00BE5913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(</w:t>
            </w:r>
            <w:r w:rsidRPr="00BE5913">
              <w:rPr>
                <w:rFonts w:asciiTheme="majorBidi" w:hAnsiTheme="majorBidi" w:cstheme="majorBidi" w:hint="cs"/>
                <w:sz w:val="23"/>
                <w:szCs w:val="23"/>
                <w:vertAlign w:val="superscript"/>
                <w:cs/>
              </w:rPr>
              <w:t>ค</w:t>
            </w:r>
            <w:r w:rsidRPr="00BE5913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)</w:t>
            </w:r>
          </w:p>
        </w:tc>
        <w:tc>
          <w:tcPr>
            <w:tcW w:w="182" w:type="dxa"/>
          </w:tcPr>
          <w:p w14:paraId="2C034C6D" w14:textId="77777777" w:rsidR="00387FA2" w:rsidRPr="00BE5913" w:rsidRDefault="00387FA2" w:rsidP="000433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1597AA8C" w14:textId="370AF1AE" w:rsidR="00387FA2" w:rsidRPr="00EC2B42" w:rsidRDefault="005365FB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436</w:t>
            </w: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DE72F7E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1FF11F8E" w14:textId="0E5EAE78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744</w:t>
            </w: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C33BEB7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7D7B1D83" w14:textId="35ECD16A" w:rsidR="00387FA2" w:rsidRPr="00EC2B42" w:rsidRDefault="005365FB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68</w:t>
            </w: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C3C9395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4318FE62" w14:textId="707D2C5C" w:rsidR="00387FA2" w:rsidRPr="00EC2B42" w:rsidRDefault="00D77CA6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(4)</w:t>
            </w:r>
          </w:p>
        </w:tc>
        <w:tc>
          <w:tcPr>
            <w:tcW w:w="181" w:type="dxa"/>
            <w:vAlign w:val="bottom"/>
          </w:tcPr>
          <w:p w14:paraId="72AFB775" w14:textId="17BCDA8C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1E228F19" w14:textId="098F9CD7" w:rsidR="00387FA2" w:rsidRPr="00EC2B42" w:rsidRDefault="00B9422D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44</w:t>
            </w: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5C92BC2F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E04B60C" w14:textId="7049D5CE" w:rsidR="00387FA2" w:rsidRPr="00EC2B42" w:rsidRDefault="001F3F96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</w:t>
            </w: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0DD1794" w14:textId="27E6D84C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733B8D40" w14:textId="11BAA390" w:rsidR="00387FA2" w:rsidRPr="00EC2B42" w:rsidRDefault="00FF603F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233</w:t>
            </w: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4222C122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0381B300" w14:textId="43AE12ED" w:rsidR="00387FA2" w:rsidRPr="00EC2B42" w:rsidRDefault="001F3F96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(</w:t>
            </w:r>
            <w:r w:rsidR="00B11C2B"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11</w:t>
            </w: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27919A4E" w14:textId="6D878838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3C601B5" w14:textId="04F2EA18" w:rsidR="00387FA2" w:rsidRPr="00EC2B42" w:rsidRDefault="00692A0A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7</w:t>
            </w:r>
            <w:r w:rsidR="00B11C2B"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0</w:t>
            </w: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26517155" w14:textId="77777777" w:rsidR="00387FA2" w:rsidRPr="00EC2B42" w:rsidRDefault="00387FA2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2A523770" w14:textId="55DD5F6C" w:rsidR="00387FA2" w:rsidRPr="00EC2B42" w:rsidRDefault="001F3F96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28</w:t>
            </w: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C456927" w14:textId="77777777" w:rsidR="00387FA2" w:rsidRPr="00EC2B42" w:rsidRDefault="00387FA2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B19CD32" w14:textId="2953B664" w:rsidR="00387FA2" w:rsidRPr="00EC2B42" w:rsidRDefault="00692A0A" w:rsidP="00EC2B42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(</w:t>
            </w:r>
            <w:r w:rsidR="00B11C2B"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</w:t>
            </w:r>
            <w:r w:rsidR="00B00632"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375</w:t>
            </w:r>
            <w:r w:rsidR="00B00632"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)</w:t>
            </w:r>
          </w:p>
        </w:tc>
      </w:tr>
      <w:tr w:rsidR="003D3EAE" w:rsidRPr="00BE5913" w14:paraId="458D8398" w14:textId="0FD81F28" w:rsidTr="00FE2C7B">
        <w:trPr>
          <w:cantSplit/>
        </w:trPr>
        <w:tc>
          <w:tcPr>
            <w:tcW w:w="3240" w:type="dxa"/>
          </w:tcPr>
          <w:p w14:paraId="568DA935" w14:textId="2BB1FCE5" w:rsidR="003D3EAE" w:rsidRPr="00BE5913" w:rsidRDefault="003D3EAE" w:rsidP="003D3EAE">
            <w:pPr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หนี้สินไม่หมุนเวียน</w:t>
            </w:r>
            <w:r w:rsidRPr="00BE5913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(</w:t>
            </w:r>
            <w:r w:rsidRPr="00BE5913">
              <w:rPr>
                <w:rFonts w:asciiTheme="majorBidi" w:hAnsiTheme="majorBidi" w:cstheme="majorBidi" w:hint="cs"/>
                <w:sz w:val="23"/>
                <w:szCs w:val="23"/>
                <w:vertAlign w:val="superscript"/>
                <w:cs/>
              </w:rPr>
              <w:t>ง</w:t>
            </w:r>
            <w:r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)</w:t>
            </w:r>
          </w:p>
        </w:tc>
        <w:tc>
          <w:tcPr>
            <w:tcW w:w="182" w:type="dxa"/>
          </w:tcPr>
          <w:p w14:paraId="7EE375C3" w14:textId="77777777" w:rsidR="003D3EAE" w:rsidRPr="00BE5913" w:rsidRDefault="003D3EAE" w:rsidP="003D3EA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729AFB3" w14:textId="1E90785E" w:rsidR="003D3EAE" w:rsidRPr="00EC2B42" w:rsidRDefault="003D3EAE" w:rsidP="003D3EA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(</w:t>
            </w: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</w:t>
            </w: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,</w:t>
            </w:r>
            <w:r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0</w:t>
            </w: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76</w:t>
            </w: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E5D5700" w14:textId="77777777" w:rsidR="003D3EAE" w:rsidRPr="00EC2B42" w:rsidRDefault="003D3EAE" w:rsidP="003D3EAE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CE60614" w14:textId="07FE3F29" w:rsidR="003D3EAE" w:rsidRPr="00EC2B42" w:rsidRDefault="003D3EAE" w:rsidP="003D3EA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(</w:t>
            </w: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</w:t>
            </w: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,</w:t>
            </w: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759</w:t>
            </w: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EC52349" w14:textId="77777777" w:rsidR="003D3EAE" w:rsidRPr="00EC2B42" w:rsidRDefault="003D3EAE" w:rsidP="003D3EAE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  <w:vAlign w:val="bottom"/>
          </w:tcPr>
          <w:p w14:paraId="5C9AFCF8" w14:textId="41BD123B" w:rsidR="003D3EAE" w:rsidRPr="00EC2B42" w:rsidRDefault="003D3EAE" w:rsidP="003D3EA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(</w:t>
            </w: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42</w:t>
            </w: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2B1E943" w14:textId="77777777" w:rsidR="003D3EAE" w:rsidRPr="00EC2B42" w:rsidRDefault="003D3EAE" w:rsidP="003D3EAE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2C720C8E" w14:textId="02F7F7A2" w:rsidR="003D3EAE" w:rsidRPr="00EC2B42" w:rsidRDefault="003D3EAE" w:rsidP="003D3EA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(</w:t>
            </w: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87</w:t>
            </w: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49E066C3" w14:textId="30E3C10E" w:rsidR="003D3EAE" w:rsidRPr="00EC2B42" w:rsidRDefault="003D3EAE" w:rsidP="003D3EAE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43013F7A" w14:textId="53F05015" w:rsidR="003D3EAE" w:rsidRPr="00EC2B42" w:rsidRDefault="003D3EAE" w:rsidP="003D3EA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(</w:t>
            </w: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72</w:t>
            </w: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30768DD3" w14:textId="77777777" w:rsidR="003D3EAE" w:rsidRPr="00EC2B42" w:rsidRDefault="003D3EAE" w:rsidP="003D3EAE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37D3A4B" w14:textId="54BAA6EB" w:rsidR="003D3EAE" w:rsidRPr="00EC2B42" w:rsidRDefault="003D3EAE" w:rsidP="003D3EA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(</w:t>
            </w: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72</w:t>
            </w: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1922C8A" w14:textId="75C8CD69" w:rsidR="003D3EAE" w:rsidRPr="00EC2B42" w:rsidRDefault="003D3EAE" w:rsidP="003D3EAE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711089FE" w14:textId="0DA9B4A9" w:rsidR="003D3EAE" w:rsidRPr="00EC2B42" w:rsidRDefault="003D3EAE" w:rsidP="003D3EA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(</w:t>
            </w:r>
            <w:r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</w:t>
            </w: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6</w:t>
            </w: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2E6E466F" w14:textId="77777777" w:rsidR="003D3EAE" w:rsidRPr="00EC2B42" w:rsidRDefault="003D3EAE" w:rsidP="003D3EAE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5F7035D2" w14:textId="23A78994" w:rsidR="003D3EAE" w:rsidRPr="00EC2B42" w:rsidRDefault="003D3EAE" w:rsidP="003D3EA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(</w:t>
            </w:r>
            <w:r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</w:t>
            </w: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82</w:t>
            </w: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0867769C" w14:textId="21BCB4C9" w:rsidR="003D3EAE" w:rsidRPr="00EC2B42" w:rsidRDefault="003D3EAE" w:rsidP="003D3EAE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D261EA3" w14:textId="55FAAE80" w:rsidR="003D3EAE" w:rsidRPr="00EC2B42" w:rsidRDefault="003D3EAE" w:rsidP="003D3EA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0AA0E78" w14:textId="77777777" w:rsidR="003D3EAE" w:rsidRPr="00EC2B42" w:rsidRDefault="003D3EAE" w:rsidP="003D3EA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4F4D2A68" w14:textId="6B4FDEEA" w:rsidR="003D3EAE" w:rsidRPr="00EC2B42" w:rsidRDefault="003D3EAE" w:rsidP="003D3EAE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6DEEBD" w14:textId="77777777" w:rsidR="003D3EAE" w:rsidRPr="00EC2B42" w:rsidRDefault="003D3EAE" w:rsidP="003D3EA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C780C68" w14:textId="5CEA06B0" w:rsidR="003D3EAE" w:rsidRPr="00EC2B42" w:rsidRDefault="003D3EAE" w:rsidP="003D3EAE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(</w:t>
            </w: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3</w:t>
            </w: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,</w:t>
            </w: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49</w:t>
            </w:r>
            <w:r w:rsidR="00127E5D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</w:t>
            </w:r>
            <w:r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)</w:t>
            </w:r>
          </w:p>
        </w:tc>
      </w:tr>
      <w:tr w:rsidR="00DA0D36" w:rsidRPr="00BE5913" w14:paraId="212D08D6" w14:textId="59556E32" w:rsidTr="00FE2C7B">
        <w:trPr>
          <w:cantSplit/>
        </w:trPr>
        <w:tc>
          <w:tcPr>
            <w:tcW w:w="3240" w:type="dxa"/>
          </w:tcPr>
          <w:p w14:paraId="60FE3FD9" w14:textId="495A2553" w:rsidR="00387FA2" w:rsidRPr="00BE5913" w:rsidRDefault="00387FA2" w:rsidP="000433F2">
            <w:pPr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สินทรัพย์สุทธิ (ร้อยละ </w:t>
            </w:r>
            <w:r w:rsidR="00B11C2B" w:rsidRPr="00B11C2B">
              <w:rPr>
                <w:rFonts w:asciiTheme="majorBidi" w:hAnsiTheme="majorBidi" w:cstheme="majorBidi"/>
                <w:sz w:val="23"/>
                <w:szCs w:val="23"/>
              </w:rPr>
              <w:t>100</w:t>
            </w:r>
            <w:r w:rsidRPr="00BE591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82" w:type="dxa"/>
          </w:tcPr>
          <w:p w14:paraId="3B259A52" w14:textId="77777777" w:rsidR="00387FA2" w:rsidRPr="00BE5913" w:rsidRDefault="00387FA2" w:rsidP="000433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E0D2A" w14:textId="49967018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</w:t>
            </w:r>
            <w:r w:rsidR="005365FB"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,</w:t>
            </w: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532</w:t>
            </w:r>
          </w:p>
        </w:tc>
        <w:tc>
          <w:tcPr>
            <w:tcW w:w="180" w:type="dxa"/>
            <w:vAlign w:val="bottom"/>
          </w:tcPr>
          <w:p w14:paraId="30CBAB31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3B4FF" w14:textId="4E9AFB81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</w:t>
            </w:r>
            <w:r w:rsidR="00387FA2"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,</w:t>
            </w: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924</w:t>
            </w:r>
          </w:p>
        </w:tc>
        <w:tc>
          <w:tcPr>
            <w:tcW w:w="180" w:type="dxa"/>
            <w:vAlign w:val="bottom"/>
          </w:tcPr>
          <w:p w14:paraId="7CADA8D4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3691D5F" w14:textId="2479B643" w:rsidR="00387FA2" w:rsidRPr="00EC2B42" w:rsidRDefault="00B11C2B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10</w:t>
            </w:r>
            <w:r w:rsidR="00C070A0"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07A667BB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769E1" w14:textId="20195CAC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98</w:t>
            </w:r>
          </w:p>
        </w:tc>
        <w:tc>
          <w:tcPr>
            <w:tcW w:w="181" w:type="dxa"/>
            <w:vAlign w:val="bottom"/>
          </w:tcPr>
          <w:p w14:paraId="005CD095" w14:textId="2E586E97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2FC72" w14:textId="4AC9B0B0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574</w:t>
            </w:r>
          </w:p>
        </w:tc>
        <w:tc>
          <w:tcPr>
            <w:tcW w:w="182" w:type="dxa"/>
            <w:vAlign w:val="bottom"/>
          </w:tcPr>
          <w:p w14:paraId="56AA49F5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75169" w14:textId="381AA0C3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574</w:t>
            </w:r>
          </w:p>
        </w:tc>
        <w:tc>
          <w:tcPr>
            <w:tcW w:w="180" w:type="dxa"/>
            <w:vAlign w:val="bottom"/>
          </w:tcPr>
          <w:p w14:paraId="17A29C0D" w14:textId="6632208B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D3396" w14:textId="6C32E81F" w:rsidR="00387FA2" w:rsidRPr="00EC2B42" w:rsidRDefault="00B11C2B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</w:t>
            </w:r>
            <w:r w:rsidR="00FF603F"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94</w:t>
            </w:r>
            <w:r w:rsidR="001A704A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3</w:t>
            </w:r>
          </w:p>
        </w:tc>
        <w:tc>
          <w:tcPr>
            <w:tcW w:w="181" w:type="dxa"/>
            <w:vAlign w:val="bottom"/>
          </w:tcPr>
          <w:p w14:paraId="6932AFF1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26092" w14:textId="2D7F3DAF" w:rsidR="00387FA2" w:rsidRPr="00EC2B42" w:rsidRDefault="00B11C2B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</w:t>
            </w:r>
            <w:r w:rsidR="001F3F96"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935</w:t>
            </w:r>
          </w:p>
        </w:tc>
        <w:tc>
          <w:tcPr>
            <w:tcW w:w="182" w:type="dxa"/>
            <w:vAlign w:val="bottom"/>
          </w:tcPr>
          <w:p w14:paraId="557CE4A0" w14:textId="6ECD98F8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7A0EE" w14:textId="5765A5BE" w:rsidR="00387FA2" w:rsidRPr="00EC2B42" w:rsidRDefault="00127E5D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605</w:t>
            </w:r>
          </w:p>
        </w:tc>
        <w:tc>
          <w:tcPr>
            <w:tcW w:w="181" w:type="dxa"/>
            <w:vAlign w:val="bottom"/>
          </w:tcPr>
          <w:p w14:paraId="4E95BE4E" w14:textId="77777777" w:rsidR="00387FA2" w:rsidRPr="00EC2B42" w:rsidRDefault="00387FA2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DA6CB" w14:textId="386D80F9" w:rsidR="00387FA2" w:rsidRPr="00EC2B42" w:rsidRDefault="00C070A0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596</w:t>
            </w:r>
          </w:p>
        </w:tc>
        <w:tc>
          <w:tcPr>
            <w:tcW w:w="180" w:type="dxa"/>
            <w:vAlign w:val="bottom"/>
          </w:tcPr>
          <w:p w14:paraId="69FC4D2E" w14:textId="77777777" w:rsidR="00387FA2" w:rsidRPr="00EC2B42" w:rsidRDefault="00387FA2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B43D10" w14:textId="7F4F2BFD" w:rsidR="00387FA2" w:rsidRPr="00EC2B42" w:rsidRDefault="00C070A0" w:rsidP="00EC2B42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7</w:t>
            </w:r>
            <w:r w:rsidR="00B00632" w:rsidRPr="00EC2B4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01</w:t>
            </w:r>
            <w:r w:rsidR="00127E5D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5</w:t>
            </w:r>
          </w:p>
        </w:tc>
      </w:tr>
      <w:tr w:rsidR="00DA0D36" w:rsidRPr="00BE5913" w14:paraId="1399E9F1" w14:textId="42D51F7A" w:rsidTr="00FE2C7B">
        <w:trPr>
          <w:cantSplit/>
        </w:trPr>
        <w:tc>
          <w:tcPr>
            <w:tcW w:w="3240" w:type="dxa"/>
          </w:tcPr>
          <w:p w14:paraId="4704BA6A" w14:textId="6F57B5FC" w:rsidR="00387FA2" w:rsidRPr="00BE5913" w:rsidRDefault="00387FA2" w:rsidP="000433F2">
            <w:pPr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182" w:type="dxa"/>
          </w:tcPr>
          <w:p w14:paraId="75DCCDB7" w14:textId="77777777" w:rsidR="00387FA2" w:rsidRPr="00BE5913" w:rsidRDefault="00387FA2" w:rsidP="000433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CCCA56" w14:textId="2E8EAF74" w:rsidR="00387FA2" w:rsidRPr="00EC2B42" w:rsidRDefault="00B11C2B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1</w:t>
            </w:r>
            <w:r w:rsidR="00DA1F33" w:rsidRPr="00EC2B4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47</w:t>
            </w:r>
            <w:r w:rsidRPr="00B11C2B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1AD92452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1D232" w14:textId="638FB9E1" w:rsidR="00387FA2" w:rsidRPr="00EC2B42" w:rsidRDefault="00B11C2B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1</w:t>
            </w:r>
            <w:r w:rsidR="00387FA2" w:rsidRPr="00EC2B4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472</w:t>
            </w:r>
          </w:p>
        </w:tc>
        <w:tc>
          <w:tcPr>
            <w:tcW w:w="180" w:type="dxa"/>
            <w:vAlign w:val="bottom"/>
          </w:tcPr>
          <w:p w14:paraId="7EB69A1D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0FB34F88" w14:textId="6040F5E9" w:rsidR="00387FA2" w:rsidRPr="00EC2B42" w:rsidRDefault="00B11C2B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1</w:t>
            </w:r>
            <w:r w:rsidR="00CA299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371B7852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B5CE95" w14:textId="02062ECF" w:rsidR="00387FA2" w:rsidRPr="00EC2B42" w:rsidRDefault="00B11C2B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1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8</w:t>
            </w:r>
          </w:p>
        </w:tc>
        <w:tc>
          <w:tcPr>
            <w:tcW w:w="181" w:type="dxa"/>
            <w:vAlign w:val="bottom"/>
          </w:tcPr>
          <w:p w14:paraId="49AC9BF2" w14:textId="78C59A1A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6A1EC" w14:textId="6BBE0A5D" w:rsidR="00387FA2" w:rsidRPr="00EC2B42" w:rsidRDefault="00B11C2B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101</w:t>
            </w:r>
          </w:p>
        </w:tc>
        <w:tc>
          <w:tcPr>
            <w:tcW w:w="182" w:type="dxa"/>
            <w:vAlign w:val="bottom"/>
          </w:tcPr>
          <w:p w14:paraId="14DB91FA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6781E9" w14:textId="248460F2" w:rsidR="00387FA2" w:rsidRPr="00EC2B42" w:rsidRDefault="00B11C2B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10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DAB7697" w14:textId="159AE59D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B2C68" w14:textId="62066BB6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342</w:t>
            </w:r>
          </w:p>
        </w:tc>
        <w:tc>
          <w:tcPr>
            <w:tcW w:w="181" w:type="dxa"/>
            <w:vAlign w:val="bottom"/>
          </w:tcPr>
          <w:p w14:paraId="5995E192" w14:textId="77777777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6530F" w14:textId="6FCCB8A8" w:rsidR="00387FA2" w:rsidRPr="00EC2B42" w:rsidRDefault="00C070A0" w:rsidP="00F64A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348</w:t>
            </w:r>
          </w:p>
        </w:tc>
        <w:tc>
          <w:tcPr>
            <w:tcW w:w="182" w:type="dxa"/>
            <w:vAlign w:val="bottom"/>
          </w:tcPr>
          <w:p w14:paraId="7DC8DB49" w14:textId="1EEFB242" w:rsidR="00387FA2" w:rsidRPr="00EC2B42" w:rsidRDefault="00387FA2" w:rsidP="00F64AB7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left="-79" w:right="-3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4DCF6" w14:textId="13C6980B" w:rsidR="00387FA2" w:rsidRPr="00EC2B42" w:rsidRDefault="00B11C2B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10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6</w:t>
            </w:r>
          </w:p>
        </w:tc>
        <w:tc>
          <w:tcPr>
            <w:tcW w:w="181" w:type="dxa"/>
            <w:vAlign w:val="bottom"/>
          </w:tcPr>
          <w:p w14:paraId="192CAD37" w14:textId="77777777" w:rsidR="00387FA2" w:rsidRPr="00EC2B42" w:rsidRDefault="00387FA2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19B88" w14:textId="332EEB5F" w:rsidR="00387FA2" w:rsidRPr="00EC2B42" w:rsidRDefault="00B11C2B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10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52EE5A4B" w14:textId="77777777" w:rsidR="00387FA2" w:rsidRPr="00EC2B42" w:rsidRDefault="00387FA2" w:rsidP="00EC2B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04942" w14:textId="1140F73A" w:rsidR="00387FA2" w:rsidRPr="00EC2B42" w:rsidRDefault="00B11C2B" w:rsidP="00EC2B42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1</w:t>
            </w:r>
            <w:r w:rsidR="00B00632" w:rsidRPr="00EC2B4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696</w:t>
            </w:r>
          </w:p>
        </w:tc>
      </w:tr>
      <w:tr w:rsidR="00830712" w:rsidRPr="00BE5913" w14:paraId="638E6A37" w14:textId="0878529F" w:rsidTr="00FE2C7B">
        <w:trPr>
          <w:cantSplit/>
          <w:trHeight w:val="222"/>
        </w:trPr>
        <w:tc>
          <w:tcPr>
            <w:tcW w:w="3240" w:type="dxa"/>
          </w:tcPr>
          <w:p w14:paraId="12B08A09" w14:textId="77777777" w:rsidR="00387FA2" w:rsidRPr="00BE5913" w:rsidRDefault="00387FA2" w:rsidP="000433F2">
            <w:pPr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2" w:type="dxa"/>
          </w:tcPr>
          <w:p w14:paraId="38021B03" w14:textId="77777777" w:rsidR="00387FA2" w:rsidRPr="00BE5913" w:rsidRDefault="00387FA2" w:rsidP="000433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3D30560" w14:textId="77777777" w:rsidR="00387FA2" w:rsidRPr="00BE5913" w:rsidRDefault="00387FA2" w:rsidP="00DA0D36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A625D02" w14:textId="77777777" w:rsidR="00387FA2" w:rsidRPr="00BE5913" w:rsidRDefault="00387FA2" w:rsidP="00DA0D36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01488B93" w14:textId="77777777" w:rsidR="00387FA2" w:rsidRPr="00BE5913" w:rsidRDefault="00387FA2" w:rsidP="00DA0D36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-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14:paraId="389C6F21" w14:textId="77777777" w:rsidR="00387FA2" w:rsidRPr="00BE5913" w:rsidRDefault="00387FA2" w:rsidP="00DA0D36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</w:tcBorders>
            <w:vAlign w:val="bottom"/>
          </w:tcPr>
          <w:p w14:paraId="076C0213" w14:textId="77777777" w:rsidR="00387FA2" w:rsidRPr="00BE5913" w:rsidRDefault="00387FA2" w:rsidP="00830712">
            <w:pPr>
              <w:pStyle w:val="acctfourfigures"/>
              <w:tabs>
                <w:tab w:val="clear" w:pos="765"/>
                <w:tab w:val="decimal" w:pos="1490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14:paraId="40CA765F" w14:textId="77777777" w:rsidR="00387FA2" w:rsidRPr="00BE5913" w:rsidRDefault="00387FA2" w:rsidP="00830712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bottom"/>
          </w:tcPr>
          <w:p w14:paraId="2F681F2F" w14:textId="33E3AF57" w:rsidR="00387FA2" w:rsidRPr="00BE5913" w:rsidRDefault="00387FA2" w:rsidP="00830712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1" w:type="dxa"/>
            <w:vAlign w:val="bottom"/>
          </w:tcPr>
          <w:p w14:paraId="3371CC35" w14:textId="0CC2FCC7" w:rsidR="00387FA2" w:rsidRPr="00BE5913" w:rsidRDefault="00387FA2" w:rsidP="00830712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bottom"/>
          </w:tcPr>
          <w:p w14:paraId="48310A27" w14:textId="29E0373F" w:rsidR="00387FA2" w:rsidRPr="00BE5913" w:rsidRDefault="00387FA2" w:rsidP="0083071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2" w:type="dxa"/>
            <w:vAlign w:val="bottom"/>
          </w:tcPr>
          <w:p w14:paraId="1891E9B0" w14:textId="77777777" w:rsidR="00387FA2" w:rsidRPr="00BE5913" w:rsidRDefault="00387FA2" w:rsidP="00830712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15625B1E" w14:textId="467BDB1E" w:rsidR="00387FA2" w:rsidRPr="00BE5913" w:rsidRDefault="00387FA2" w:rsidP="00830712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14:paraId="7C98B4B6" w14:textId="07EFCB99" w:rsidR="00387FA2" w:rsidRPr="00BE5913" w:rsidRDefault="00387FA2" w:rsidP="00830712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bottom"/>
          </w:tcPr>
          <w:p w14:paraId="0067AAC6" w14:textId="77777777" w:rsidR="00387FA2" w:rsidRPr="00BE5913" w:rsidRDefault="00387FA2" w:rsidP="00830712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1" w:type="dxa"/>
            <w:vAlign w:val="bottom"/>
          </w:tcPr>
          <w:p w14:paraId="7DA28858" w14:textId="77777777" w:rsidR="00387FA2" w:rsidRPr="00BE5913" w:rsidRDefault="00387FA2" w:rsidP="00830712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bottom"/>
          </w:tcPr>
          <w:p w14:paraId="5A4FC955" w14:textId="65FB8823" w:rsidR="00387FA2" w:rsidRPr="00BE5913" w:rsidRDefault="00387FA2" w:rsidP="00830712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2" w:type="dxa"/>
            <w:vAlign w:val="bottom"/>
          </w:tcPr>
          <w:p w14:paraId="6F990813" w14:textId="5DFD526B" w:rsidR="00387FA2" w:rsidRPr="00BE5913" w:rsidRDefault="00387FA2" w:rsidP="00830712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ABB342A" w14:textId="77777777" w:rsidR="00387FA2" w:rsidRPr="00BE5913" w:rsidRDefault="00387FA2" w:rsidP="00830712">
            <w:pPr>
              <w:pStyle w:val="acctfourfigures"/>
              <w:tabs>
                <w:tab w:val="clear" w:pos="765"/>
                <w:tab w:val="decimal" w:pos="1687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1" w:type="dxa"/>
            <w:vAlign w:val="bottom"/>
          </w:tcPr>
          <w:p w14:paraId="5FFC3FCC" w14:textId="77777777" w:rsidR="00387FA2" w:rsidRPr="00BE5913" w:rsidRDefault="00387FA2" w:rsidP="00830712">
            <w:pPr>
              <w:pStyle w:val="acctfourfigures"/>
              <w:tabs>
                <w:tab w:val="clear" w:pos="765"/>
                <w:tab w:val="decimal" w:pos="1687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bottom"/>
          </w:tcPr>
          <w:p w14:paraId="08265A1A" w14:textId="61FDC85B" w:rsidR="00387FA2" w:rsidRPr="00BE5913" w:rsidRDefault="00387FA2" w:rsidP="00830712">
            <w:pPr>
              <w:pStyle w:val="acctfourfigures"/>
              <w:tabs>
                <w:tab w:val="clear" w:pos="765"/>
                <w:tab w:val="decimal" w:pos="1687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14:paraId="428BFA42" w14:textId="77777777" w:rsidR="00387FA2" w:rsidRPr="00BE5913" w:rsidRDefault="00387FA2" w:rsidP="00830712">
            <w:pPr>
              <w:pStyle w:val="acctfourfigures"/>
              <w:tabs>
                <w:tab w:val="clear" w:pos="765"/>
                <w:tab w:val="decimal" w:pos="1687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1F820DE" w14:textId="77777777" w:rsidR="00387FA2" w:rsidRPr="00BE5913" w:rsidRDefault="00387FA2" w:rsidP="00830712">
            <w:pPr>
              <w:pStyle w:val="acctfourfigures"/>
              <w:tabs>
                <w:tab w:val="clear" w:pos="765"/>
                <w:tab w:val="decimal" w:pos="1687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30712" w:rsidRPr="00BE5913" w14:paraId="0AE0E034" w14:textId="0A05FE41" w:rsidTr="00FE2C7B">
        <w:trPr>
          <w:cantSplit/>
        </w:trPr>
        <w:tc>
          <w:tcPr>
            <w:tcW w:w="3240" w:type="dxa"/>
          </w:tcPr>
          <w:p w14:paraId="698DA3EF" w14:textId="4935371F" w:rsidR="00387FA2" w:rsidRPr="00BE5913" w:rsidRDefault="00387FA2" w:rsidP="000433F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2" w:type="dxa"/>
          </w:tcPr>
          <w:p w14:paraId="17E3F3F6" w14:textId="77777777" w:rsidR="00387FA2" w:rsidRPr="00BE5913" w:rsidRDefault="00387FA2" w:rsidP="000433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1F12DCCA" w14:textId="77777777" w:rsidR="00387FA2" w:rsidRPr="00BE5913" w:rsidRDefault="00387FA2" w:rsidP="00DA0D36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AA2EB8" w14:textId="77777777" w:rsidR="00387FA2" w:rsidRPr="00BE5913" w:rsidRDefault="00387FA2" w:rsidP="00DA0D36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61C8D7C2" w14:textId="77777777" w:rsidR="00387FA2" w:rsidRPr="00BE5913" w:rsidRDefault="00387FA2" w:rsidP="00DA0D36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-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14:paraId="559727AE" w14:textId="77777777" w:rsidR="00387FA2" w:rsidRPr="00BE5913" w:rsidRDefault="00387FA2" w:rsidP="00DA0D36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5088699D" w14:textId="77777777" w:rsidR="00387FA2" w:rsidRPr="00BE5913" w:rsidRDefault="00387FA2" w:rsidP="00830712">
            <w:pPr>
              <w:pStyle w:val="acctfourfigures"/>
              <w:tabs>
                <w:tab w:val="clear" w:pos="765"/>
                <w:tab w:val="decimal" w:pos="1490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14:paraId="59054C7D" w14:textId="77777777" w:rsidR="00387FA2" w:rsidRPr="00BE5913" w:rsidRDefault="00387FA2" w:rsidP="00830712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9" w:type="dxa"/>
            <w:vAlign w:val="bottom"/>
          </w:tcPr>
          <w:p w14:paraId="19DFFBFB" w14:textId="322BE537" w:rsidR="00387FA2" w:rsidRPr="00BE5913" w:rsidRDefault="00387FA2" w:rsidP="00830712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1" w:type="dxa"/>
            <w:vAlign w:val="bottom"/>
          </w:tcPr>
          <w:p w14:paraId="220BE888" w14:textId="48810D17" w:rsidR="00387FA2" w:rsidRPr="00BE5913" w:rsidRDefault="00387FA2" w:rsidP="00830712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8" w:type="dxa"/>
            <w:vAlign w:val="bottom"/>
          </w:tcPr>
          <w:p w14:paraId="1037E1A0" w14:textId="2F09FA1D" w:rsidR="00387FA2" w:rsidRPr="00BE5913" w:rsidRDefault="00387FA2" w:rsidP="0083071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2" w:type="dxa"/>
            <w:vAlign w:val="bottom"/>
          </w:tcPr>
          <w:p w14:paraId="22A3CA6D" w14:textId="77777777" w:rsidR="00387FA2" w:rsidRPr="00BE5913" w:rsidRDefault="00387FA2" w:rsidP="00830712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4906BEDE" w14:textId="30BECBF9" w:rsidR="00387FA2" w:rsidRPr="00BE5913" w:rsidRDefault="00387FA2" w:rsidP="00830712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14:paraId="4D9A981F" w14:textId="794E39A7" w:rsidR="00387FA2" w:rsidRPr="00BE5913" w:rsidRDefault="00387FA2" w:rsidP="00830712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9" w:type="dxa"/>
            <w:vAlign w:val="bottom"/>
          </w:tcPr>
          <w:p w14:paraId="74F433C5" w14:textId="77777777" w:rsidR="00387FA2" w:rsidRPr="00BE5913" w:rsidRDefault="00387FA2" w:rsidP="00830712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1" w:type="dxa"/>
            <w:vAlign w:val="bottom"/>
          </w:tcPr>
          <w:p w14:paraId="6FE15724" w14:textId="77777777" w:rsidR="00387FA2" w:rsidRPr="00BE5913" w:rsidRDefault="00387FA2" w:rsidP="00830712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8" w:type="dxa"/>
            <w:vAlign w:val="bottom"/>
          </w:tcPr>
          <w:p w14:paraId="07C18802" w14:textId="5F558BCE" w:rsidR="00387FA2" w:rsidRPr="00BE5913" w:rsidRDefault="00387FA2" w:rsidP="00830712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2" w:type="dxa"/>
            <w:vAlign w:val="bottom"/>
          </w:tcPr>
          <w:p w14:paraId="5B576325" w14:textId="41EBA263" w:rsidR="00387FA2" w:rsidRPr="00BE5913" w:rsidRDefault="00387FA2" w:rsidP="00830712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77D16B04" w14:textId="77777777" w:rsidR="00387FA2" w:rsidRPr="00BE5913" w:rsidRDefault="00387FA2" w:rsidP="00830712">
            <w:pPr>
              <w:pStyle w:val="acctfourfigures"/>
              <w:tabs>
                <w:tab w:val="clear" w:pos="765"/>
                <w:tab w:val="decimal" w:pos="1687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1" w:type="dxa"/>
            <w:vAlign w:val="bottom"/>
          </w:tcPr>
          <w:p w14:paraId="0463D236" w14:textId="77777777" w:rsidR="00387FA2" w:rsidRPr="00BE5913" w:rsidRDefault="00387FA2" w:rsidP="00830712">
            <w:pPr>
              <w:pStyle w:val="acctfourfigures"/>
              <w:tabs>
                <w:tab w:val="clear" w:pos="765"/>
                <w:tab w:val="decimal" w:pos="1687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9" w:type="dxa"/>
            <w:vAlign w:val="bottom"/>
          </w:tcPr>
          <w:p w14:paraId="45FC72E3" w14:textId="6B284ECC" w:rsidR="00387FA2" w:rsidRPr="00BE5913" w:rsidRDefault="00387FA2" w:rsidP="00830712">
            <w:pPr>
              <w:pStyle w:val="acctfourfigures"/>
              <w:tabs>
                <w:tab w:val="clear" w:pos="765"/>
                <w:tab w:val="decimal" w:pos="1687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14:paraId="6FFEB635" w14:textId="77777777" w:rsidR="00387FA2" w:rsidRPr="00BE5913" w:rsidRDefault="00387FA2" w:rsidP="00830712">
            <w:pPr>
              <w:pStyle w:val="acctfourfigures"/>
              <w:tabs>
                <w:tab w:val="clear" w:pos="765"/>
                <w:tab w:val="decimal" w:pos="1687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64575302" w14:textId="77777777" w:rsidR="00387FA2" w:rsidRPr="00BE5913" w:rsidRDefault="00387FA2" w:rsidP="00830712">
            <w:pPr>
              <w:pStyle w:val="acctfourfigures"/>
              <w:tabs>
                <w:tab w:val="clear" w:pos="765"/>
                <w:tab w:val="decimal" w:pos="1687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30712" w:rsidRPr="00BE5913" w14:paraId="19A50C01" w14:textId="75A48E4F" w:rsidTr="00FE2C7B">
        <w:trPr>
          <w:cantSplit/>
        </w:trPr>
        <w:tc>
          <w:tcPr>
            <w:tcW w:w="3240" w:type="dxa"/>
          </w:tcPr>
          <w:p w14:paraId="25E7BF2E" w14:textId="19906D37" w:rsidR="00387FA2" w:rsidRPr="00BE5913" w:rsidRDefault="00387FA2" w:rsidP="000433F2">
            <w:pPr>
              <w:spacing w:line="240" w:lineRule="auto"/>
              <w:rPr>
                <w:rFonts w:asciiTheme="majorBidi" w:eastAsia="Calibr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BE5913">
              <w:rPr>
                <w:rFonts w:asciiTheme="majorBidi" w:eastAsia="Calibri" w:hAnsiTheme="majorBidi" w:cstheme="majorBidi"/>
                <w:color w:val="000000" w:themeColor="text1"/>
                <w:sz w:val="23"/>
                <w:szCs w:val="23"/>
                <w:cs/>
              </w:rPr>
              <w:lastRenderedPageBreak/>
              <w:t>หมายเหตุ</w:t>
            </w:r>
          </w:p>
        </w:tc>
        <w:tc>
          <w:tcPr>
            <w:tcW w:w="182" w:type="dxa"/>
          </w:tcPr>
          <w:p w14:paraId="469E0F91" w14:textId="77777777" w:rsidR="00387FA2" w:rsidRPr="00BE5913" w:rsidRDefault="00387FA2" w:rsidP="000433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38C80EEF" w14:textId="77777777" w:rsidR="00387FA2" w:rsidRPr="00BE5913" w:rsidRDefault="00387FA2" w:rsidP="000A0BC5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DF1B7D2" w14:textId="77777777" w:rsidR="00387FA2" w:rsidRPr="00BE5913" w:rsidRDefault="00387FA2" w:rsidP="000A0BC5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6D25DAB0" w14:textId="77777777" w:rsidR="00387FA2" w:rsidRPr="00BE5913" w:rsidRDefault="00387FA2" w:rsidP="000A0BC5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-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14:paraId="60438540" w14:textId="77777777" w:rsidR="00387FA2" w:rsidRPr="00BE5913" w:rsidRDefault="00387FA2" w:rsidP="000A0BC5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95BD712" w14:textId="77777777" w:rsidR="00387FA2" w:rsidRPr="00BE5913" w:rsidRDefault="00387FA2" w:rsidP="000A0BC5">
            <w:pPr>
              <w:pStyle w:val="acctfourfigures"/>
              <w:tabs>
                <w:tab w:val="clear" w:pos="765"/>
                <w:tab w:val="decimal" w:pos="149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14:paraId="65FA7939" w14:textId="77777777" w:rsidR="00387FA2" w:rsidRPr="00BE5913" w:rsidRDefault="00387FA2" w:rsidP="000A0BC5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9" w:type="dxa"/>
            <w:vAlign w:val="bottom"/>
          </w:tcPr>
          <w:p w14:paraId="22483022" w14:textId="32DD11A3" w:rsidR="00387FA2" w:rsidRPr="00BE5913" w:rsidRDefault="00387FA2" w:rsidP="000A0BC5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1" w:type="dxa"/>
            <w:vAlign w:val="bottom"/>
          </w:tcPr>
          <w:p w14:paraId="735699D0" w14:textId="6627DCA2" w:rsidR="00387FA2" w:rsidRPr="00BE5913" w:rsidRDefault="00387FA2" w:rsidP="000A0BC5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8" w:type="dxa"/>
            <w:vAlign w:val="bottom"/>
          </w:tcPr>
          <w:p w14:paraId="5C57BD51" w14:textId="7E50329D" w:rsidR="00387FA2" w:rsidRPr="00BE5913" w:rsidRDefault="00387FA2" w:rsidP="000A0BC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2" w:type="dxa"/>
            <w:vAlign w:val="bottom"/>
          </w:tcPr>
          <w:p w14:paraId="1FA8C939" w14:textId="77777777" w:rsidR="00387FA2" w:rsidRPr="00BE5913" w:rsidRDefault="00387FA2" w:rsidP="000A0BC5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54385FB8" w14:textId="1C77168C" w:rsidR="00387FA2" w:rsidRPr="00BE5913" w:rsidRDefault="00387FA2" w:rsidP="000A0BC5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14:paraId="2D06B6E6" w14:textId="451510F5" w:rsidR="00387FA2" w:rsidRPr="00BE5913" w:rsidRDefault="00387FA2" w:rsidP="000A0BC5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9" w:type="dxa"/>
            <w:vAlign w:val="bottom"/>
          </w:tcPr>
          <w:p w14:paraId="75A373A9" w14:textId="77777777" w:rsidR="00387FA2" w:rsidRPr="00BE5913" w:rsidRDefault="00387FA2" w:rsidP="000A0BC5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1" w:type="dxa"/>
            <w:vAlign w:val="bottom"/>
          </w:tcPr>
          <w:p w14:paraId="552788B2" w14:textId="77777777" w:rsidR="00387FA2" w:rsidRPr="00BE5913" w:rsidRDefault="00387FA2" w:rsidP="000A0BC5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8" w:type="dxa"/>
            <w:vAlign w:val="bottom"/>
          </w:tcPr>
          <w:p w14:paraId="25738106" w14:textId="61E2CEE1" w:rsidR="00387FA2" w:rsidRPr="00BE5913" w:rsidRDefault="00387FA2" w:rsidP="000A0BC5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2" w:type="dxa"/>
            <w:vAlign w:val="bottom"/>
          </w:tcPr>
          <w:p w14:paraId="1A991FFF" w14:textId="1E4057C2" w:rsidR="00387FA2" w:rsidRPr="00BE5913" w:rsidRDefault="00387FA2" w:rsidP="000A0BC5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71016E88" w14:textId="77777777" w:rsidR="00387FA2" w:rsidRPr="00BE5913" w:rsidRDefault="00387FA2" w:rsidP="000A0BC5">
            <w:pPr>
              <w:pStyle w:val="acctfourfigures"/>
              <w:tabs>
                <w:tab w:val="clear" w:pos="765"/>
                <w:tab w:val="decimal" w:pos="1687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1" w:type="dxa"/>
            <w:vAlign w:val="bottom"/>
          </w:tcPr>
          <w:p w14:paraId="7704FA27" w14:textId="77777777" w:rsidR="00387FA2" w:rsidRPr="00BE5913" w:rsidRDefault="00387FA2" w:rsidP="000A0BC5">
            <w:pPr>
              <w:pStyle w:val="acctfourfigures"/>
              <w:tabs>
                <w:tab w:val="clear" w:pos="765"/>
                <w:tab w:val="decimal" w:pos="1687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9" w:type="dxa"/>
            <w:vAlign w:val="bottom"/>
          </w:tcPr>
          <w:p w14:paraId="7F6D2804" w14:textId="669ED958" w:rsidR="00387FA2" w:rsidRPr="00BE5913" w:rsidRDefault="00387FA2" w:rsidP="000A0BC5">
            <w:pPr>
              <w:pStyle w:val="acctfourfigures"/>
              <w:tabs>
                <w:tab w:val="clear" w:pos="765"/>
                <w:tab w:val="decimal" w:pos="1687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14:paraId="2FDB5E37" w14:textId="77777777" w:rsidR="00387FA2" w:rsidRPr="00BE5913" w:rsidRDefault="00387FA2" w:rsidP="000A0BC5">
            <w:pPr>
              <w:pStyle w:val="acctfourfigures"/>
              <w:tabs>
                <w:tab w:val="clear" w:pos="765"/>
                <w:tab w:val="decimal" w:pos="1687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036593B2" w14:textId="77777777" w:rsidR="00387FA2" w:rsidRPr="000A0BC5" w:rsidRDefault="00387FA2" w:rsidP="000A0BC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</w:tr>
      <w:tr w:rsidR="00830712" w:rsidRPr="00BE5913" w14:paraId="753D0459" w14:textId="6F0B76C9" w:rsidTr="00FE2C7B">
        <w:trPr>
          <w:cantSplit/>
        </w:trPr>
        <w:tc>
          <w:tcPr>
            <w:tcW w:w="3240" w:type="dxa"/>
          </w:tcPr>
          <w:p w14:paraId="7005F465" w14:textId="77777777" w:rsidR="00387FA2" w:rsidRPr="00BE5913" w:rsidRDefault="00387FA2" w:rsidP="000433F2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5" w:hanging="270"/>
              <w:rPr>
                <w:rFonts w:asciiTheme="majorBidi" w:eastAsia="Calibr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BE591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รวมรายการต่อไปนี้</w:t>
            </w:r>
          </w:p>
        </w:tc>
        <w:tc>
          <w:tcPr>
            <w:tcW w:w="182" w:type="dxa"/>
          </w:tcPr>
          <w:p w14:paraId="590E01ED" w14:textId="77777777" w:rsidR="00387FA2" w:rsidRPr="00BE5913" w:rsidRDefault="00387FA2" w:rsidP="000433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096CC787" w14:textId="77777777" w:rsidR="00387FA2" w:rsidRPr="000A0BC5" w:rsidRDefault="00387FA2" w:rsidP="000A0B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EE1FDC0" w14:textId="77777777" w:rsidR="00387FA2" w:rsidRPr="00BE5913" w:rsidRDefault="00387FA2" w:rsidP="000A0BC5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2ABE8978" w14:textId="77777777" w:rsidR="00387FA2" w:rsidRPr="00BE5913" w:rsidRDefault="00387FA2" w:rsidP="000A0BC5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-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14:paraId="2488D482" w14:textId="77777777" w:rsidR="00387FA2" w:rsidRPr="00BE5913" w:rsidRDefault="00387FA2" w:rsidP="000A0BC5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5393491" w14:textId="77777777" w:rsidR="00387FA2" w:rsidRPr="00BE5913" w:rsidRDefault="00387FA2" w:rsidP="000A0BC5">
            <w:pPr>
              <w:pStyle w:val="acctfourfigures"/>
              <w:tabs>
                <w:tab w:val="clear" w:pos="765"/>
                <w:tab w:val="decimal" w:pos="149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14:paraId="64948C52" w14:textId="77777777" w:rsidR="00387FA2" w:rsidRPr="00BE5913" w:rsidRDefault="00387FA2" w:rsidP="000A0BC5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9" w:type="dxa"/>
            <w:vAlign w:val="bottom"/>
          </w:tcPr>
          <w:p w14:paraId="1EEDD722" w14:textId="550965D5" w:rsidR="00387FA2" w:rsidRPr="00BE5913" w:rsidRDefault="00387FA2" w:rsidP="000A0BC5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1" w:type="dxa"/>
            <w:vAlign w:val="bottom"/>
          </w:tcPr>
          <w:p w14:paraId="01E52110" w14:textId="466B56CD" w:rsidR="00387FA2" w:rsidRPr="00BE5913" w:rsidRDefault="00387FA2" w:rsidP="000A0BC5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8" w:type="dxa"/>
            <w:vAlign w:val="bottom"/>
          </w:tcPr>
          <w:p w14:paraId="471B50DB" w14:textId="13D03CB4" w:rsidR="00387FA2" w:rsidRPr="00BE5913" w:rsidRDefault="00387FA2" w:rsidP="000A0BC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2" w:type="dxa"/>
            <w:vAlign w:val="bottom"/>
          </w:tcPr>
          <w:p w14:paraId="09B1CF40" w14:textId="77777777" w:rsidR="00387FA2" w:rsidRPr="00BE5913" w:rsidRDefault="00387FA2" w:rsidP="000A0BC5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189FDA1C" w14:textId="293C4F10" w:rsidR="00387FA2" w:rsidRPr="00BE5913" w:rsidRDefault="00387FA2" w:rsidP="000A0BC5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14:paraId="0404396B" w14:textId="11BCF215" w:rsidR="00387FA2" w:rsidRPr="00BE5913" w:rsidRDefault="00387FA2" w:rsidP="000A0BC5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9" w:type="dxa"/>
            <w:vAlign w:val="bottom"/>
          </w:tcPr>
          <w:p w14:paraId="70E6741B" w14:textId="77777777" w:rsidR="00387FA2" w:rsidRPr="000A0BC5" w:rsidRDefault="00387FA2" w:rsidP="000A0B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A3BF7C0" w14:textId="77777777" w:rsidR="00387FA2" w:rsidRPr="000A0BC5" w:rsidRDefault="00387FA2" w:rsidP="000A0BC5">
            <w:pPr>
              <w:pStyle w:val="acctfourfigures"/>
              <w:tabs>
                <w:tab w:val="decimal" w:pos="540"/>
                <w:tab w:val="decimal" w:pos="701"/>
                <w:tab w:val="decimal" w:pos="181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63C4D9A7" w14:textId="68B3F146" w:rsidR="00387FA2" w:rsidRPr="000A0BC5" w:rsidRDefault="00387FA2" w:rsidP="000A0BC5">
            <w:pPr>
              <w:pStyle w:val="acctfourfigures"/>
              <w:tabs>
                <w:tab w:val="decimal" w:pos="540"/>
                <w:tab w:val="decimal" w:pos="701"/>
                <w:tab w:val="decimal" w:pos="181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5891B8B" w14:textId="5B298AF6" w:rsidR="00387FA2" w:rsidRPr="00BE5913" w:rsidRDefault="00387FA2" w:rsidP="000A0BC5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42B28801" w14:textId="77777777" w:rsidR="00387FA2" w:rsidRPr="000A0BC5" w:rsidRDefault="00387FA2" w:rsidP="000A0B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2FC4A91" w14:textId="77777777" w:rsidR="00387FA2" w:rsidRPr="000A0BC5" w:rsidRDefault="00387FA2" w:rsidP="000A0B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4F5C0210" w14:textId="14FDADAC" w:rsidR="00387FA2" w:rsidRPr="000A0BC5" w:rsidRDefault="00387FA2" w:rsidP="000A0B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087F52" w14:textId="77777777" w:rsidR="00387FA2" w:rsidRPr="00BE5913" w:rsidRDefault="00387FA2" w:rsidP="000A0BC5">
            <w:pPr>
              <w:pStyle w:val="acctfourfigures"/>
              <w:tabs>
                <w:tab w:val="clear" w:pos="765"/>
                <w:tab w:val="decimal" w:pos="1687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25240A8C" w14:textId="77777777" w:rsidR="00387FA2" w:rsidRPr="000A0BC5" w:rsidRDefault="00387FA2" w:rsidP="000A0BC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</w:tr>
      <w:tr w:rsidR="00830712" w:rsidRPr="00BE5913" w14:paraId="6C1E7C40" w14:textId="0D104C91" w:rsidTr="00FE2C7B">
        <w:trPr>
          <w:cantSplit/>
        </w:trPr>
        <w:tc>
          <w:tcPr>
            <w:tcW w:w="3240" w:type="dxa"/>
          </w:tcPr>
          <w:p w14:paraId="3D123B06" w14:textId="7A1FDFC9" w:rsidR="00387FA2" w:rsidRPr="00BE5913" w:rsidRDefault="00387FA2" w:rsidP="000433F2">
            <w:pPr>
              <w:spacing w:line="240" w:lineRule="auto"/>
              <w:ind w:left="285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BE591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 xml:space="preserve">- </w:t>
            </w:r>
            <w:r w:rsidRPr="00BE5913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182" w:type="dxa"/>
          </w:tcPr>
          <w:p w14:paraId="3C9F486E" w14:textId="77777777" w:rsidR="00387FA2" w:rsidRPr="00BE5913" w:rsidRDefault="00387FA2" w:rsidP="000433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45AA7F26" w14:textId="6E02E68B" w:rsidR="00387FA2" w:rsidRPr="000A0BC5" w:rsidRDefault="000A0BC5" w:rsidP="00AD06C2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0FC8D3" w14:textId="77777777" w:rsidR="00387FA2" w:rsidRPr="00BE5913" w:rsidRDefault="00387FA2" w:rsidP="000A0BC5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6075B89" w14:textId="6F049CF4" w:rsidR="00387FA2" w:rsidRPr="00BD362F" w:rsidRDefault="00387FA2" w:rsidP="00AD06C2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D362F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1FF83A" w14:textId="77777777" w:rsidR="00387FA2" w:rsidRPr="00BE5913" w:rsidRDefault="00387FA2" w:rsidP="000A0BC5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569D982A" w14:textId="3D3C5F23" w:rsidR="00387FA2" w:rsidRPr="000A0BC5" w:rsidRDefault="000A0BC5" w:rsidP="00AD06C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98BC97" w14:textId="77777777" w:rsidR="00387FA2" w:rsidRPr="000A0BC5" w:rsidRDefault="00387FA2" w:rsidP="00AD06C2">
            <w:pPr>
              <w:pStyle w:val="acctfourfigures"/>
              <w:tabs>
                <w:tab w:val="clear" w:pos="765"/>
                <w:tab w:val="decimal" w:pos="405"/>
                <w:tab w:val="decimal" w:pos="181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600FCFBC" w14:textId="42C8775A" w:rsidR="00387FA2" w:rsidRPr="00BD362F" w:rsidRDefault="00BD362F" w:rsidP="00AD06C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D362F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3CFD812" w14:textId="2562F2F8" w:rsidR="00387FA2" w:rsidRPr="00BE5913" w:rsidRDefault="00387FA2" w:rsidP="000A0BC5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710FC44B" w14:textId="4C161143" w:rsidR="00387FA2" w:rsidRPr="000A0BC5" w:rsidRDefault="00C070A0" w:rsidP="000A0B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182" w:type="dxa"/>
            <w:vAlign w:val="bottom"/>
          </w:tcPr>
          <w:p w14:paraId="1753EBA9" w14:textId="77777777" w:rsidR="00387FA2" w:rsidRPr="000A0BC5" w:rsidRDefault="00387FA2" w:rsidP="000A0BC5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4E5A881" w14:textId="0DA73433" w:rsidR="00387FA2" w:rsidRPr="000A0BC5" w:rsidRDefault="00C070A0" w:rsidP="00AD06C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78CF5D7" w14:textId="477F2CC7" w:rsidR="00387FA2" w:rsidRPr="00BE5913" w:rsidRDefault="00387FA2" w:rsidP="000A0BC5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49E6F414" w14:textId="67683DAB" w:rsidR="00387FA2" w:rsidRPr="000A0BC5" w:rsidRDefault="00AD06C2" w:rsidP="00AD06C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E6043A0" w14:textId="77777777" w:rsidR="00387FA2" w:rsidRPr="000A0BC5" w:rsidRDefault="00387FA2" w:rsidP="000A0BC5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2CF0B3D5" w14:textId="4AC731DF" w:rsidR="00387FA2" w:rsidRPr="00BD362F" w:rsidRDefault="00BD362F" w:rsidP="00AD06C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D362F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B800C44" w14:textId="11DED727" w:rsidR="00387FA2" w:rsidRPr="00BE5913" w:rsidRDefault="00387FA2" w:rsidP="000A0BC5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3876BDE" w14:textId="7010DFA1" w:rsidR="00387FA2" w:rsidRPr="000A0BC5" w:rsidRDefault="00AD06C2" w:rsidP="00AD06C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BECFA45" w14:textId="77777777" w:rsidR="00387FA2" w:rsidRPr="000A0BC5" w:rsidRDefault="00387FA2" w:rsidP="000A0B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6D935ADF" w14:textId="38911AA6" w:rsidR="00387FA2" w:rsidRPr="000A0BC5" w:rsidRDefault="00C070A0" w:rsidP="00AD06C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BF30B26" w14:textId="77777777" w:rsidR="00387FA2" w:rsidRPr="00BE5913" w:rsidRDefault="00387FA2" w:rsidP="000A0BC5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28CB142" w14:textId="3C1DE6F0" w:rsidR="00387FA2" w:rsidRPr="000A0BC5" w:rsidRDefault="00AD06C2" w:rsidP="00AD06C2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</w:tr>
      <w:tr w:rsidR="000A0BC5" w:rsidRPr="00BE5913" w14:paraId="624C4DDF" w14:textId="77777777" w:rsidTr="00FE2C7B">
        <w:trPr>
          <w:cantSplit/>
        </w:trPr>
        <w:tc>
          <w:tcPr>
            <w:tcW w:w="3240" w:type="dxa"/>
          </w:tcPr>
          <w:p w14:paraId="593B68F4" w14:textId="64FCE394" w:rsidR="000A0BC5" w:rsidRPr="00BE5913" w:rsidRDefault="000A0BC5" w:rsidP="000433F2">
            <w:pPr>
              <w:spacing w:line="240" w:lineRule="auto"/>
              <w:ind w:left="285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 xml:space="preserve">- </w:t>
            </w:r>
            <w:r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  <w:cs/>
              </w:rPr>
              <w:t>ดอกเบี้ยจ่าย</w:t>
            </w:r>
          </w:p>
        </w:tc>
        <w:tc>
          <w:tcPr>
            <w:tcW w:w="182" w:type="dxa"/>
          </w:tcPr>
          <w:p w14:paraId="57364297" w14:textId="77777777" w:rsidR="000A0BC5" w:rsidRPr="00BE5913" w:rsidRDefault="000A0BC5" w:rsidP="000433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57A56E8D" w14:textId="1EC32E54" w:rsidR="000A0BC5" w:rsidRPr="000A0BC5" w:rsidRDefault="00B11C2B" w:rsidP="000A0B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008EECF2" w14:textId="77777777" w:rsidR="000A0BC5" w:rsidRPr="00BE5913" w:rsidRDefault="000A0BC5" w:rsidP="000A0BC5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624AB9A" w14:textId="54B3844C" w:rsidR="000A0BC5" w:rsidRPr="00BD362F" w:rsidRDefault="000A0BC5" w:rsidP="00AD06C2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7D7E273" w14:textId="77777777" w:rsidR="000A0BC5" w:rsidRPr="00BE5913" w:rsidRDefault="000A0BC5" w:rsidP="000A0BC5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0174142" w14:textId="501AA931" w:rsidR="000A0BC5" w:rsidRPr="000A0BC5" w:rsidRDefault="000A0BC5" w:rsidP="00AD06C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72F55A5" w14:textId="77777777" w:rsidR="000A0BC5" w:rsidRPr="000A0BC5" w:rsidRDefault="000A0BC5" w:rsidP="00AD06C2">
            <w:pPr>
              <w:pStyle w:val="acctfourfigures"/>
              <w:tabs>
                <w:tab w:val="clear" w:pos="765"/>
                <w:tab w:val="decimal" w:pos="405"/>
                <w:tab w:val="decimal" w:pos="181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4DF57E85" w14:textId="05E74828" w:rsidR="000A0BC5" w:rsidRPr="00BD362F" w:rsidRDefault="000A0BC5" w:rsidP="00AD06C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E039D84" w14:textId="77777777" w:rsidR="000A0BC5" w:rsidRPr="00BE5913" w:rsidRDefault="000A0BC5" w:rsidP="000A0BC5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4BBEABB1" w14:textId="1E2A015A" w:rsidR="000A0BC5" w:rsidRPr="000A0BC5" w:rsidRDefault="000A0BC5" w:rsidP="00AD06C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CCD7DDD" w14:textId="77777777" w:rsidR="000A0BC5" w:rsidRPr="000A0BC5" w:rsidRDefault="000A0BC5" w:rsidP="000A0BC5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2627BF3" w14:textId="14C7D344" w:rsidR="000A0BC5" w:rsidRPr="00BD362F" w:rsidRDefault="000A0BC5" w:rsidP="00AD06C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39EC13" w14:textId="77777777" w:rsidR="000A0BC5" w:rsidRPr="00BE5913" w:rsidRDefault="000A0BC5" w:rsidP="000A0BC5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442263BA" w14:textId="2512B206" w:rsidR="000A0BC5" w:rsidRPr="000A0BC5" w:rsidRDefault="00AD06C2" w:rsidP="00AD06C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658B3B4" w14:textId="77777777" w:rsidR="000A0BC5" w:rsidRPr="000A0BC5" w:rsidRDefault="000A0BC5" w:rsidP="000A0BC5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43F2F820" w14:textId="51009C09" w:rsidR="000A0BC5" w:rsidRPr="00BD362F" w:rsidRDefault="000A0BC5" w:rsidP="00AD06C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B25C7A7" w14:textId="77777777" w:rsidR="000A0BC5" w:rsidRPr="00BE5913" w:rsidRDefault="000A0BC5" w:rsidP="000A0BC5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3693E50" w14:textId="52600C2A" w:rsidR="000A0BC5" w:rsidRPr="000A0BC5" w:rsidRDefault="00AD06C2" w:rsidP="00AD06C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7886B71" w14:textId="77777777" w:rsidR="000A0BC5" w:rsidRPr="000A0BC5" w:rsidRDefault="000A0BC5" w:rsidP="000A0B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178E8281" w14:textId="1F6EF849" w:rsidR="000A0BC5" w:rsidRPr="00BD362F" w:rsidRDefault="000A0BC5" w:rsidP="00AD06C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1314808" w14:textId="77777777" w:rsidR="000A0BC5" w:rsidRPr="00BE5913" w:rsidRDefault="000A0BC5" w:rsidP="000A0BC5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AA54B72" w14:textId="62316039" w:rsidR="000A0BC5" w:rsidRPr="000A0BC5" w:rsidRDefault="00AD06C2" w:rsidP="00AD06C2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</w:tr>
      <w:tr w:rsidR="00830712" w:rsidRPr="00BE5913" w14:paraId="042D1C23" w14:textId="13E6C847" w:rsidTr="00FE2C7B">
        <w:trPr>
          <w:cantSplit/>
        </w:trPr>
        <w:tc>
          <w:tcPr>
            <w:tcW w:w="3240" w:type="dxa"/>
          </w:tcPr>
          <w:p w14:paraId="2BFAADB8" w14:textId="038CA908" w:rsidR="00387FA2" w:rsidRPr="00BE5913" w:rsidRDefault="00387FA2" w:rsidP="000433F2">
            <w:pPr>
              <w:spacing w:line="240" w:lineRule="auto"/>
              <w:ind w:left="285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BE5913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  <w:cs/>
              </w:rPr>
              <w:t>- ค่าใช้จ่ายภาษีเงินได้</w:t>
            </w:r>
          </w:p>
        </w:tc>
        <w:tc>
          <w:tcPr>
            <w:tcW w:w="182" w:type="dxa"/>
          </w:tcPr>
          <w:p w14:paraId="4AE742E9" w14:textId="77777777" w:rsidR="00387FA2" w:rsidRPr="00BE5913" w:rsidRDefault="00387FA2" w:rsidP="000433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24FEC108" w14:textId="46010336" w:rsidR="00387FA2" w:rsidRPr="000A0BC5" w:rsidRDefault="00C070A0" w:rsidP="000A0B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C402852" w14:textId="77777777" w:rsidR="00387FA2" w:rsidRPr="00BE5913" w:rsidRDefault="00387FA2" w:rsidP="000A0BC5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457B885" w14:textId="6D1B8D00" w:rsidR="00387FA2" w:rsidRPr="00BD362F" w:rsidRDefault="00387FA2" w:rsidP="000A0B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D362F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9</w:t>
            </w:r>
            <w:r w:rsidRPr="00BD362F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44E7AEA" w14:textId="77777777" w:rsidR="00387FA2" w:rsidRPr="00BE5913" w:rsidRDefault="00387FA2" w:rsidP="000A0BC5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1CE507A" w14:textId="29D9A7BA" w:rsidR="00387FA2" w:rsidRPr="000A0BC5" w:rsidRDefault="000A0BC5" w:rsidP="00AD06C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718845" w14:textId="77777777" w:rsidR="00387FA2" w:rsidRPr="000A0BC5" w:rsidRDefault="00387FA2" w:rsidP="00AD06C2">
            <w:pPr>
              <w:pStyle w:val="acctfourfigures"/>
              <w:tabs>
                <w:tab w:val="clear" w:pos="765"/>
                <w:tab w:val="decimal" w:pos="405"/>
                <w:tab w:val="decimal" w:pos="181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1C781E97" w14:textId="1F978759" w:rsidR="00387FA2" w:rsidRPr="00BD362F" w:rsidRDefault="00BD362F" w:rsidP="00AD06C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D362F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2F2409F" w14:textId="59A14F9D" w:rsidR="00387FA2" w:rsidRPr="00BE5913" w:rsidRDefault="00387FA2" w:rsidP="000A0BC5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62A5E79B" w14:textId="4C829137" w:rsidR="00387FA2" w:rsidRPr="000A0BC5" w:rsidRDefault="000A0BC5" w:rsidP="00AD06C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37BF1830" w14:textId="77777777" w:rsidR="00387FA2" w:rsidRPr="000A0BC5" w:rsidRDefault="00387FA2" w:rsidP="000A0BC5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E04BB18" w14:textId="1A2AA1AC" w:rsidR="00387FA2" w:rsidRPr="000A0BC5" w:rsidRDefault="00BD362F" w:rsidP="00AD06C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D362F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B308F7" w14:textId="297E5161" w:rsidR="00387FA2" w:rsidRPr="00BE5913" w:rsidRDefault="00387FA2" w:rsidP="000A0BC5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C6BB58A" w14:textId="59444F0B" w:rsidR="00387FA2" w:rsidRPr="000A0BC5" w:rsidRDefault="00AD06C2" w:rsidP="00AD06C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28C29F8" w14:textId="77777777" w:rsidR="00387FA2" w:rsidRPr="000A0BC5" w:rsidRDefault="00387FA2" w:rsidP="000A0BC5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2853022F" w14:textId="56D10350" w:rsidR="00387FA2" w:rsidRPr="00BD362F" w:rsidRDefault="00BD362F" w:rsidP="00AD06C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D362F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B201F62" w14:textId="292FC2DB" w:rsidR="00387FA2" w:rsidRPr="00BE5913" w:rsidRDefault="00387FA2" w:rsidP="000A0BC5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EDBBB58" w14:textId="49BF77A8" w:rsidR="00387FA2" w:rsidRPr="000A0BC5" w:rsidRDefault="00AD06C2" w:rsidP="00AD06C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916CA34" w14:textId="77777777" w:rsidR="00387FA2" w:rsidRPr="000A0BC5" w:rsidRDefault="00387FA2" w:rsidP="000A0B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4A60F1E8" w14:textId="26DEF7EF" w:rsidR="00387FA2" w:rsidRPr="00BD362F" w:rsidRDefault="00BD362F" w:rsidP="00AD06C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D362F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E5C383" w14:textId="77777777" w:rsidR="00387FA2" w:rsidRPr="00BE5913" w:rsidRDefault="00387FA2" w:rsidP="000A0BC5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EB25BD7" w14:textId="1B455F26" w:rsidR="00387FA2" w:rsidRPr="000A0BC5" w:rsidRDefault="00AD06C2" w:rsidP="00AD06C2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</w:tr>
      <w:tr w:rsidR="00830712" w:rsidRPr="00BE5913" w14:paraId="620A6501" w14:textId="25E90E20" w:rsidTr="00FE2C7B">
        <w:trPr>
          <w:cantSplit/>
        </w:trPr>
        <w:tc>
          <w:tcPr>
            <w:tcW w:w="3240" w:type="dxa"/>
          </w:tcPr>
          <w:p w14:paraId="590AED5C" w14:textId="77777777" w:rsidR="00387FA2" w:rsidRPr="00BE5913" w:rsidRDefault="00387FA2" w:rsidP="000433F2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5" w:hanging="270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BE591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82" w:type="dxa"/>
          </w:tcPr>
          <w:p w14:paraId="65D9E563" w14:textId="77777777" w:rsidR="00387FA2" w:rsidRPr="00BE5913" w:rsidRDefault="00387FA2" w:rsidP="000433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7341EEAA" w14:textId="38D4321C" w:rsidR="00387FA2" w:rsidRPr="000A0BC5" w:rsidRDefault="00C070A0" w:rsidP="000A0B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6</w:t>
            </w:r>
            <w:r w:rsidR="00B11C2B"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</w:t>
            </w: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6B2B609" w14:textId="77777777" w:rsidR="00387FA2" w:rsidRPr="00BE5913" w:rsidRDefault="00387FA2" w:rsidP="000A0BC5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6C4643E5" w14:textId="30B6809E" w:rsidR="00387FA2" w:rsidRPr="00BD362F" w:rsidRDefault="00B11C2B" w:rsidP="000A0B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11</w:t>
            </w:r>
          </w:p>
        </w:tc>
        <w:tc>
          <w:tcPr>
            <w:tcW w:w="180" w:type="dxa"/>
            <w:vAlign w:val="bottom"/>
          </w:tcPr>
          <w:p w14:paraId="3121B655" w14:textId="77777777" w:rsidR="00387FA2" w:rsidRPr="00BE5913" w:rsidRDefault="00387FA2" w:rsidP="000A0BC5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0B7759C2" w14:textId="1D57BFBD" w:rsidR="00387FA2" w:rsidRPr="000A0BC5" w:rsidRDefault="00C070A0" w:rsidP="000A0B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7E618147" w14:textId="77777777" w:rsidR="00387FA2" w:rsidRPr="000A0BC5" w:rsidRDefault="00387FA2" w:rsidP="000A0BC5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243DAE1E" w14:textId="00A1E0C2" w:rsidR="00387FA2" w:rsidRPr="00BD362F" w:rsidRDefault="00C070A0" w:rsidP="000A0B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5</w:t>
            </w:r>
          </w:p>
        </w:tc>
        <w:tc>
          <w:tcPr>
            <w:tcW w:w="181" w:type="dxa"/>
            <w:vAlign w:val="bottom"/>
          </w:tcPr>
          <w:p w14:paraId="4A650A0D" w14:textId="473A578E" w:rsidR="00387FA2" w:rsidRPr="00BE5913" w:rsidRDefault="00387FA2" w:rsidP="000A0BC5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8" w:type="dxa"/>
            <w:vAlign w:val="bottom"/>
          </w:tcPr>
          <w:p w14:paraId="2E0CBD2F" w14:textId="736CAAD3" w:rsidR="00387FA2" w:rsidRPr="000A0BC5" w:rsidRDefault="00C070A0" w:rsidP="000A0B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182" w:type="dxa"/>
            <w:vAlign w:val="bottom"/>
          </w:tcPr>
          <w:p w14:paraId="2C51C18A" w14:textId="77777777" w:rsidR="00387FA2" w:rsidRPr="000A0BC5" w:rsidRDefault="00387FA2" w:rsidP="000A0BC5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B22DF57" w14:textId="33FC8FF9" w:rsidR="00387FA2" w:rsidRPr="000A0BC5" w:rsidRDefault="00C070A0" w:rsidP="00AD06C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6F767B34" w14:textId="468A8526" w:rsidR="00387FA2" w:rsidRPr="00BE5913" w:rsidRDefault="00387FA2" w:rsidP="000A0BC5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9" w:type="dxa"/>
            <w:vAlign w:val="bottom"/>
          </w:tcPr>
          <w:p w14:paraId="5FE3D692" w14:textId="65EB6419" w:rsidR="00387FA2" w:rsidRPr="000A0BC5" w:rsidRDefault="00C070A0" w:rsidP="000A0B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</w:t>
            </w:r>
          </w:p>
        </w:tc>
        <w:tc>
          <w:tcPr>
            <w:tcW w:w="181" w:type="dxa"/>
            <w:vAlign w:val="bottom"/>
          </w:tcPr>
          <w:p w14:paraId="3A108B25" w14:textId="77777777" w:rsidR="00387FA2" w:rsidRPr="000A0BC5" w:rsidRDefault="00387FA2" w:rsidP="000A0BC5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518CCF59" w14:textId="49C46211" w:rsidR="00387FA2" w:rsidRPr="000A0BC5" w:rsidRDefault="00C070A0" w:rsidP="00AD06C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0</w:t>
            </w:r>
          </w:p>
        </w:tc>
        <w:tc>
          <w:tcPr>
            <w:tcW w:w="182" w:type="dxa"/>
            <w:vAlign w:val="bottom"/>
          </w:tcPr>
          <w:p w14:paraId="47A017EC" w14:textId="13878883" w:rsidR="00387FA2" w:rsidRPr="00BE5913" w:rsidRDefault="00387FA2" w:rsidP="000A0BC5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0A216826" w14:textId="3E7409B4" w:rsidR="00387FA2" w:rsidRPr="000A0BC5" w:rsidRDefault="00C070A0" w:rsidP="000A0B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181" w:type="dxa"/>
            <w:vAlign w:val="bottom"/>
          </w:tcPr>
          <w:p w14:paraId="2298F11F" w14:textId="77777777" w:rsidR="00387FA2" w:rsidRPr="000A0BC5" w:rsidRDefault="00387FA2" w:rsidP="000A0B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5414DA0A" w14:textId="63B6AA85" w:rsidR="00387FA2" w:rsidRPr="000A0BC5" w:rsidRDefault="00C070A0" w:rsidP="00AD06C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C4A5D01" w14:textId="77777777" w:rsidR="00387FA2" w:rsidRPr="00BE5913" w:rsidRDefault="00387FA2" w:rsidP="000A0BC5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29FAD6E2" w14:textId="5629F4D4" w:rsidR="00387FA2" w:rsidRPr="000A0BC5" w:rsidRDefault="00C070A0" w:rsidP="000A0BC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</w:t>
            </w:r>
          </w:p>
        </w:tc>
      </w:tr>
      <w:tr w:rsidR="00830712" w:rsidRPr="00BE5913" w14:paraId="5E64A1EC" w14:textId="50D3DE61" w:rsidTr="00FE2C7B">
        <w:trPr>
          <w:cantSplit/>
        </w:trPr>
        <w:tc>
          <w:tcPr>
            <w:tcW w:w="3240" w:type="dxa"/>
          </w:tcPr>
          <w:p w14:paraId="43D1C608" w14:textId="71CBC7F5" w:rsidR="00387FA2" w:rsidRPr="00BE5913" w:rsidRDefault="00387FA2" w:rsidP="000433F2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5" w:hanging="270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BE591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 xml:space="preserve">รวมรายการหนี้สินทางการเงินหมุนเวียน </w:t>
            </w:r>
            <w:r w:rsidR="009D5D9D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br/>
            </w:r>
            <w:r w:rsidRPr="00BE591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(ไม่รวมเจ้าหนี้การค้า เจ้าหนี้อื่น และประมาณการหนี้สิน)</w:t>
            </w:r>
          </w:p>
        </w:tc>
        <w:tc>
          <w:tcPr>
            <w:tcW w:w="182" w:type="dxa"/>
          </w:tcPr>
          <w:p w14:paraId="2FFBC6BC" w14:textId="77777777" w:rsidR="00387FA2" w:rsidRPr="00BE5913" w:rsidRDefault="00387FA2" w:rsidP="000433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6903DA22" w14:textId="0073B0A7" w:rsidR="00387FA2" w:rsidRPr="000A0BC5" w:rsidRDefault="000A0BC5" w:rsidP="00AD06C2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5A0262F" w14:textId="77777777" w:rsidR="00387FA2" w:rsidRPr="00BE5913" w:rsidRDefault="00387FA2" w:rsidP="000A0BC5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71F25DDF" w14:textId="77777777" w:rsidR="00387FA2" w:rsidRPr="00BD362F" w:rsidRDefault="00387FA2" w:rsidP="000A0B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5FE8A88A" w14:textId="09DD0D2F" w:rsidR="00387FA2" w:rsidRPr="00BD362F" w:rsidRDefault="00C070A0" w:rsidP="000A0B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36</w:t>
            </w:r>
            <w:r w:rsidR="00B11C2B"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017C5DC9" w14:textId="77777777" w:rsidR="00387FA2" w:rsidRPr="00BE5913" w:rsidRDefault="00387FA2" w:rsidP="000A0BC5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30FA54D5" w14:textId="4CF8401E" w:rsidR="00387FA2" w:rsidRPr="000A0BC5" w:rsidRDefault="00C070A0" w:rsidP="000A0B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7AD379D" w14:textId="77777777" w:rsidR="00387FA2" w:rsidRPr="000A0BC5" w:rsidRDefault="00387FA2" w:rsidP="000A0BC5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4E33F657" w14:textId="49B171C7" w:rsidR="00387FA2" w:rsidRPr="00BD362F" w:rsidRDefault="00C070A0" w:rsidP="000A0B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</w:t>
            </w:r>
          </w:p>
        </w:tc>
        <w:tc>
          <w:tcPr>
            <w:tcW w:w="181" w:type="dxa"/>
            <w:vAlign w:val="bottom"/>
          </w:tcPr>
          <w:p w14:paraId="1BA66349" w14:textId="6D4D6BF8" w:rsidR="00387FA2" w:rsidRPr="00BE5913" w:rsidRDefault="00387FA2" w:rsidP="000A0BC5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8" w:type="dxa"/>
            <w:vAlign w:val="bottom"/>
          </w:tcPr>
          <w:p w14:paraId="778EBE64" w14:textId="7755C2C1" w:rsidR="00387FA2" w:rsidRPr="000A0BC5" w:rsidRDefault="00C070A0" w:rsidP="000A0B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3</w:t>
            </w:r>
            <w:r w:rsidR="00B11C2B"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0</w:t>
            </w:r>
          </w:p>
        </w:tc>
        <w:tc>
          <w:tcPr>
            <w:tcW w:w="182" w:type="dxa"/>
            <w:vAlign w:val="bottom"/>
          </w:tcPr>
          <w:p w14:paraId="1226EF09" w14:textId="77777777" w:rsidR="00387FA2" w:rsidRPr="000A0BC5" w:rsidRDefault="00387FA2" w:rsidP="000A0BC5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B1B7F7C" w14:textId="4B82CDE9" w:rsidR="00387FA2" w:rsidRPr="000A0BC5" w:rsidRDefault="00C070A0" w:rsidP="00AD06C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46C43CDA" w14:textId="13DEF2F6" w:rsidR="00387FA2" w:rsidRPr="00BE5913" w:rsidRDefault="00387FA2" w:rsidP="000A0BC5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9" w:type="dxa"/>
            <w:vAlign w:val="bottom"/>
          </w:tcPr>
          <w:p w14:paraId="4BBE4E11" w14:textId="7A3DE601" w:rsidR="00387FA2" w:rsidRPr="000A0BC5" w:rsidRDefault="00B11C2B" w:rsidP="000A0B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34</w:t>
            </w:r>
          </w:p>
        </w:tc>
        <w:tc>
          <w:tcPr>
            <w:tcW w:w="181" w:type="dxa"/>
            <w:vAlign w:val="bottom"/>
          </w:tcPr>
          <w:p w14:paraId="2BA5EF41" w14:textId="77777777" w:rsidR="00387FA2" w:rsidRPr="000A0BC5" w:rsidRDefault="00387FA2" w:rsidP="000A0BC5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44B6798B" w14:textId="5524F251" w:rsidR="00387FA2" w:rsidRPr="000A0BC5" w:rsidRDefault="00C070A0" w:rsidP="00AD06C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7</w:t>
            </w:r>
          </w:p>
        </w:tc>
        <w:tc>
          <w:tcPr>
            <w:tcW w:w="182" w:type="dxa"/>
            <w:vAlign w:val="bottom"/>
          </w:tcPr>
          <w:p w14:paraId="3B8EF6CA" w14:textId="21FB674B" w:rsidR="00387FA2" w:rsidRPr="00BE5913" w:rsidRDefault="00387FA2" w:rsidP="000A0BC5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64171A2F" w14:textId="793D6180" w:rsidR="00387FA2" w:rsidRPr="000A0BC5" w:rsidRDefault="00C070A0" w:rsidP="000A0B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5</w:t>
            </w:r>
            <w:r w:rsidR="00B11C2B"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</w:t>
            </w:r>
          </w:p>
        </w:tc>
        <w:tc>
          <w:tcPr>
            <w:tcW w:w="181" w:type="dxa"/>
            <w:vAlign w:val="bottom"/>
          </w:tcPr>
          <w:p w14:paraId="6A2BAB6E" w14:textId="77777777" w:rsidR="00387FA2" w:rsidRPr="000A0BC5" w:rsidRDefault="00387FA2" w:rsidP="000A0B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1FA01559" w14:textId="5E72C8AD" w:rsidR="00387FA2" w:rsidRPr="000A0BC5" w:rsidRDefault="00C070A0" w:rsidP="00AD06C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2CA3D26" w14:textId="77777777" w:rsidR="00387FA2" w:rsidRPr="00BE5913" w:rsidRDefault="00387FA2" w:rsidP="000A0BC5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37FBEA7A" w14:textId="6F2E57D1" w:rsidR="00387FA2" w:rsidRPr="000A0BC5" w:rsidRDefault="00B11C2B" w:rsidP="000A0BC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</w:t>
            </w:r>
            <w:r w:rsidR="00AD06C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277</w:t>
            </w:r>
          </w:p>
        </w:tc>
      </w:tr>
      <w:tr w:rsidR="00830712" w:rsidRPr="00BE5913" w14:paraId="171CAAD5" w14:textId="0B7AAD55" w:rsidTr="00FE2C7B">
        <w:trPr>
          <w:cantSplit/>
        </w:trPr>
        <w:tc>
          <w:tcPr>
            <w:tcW w:w="3240" w:type="dxa"/>
          </w:tcPr>
          <w:p w14:paraId="2D7BFCE0" w14:textId="47069758" w:rsidR="00387FA2" w:rsidRPr="00BE5913" w:rsidRDefault="00387FA2" w:rsidP="000433F2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5" w:hanging="270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BE591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รวมรายการหนี้สินทางการเงินไม่หมุนเวียน (ไม่รวมเจ้าหนี้การค้า เจ้าหนี้อื่นและประมาณการหนี้สิน)</w:t>
            </w:r>
          </w:p>
        </w:tc>
        <w:tc>
          <w:tcPr>
            <w:tcW w:w="182" w:type="dxa"/>
          </w:tcPr>
          <w:p w14:paraId="15D428CD" w14:textId="77777777" w:rsidR="00387FA2" w:rsidRPr="00BE5913" w:rsidRDefault="00387FA2" w:rsidP="000433F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072E0111" w14:textId="565BFEC9" w:rsidR="00387FA2" w:rsidRPr="000A0BC5" w:rsidRDefault="00C070A0" w:rsidP="00AD06C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3</w:t>
            </w:r>
            <w:r w:rsidR="000A0BC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,</w:t>
            </w: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386</w:t>
            </w:r>
          </w:p>
        </w:tc>
        <w:tc>
          <w:tcPr>
            <w:tcW w:w="180" w:type="dxa"/>
            <w:vAlign w:val="bottom"/>
          </w:tcPr>
          <w:p w14:paraId="0466FFB2" w14:textId="77777777" w:rsidR="00387FA2" w:rsidRPr="00BE5913" w:rsidRDefault="00387FA2" w:rsidP="000A0BC5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70813C96" w14:textId="77777777" w:rsidR="00387FA2" w:rsidRPr="00BD362F" w:rsidRDefault="00387FA2" w:rsidP="000A0B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5C151E7F" w14:textId="74F58AC6" w:rsidR="00387FA2" w:rsidRPr="00BD362F" w:rsidRDefault="00C070A0" w:rsidP="000A0B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</w:t>
            </w:r>
            <w:r w:rsidR="00387FA2" w:rsidRPr="00BD362F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01</w:t>
            </w: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39563E5" w14:textId="77777777" w:rsidR="00387FA2" w:rsidRPr="00BE5913" w:rsidRDefault="00387FA2" w:rsidP="000A0BC5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0CD3E14D" w14:textId="28BE7E64" w:rsidR="00387FA2" w:rsidRPr="000A0BC5" w:rsidRDefault="00C070A0" w:rsidP="000A0B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42</w:t>
            </w:r>
          </w:p>
        </w:tc>
        <w:tc>
          <w:tcPr>
            <w:tcW w:w="180" w:type="dxa"/>
            <w:vAlign w:val="bottom"/>
          </w:tcPr>
          <w:p w14:paraId="33CF7D8B" w14:textId="77777777" w:rsidR="00387FA2" w:rsidRPr="000A0BC5" w:rsidRDefault="00387FA2" w:rsidP="000A0BC5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17B00EF4" w14:textId="18C14869" w:rsidR="00387FA2" w:rsidRPr="00BD362F" w:rsidRDefault="00C070A0" w:rsidP="000A0B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85</w:t>
            </w:r>
          </w:p>
        </w:tc>
        <w:tc>
          <w:tcPr>
            <w:tcW w:w="181" w:type="dxa"/>
            <w:vAlign w:val="bottom"/>
          </w:tcPr>
          <w:p w14:paraId="616ABB24" w14:textId="3A7E3B27" w:rsidR="00387FA2" w:rsidRPr="00BE5913" w:rsidRDefault="00387FA2" w:rsidP="000A0BC5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8" w:type="dxa"/>
            <w:vAlign w:val="bottom"/>
          </w:tcPr>
          <w:p w14:paraId="20743CEA" w14:textId="5D648719" w:rsidR="00387FA2" w:rsidRPr="000A0BC5" w:rsidRDefault="00C070A0" w:rsidP="000A0B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72</w:t>
            </w:r>
          </w:p>
        </w:tc>
        <w:tc>
          <w:tcPr>
            <w:tcW w:w="182" w:type="dxa"/>
            <w:vAlign w:val="bottom"/>
          </w:tcPr>
          <w:p w14:paraId="5686233F" w14:textId="77777777" w:rsidR="00387FA2" w:rsidRPr="000A0BC5" w:rsidRDefault="00387FA2" w:rsidP="000A0BC5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C4F1DB0" w14:textId="2F515904" w:rsidR="00387FA2" w:rsidRPr="000A0BC5" w:rsidRDefault="00C070A0" w:rsidP="00AD06C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72</w:t>
            </w:r>
          </w:p>
        </w:tc>
        <w:tc>
          <w:tcPr>
            <w:tcW w:w="180" w:type="dxa"/>
            <w:vAlign w:val="bottom"/>
          </w:tcPr>
          <w:p w14:paraId="706CBB2C" w14:textId="18F6BA20" w:rsidR="00387FA2" w:rsidRPr="00BE5913" w:rsidRDefault="00387FA2" w:rsidP="000A0BC5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9" w:type="dxa"/>
            <w:vAlign w:val="bottom"/>
          </w:tcPr>
          <w:p w14:paraId="64C1C07E" w14:textId="09634357" w:rsidR="00387FA2" w:rsidRPr="000A0BC5" w:rsidRDefault="00B11C2B" w:rsidP="000A0B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8</w:t>
            </w:r>
            <w:r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</w:t>
            </w:r>
          </w:p>
        </w:tc>
        <w:tc>
          <w:tcPr>
            <w:tcW w:w="181" w:type="dxa"/>
            <w:vAlign w:val="bottom"/>
          </w:tcPr>
          <w:p w14:paraId="64FFCFBB" w14:textId="77777777" w:rsidR="00387FA2" w:rsidRPr="000A0BC5" w:rsidRDefault="00387FA2" w:rsidP="000A0BC5">
            <w:pPr>
              <w:pStyle w:val="acctfourfigures"/>
              <w:tabs>
                <w:tab w:val="clear" w:pos="765"/>
                <w:tab w:val="decimal" w:pos="540"/>
                <w:tab w:val="decimal" w:pos="181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6839C69C" w14:textId="68D2E753" w:rsidR="00387FA2" w:rsidRPr="000A0BC5" w:rsidRDefault="00B11C2B" w:rsidP="00AD06C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8</w:t>
            </w:r>
            <w:r w:rsidRPr="00B11C2B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</w:t>
            </w:r>
          </w:p>
        </w:tc>
        <w:tc>
          <w:tcPr>
            <w:tcW w:w="182" w:type="dxa"/>
            <w:vAlign w:val="bottom"/>
          </w:tcPr>
          <w:p w14:paraId="37F7B3BC" w14:textId="2761A669" w:rsidR="00387FA2" w:rsidRPr="00BE5913" w:rsidRDefault="00387FA2" w:rsidP="000A0BC5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7487E7C6" w14:textId="0D8BDF7A" w:rsidR="00387FA2" w:rsidRPr="000916F4" w:rsidRDefault="00C070A0" w:rsidP="000A0B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9</w:t>
            </w:r>
          </w:p>
        </w:tc>
        <w:tc>
          <w:tcPr>
            <w:tcW w:w="181" w:type="dxa"/>
            <w:vAlign w:val="bottom"/>
          </w:tcPr>
          <w:p w14:paraId="7F07E1FC" w14:textId="77777777" w:rsidR="00387FA2" w:rsidRPr="000916F4" w:rsidRDefault="00387FA2" w:rsidP="000A0BC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018FE8B6" w14:textId="6AAC1004" w:rsidR="00387FA2" w:rsidRPr="000A0BC5" w:rsidRDefault="00BD362F" w:rsidP="00AD06C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D362F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54864BF" w14:textId="77777777" w:rsidR="00387FA2" w:rsidRPr="000916F4" w:rsidRDefault="00387FA2" w:rsidP="000A0BC5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9CD3826" w14:textId="0684A641" w:rsidR="00387FA2" w:rsidRPr="000916F4" w:rsidRDefault="00C070A0" w:rsidP="000A0BC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30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3</w:t>
            </w:r>
            <w:r w:rsidR="00AD06C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,</w:t>
            </w:r>
            <w:r w:rsidRPr="00C070A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473</w:t>
            </w:r>
          </w:p>
        </w:tc>
      </w:tr>
    </w:tbl>
    <w:p w14:paraId="780282E1" w14:textId="77777777" w:rsidR="00EC1A9B" w:rsidRPr="00341674" w:rsidRDefault="00EC1A9B" w:rsidP="00387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</w:rPr>
        <w:sectPr w:rsidR="00EC1A9B" w:rsidRPr="00341674" w:rsidSect="00EC1A9B">
          <w:head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E5F8A45" w14:textId="77E4EAA6" w:rsidR="00E3590B" w:rsidRPr="00BE5913" w:rsidRDefault="00E3590B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26"/>
          <w:szCs w:val="26"/>
        </w:rPr>
      </w:pPr>
      <w:r w:rsidRPr="00BE5913">
        <w:rPr>
          <w:rFonts w:ascii="Angsana New" w:hAnsi="Angsana New" w:hint="cs"/>
          <w:b/>
          <w:bCs/>
          <w:sz w:val="26"/>
          <w:szCs w:val="26"/>
          <w:cs/>
        </w:rPr>
        <w:lastRenderedPageBreak/>
        <w:t>เงินลงทุนในบริษัทย่อย</w:t>
      </w:r>
    </w:p>
    <w:p w14:paraId="4CA9EFC1" w14:textId="77777777" w:rsidR="00E3590B" w:rsidRPr="00BE5913" w:rsidRDefault="00E3590B" w:rsidP="00BE5913">
      <w:pPr>
        <w:pStyle w:val="BodyText"/>
        <w:tabs>
          <w:tab w:val="clear" w:pos="227"/>
          <w:tab w:val="clear" w:pos="454"/>
          <w:tab w:val="clear" w:pos="680"/>
          <w:tab w:val="left" w:pos="0"/>
        </w:tabs>
        <w:spacing w:after="0"/>
        <w:ind w:right="-405" w:firstLine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3BA86A74" w14:textId="14FAE528" w:rsidR="006E767F" w:rsidRPr="00BE5913" w:rsidRDefault="006E767F" w:rsidP="00BE5913">
      <w:pPr>
        <w:pStyle w:val="BodyText"/>
        <w:tabs>
          <w:tab w:val="clear" w:pos="227"/>
          <w:tab w:val="clear" w:pos="454"/>
          <w:tab w:val="clear" w:pos="680"/>
          <w:tab w:val="left" w:pos="0"/>
        </w:tabs>
        <w:spacing w:after="0"/>
        <w:ind w:right="-405" w:firstLine="540"/>
        <w:jc w:val="thaiDistribute"/>
        <w:rPr>
          <w:rFonts w:asciiTheme="majorBidi" w:hAnsiTheme="majorBidi" w:cstheme="majorBidi"/>
          <w:sz w:val="26"/>
          <w:szCs w:val="26"/>
        </w:rPr>
      </w:pPr>
      <w:r w:rsidRPr="00BE5913">
        <w:rPr>
          <w:rFonts w:asciiTheme="majorBidi" w:hAnsiTheme="majorBidi" w:cstheme="majorBidi"/>
          <w:sz w:val="26"/>
          <w:szCs w:val="26"/>
          <w:cs/>
        </w:rPr>
        <w:t>เงินลงทุน</w:t>
      </w:r>
      <w:r w:rsidR="00B07B82" w:rsidRPr="00BE5913">
        <w:rPr>
          <w:rFonts w:asciiTheme="majorBidi" w:hAnsiTheme="majorBidi" w:cstheme="majorBidi"/>
          <w:sz w:val="26"/>
          <w:szCs w:val="26"/>
          <w:cs/>
        </w:rPr>
        <w:t>ใน</w:t>
      </w:r>
      <w:r w:rsidR="00516898" w:rsidRPr="00BE5913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B07B82" w:rsidRPr="00BE5913">
        <w:rPr>
          <w:rFonts w:asciiTheme="majorBidi" w:hAnsiTheme="majorBidi" w:cstheme="majorBidi"/>
          <w:sz w:val="26"/>
          <w:szCs w:val="26"/>
          <w:cs/>
        </w:rPr>
        <w:t>ย่อย</w:t>
      </w:r>
      <w:r w:rsidRPr="00BE5913">
        <w:rPr>
          <w:rFonts w:asciiTheme="majorBidi" w:hAnsiTheme="majorBidi" w:cstheme="majorBidi"/>
          <w:sz w:val="26"/>
          <w:szCs w:val="26"/>
          <w:cs/>
        </w:rPr>
        <w:t xml:space="preserve"> ณ วันที่</w:t>
      </w:r>
      <w:r w:rsidR="00431D39" w:rsidRPr="00BE5913">
        <w:rPr>
          <w:rFonts w:asciiTheme="majorBidi" w:hAnsiTheme="majorBidi" w:cstheme="majorBidi"/>
          <w:sz w:val="26"/>
          <w:szCs w:val="26"/>
        </w:rPr>
        <w:t xml:space="preserve"> </w:t>
      </w:r>
      <w:r w:rsidR="00C070A0" w:rsidRPr="00C070A0">
        <w:rPr>
          <w:rFonts w:asciiTheme="majorBidi" w:hAnsiTheme="majorBidi" w:cstheme="majorBidi"/>
          <w:sz w:val="26"/>
          <w:szCs w:val="26"/>
        </w:rPr>
        <w:t>3</w:t>
      </w:r>
      <w:r w:rsidR="00B11C2B" w:rsidRPr="00B11C2B">
        <w:rPr>
          <w:rFonts w:asciiTheme="majorBidi" w:hAnsiTheme="majorBidi" w:cstheme="majorBidi"/>
          <w:sz w:val="26"/>
          <w:szCs w:val="26"/>
        </w:rPr>
        <w:t>1</w:t>
      </w:r>
      <w:r w:rsidRPr="00BE5913">
        <w:rPr>
          <w:rFonts w:asciiTheme="majorBidi" w:hAnsiTheme="majorBidi" w:cstheme="majorBidi"/>
          <w:sz w:val="26"/>
          <w:szCs w:val="26"/>
        </w:rPr>
        <w:t xml:space="preserve"> </w:t>
      </w:r>
      <w:r w:rsidRPr="00BE5913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C070A0" w:rsidRPr="00C070A0">
        <w:rPr>
          <w:rFonts w:asciiTheme="majorBidi" w:hAnsiTheme="majorBidi" w:cstheme="majorBidi"/>
          <w:sz w:val="26"/>
          <w:szCs w:val="26"/>
        </w:rPr>
        <w:t>2568</w:t>
      </w:r>
      <w:r w:rsidR="00933478" w:rsidRPr="00BE5913">
        <w:rPr>
          <w:rFonts w:asciiTheme="majorBidi" w:hAnsiTheme="majorBidi" w:cstheme="majorBidi"/>
          <w:sz w:val="26"/>
          <w:szCs w:val="26"/>
        </w:rPr>
        <w:t xml:space="preserve"> </w:t>
      </w:r>
      <w:r w:rsidR="00933478" w:rsidRPr="00BE5913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C070A0" w:rsidRPr="00C070A0">
        <w:rPr>
          <w:rFonts w:asciiTheme="majorBidi" w:hAnsiTheme="majorBidi" w:cstheme="majorBidi"/>
          <w:sz w:val="26"/>
          <w:szCs w:val="26"/>
        </w:rPr>
        <w:t>2567</w:t>
      </w:r>
      <w:r w:rsidR="00B15CA8" w:rsidRPr="00BE5913">
        <w:rPr>
          <w:rFonts w:asciiTheme="majorBidi" w:hAnsiTheme="majorBidi" w:cstheme="majorBidi"/>
          <w:sz w:val="26"/>
          <w:szCs w:val="26"/>
        </w:rPr>
        <w:t xml:space="preserve"> </w:t>
      </w:r>
      <w:r w:rsidRPr="00BE5913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14:paraId="3E5B595C" w14:textId="77777777" w:rsidR="00971F84" w:rsidRPr="00BE5913" w:rsidRDefault="00971F84" w:rsidP="00BE5913">
      <w:pPr>
        <w:pStyle w:val="BodyText"/>
        <w:tabs>
          <w:tab w:val="clear" w:pos="227"/>
          <w:tab w:val="clear" w:pos="454"/>
          <w:tab w:val="clear" w:pos="680"/>
          <w:tab w:val="left" w:pos="0"/>
        </w:tabs>
        <w:spacing w:after="0"/>
        <w:ind w:right="-405" w:firstLine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9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8"/>
        <w:gridCol w:w="1888"/>
        <w:gridCol w:w="180"/>
        <w:gridCol w:w="990"/>
        <w:gridCol w:w="183"/>
        <w:gridCol w:w="989"/>
        <w:gridCol w:w="184"/>
        <w:gridCol w:w="986"/>
        <w:gridCol w:w="178"/>
        <w:gridCol w:w="1000"/>
        <w:gridCol w:w="182"/>
        <w:gridCol w:w="957"/>
        <w:gridCol w:w="178"/>
        <w:gridCol w:w="1101"/>
        <w:gridCol w:w="182"/>
        <w:gridCol w:w="818"/>
        <w:gridCol w:w="208"/>
        <w:gridCol w:w="1228"/>
      </w:tblGrid>
      <w:tr w:rsidR="00EE18B0" w:rsidRPr="00BE5913" w14:paraId="698631C1" w14:textId="6D63E167" w:rsidTr="00F216F6">
        <w:trPr>
          <w:cantSplit/>
          <w:tblHeader/>
        </w:trPr>
        <w:tc>
          <w:tcPr>
            <w:tcW w:w="3508" w:type="dxa"/>
          </w:tcPr>
          <w:p w14:paraId="23167812" w14:textId="77777777" w:rsidR="00EE18B0" w:rsidRPr="00BE5913" w:rsidRDefault="00EE18B0" w:rsidP="00BE5913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14" w:name="_Hlk16116"/>
            <w:bookmarkEnd w:id="12"/>
          </w:p>
        </w:tc>
        <w:tc>
          <w:tcPr>
            <w:tcW w:w="11432" w:type="dxa"/>
            <w:gridSpan w:val="17"/>
            <w:vAlign w:val="center"/>
          </w:tcPr>
          <w:p w14:paraId="2BCB274D" w14:textId="2236FA25" w:rsidR="00EE18B0" w:rsidRPr="00BE5913" w:rsidRDefault="00EE18B0" w:rsidP="00BE591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A674F" w:rsidRPr="00BE5913" w14:paraId="5019A37C" w14:textId="2BAF8A9E" w:rsidTr="00F216F6">
        <w:trPr>
          <w:cantSplit/>
          <w:tblHeader/>
        </w:trPr>
        <w:tc>
          <w:tcPr>
            <w:tcW w:w="3508" w:type="dxa"/>
          </w:tcPr>
          <w:p w14:paraId="5C2FA070" w14:textId="77777777" w:rsidR="009A674F" w:rsidRPr="00BE5913" w:rsidRDefault="009A674F" w:rsidP="00BE5913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88" w:type="dxa"/>
            <w:vAlign w:val="center"/>
          </w:tcPr>
          <w:p w14:paraId="2A2AD509" w14:textId="77777777" w:rsidR="009A674F" w:rsidRPr="00BE5913" w:rsidDel="00685444" w:rsidRDefault="009A674F" w:rsidP="00BE591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483B86C5" w14:textId="77777777" w:rsidR="009A674F" w:rsidRPr="00BE5913" w:rsidDel="00685444" w:rsidRDefault="009A674F" w:rsidP="00BE591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2" w:type="dxa"/>
            <w:gridSpan w:val="3"/>
          </w:tcPr>
          <w:p w14:paraId="2EAE1EDD" w14:textId="77777777" w:rsidR="009A674F" w:rsidRPr="00BE5913" w:rsidDel="00685444" w:rsidRDefault="009A674F" w:rsidP="00BE591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4" w:type="dxa"/>
          </w:tcPr>
          <w:p w14:paraId="68E2E251" w14:textId="77777777" w:rsidR="009A674F" w:rsidRPr="00BE5913" w:rsidDel="00685444" w:rsidRDefault="009A674F" w:rsidP="00BE591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4" w:type="dxa"/>
            <w:gridSpan w:val="3"/>
          </w:tcPr>
          <w:p w14:paraId="63113C0E" w14:textId="77777777" w:rsidR="009A674F" w:rsidRPr="00BE5913" w:rsidRDefault="009A674F" w:rsidP="00BE591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2739BDE1" w14:textId="77777777" w:rsidR="009A674F" w:rsidRPr="00BE5913" w:rsidDel="00685444" w:rsidRDefault="009A674F" w:rsidP="00BE591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gridSpan w:val="3"/>
          </w:tcPr>
          <w:p w14:paraId="6D361D94" w14:textId="77777777" w:rsidR="009A674F" w:rsidRPr="00BE5913" w:rsidRDefault="009A674F" w:rsidP="00BE591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436" w:type="dxa"/>
            <w:gridSpan w:val="4"/>
          </w:tcPr>
          <w:p w14:paraId="08659A7B" w14:textId="298A8AD8" w:rsidR="009A674F" w:rsidRPr="00BE5913" w:rsidRDefault="009A674F" w:rsidP="00BE5913">
            <w:pPr>
              <w:pStyle w:val="acctfourfigures"/>
              <w:tabs>
                <w:tab w:val="clear" w:pos="765"/>
              </w:tabs>
              <w:spacing w:line="216" w:lineRule="auto"/>
              <w:ind w:right="9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เงินปันผลรับสำหรับปี</w:t>
            </w:r>
          </w:p>
        </w:tc>
      </w:tr>
      <w:tr w:rsidR="00F17F2F" w:rsidRPr="00BE5913" w14:paraId="1D0F37E1" w14:textId="3CE4144F" w:rsidTr="00F216F6">
        <w:trPr>
          <w:cantSplit/>
          <w:tblHeader/>
        </w:trPr>
        <w:tc>
          <w:tcPr>
            <w:tcW w:w="3508" w:type="dxa"/>
          </w:tcPr>
          <w:p w14:paraId="02A1BB78" w14:textId="77777777" w:rsidR="00F17F2F" w:rsidRPr="00BE5913" w:rsidRDefault="00F17F2F" w:rsidP="00F17F2F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88" w:type="dxa"/>
          </w:tcPr>
          <w:p w14:paraId="11A1A1E5" w14:textId="77777777" w:rsidR="00F17F2F" w:rsidRPr="00BE5913" w:rsidRDefault="00F17F2F" w:rsidP="00F17F2F">
            <w:pPr>
              <w:pStyle w:val="acctfourfigures"/>
              <w:tabs>
                <w:tab w:val="clear" w:pos="765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0CC839F" w14:textId="77777777" w:rsidR="00F17F2F" w:rsidRPr="00BE5913" w:rsidRDefault="00F17F2F" w:rsidP="00F17F2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40E2226F" w14:textId="474F8A05" w:rsidR="00F17F2F" w:rsidRPr="00BE5913" w:rsidRDefault="00C070A0" w:rsidP="00F17F2F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3" w:type="dxa"/>
            <w:vAlign w:val="center"/>
          </w:tcPr>
          <w:p w14:paraId="3E4FD497" w14:textId="77777777" w:rsidR="00F17F2F" w:rsidRPr="00BE5913" w:rsidRDefault="00F17F2F" w:rsidP="00F17F2F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center"/>
          </w:tcPr>
          <w:p w14:paraId="179B891D" w14:textId="2382CEAF" w:rsidR="00F17F2F" w:rsidRPr="00BE5913" w:rsidRDefault="00C070A0" w:rsidP="00F17F2F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4" w:type="dxa"/>
          </w:tcPr>
          <w:p w14:paraId="44E7D25C" w14:textId="77777777" w:rsidR="00F17F2F" w:rsidRPr="00BE5913" w:rsidRDefault="00F17F2F" w:rsidP="00F17F2F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0C7DEF70" w14:textId="1D7B8C3A" w:rsidR="00F17F2F" w:rsidRPr="00BE5913" w:rsidRDefault="00C070A0" w:rsidP="00F17F2F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78" w:type="dxa"/>
            <w:vAlign w:val="center"/>
          </w:tcPr>
          <w:p w14:paraId="56575143" w14:textId="77777777" w:rsidR="00F17F2F" w:rsidRPr="00BE5913" w:rsidRDefault="00F17F2F" w:rsidP="00F17F2F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6ED54C4E" w14:textId="66F686B3" w:rsidR="00F17F2F" w:rsidRPr="00BE5913" w:rsidRDefault="00C070A0" w:rsidP="00F17F2F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2" w:type="dxa"/>
          </w:tcPr>
          <w:p w14:paraId="07DD4BCB" w14:textId="77777777" w:rsidR="00F17F2F" w:rsidRPr="00BE5913" w:rsidRDefault="00F17F2F" w:rsidP="00F17F2F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center"/>
          </w:tcPr>
          <w:p w14:paraId="4FB15D2C" w14:textId="71103607" w:rsidR="00F17F2F" w:rsidRPr="00BE5913" w:rsidRDefault="00C070A0" w:rsidP="00F17F2F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78" w:type="dxa"/>
            <w:vAlign w:val="center"/>
          </w:tcPr>
          <w:p w14:paraId="62504430" w14:textId="77777777" w:rsidR="00F17F2F" w:rsidRPr="00BE5913" w:rsidRDefault="00F17F2F" w:rsidP="00F17F2F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center"/>
          </w:tcPr>
          <w:p w14:paraId="3C54D229" w14:textId="333D130A" w:rsidR="00F17F2F" w:rsidRPr="00BE5913" w:rsidRDefault="00C070A0" w:rsidP="00F17F2F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2" w:type="dxa"/>
            <w:vAlign w:val="center"/>
          </w:tcPr>
          <w:p w14:paraId="7D26E31C" w14:textId="6CBD591F" w:rsidR="00F17F2F" w:rsidRPr="00BE5913" w:rsidRDefault="00F17F2F" w:rsidP="00F17F2F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center"/>
          </w:tcPr>
          <w:p w14:paraId="57E3960B" w14:textId="089961B2" w:rsidR="00F17F2F" w:rsidRPr="00BE5913" w:rsidRDefault="00C070A0" w:rsidP="00F17F2F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208" w:type="dxa"/>
            <w:vAlign w:val="center"/>
          </w:tcPr>
          <w:p w14:paraId="4F8DE613" w14:textId="25374D1C" w:rsidR="00F17F2F" w:rsidRPr="00BE5913" w:rsidRDefault="00F17F2F" w:rsidP="00F17F2F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28" w:type="dxa"/>
            <w:vAlign w:val="center"/>
          </w:tcPr>
          <w:p w14:paraId="14EBFA50" w14:textId="0DF9857B" w:rsidR="00F17F2F" w:rsidRPr="00BE5913" w:rsidRDefault="00C070A0" w:rsidP="00F17F2F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</w:tr>
      <w:tr w:rsidR="00F17F2F" w:rsidRPr="00BE5913" w14:paraId="78287D54" w14:textId="3BEE79D9" w:rsidTr="00F216F6">
        <w:trPr>
          <w:cantSplit/>
          <w:tblHeader/>
        </w:trPr>
        <w:tc>
          <w:tcPr>
            <w:tcW w:w="3508" w:type="dxa"/>
          </w:tcPr>
          <w:p w14:paraId="6BDF6311" w14:textId="77777777" w:rsidR="00F17F2F" w:rsidRPr="00BE5913" w:rsidRDefault="00F17F2F" w:rsidP="00F17F2F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88" w:type="dxa"/>
          </w:tcPr>
          <w:p w14:paraId="73E86315" w14:textId="77777777" w:rsidR="00F17F2F" w:rsidRPr="00BE5913" w:rsidRDefault="00F17F2F" w:rsidP="00F17F2F">
            <w:pPr>
              <w:pStyle w:val="acctfourfigures"/>
              <w:tabs>
                <w:tab w:val="clear" w:pos="765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52E09A7" w14:textId="77777777" w:rsidR="00F17F2F" w:rsidRPr="00BE5913" w:rsidRDefault="00F17F2F" w:rsidP="00F17F2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2" w:type="dxa"/>
            <w:gridSpan w:val="3"/>
          </w:tcPr>
          <w:p w14:paraId="42350A3C" w14:textId="77777777" w:rsidR="00F17F2F" w:rsidRPr="00BE5913" w:rsidRDefault="00F17F2F" w:rsidP="00F17F2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07D66CFA" w14:textId="77777777" w:rsidR="00F17F2F" w:rsidRPr="00BE5913" w:rsidRDefault="00F17F2F" w:rsidP="00F17F2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790" w:type="dxa"/>
            <w:gridSpan w:val="10"/>
          </w:tcPr>
          <w:p w14:paraId="183B624B" w14:textId="66E7DA62" w:rsidR="00F17F2F" w:rsidRPr="00BE5913" w:rsidRDefault="00F17F2F" w:rsidP="00F17F2F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BE591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1228" w:type="dxa"/>
          </w:tcPr>
          <w:p w14:paraId="46C548CE" w14:textId="77777777" w:rsidR="00F17F2F" w:rsidRPr="00BE5913" w:rsidRDefault="00F17F2F" w:rsidP="00F17F2F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F17F2F" w:rsidRPr="00BE5913" w14:paraId="4709C2C4" w14:textId="1986F1E9" w:rsidTr="00B76AA1">
        <w:trPr>
          <w:cantSplit/>
        </w:trPr>
        <w:tc>
          <w:tcPr>
            <w:tcW w:w="3508" w:type="dxa"/>
            <w:vAlign w:val="bottom"/>
          </w:tcPr>
          <w:p w14:paraId="445D0184" w14:textId="22AE5B61" w:rsidR="00F17F2F" w:rsidRPr="00BE5913" w:rsidRDefault="00F17F2F" w:rsidP="00B76AA1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  <w:r w:rsidRPr="00BE591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ทางตรง</w:t>
            </w:r>
          </w:p>
        </w:tc>
        <w:tc>
          <w:tcPr>
            <w:tcW w:w="1888" w:type="dxa"/>
            <w:vAlign w:val="bottom"/>
          </w:tcPr>
          <w:p w14:paraId="3F10047D" w14:textId="77777777" w:rsidR="00F17F2F" w:rsidRPr="00BE5913" w:rsidRDefault="00F17F2F" w:rsidP="00B76AA1">
            <w:pPr>
              <w:pStyle w:val="acctfourfigures"/>
              <w:tabs>
                <w:tab w:val="clear" w:pos="765"/>
              </w:tabs>
              <w:spacing w:line="216" w:lineRule="auto"/>
              <w:ind w:left="-264" w:right="467" w:hanging="45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488F996" w14:textId="77777777" w:rsidR="00F17F2F" w:rsidRPr="00BE5913" w:rsidRDefault="00F17F2F" w:rsidP="00F17F2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5DBE8F3" w14:textId="77777777" w:rsidR="00F17F2F" w:rsidRPr="00BE5913" w:rsidRDefault="00F17F2F" w:rsidP="00F17F2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10849CFA" w14:textId="77777777" w:rsidR="00F17F2F" w:rsidRPr="00BE5913" w:rsidRDefault="00F17F2F" w:rsidP="00F17F2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</w:tcPr>
          <w:p w14:paraId="4A86EF79" w14:textId="77777777" w:rsidR="00F17F2F" w:rsidRPr="00BE5913" w:rsidRDefault="00F17F2F" w:rsidP="00F17F2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359DC7D4" w14:textId="77777777" w:rsidR="00F17F2F" w:rsidRPr="00BE5913" w:rsidRDefault="00F17F2F" w:rsidP="00F17F2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0107E5D0" w14:textId="3157D43C" w:rsidR="00F17F2F" w:rsidRPr="00BE5913" w:rsidRDefault="00F17F2F" w:rsidP="00F17F2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27080F37" w14:textId="77777777" w:rsidR="00F17F2F" w:rsidRPr="00BE5913" w:rsidRDefault="00F17F2F" w:rsidP="00F17F2F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</w:tcPr>
          <w:p w14:paraId="7B3C82BA" w14:textId="77777777" w:rsidR="00F17F2F" w:rsidRPr="00BE5913" w:rsidRDefault="00F17F2F" w:rsidP="00F17F2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5B70056E" w14:textId="77777777" w:rsidR="00F17F2F" w:rsidRPr="00BE5913" w:rsidRDefault="00F17F2F" w:rsidP="00F17F2F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57" w:type="dxa"/>
          </w:tcPr>
          <w:p w14:paraId="738D25C0" w14:textId="77777777" w:rsidR="00F17F2F" w:rsidRPr="00BE5913" w:rsidRDefault="00F17F2F" w:rsidP="00F17F2F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08EE19F5" w14:textId="77777777" w:rsidR="00F17F2F" w:rsidRPr="00BE5913" w:rsidRDefault="00F17F2F" w:rsidP="00F17F2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3166925D" w14:textId="77777777" w:rsidR="00F17F2F" w:rsidRPr="00BE5913" w:rsidRDefault="00F17F2F" w:rsidP="00F17F2F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7A53AC62" w14:textId="77777777" w:rsidR="00F17F2F" w:rsidRPr="00BE5913" w:rsidRDefault="00F17F2F" w:rsidP="00F17F2F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8" w:type="dxa"/>
          </w:tcPr>
          <w:p w14:paraId="77092DAD" w14:textId="77777777" w:rsidR="00F17F2F" w:rsidRPr="00BE5913" w:rsidRDefault="00F17F2F" w:rsidP="00F17F2F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8" w:type="dxa"/>
          </w:tcPr>
          <w:p w14:paraId="7C7D4C7D" w14:textId="2B8A7914" w:rsidR="00F17F2F" w:rsidRPr="00BE5913" w:rsidRDefault="00F17F2F" w:rsidP="00F17F2F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28" w:type="dxa"/>
          </w:tcPr>
          <w:p w14:paraId="68FB40C6" w14:textId="77777777" w:rsidR="00F17F2F" w:rsidRPr="00BE5913" w:rsidRDefault="00F17F2F" w:rsidP="00F17F2F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D26A6" w:rsidRPr="00BE5913" w14:paraId="05D19FA8" w14:textId="09F0D090" w:rsidTr="000D26A6">
        <w:trPr>
          <w:cantSplit/>
        </w:trPr>
        <w:tc>
          <w:tcPr>
            <w:tcW w:w="3508" w:type="dxa"/>
            <w:vAlign w:val="bottom"/>
          </w:tcPr>
          <w:p w14:paraId="3BB38EF7" w14:textId="77777777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แอสเสท เวิรด์ รีเทล จำกัด</w:t>
            </w:r>
          </w:p>
        </w:tc>
        <w:tc>
          <w:tcPr>
            <w:tcW w:w="1888" w:type="dxa"/>
            <w:vAlign w:val="bottom"/>
          </w:tcPr>
          <w:p w14:paraId="72807777" w14:textId="77777777" w:rsidR="000D26A6" w:rsidRPr="00BE5913" w:rsidRDefault="000D26A6" w:rsidP="004430B9">
            <w:pPr>
              <w:tabs>
                <w:tab w:val="clear" w:pos="227"/>
                <w:tab w:val="clear" w:pos="454"/>
              </w:tabs>
              <w:spacing w:line="216" w:lineRule="auto"/>
              <w:ind w:left="102" w:hanging="102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</w:t>
            </w:r>
            <w:r w:rsidRPr="004430B9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80" w:type="dxa"/>
          </w:tcPr>
          <w:p w14:paraId="4573F2FC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C3D96F9" w14:textId="3E29964C" w:rsidR="000D26A6" w:rsidRPr="00E470F5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99</w:t>
            </w:r>
            <w:r w:rsidR="000D26A6">
              <w:rPr>
                <w:rFonts w:ascii="Angsana New" w:hAnsi="Angsana New"/>
                <w:sz w:val="26"/>
                <w:szCs w:val="26"/>
              </w:rPr>
              <w:t>.</w:t>
            </w:r>
            <w:r w:rsidRPr="00C070A0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83" w:type="dxa"/>
            <w:vAlign w:val="bottom"/>
          </w:tcPr>
          <w:p w14:paraId="31D597BD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6A2AF9DC" w14:textId="7FB9862C" w:rsidR="000D26A6" w:rsidRPr="00E470F5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99</w:t>
            </w:r>
            <w:r w:rsidR="000D26A6" w:rsidRPr="00E470F5">
              <w:rPr>
                <w:rFonts w:ascii="Angsana New" w:hAnsi="Angsana New"/>
                <w:sz w:val="26"/>
                <w:szCs w:val="26"/>
              </w:rPr>
              <w:t>.</w:t>
            </w:r>
            <w:r w:rsidRPr="00C070A0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84" w:type="dxa"/>
            <w:vAlign w:val="bottom"/>
          </w:tcPr>
          <w:p w14:paraId="0DC062B6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2897A846" w14:textId="09CD02D9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01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5D1F5C32" w14:textId="77777777" w:rsidR="000D26A6" w:rsidRPr="00BE5913" w:rsidRDefault="000D26A6" w:rsidP="000D26A6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  <w:vAlign w:val="bottom"/>
          </w:tcPr>
          <w:p w14:paraId="1720D10B" w14:textId="3977C731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0D26A6"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01</w:t>
            </w:r>
            <w:r w:rsidRPr="00C070A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0D26A6"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82" w:type="dxa"/>
            <w:vAlign w:val="bottom"/>
          </w:tcPr>
          <w:p w14:paraId="61005588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4DE27A2" w14:textId="0EFD399F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B11C2B"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997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78" w:type="dxa"/>
            <w:vAlign w:val="bottom"/>
          </w:tcPr>
          <w:p w14:paraId="39A35AE7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  <w:vAlign w:val="bottom"/>
          </w:tcPr>
          <w:p w14:paraId="4AE31CB8" w14:textId="40A04CC6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997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0AF15EF6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68D4BB90" w14:textId="717E00D5" w:rsidR="000D26A6" w:rsidRPr="000D26A6" w:rsidRDefault="00C070A0" w:rsidP="000D26A6">
            <w:pPr>
              <w:pStyle w:val="acctfourfigures"/>
              <w:tabs>
                <w:tab w:val="clear" w:pos="765"/>
                <w:tab w:val="decimal" w:pos="66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B11C2B" w:rsidRPr="00B11C2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</w:t>
            </w:r>
            <w:r w:rsidR="000D26A6"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632</w:t>
            </w:r>
          </w:p>
        </w:tc>
        <w:tc>
          <w:tcPr>
            <w:tcW w:w="208" w:type="dxa"/>
            <w:vAlign w:val="bottom"/>
          </w:tcPr>
          <w:p w14:paraId="1CFE69D3" w14:textId="362A2C4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767DD59D" w14:textId="5ED6ECC0" w:rsidR="000D26A6" w:rsidRPr="00BE5913" w:rsidRDefault="000D26A6" w:rsidP="000D26A6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384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D26A6" w:rsidRPr="00BE5913" w14:paraId="7503C078" w14:textId="5478D5CE" w:rsidTr="000D26A6">
        <w:trPr>
          <w:cantSplit/>
        </w:trPr>
        <w:tc>
          <w:tcPr>
            <w:tcW w:w="3508" w:type="dxa"/>
            <w:vAlign w:val="bottom"/>
          </w:tcPr>
          <w:p w14:paraId="55E69738" w14:textId="5C92621B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282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ทีซีซี โฮเทล แอสเสท แมนเนจเม้นท์ 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  <w:vAlign w:val="bottom"/>
          </w:tcPr>
          <w:p w14:paraId="7D1E2676" w14:textId="77777777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8411DF" w14:textId="606E28C0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72AE9BE2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F9F2151" w14:textId="78583E7F" w:rsidR="000D26A6" w:rsidRPr="004A6647" w:rsidRDefault="00C070A0" w:rsidP="0012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5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</w:t>
            </w:r>
            <w:r w:rsidR="000D26A6" w:rsidRPr="00325A3A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06CDEFC7" w14:textId="77777777" w:rsidR="000D26A6" w:rsidRPr="004A6647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7D8C5791" w14:textId="2D0A94F4" w:rsidR="000D26A6" w:rsidRPr="00E470F5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99</w:t>
            </w:r>
            <w:r w:rsidR="000D26A6" w:rsidRPr="00E470F5">
              <w:rPr>
                <w:rFonts w:ascii="Angsana New" w:hAnsi="Angsana New"/>
                <w:sz w:val="26"/>
                <w:szCs w:val="26"/>
              </w:rPr>
              <w:t>.</w:t>
            </w:r>
            <w:r w:rsidRPr="00C070A0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84" w:type="dxa"/>
            <w:vAlign w:val="bottom"/>
          </w:tcPr>
          <w:p w14:paraId="0C08628B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38B9348E" w14:textId="65FA290D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3421FF0F" w14:textId="77777777" w:rsidR="000D26A6" w:rsidRPr="00BE5913" w:rsidRDefault="000D26A6" w:rsidP="000D26A6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bottom"/>
          </w:tcPr>
          <w:p w14:paraId="0B4E7FB6" w14:textId="77777777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27E1FBF" w14:textId="03E088C3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0D26A6"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0D26A6"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82" w:type="dxa"/>
            <w:vAlign w:val="bottom"/>
          </w:tcPr>
          <w:p w14:paraId="6B94DD7E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49021565" w14:textId="41120A13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683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648</w:t>
            </w:r>
          </w:p>
        </w:tc>
        <w:tc>
          <w:tcPr>
            <w:tcW w:w="178" w:type="dxa"/>
            <w:vAlign w:val="bottom"/>
          </w:tcPr>
          <w:p w14:paraId="6FFBAFCF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  <w:vAlign w:val="bottom"/>
          </w:tcPr>
          <w:p w14:paraId="2BBE2EA9" w14:textId="77777777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1459220" w14:textId="2513D57D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="000D26A6"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070A0">
              <w:rPr>
                <w:rFonts w:asciiTheme="majorBidi" w:hAnsiTheme="majorBidi" w:cstheme="majorBidi"/>
                <w:sz w:val="26"/>
                <w:szCs w:val="26"/>
              </w:rPr>
              <w:t>83</w:t>
            </w:r>
            <w:r w:rsidR="000D26A6"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</w:rPr>
              <w:t>648</w:t>
            </w:r>
            <w:r w:rsidR="000D26A6"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7651A394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34FD4A98" w14:textId="4D92B42F" w:rsidR="000D26A6" w:rsidRPr="000D26A6" w:rsidRDefault="00C070A0" w:rsidP="000D26A6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</w:t>
            </w:r>
            <w:r w:rsidR="00B11C2B" w:rsidRPr="00B11C2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11</w:t>
            </w:r>
            <w:r w:rsidR="00C07D99" w:rsidRPr="00C07D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685</w:t>
            </w:r>
          </w:p>
        </w:tc>
        <w:tc>
          <w:tcPr>
            <w:tcW w:w="208" w:type="dxa"/>
            <w:vAlign w:val="bottom"/>
          </w:tcPr>
          <w:p w14:paraId="7EADE6DC" w14:textId="442C65FE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5EFE81B0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AF1DB9" w14:textId="7B096C84" w:rsidR="000D26A6" w:rsidRPr="000A4609" w:rsidRDefault="00B11C2B" w:rsidP="00642294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0D26A6"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927</w:t>
            </w:r>
            <w:r w:rsidR="000D26A6"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273</w:t>
            </w:r>
            <w:r w:rsidR="000D26A6"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D26A6" w:rsidRPr="00BE5913" w14:paraId="565C7F48" w14:textId="77777777" w:rsidTr="000D26A6">
        <w:trPr>
          <w:cantSplit/>
        </w:trPr>
        <w:tc>
          <w:tcPr>
            <w:tcW w:w="3508" w:type="dxa"/>
          </w:tcPr>
          <w:p w14:paraId="3F4E708D" w14:textId="7570E0FE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เอดับบลิวซีเพื่อธุรกิจ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sz w:val="26"/>
                <w:szCs w:val="26"/>
              </w:rPr>
              <w:t>2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  <w:vAlign w:val="bottom"/>
          </w:tcPr>
          <w:p w14:paraId="3F40B028" w14:textId="77777777" w:rsidR="000D26A6" w:rsidRPr="00BE5913" w:rsidRDefault="000D26A6" w:rsidP="00827891">
            <w:pPr>
              <w:tabs>
                <w:tab w:val="clear" w:pos="227"/>
                <w:tab w:val="clear" w:pos="454"/>
              </w:tabs>
              <w:spacing w:line="216" w:lineRule="auto"/>
              <w:ind w:left="1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 xml:space="preserve">แพลตฟอร์มดิจิทัลเพื่อ การพาณิชย์      </w:t>
            </w:r>
          </w:p>
        </w:tc>
        <w:tc>
          <w:tcPr>
            <w:tcW w:w="180" w:type="dxa"/>
          </w:tcPr>
          <w:p w14:paraId="2FB2CDB1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68A60B4" w14:textId="7D709FAC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 w:hint="cs"/>
                <w:sz w:val="26"/>
                <w:szCs w:val="26"/>
              </w:rPr>
              <w:t>99</w:t>
            </w:r>
            <w:r w:rsidR="000D26A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C070A0">
              <w:rPr>
                <w:rFonts w:ascii="Angsana New" w:hAnsi="Angsana New" w:hint="cs"/>
                <w:sz w:val="26"/>
                <w:szCs w:val="26"/>
              </w:rPr>
              <w:t>98</w:t>
            </w:r>
          </w:p>
        </w:tc>
        <w:tc>
          <w:tcPr>
            <w:tcW w:w="183" w:type="dxa"/>
            <w:vAlign w:val="bottom"/>
          </w:tcPr>
          <w:p w14:paraId="75AC9BD9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5E0011CB" w14:textId="77777777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</w:p>
          <w:p w14:paraId="34F3C776" w14:textId="66E835EA" w:rsidR="000D26A6" w:rsidRPr="00E470F5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99</w:t>
            </w:r>
            <w:r w:rsidR="000D26A6" w:rsidRPr="00E470F5">
              <w:rPr>
                <w:rFonts w:ascii="Angsana New" w:hAnsi="Angsana New"/>
                <w:sz w:val="26"/>
                <w:szCs w:val="26"/>
              </w:rPr>
              <w:t>.</w:t>
            </w:r>
            <w:r w:rsidRPr="00C070A0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84" w:type="dxa"/>
            <w:vAlign w:val="bottom"/>
          </w:tcPr>
          <w:p w14:paraId="0737D44F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2734B61D" w14:textId="4E746C9B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2C3B47C2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465533FA" w14:textId="77777777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3CB36B" w14:textId="73F14BF9" w:rsidR="000D26A6" w:rsidRPr="000A4609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82" w:type="dxa"/>
            <w:vAlign w:val="bottom"/>
          </w:tcPr>
          <w:p w14:paraId="28BBF6D3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BDC8D61" w14:textId="14BBA82E" w:rsidR="000D26A6" w:rsidRPr="005912EB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78" w:type="dxa"/>
            <w:vAlign w:val="bottom"/>
          </w:tcPr>
          <w:p w14:paraId="3728A36C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27E7430C" w14:textId="77777777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123044" w14:textId="06F2A2A7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2DD265DD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755A392F" w14:textId="74A03655" w:rsidR="000D26A6" w:rsidRPr="000D26A6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2150C06E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50B8A345" w14:textId="48CD2799" w:rsidR="000D26A6" w:rsidRPr="000A4609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A6" w:rsidRPr="00BE5913" w14:paraId="3A88DEA3" w14:textId="77777777" w:rsidTr="000D26A6">
        <w:trPr>
          <w:cantSplit/>
        </w:trPr>
        <w:tc>
          <w:tcPr>
            <w:tcW w:w="3508" w:type="dxa"/>
            <w:vAlign w:val="bottom"/>
          </w:tcPr>
          <w:p w14:paraId="358BD89B" w14:textId="77777777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เดอะ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แกลเลอรี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พัฒนา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  <w:vAlign w:val="bottom"/>
          </w:tcPr>
          <w:p w14:paraId="510177EB" w14:textId="77777777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วิสาหกิจเพื่อสังคม</w:t>
            </w:r>
          </w:p>
        </w:tc>
        <w:tc>
          <w:tcPr>
            <w:tcW w:w="180" w:type="dxa"/>
          </w:tcPr>
          <w:p w14:paraId="40624265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499F63C" w14:textId="24769307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 w:hint="cs"/>
                <w:sz w:val="26"/>
                <w:szCs w:val="26"/>
              </w:rPr>
              <w:t>99</w:t>
            </w:r>
            <w:r w:rsidR="000D26A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C070A0">
              <w:rPr>
                <w:rFonts w:ascii="Angsana New" w:hAnsi="Angsana New" w:hint="cs"/>
                <w:sz w:val="26"/>
                <w:szCs w:val="26"/>
              </w:rPr>
              <w:t>98</w:t>
            </w:r>
          </w:p>
        </w:tc>
        <w:tc>
          <w:tcPr>
            <w:tcW w:w="183" w:type="dxa"/>
            <w:vAlign w:val="bottom"/>
          </w:tcPr>
          <w:p w14:paraId="71881198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0C17DE19" w14:textId="007C3173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99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Pr="00C070A0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84" w:type="dxa"/>
            <w:vAlign w:val="bottom"/>
          </w:tcPr>
          <w:p w14:paraId="0AB00B86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1EB6CE20" w14:textId="05A65F4E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660E6F2C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52CBEB1C" w14:textId="39466B2A" w:rsidR="000D26A6" w:rsidRPr="000A4609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82" w:type="dxa"/>
            <w:vAlign w:val="bottom"/>
          </w:tcPr>
          <w:p w14:paraId="7407823C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F1C3BAB" w14:textId="0F0BEFF4" w:rsidR="000D26A6" w:rsidRPr="005912EB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78" w:type="dxa"/>
            <w:vAlign w:val="bottom"/>
          </w:tcPr>
          <w:p w14:paraId="592A0355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3BCEC984" w14:textId="3C1D345D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0715AD8A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65AF3FC7" w14:textId="18989F31" w:rsidR="000D26A6" w:rsidRPr="000D26A6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0F2E9B6C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0A0D47D1" w14:textId="7F81DF86" w:rsidR="000D26A6" w:rsidRPr="00AE216E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A6" w:rsidRPr="00BE5913" w14:paraId="497F7ACB" w14:textId="77777777" w:rsidTr="000D26A6">
        <w:trPr>
          <w:cantSplit/>
        </w:trPr>
        <w:tc>
          <w:tcPr>
            <w:tcW w:w="3508" w:type="dxa"/>
            <w:vAlign w:val="bottom"/>
          </w:tcPr>
          <w:p w14:paraId="453EE56D" w14:textId="7D752016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 ศาลเจ้าแม่ หม่าโจ้ว จำกัด</w:t>
            </w:r>
          </w:p>
        </w:tc>
        <w:tc>
          <w:tcPr>
            <w:tcW w:w="1888" w:type="dxa"/>
            <w:vAlign w:val="bottom"/>
          </w:tcPr>
          <w:p w14:paraId="18F4598C" w14:textId="110A3CEF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วิสาหกิจเพื่อสังคม</w:t>
            </w:r>
          </w:p>
        </w:tc>
        <w:tc>
          <w:tcPr>
            <w:tcW w:w="180" w:type="dxa"/>
          </w:tcPr>
          <w:p w14:paraId="711C0641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B28E6DE" w14:textId="44EF93BA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 w:hint="cs"/>
                <w:sz w:val="26"/>
                <w:szCs w:val="26"/>
              </w:rPr>
              <w:t>99</w:t>
            </w:r>
            <w:r w:rsidR="000D26A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C070A0">
              <w:rPr>
                <w:rFonts w:ascii="Angsana New" w:hAnsi="Angsana New" w:hint="cs"/>
                <w:sz w:val="26"/>
                <w:szCs w:val="26"/>
              </w:rPr>
              <w:t>98</w:t>
            </w:r>
          </w:p>
        </w:tc>
        <w:tc>
          <w:tcPr>
            <w:tcW w:w="183" w:type="dxa"/>
            <w:vAlign w:val="bottom"/>
          </w:tcPr>
          <w:p w14:paraId="4B2DCB35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36D9940F" w14:textId="76D0F22E" w:rsidR="000D26A6" w:rsidRPr="00E470F5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99</w:t>
            </w:r>
            <w:r w:rsidR="000D26A6" w:rsidRPr="00E470F5">
              <w:rPr>
                <w:rFonts w:ascii="Angsana New" w:hAnsi="Angsana New"/>
                <w:sz w:val="26"/>
                <w:szCs w:val="26"/>
              </w:rPr>
              <w:t>.</w:t>
            </w:r>
            <w:r w:rsidRPr="00C070A0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84" w:type="dxa"/>
            <w:vAlign w:val="bottom"/>
          </w:tcPr>
          <w:p w14:paraId="5411DB30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4C12B52D" w14:textId="7DB6D165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04BD590A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6F0D985E" w14:textId="3C929E37" w:rsidR="000D26A6" w:rsidRPr="000A4609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82" w:type="dxa"/>
            <w:vAlign w:val="bottom"/>
          </w:tcPr>
          <w:p w14:paraId="779B2FC7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784D936" w14:textId="4345CFFD" w:rsidR="000D26A6" w:rsidRPr="005912EB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78" w:type="dxa"/>
            <w:vAlign w:val="bottom"/>
          </w:tcPr>
          <w:p w14:paraId="5E8DA017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7A438A63" w14:textId="4F68F55D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0C20F7B9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67CC1C24" w14:textId="6FD62D8A" w:rsidR="000D26A6" w:rsidRPr="000D26A6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1C608A2A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3EA1351D" w14:textId="3C19F52B" w:rsidR="000D26A6" w:rsidRPr="00AE216E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60659" w:rsidRPr="00BE5913" w14:paraId="327F4BB1" w14:textId="77777777">
        <w:trPr>
          <w:cantSplit/>
        </w:trPr>
        <w:tc>
          <w:tcPr>
            <w:tcW w:w="3508" w:type="dxa"/>
          </w:tcPr>
          <w:p w14:paraId="516A4004" w14:textId="65BAF45E" w:rsidR="00960659" w:rsidRPr="00E921E0" w:rsidRDefault="00960659" w:rsidP="00960659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 เอดับบลิวซี คอนเน็กท์ ไลฟ์สไตล์ จำกัด</w:t>
            </w:r>
          </w:p>
        </w:tc>
        <w:tc>
          <w:tcPr>
            <w:tcW w:w="1888" w:type="dxa"/>
            <w:vAlign w:val="bottom"/>
          </w:tcPr>
          <w:p w14:paraId="7426B9E2" w14:textId="503D94F6" w:rsidR="00960659" w:rsidRPr="00BE5913" w:rsidRDefault="00960659" w:rsidP="00827891">
            <w:pPr>
              <w:tabs>
                <w:tab w:val="clear" w:pos="227"/>
                <w:tab w:val="clear" w:pos="454"/>
              </w:tabs>
              <w:spacing w:line="216" w:lineRule="auto"/>
              <w:ind w:left="1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 xml:space="preserve">แพลตฟอร์มดิจิทัลเพื่อ การพาณิชย์       </w:t>
            </w:r>
          </w:p>
        </w:tc>
        <w:tc>
          <w:tcPr>
            <w:tcW w:w="180" w:type="dxa"/>
          </w:tcPr>
          <w:p w14:paraId="0CB60A8A" w14:textId="77777777" w:rsidR="00960659" w:rsidRPr="00BE5913" w:rsidRDefault="00960659" w:rsidP="00960659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58880E6" w14:textId="77777777" w:rsidR="00960659" w:rsidRPr="000A4609" w:rsidRDefault="00960659" w:rsidP="0096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</w:p>
          <w:p w14:paraId="3EBF184A" w14:textId="54D861EB" w:rsidR="00960659" w:rsidRPr="00476D4A" w:rsidRDefault="00C070A0" w:rsidP="0096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  <w:cs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5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</w:t>
            </w:r>
            <w:r w:rsidR="00960659" w:rsidRPr="00E470F5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4413A5A6" w14:textId="77777777" w:rsidR="00960659" w:rsidRPr="00476D4A" w:rsidRDefault="00960659" w:rsidP="00960659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0365DA2E" w14:textId="77777777" w:rsidR="00960659" w:rsidRPr="000A4609" w:rsidRDefault="00960659" w:rsidP="0096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</w:p>
          <w:p w14:paraId="40C6B82E" w14:textId="5B9AB364" w:rsidR="00960659" w:rsidRDefault="00C070A0" w:rsidP="0096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  <w:cs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5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</w:t>
            </w:r>
            <w:r w:rsidR="00960659" w:rsidRPr="00E470F5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2294A59D" w14:textId="77777777" w:rsidR="00960659" w:rsidRPr="00BE5913" w:rsidRDefault="00960659" w:rsidP="00960659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3BA236E7" w14:textId="11FEAB45" w:rsidR="00960659" w:rsidRPr="00022188" w:rsidRDefault="00960659" w:rsidP="0096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5920FE9A" w14:textId="77777777" w:rsidR="00960659" w:rsidRPr="00BE5913" w:rsidRDefault="00960659" w:rsidP="00960659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61D44D1C" w14:textId="19F2D6DE" w:rsidR="00960659" w:rsidRDefault="00B11C2B" w:rsidP="00016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60659" w:rsidRPr="000A46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82" w:type="dxa"/>
            <w:vAlign w:val="bottom"/>
          </w:tcPr>
          <w:p w14:paraId="289F0BFB" w14:textId="77777777" w:rsidR="00960659" w:rsidRPr="00BE5913" w:rsidRDefault="00960659" w:rsidP="00960659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89B69BB" w14:textId="7E5EAB2B" w:rsidR="00960659" w:rsidRPr="005912EB" w:rsidRDefault="00C070A0" w:rsidP="0096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937</w:t>
            </w:r>
          </w:p>
        </w:tc>
        <w:tc>
          <w:tcPr>
            <w:tcW w:w="178" w:type="dxa"/>
            <w:vAlign w:val="bottom"/>
          </w:tcPr>
          <w:p w14:paraId="7D342B0F" w14:textId="77777777" w:rsidR="00960659" w:rsidRPr="00BE5913" w:rsidRDefault="00960659" w:rsidP="00960659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1A9563CD" w14:textId="77777777" w:rsidR="00960659" w:rsidRPr="00BE5913" w:rsidRDefault="00960659" w:rsidP="0096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64CFAA" w14:textId="07984954" w:rsidR="00960659" w:rsidRDefault="00960659" w:rsidP="00341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937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177F9848" w14:textId="77777777" w:rsidR="00960659" w:rsidRPr="00BE5913" w:rsidRDefault="00960659" w:rsidP="00960659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1501CEBC" w14:textId="76D2810D" w:rsidR="00960659" w:rsidRPr="000D26A6" w:rsidRDefault="00960659" w:rsidP="0096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0164CE34" w14:textId="77777777" w:rsidR="00960659" w:rsidRPr="00BE5913" w:rsidRDefault="00960659" w:rsidP="00960659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04ADD207" w14:textId="77777777" w:rsidR="00960659" w:rsidRPr="00BE5913" w:rsidRDefault="00960659" w:rsidP="0096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475472" w14:textId="1B5F053A" w:rsidR="00960659" w:rsidRDefault="00960659" w:rsidP="00960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A6" w:rsidRPr="00BE5913" w14:paraId="4B0073D0" w14:textId="77777777" w:rsidTr="00A94D0C">
        <w:trPr>
          <w:cantSplit/>
          <w:trHeight w:val="677"/>
        </w:trPr>
        <w:tc>
          <w:tcPr>
            <w:tcW w:w="3508" w:type="dxa"/>
            <w:vAlign w:val="bottom"/>
          </w:tcPr>
          <w:p w14:paraId="3EF78B5B" w14:textId="392F0865" w:rsidR="000D26A6" w:rsidRPr="00BE5913" w:rsidRDefault="000D26A6" w:rsidP="009324D1">
            <w:pPr>
              <w:tabs>
                <w:tab w:val="clear" w:pos="227"/>
                <w:tab w:val="clear" w:pos="454"/>
              </w:tabs>
              <w:spacing w:line="240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E921E0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E921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921E0">
              <w:rPr>
                <w:rFonts w:ascii="Angsana New" w:hAnsi="Angsana New" w:hint="cs"/>
                <w:sz w:val="26"/>
                <w:szCs w:val="26"/>
                <w:cs/>
              </w:rPr>
              <w:t>เอดับบลิวซี</w:t>
            </w:r>
            <w:r w:rsidRPr="00E921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921E0">
              <w:rPr>
                <w:rFonts w:ascii="Angsana New" w:hAnsi="Angsana New" w:hint="cs"/>
                <w:sz w:val="26"/>
                <w:szCs w:val="26"/>
                <w:cs/>
              </w:rPr>
              <w:t>ฮอสปิทอลลิตี้</w:t>
            </w:r>
            <w:r w:rsidRPr="00E921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921E0">
              <w:rPr>
                <w:rFonts w:ascii="Angsana New" w:hAnsi="Angsana New" w:hint="cs"/>
                <w:sz w:val="26"/>
                <w:szCs w:val="26"/>
                <w:cs/>
              </w:rPr>
              <w:t>เดเวลอปเมนท์</w:t>
            </w:r>
            <w:r w:rsidRPr="00E921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921E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  <w:vAlign w:val="bottom"/>
          </w:tcPr>
          <w:p w14:paraId="39A9F3F5" w14:textId="062DD335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4800C5EF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0B64A0C" w14:textId="462CC54F" w:rsidR="000D26A6" w:rsidRPr="00476D4A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 w:hint="cs"/>
                <w:sz w:val="26"/>
                <w:szCs w:val="26"/>
              </w:rPr>
              <w:t>5</w:t>
            </w:r>
            <w:r w:rsidR="00B11C2B" w:rsidRPr="00B11C2B">
              <w:rPr>
                <w:rFonts w:ascii="Angsana New" w:hAnsi="Angsana New" w:hint="cs"/>
                <w:sz w:val="26"/>
                <w:szCs w:val="26"/>
              </w:rPr>
              <w:t>1</w:t>
            </w:r>
            <w:r w:rsidR="000D26A6" w:rsidRPr="00476D4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="00B11C2B" w:rsidRPr="00B11C2B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4C43A199" w14:textId="77777777" w:rsidR="000D26A6" w:rsidRPr="00476D4A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599B525B" w14:textId="48D434EA" w:rsidR="000D26A6" w:rsidRPr="00E470F5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84" w:type="dxa"/>
            <w:vAlign w:val="bottom"/>
          </w:tcPr>
          <w:p w14:paraId="36B35CDA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19FDF156" w14:textId="40BAD734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3E20376D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74FB1980" w14:textId="23DF05ED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600E3996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CC41386" w14:textId="3FE51064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="00B11C2B"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78" w:type="dxa"/>
            <w:vAlign w:val="bottom"/>
          </w:tcPr>
          <w:p w14:paraId="292DC1F7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5B76E2BE" w14:textId="55291387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7AE56DD5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4EB38A46" w14:textId="43840F0E" w:rsidR="000D26A6" w:rsidRPr="000D26A6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58CC900C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3ABEF66D" w14:textId="6BDE24B2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A6" w:rsidRPr="00A94D0C" w14:paraId="6B2F29FB" w14:textId="77777777" w:rsidTr="000D26A6">
        <w:trPr>
          <w:cantSplit/>
        </w:trPr>
        <w:tc>
          <w:tcPr>
            <w:tcW w:w="3508" w:type="dxa"/>
            <w:vAlign w:val="bottom"/>
          </w:tcPr>
          <w:p w14:paraId="181F5CEB" w14:textId="77777777" w:rsidR="000D26A6" w:rsidRPr="00A94D0C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88" w:type="dxa"/>
            <w:vAlign w:val="bottom"/>
          </w:tcPr>
          <w:p w14:paraId="063C6550" w14:textId="77777777" w:rsidR="000D26A6" w:rsidRPr="00A94D0C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</w:tcPr>
          <w:p w14:paraId="56075B8B" w14:textId="77777777" w:rsidR="000D26A6" w:rsidRPr="00A94D0C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734FC726" w14:textId="77777777" w:rsidR="000D26A6" w:rsidRPr="00A94D0C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</w:rPr>
            </w:pPr>
          </w:p>
        </w:tc>
        <w:tc>
          <w:tcPr>
            <w:tcW w:w="183" w:type="dxa"/>
            <w:vAlign w:val="bottom"/>
          </w:tcPr>
          <w:p w14:paraId="5697ECF9" w14:textId="77777777" w:rsidR="000D26A6" w:rsidRPr="00A94D0C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61" w:right="-10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  <w:vAlign w:val="bottom"/>
          </w:tcPr>
          <w:p w14:paraId="1D6AE327" w14:textId="77777777" w:rsidR="000D26A6" w:rsidRPr="00A94D0C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</w:rPr>
            </w:pPr>
          </w:p>
        </w:tc>
        <w:tc>
          <w:tcPr>
            <w:tcW w:w="184" w:type="dxa"/>
            <w:vAlign w:val="bottom"/>
          </w:tcPr>
          <w:p w14:paraId="289908B7" w14:textId="77777777" w:rsidR="000D26A6" w:rsidRPr="00A94D0C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11F01B24" w14:textId="77777777" w:rsidR="000D26A6" w:rsidRPr="00A94D0C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  <w:vAlign w:val="bottom"/>
          </w:tcPr>
          <w:p w14:paraId="434DF292" w14:textId="77777777" w:rsidR="000D26A6" w:rsidRPr="00A94D0C" w:rsidRDefault="000D26A6" w:rsidP="000D26A6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000" w:type="dxa"/>
            <w:vAlign w:val="bottom"/>
          </w:tcPr>
          <w:p w14:paraId="205F9140" w14:textId="77777777" w:rsidR="000D26A6" w:rsidRPr="00A94D0C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</w:rPr>
            </w:pPr>
          </w:p>
        </w:tc>
        <w:tc>
          <w:tcPr>
            <w:tcW w:w="182" w:type="dxa"/>
            <w:vAlign w:val="bottom"/>
          </w:tcPr>
          <w:p w14:paraId="0D53FF4C" w14:textId="77777777" w:rsidR="000D26A6" w:rsidRPr="00A94D0C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6A75BF2E" w14:textId="77777777" w:rsidR="000D26A6" w:rsidRPr="00A94D0C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  <w:vAlign w:val="bottom"/>
          </w:tcPr>
          <w:p w14:paraId="423426DF" w14:textId="77777777" w:rsidR="000D26A6" w:rsidRPr="00A94D0C" w:rsidRDefault="000D26A6" w:rsidP="000D26A6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101" w:type="dxa"/>
            <w:vAlign w:val="bottom"/>
          </w:tcPr>
          <w:p w14:paraId="65C406B6" w14:textId="77777777" w:rsidR="000D26A6" w:rsidRPr="00A94D0C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</w:rPr>
            </w:pPr>
          </w:p>
        </w:tc>
        <w:tc>
          <w:tcPr>
            <w:tcW w:w="182" w:type="dxa"/>
            <w:vAlign w:val="bottom"/>
          </w:tcPr>
          <w:p w14:paraId="2C425BD2" w14:textId="77777777" w:rsidR="000D26A6" w:rsidRPr="00A94D0C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08C949C1" w14:textId="77777777" w:rsidR="000D26A6" w:rsidRPr="00A94D0C" w:rsidRDefault="000D26A6" w:rsidP="000D26A6">
            <w:pPr>
              <w:pStyle w:val="acctfourfigures"/>
              <w:tabs>
                <w:tab w:val="clear" w:pos="765"/>
                <w:tab w:val="decimal" w:pos="66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08" w:type="dxa"/>
            <w:vAlign w:val="bottom"/>
          </w:tcPr>
          <w:p w14:paraId="2D1F2903" w14:textId="77777777" w:rsidR="000D26A6" w:rsidRPr="00A94D0C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1F751EE6" w14:textId="77777777" w:rsidR="000D26A6" w:rsidRPr="00A94D0C" w:rsidRDefault="000D26A6" w:rsidP="000D26A6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</w:tr>
      <w:tr w:rsidR="000D26A6" w:rsidRPr="00BE5913" w14:paraId="50BC027A" w14:textId="77777777" w:rsidTr="000D26A6">
        <w:trPr>
          <w:cantSplit/>
        </w:trPr>
        <w:tc>
          <w:tcPr>
            <w:tcW w:w="3508" w:type="dxa"/>
            <w:vAlign w:val="bottom"/>
          </w:tcPr>
          <w:p w14:paraId="681F6989" w14:textId="707CA408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888" w:type="dxa"/>
            <w:vAlign w:val="bottom"/>
          </w:tcPr>
          <w:p w14:paraId="1820ACD3" w14:textId="77777777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892DE63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56A5D98" w14:textId="77777777" w:rsidR="000D26A6" w:rsidRPr="00E470F5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0C958410" w14:textId="77777777" w:rsidR="000D26A6" w:rsidRPr="00E470F5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61" w:right="-1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9" w:type="dxa"/>
            <w:vAlign w:val="bottom"/>
          </w:tcPr>
          <w:p w14:paraId="5EF80665" w14:textId="77777777" w:rsidR="000D26A6" w:rsidRPr="00E470F5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6C1A2D73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434E9009" w14:textId="77777777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7F87B77" w14:textId="77777777" w:rsidR="000D26A6" w:rsidRPr="00BE5913" w:rsidRDefault="000D26A6" w:rsidP="000D26A6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bottom"/>
          </w:tcPr>
          <w:p w14:paraId="52A56809" w14:textId="77777777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2E94F903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421B678" w14:textId="77777777" w:rsidR="000D26A6" w:rsidRPr="005912EB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C61CCEC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  <w:vAlign w:val="bottom"/>
          </w:tcPr>
          <w:p w14:paraId="0EFF3D79" w14:textId="77777777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70E60639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4389AC8C" w14:textId="57FCC5AA" w:rsidR="000D26A6" w:rsidRPr="000D26A6" w:rsidRDefault="000D26A6" w:rsidP="000D26A6">
            <w:pPr>
              <w:pStyle w:val="acctfourfigures"/>
              <w:tabs>
                <w:tab w:val="clear" w:pos="765"/>
                <w:tab w:val="decimal" w:pos="66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08" w:type="dxa"/>
            <w:vAlign w:val="bottom"/>
          </w:tcPr>
          <w:p w14:paraId="13AD49CF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79F54098" w14:textId="77777777" w:rsidR="000D26A6" w:rsidRPr="000A4609" w:rsidRDefault="000D26A6" w:rsidP="000D26A6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0D26A6" w:rsidRPr="00BE5913" w14:paraId="6FD71DD3" w14:textId="77777777" w:rsidTr="000D26A6">
        <w:trPr>
          <w:cantSplit/>
          <w:trHeight w:val="635"/>
        </w:trPr>
        <w:tc>
          <w:tcPr>
            <w:tcW w:w="3508" w:type="dxa"/>
            <w:vAlign w:val="bottom"/>
          </w:tcPr>
          <w:p w14:paraId="2F96C4F2" w14:textId="17242D83" w:rsidR="000D26A6" w:rsidRPr="00BE5913" w:rsidRDefault="000D26A6" w:rsidP="00C21DAB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282" w:hanging="2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Theme="majorBidi" w:hAnsiTheme="majorBidi" w:hint="cs"/>
                <w:sz w:val="26"/>
                <w:szCs w:val="26"/>
                <w:cs/>
              </w:rPr>
              <w:t>เอดับบลิวซี</w:t>
            </w:r>
            <w:r w:rsidRPr="00BE591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Theme="majorBidi" w:hAnsiTheme="majorBidi" w:hint="cs"/>
                <w:sz w:val="26"/>
                <w:szCs w:val="26"/>
                <w:cs/>
              </w:rPr>
              <w:t>ไลฟ์สไตล์</w:t>
            </w:r>
            <w:r w:rsidRPr="00BE591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Theme="majorBidi" w:hAnsiTheme="majorBidi" w:hint="cs"/>
                <w:sz w:val="26"/>
                <w:szCs w:val="26"/>
                <w:cs/>
              </w:rPr>
              <w:t>คอมเมอร์เชียล</w:t>
            </w:r>
            <w:r w:rsidRPr="00BE591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Theme="majorBidi" w:hAnsiTheme="majorBidi" w:hint="cs"/>
                <w:sz w:val="26"/>
                <w:szCs w:val="26"/>
                <w:cs/>
              </w:rPr>
              <w:t>พร็อพเพอร์ตี</w:t>
            </w:r>
            <w:r w:rsidRPr="00BE591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Theme="majorBidi" w:hAnsi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  <w:vAlign w:val="bottom"/>
          </w:tcPr>
          <w:p w14:paraId="460E4278" w14:textId="2443D1E0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C18C52B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09DDAD4" w14:textId="77777777" w:rsidR="000D26A6" w:rsidRPr="00E470F5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  <w:cs/>
              </w:rPr>
            </w:pPr>
          </w:p>
          <w:p w14:paraId="4D50D8B7" w14:textId="4BC066C3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E470F5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3196B302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7D5E14FC" w14:textId="567110C8" w:rsidR="000D26A6" w:rsidRPr="00E470F5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E470F5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1D580FC5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5661B4BC" w14:textId="7366971B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7D5F64AA" w14:textId="77777777" w:rsidR="000D26A6" w:rsidRPr="00BE5913" w:rsidRDefault="000D26A6" w:rsidP="000D26A6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bottom"/>
          </w:tcPr>
          <w:p w14:paraId="4FA5BBD4" w14:textId="7A1C8F1D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A4609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0A46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0A46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0A46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2423876A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20EA75B" w14:textId="5ED05F87" w:rsidR="000D26A6" w:rsidRPr="005912EB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</w:p>
        </w:tc>
        <w:tc>
          <w:tcPr>
            <w:tcW w:w="178" w:type="dxa"/>
            <w:vAlign w:val="bottom"/>
          </w:tcPr>
          <w:p w14:paraId="07370A3B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  <w:vAlign w:val="bottom"/>
          </w:tcPr>
          <w:p w14:paraId="65902771" w14:textId="08A3625F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6645F8C0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2564BF15" w14:textId="1063CFCD" w:rsidR="000D26A6" w:rsidRPr="000D26A6" w:rsidRDefault="00C070A0" w:rsidP="000D26A6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24</w:t>
            </w:r>
            <w:r w:rsidR="000D26A6"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</w:t>
            </w:r>
            <w:r w:rsidR="00B11C2B" w:rsidRPr="00B11C2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</w:t>
            </w:r>
          </w:p>
        </w:tc>
        <w:tc>
          <w:tcPr>
            <w:tcW w:w="208" w:type="dxa"/>
            <w:vAlign w:val="bottom"/>
          </w:tcPr>
          <w:p w14:paraId="25036099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0D9D8A81" w14:textId="6C515334" w:rsidR="000D26A6" w:rsidRPr="000A4609" w:rsidRDefault="00C070A0" w:rsidP="00122F9B">
            <w:pPr>
              <w:pStyle w:val="acctfourfigures"/>
              <w:tabs>
                <w:tab w:val="clear" w:pos="765"/>
                <w:tab w:val="decimal" w:pos="88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</w:t>
            </w:r>
            <w:r w:rsidR="000D26A6"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595</w:t>
            </w:r>
            <w:r w:rsidR="000D26A6"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D26A6" w:rsidRPr="00BE5913" w14:paraId="7BE1629D" w14:textId="6B140C89" w:rsidTr="000D26A6">
        <w:trPr>
          <w:cantSplit/>
        </w:trPr>
        <w:tc>
          <w:tcPr>
            <w:tcW w:w="3508" w:type="dxa"/>
            <w:vAlign w:val="bottom"/>
          </w:tcPr>
          <w:p w14:paraId="2BFBBC8C" w14:textId="1C8AF00A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พันธุ์ทิพย์ประตูน้ำ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  <w:vAlign w:val="bottom"/>
          </w:tcPr>
          <w:p w14:paraId="737D118F" w14:textId="310F8B6B" w:rsidR="000D26A6" w:rsidRPr="00BE5913" w:rsidRDefault="000D26A6" w:rsidP="00AF6A88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0179ED3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534D281" w14:textId="48BF87CA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E470F5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167C6E24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3E9A154C" w14:textId="1F40148D" w:rsidR="000D26A6" w:rsidRPr="00E470F5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E470F5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382FE39F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203C0A87" w14:textId="16C6B43B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3A6CA6A0" w14:textId="77777777" w:rsidR="000D26A6" w:rsidRPr="00BE5913" w:rsidRDefault="000D26A6" w:rsidP="000D26A6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  <w:vAlign w:val="bottom"/>
          </w:tcPr>
          <w:p w14:paraId="754109D6" w14:textId="04313039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5B233C0B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1C36203" w14:textId="29C0962C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557</w:t>
            </w:r>
          </w:p>
        </w:tc>
        <w:tc>
          <w:tcPr>
            <w:tcW w:w="178" w:type="dxa"/>
            <w:vAlign w:val="bottom"/>
          </w:tcPr>
          <w:p w14:paraId="6F93FC22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  <w:vAlign w:val="bottom"/>
          </w:tcPr>
          <w:p w14:paraId="1B3C85B0" w14:textId="308C9627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557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108D31F4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2171D" w14:textId="564F9BD3" w:rsidR="000D26A6" w:rsidRPr="000D26A6" w:rsidRDefault="00B11C2B" w:rsidP="000D26A6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8" w:type="dxa"/>
            <w:vAlign w:val="bottom"/>
          </w:tcPr>
          <w:p w14:paraId="4233FCA1" w14:textId="74237D5C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7B31C4CC" w14:textId="7F66077B" w:rsidR="000D26A6" w:rsidRPr="000A4609" w:rsidRDefault="000D26A6" w:rsidP="000D26A6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D26A6" w:rsidRPr="00BE5913" w14:paraId="5F98FB09" w14:textId="77777777" w:rsidTr="000D26A6">
        <w:trPr>
          <w:cantSplit/>
        </w:trPr>
        <w:tc>
          <w:tcPr>
            <w:tcW w:w="3508" w:type="dxa"/>
            <w:vAlign w:val="bottom"/>
          </w:tcPr>
          <w:p w14:paraId="72336F25" w14:textId="43D03564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พันธุ์ทิพย์ประตูน้ำ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  <w:vAlign w:val="bottom"/>
          </w:tcPr>
          <w:p w14:paraId="3A3BDD98" w14:textId="16AA3051" w:rsidR="000D26A6" w:rsidRPr="00BE5913" w:rsidRDefault="000D26A6" w:rsidP="00AF6A88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5B0F380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07A42D4" w14:textId="1DF3C5B2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E470F5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3D6283E0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0769FF72" w14:textId="4CD7D150" w:rsidR="000D26A6" w:rsidRPr="00E470F5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E470F5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08796E71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358E971B" w14:textId="600E2E3D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3A47A72C" w14:textId="77777777" w:rsidR="000D26A6" w:rsidRPr="00BE5913" w:rsidRDefault="000D26A6" w:rsidP="000D26A6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  <w:vAlign w:val="bottom"/>
          </w:tcPr>
          <w:p w14:paraId="69E51DF2" w14:textId="6F5401F0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15BABA63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78D29E7" w14:textId="697A35CF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346</w:t>
            </w:r>
          </w:p>
        </w:tc>
        <w:tc>
          <w:tcPr>
            <w:tcW w:w="178" w:type="dxa"/>
            <w:vAlign w:val="bottom"/>
          </w:tcPr>
          <w:p w14:paraId="3D8D56C3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  <w:vAlign w:val="bottom"/>
          </w:tcPr>
          <w:p w14:paraId="72465A7E" w14:textId="134F443F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346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100A83F2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48B3D" w14:textId="16E6B55D" w:rsidR="000D26A6" w:rsidRPr="000D26A6" w:rsidRDefault="00B11C2B" w:rsidP="000D26A6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8" w:type="dxa"/>
            <w:vAlign w:val="bottom"/>
          </w:tcPr>
          <w:p w14:paraId="580EA96E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4586CDFB" w14:textId="2FDE91B3" w:rsidR="000D26A6" w:rsidRPr="000A4609" w:rsidRDefault="000D26A6" w:rsidP="000D26A6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D26A6" w:rsidRPr="00BE5913" w14:paraId="102CD039" w14:textId="77777777" w:rsidTr="000D26A6">
        <w:trPr>
          <w:cantSplit/>
        </w:trPr>
        <w:tc>
          <w:tcPr>
            <w:tcW w:w="3508" w:type="dxa"/>
          </w:tcPr>
          <w:p w14:paraId="4C727B14" w14:textId="387F6B08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 w:hint="cs"/>
                <w:sz w:val="26"/>
                <w:szCs w:val="26"/>
                <w:cs/>
              </w:rPr>
              <w:lastRenderedPageBreak/>
              <w:t xml:space="preserve">บริษัท เอเชียทีค ริเวอร์ฟร้อนท์ จำกัด </w:t>
            </w:r>
          </w:p>
        </w:tc>
        <w:tc>
          <w:tcPr>
            <w:tcW w:w="1888" w:type="dxa"/>
            <w:vAlign w:val="bottom"/>
          </w:tcPr>
          <w:p w14:paraId="5EE89717" w14:textId="187B79D8" w:rsidR="000D26A6" w:rsidRPr="00827891" w:rsidRDefault="000D26A6" w:rsidP="00827891">
            <w:pPr>
              <w:tabs>
                <w:tab w:val="clear" w:pos="227"/>
                <w:tab w:val="clear" w:pos="454"/>
              </w:tabs>
              <w:spacing w:line="216" w:lineRule="auto"/>
              <w:ind w:left="190" w:hanging="180"/>
              <w:rPr>
                <w:rFonts w:ascii="Angsana New" w:hAnsi="Angsana New"/>
                <w:sz w:val="26"/>
                <w:szCs w:val="26"/>
              </w:rPr>
            </w:pPr>
            <w:r w:rsidRPr="00827891">
              <w:rPr>
                <w:rFonts w:ascii="Angsana New" w:hAnsi="Angsana New" w:hint="cs"/>
                <w:sz w:val="26"/>
                <w:szCs w:val="26"/>
                <w:cs/>
              </w:rPr>
              <w:t>โครงการที่มีประโยชน์การใช้สอยแบบผสมผสาน</w:t>
            </w:r>
          </w:p>
        </w:tc>
        <w:tc>
          <w:tcPr>
            <w:tcW w:w="180" w:type="dxa"/>
          </w:tcPr>
          <w:p w14:paraId="1BF92B9E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F17242E" w14:textId="77777777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</w:p>
          <w:p w14:paraId="45D3D6BF" w14:textId="77777777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</w:p>
          <w:p w14:paraId="410B1335" w14:textId="098A90D9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E470F5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60ECA4AE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42C04CFC" w14:textId="77777777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</w:p>
          <w:p w14:paraId="665633D7" w14:textId="77777777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</w:p>
          <w:p w14:paraId="71768B8A" w14:textId="6C3E815E" w:rsidR="000D26A6" w:rsidRPr="00E470F5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E470F5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6BD40F49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415B61EC" w14:textId="16118D79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69C8850E" w14:textId="77777777" w:rsidR="000D26A6" w:rsidRPr="00BE5913" w:rsidRDefault="000D26A6" w:rsidP="000D26A6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  <w:vAlign w:val="bottom"/>
          </w:tcPr>
          <w:p w14:paraId="7398A925" w14:textId="77777777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9DF1FE" w14:textId="77777777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A5609F" w14:textId="08F9FA05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82" w:type="dxa"/>
            <w:vAlign w:val="bottom"/>
          </w:tcPr>
          <w:p w14:paraId="7F789B3C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0E84714" w14:textId="6DA53C97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738</w:t>
            </w:r>
          </w:p>
        </w:tc>
        <w:tc>
          <w:tcPr>
            <w:tcW w:w="178" w:type="dxa"/>
            <w:vAlign w:val="bottom"/>
          </w:tcPr>
          <w:p w14:paraId="79FBB4E3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  <w:vAlign w:val="bottom"/>
          </w:tcPr>
          <w:p w14:paraId="70996119" w14:textId="77777777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2EF697" w14:textId="77777777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575483" w14:textId="18730FAF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738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5951FCBB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9754A" w14:textId="09330D53" w:rsidR="000D26A6" w:rsidRPr="000D26A6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37F56C2E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3" w:right="101" w:hanging="1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5D43E173" w14:textId="2BAD092A" w:rsidR="000D26A6" w:rsidRPr="000A4609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A6" w:rsidRPr="00BE5913" w14:paraId="2DD32F61" w14:textId="3F57CF01" w:rsidTr="000D26A6">
        <w:trPr>
          <w:cantSplit/>
        </w:trPr>
        <w:tc>
          <w:tcPr>
            <w:tcW w:w="3508" w:type="dxa"/>
            <w:vAlign w:val="bottom"/>
          </w:tcPr>
          <w:p w14:paraId="10910B49" w14:textId="60CAD77C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เอเชียทีค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  <w:vAlign w:val="bottom"/>
          </w:tcPr>
          <w:p w14:paraId="276AB8E0" w14:textId="253E07DF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4433C8C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2769229" w14:textId="57CDF4BD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E470F5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79D21DC9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0CCDA1A2" w14:textId="2069E52E" w:rsidR="000D26A6" w:rsidRPr="00E470F5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E470F5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47BE6FD6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6FD5301E" w14:textId="0EAA76FF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60A3E4C2" w14:textId="77777777" w:rsidR="000D26A6" w:rsidRPr="00BE5913" w:rsidRDefault="000D26A6" w:rsidP="000D26A6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  <w:vAlign w:val="bottom"/>
          </w:tcPr>
          <w:p w14:paraId="0A8BDC0B" w14:textId="7593ABEC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82" w:type="dxa"/>
            <w:vAlign w:val="bottom"/>
          </w:tcPr>
          <w:p w14:paraId="32854540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DBE6504" w14:textId="2175D005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77</w:t>
            </w:r>
            <w:r w:rsidR="00B11C2B"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8" w:type="dxa"/>
            <w:vAlign w:val="bottom"/>
          </w:tcPr>
          <w:p w14:paraId="4C363035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  <w:vAlign w:val="bottom"/>
          </w:tcPr>
          <w:p w14:paraId="55E42E5B" w14:textId="6CA2703F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77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713A3AAE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A1168" w14:textId="770F6624" w:rsidR="000D26A6" w:rsidRPr="000D26A6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5413DB1A" w14:textId="17FD733A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26AD2DCF" w14:textId="22A06FE4" w:rsidR="000D26A6" w:rsidRPr="000A4609" w:rsidRDefault="000D26A6" w:rsidP="000D26A6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D26A6" w:rsidRPr="00BE5913" w14:paraId="6495367B" w14:textId="5CC32CDF" w:rsidTr="000D26A6">
        <w:trPr>
          <w:cantSplit/>
        </w:trPr>
        <w:tc>
          <w:tcPr>
            <w:tcW w:w="3508" w:type="dxa"/>
            <w:vAlign w:val="bottom"/>
          </w:tcPr>
          <w:p w14:paraId="19CD594F" w14:textId="6838D2BD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เอเชียทีค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  <w:vAlign w:val="bottom"/>
          </w:tcPr>
          <w:p w14:paraId="5BA03090" w14:textId="1038C671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B73DC34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6D39335" w14:textId="5AE5EF55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E470F5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4DC30356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0C587DF2" w14:textId="3579328E" w:rsidR="000D26A6" w:rsidRPr="00E470F5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E470F5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39E4778B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0CCAE60B" w14:textId="216CBFEB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5EE7DF9A" w14:textId="77777777" w:rsidR="000D26A6" w:rsidRPr="00BE5913" w:rsidRDefault="000D26A6" w:rsidP="000D26A6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  <w:vAlign w:val="bottom"/>
          </w:tcPr>
          <w:p w14:paraId="6533315B" w14:textId="219C4529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82" w:type="dxa"/>
            <w:vAlign w:val="bottom"/>
          </w:tcPr>
          <w:p w14:paraId="77F963AC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571AD34" w14:textId="56CC35F6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77</w:t>
            </w:r>
            <w:r w:rsidR="00B11C2B"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8" w:type="dxa"/>
            <w:vAlign w:val="bottom"/>
          </w:tcPr>
          <w:p w14:paraId="650E7722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  <w:vAlign w:val="bottom"/>
          </w:tcPr>
          <w:p w14:paraId="6E58ED51" w14:textId="4202623D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77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0CF0BE4C" w14:textId="0256D902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120AF" w14:textId="4EE0B900" w:rsidR="000D26A6" w:rsidRPr="000D26A6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7E349388" w14:textId="6BAAA7B5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469D5C93" w14:textId="0B05AC9F" w:rsidR="000D26A6" w:rsidRPr="000A4609" w:rsidRDefault="000D26A6" w:rsidP="000D26A6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D26A6" w:rsidRPr="00BE5913" w14:paraId="7B3E2CED" w14:textId="1DF54D05" w:rsidTr="000D26A6">
        <w:trPr>
          <w:cantSplit/>
        </w:trPr>
        <w:tc>
          <w:tcPr>
            <w:tcW w:w="3508" w:type="dxa"/>
            <w:vAlign w:val="bottom"/>
          </w:tcPr>
          <w:p w14:paraId="4B5808D7" w14:textId="01FDDB45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เอเชียทีค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  <w:vAlign w:val="bottom"/>
          </w:tcPr>
          <w:p w14:paraId="0B57F920" w14:textId="289B97D2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8FCEC02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9F6E916" w14:textId="47A7325F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0058BB1A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670E7A35" w14:textId="77350795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31733213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2B54DD91" w14:textId="6316F5FC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71C4D545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2736B0DA" w14:textId="0DA24BE3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82" w:type="dxa"/>
            <w:vAlign w:val="bottom"/>
          </w:tcPr>
          <w:p w14:paraId="782B6D8A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51638E0" w14:textId="4FD3285B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77</w:t>
            </w:r>
            <w:r w:rsidR="00B11C2B"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8" w:type="dxa"/>
            <w:vAlign w:val="bottom"/>
          </w:tcPr>
          <w:p w14:paraId="3090B906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3B16F83E" w14:textId="633242CD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77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288B7BE7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D06C4" w14:textId="75E5F740" w:rsidR="000D26A6" w:rsidRPr="000D26A6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002B1268" w14:textId="2E0FA075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66987595" w14:textId="1923AD0C" w:rsidR="000D26A6" w:rsidRPr="000A4609" w:rsidRDefault="000D26A6" w:rsidP="000D26A6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D26A6" w:rsidRPr="00BE5913" w14:paraId="6B94EC75" w14:textId="01E3BAE3" w:rsidTr="000D26A6">
        <w:trPr>
          <w:cantSplit/>
        </w:trPr>
        <w:tc>
          <w:tcPr>
            <w:tcW w:w="3508" w:type="dxa"/>
            <w:vAlign w:val="bottom"/>
          </w:tcPr>
          <w:p w14:paraId="1B4E681A" w14:textId="5A02C468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ตลาดตะวันนา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  <w:vAlign w:val="bottom"/>
          </w:tcPr>
          <w:p w14:paraId="29FC656B" w14:textId="4FCDF186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52CB87A5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51FB39C" w14:textId="2CD895C4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0C3A4C61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3390DD83" w14:textId="02A763AB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578EADE0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17B14890" w14:textId="209373C5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07397C28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435CB4B7" w14:textId="7F13A34A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82" w:type="dxa"/>
            <w:vAlign w:val="bottom"/>
          </w:tcPr>
          <w:p w14:paraId="568DB46F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54FEC01" w14:textId="2C7B9D10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253</w:t>
            </w:r>
          </w:p>
        </w:tc>
        <w:tc>
          <w:tcPr>
            <w:tcW w:w="178" w:type="dxa"/>
            <w:vAlign w:val="bottom"/>
          </w:tcPr>
          <w:p w14:paraId="361DA87F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2AD5EA94" w14:textId="042F554B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253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11A095E2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58A2C6CF" w14:textId="3CFC66AE" w:rsidR="000D26A6" w:rsidRPr="000D26A6" w:rsidRDefault="00B11C2B" w:rsidP="000D26A6">
            <w:pPr>
              <w:pStyle w:val="acctfourfigures"/>
              <w:tabs>
                <w:tab w:val="clear" w:pos="765"/>
                <w:tab w:val="decimal" w:pos="66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0D26A6"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8" w:type="dxa"/>
            <w:vAlign w:val="bottom"/>
          </w:tcPr>
          <w:p w14:paraId="007CDD1D" w14:textId="16994960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18853D35" w14:textId="0226118F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A6" w:rsidRPr="00BE5913" w14:paraId="40181AAE" w14:textId="4A89CA36" w:rsidTr="000D26A6">
        <w:trPr>
          <w:cantSplit/>
        </w:trPr>
        <w:tc>
          <w:tcPr>
            <w:tcW w:w="3508" w:type="dxa"/>
            <w:vAlign w:val="bottom"/>
          </w:tcPr>
          <w:p w14:paraId="4B40234A" w14:textId="1AF17770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ตลาดตะวันนา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  <w:vAlign w:val="bottom"/>
          </w:tcPr>
          <w:p w14:paraId="76969F2D" w14:textId="680BB2FA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0B6584A0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9DAA97" w14:textId="28A45E04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4BA65319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46CEC3AB" w14:textId="4FA684C4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05354BF2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68AF27B4" w14:textId="36FBC014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2293055A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7D4102D1" w14:textId="1252D3E8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82" w:type="dxa"/>
            <w:vAlign w:val="bottom"/>
          </w:tcPr>
          <w:p w14:paraId="421603D0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19D0E03" w14:textId="349F3E90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254</w:t>
            </w:r>
          </w:p>
        </w:tc>
        <w:tc>
          <w:tcPr>
            <w:tcW w:w="178" w:type="dxa"/>
            <w:vAlign w:val="bottom"/>
          </w:tcPr>
          <w:p w14:paraId="612F85EB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773179BC" w14:textId="366B9134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254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7A19B58E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4756EF50" w14:textId="0965E58A" w:rsidR="000D26A6" w:rsidRPr="000D26A6" w:rsidRDefault="00B11C2B" w:rsidP="000D26A6">
            <w:pPr>
              <w:pStyle w:val="acctfourfigures"/>
              <w:tabs>
                <w:tab w:val="clear" w:pos="765"/>
                <w:tab w:val="decimal" w:pos="66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0D26A6"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</w:t>
            </w:r>
          </w:p>
        </w:tc>
        <w:tc>
          <w:tcPr>
            <w:tcW w:w="208" w:type="dxa"/>
            <w:vAlign w:val="bottom"/>
          </w:tcPr>
          <w:p w14:paraId="6E187832" w14:textId="77B1C684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231F4DB0" w14:textId="7F9D4B7E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A6" w:rsidRPr="00BE5913" w14:paraId="34149E96" w14:textId="77777777" w:rsidTr="000D26A6">
        <w:trPr>
          <w:cantSplit/>
        </w:trPr>
        <w:tc>
          <w:tcPr>
            <w:tcW w:w="3508" w:type="dxa"/>
            <w:vAlign w:val="bottom"/>
          </w:tcPr>
          <w:p w14:paraId="385BBC3E" w14:textId="13DCEC2C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ตลาดตะวันนา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  <w:vAlign w:val="bottom"/>
          </w:tcPr>
          <w:p w14:paraId="32516413" w14:textId="34E3B5FE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777906AA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90198D2" w14:textId="54405317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4D50B43D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2C1F5D0E" w14:textId="6C2CD58A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4A41B435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55AB3217" w14:textId="0B4EF750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23AD7838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50E9CA58" w14:textId="12105044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82" w:type="dxa"/>
            <w:vAlign w:val="bottom"/>
          </w:tcPr>
          <w:p w14:paraId="34046F2E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92A100E" w14:textId="691FADAD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254</w:t>
            </w:r>
          </w:p>
        </w:tc>
        <w:tc>
          <w:tcPr>
            <w:tcW w:w="178" w:type="dxa"/>
            <w:vAlign w:val="bottom"/>
          </w:tcPr>
          <w:p w14:paraId="4DB6A27B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728427C4" w14:textId="3E605940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254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52F6774C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544B8A6E" w14:textId="26BA5047" w:rsidR="000D26A6" w:rsidRPr="000D26A6" w:rsidRDefault="00B11C2B" w:rsidP="000D26A6">
            <w:pPr>
              <w:pStyle w:val="acctfourfigures"/>
              <w:tabs>
                <w:tab w:val="clear" w:pos="765"/>
                <w:tab w:val="decimal" w:pos="66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0D26A6"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208" w:type="dxa"/>
            <w:vAlign w:val="bottom"/>
          </w:tcPr>
          <w:p w14:paraId="710A8669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3BD34BED" w14:textId="7B5E91DB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A6" w:rsidRPr="00BE5913" w14:paraId="55433424" w14:textId="77777777" w:rsidTr="000D26A6">
        <w:trPr>
          <w:cantSplit/>
        </w:trPr>
        <w:tc>
          <w:tcPr>
            <w:tcW w:w="3508" w:type="dxa"/>
            <w:vAlign w:val="bottom"/>
          </w:tcPr>
          <w:p w14:paraId="38980BBC" w14:textId="49F82E4A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ตลาดตะวันนา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  <w:vAlign w:val="bottom"/>
          </w:tcPr>
          <w:p w14:paraId="3C06F9D3" w14:textId="12505C3E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72AAD4EA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EB6F6DE" w14:textId="478686FA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6C295ED0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0A274C4C" w14:textId="6A195133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20A6C778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393F017D" w14:textId="086DE399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4128E968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598F222E" w14:textId="5FA4A803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82" w:type="dxa"/>
            <w:vAlign w:val="bottom"/>
          </w:tcPr>
          <w:p w14:paraId="631F3206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ECEFEED" w14:textId="6CD3E574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254</w:t>
            </w:r>
          </w:p>
        </w:tc>
        <w:tc>
          <w:tcPr>
            <w:tcW w:w="178" w:type="dxa"/>
            <w:vAlign w:val="bottom"/>
          </w:tcPr>
          <w:p w14:paraId="26168F69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4A88634B" w14:textId="30F218D3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254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6D561E44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1BD417BB" w14:textId="1666DADC" w:rsidR="000D26A6" w:rsidRPr="000D26A6" w:rsidRDefault="00B11C2B" w:rsidP="000D26A6">
            <w:pPr>
              <w:pStyle w:val="acctfourfigures"/>
              <w:tabs>
                <w:tab w:val="clear" w:pos="765"/>
                <w:tab w:val="decimal" w:pos="66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0D26A6"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8" w:type="dxa"/>
            <w:vAlign w:val="bottom"/>
          </w:tcPr>
          <w:p w14:paraId="329F32AE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20681D92" w14:textId="257AECA8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A6" w:rsidRPr="00BE5913" w14:paraId="08E0379D" w14:textId="77777777" w:rsidTr="000D26A6">
        <w:trPr>
          <w:cantSplit/>
        </w:trPr>
        <w:tc>
          <w:tcPr>
            <w:tcW w:w="3508" w:type="dxa"/>
            <w:vAlign w:val="bottom"/>
          </w:tcPr>
          <w:p w14:paraId="1AED3FB7" w14:textId="26C29587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พันธุ์ทิพย์พลาซ่างามวงศ์วาน</w:t>
            </w:r>
            <w:r w:rsidR="007A3B2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  <w:vAlign w:val="bottom"/>
          </w:tcPr>
          <w:p w14:paraId="1AB218FD" w14:textId="537E4B16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D755CA8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705C17" w14:textId="26A4BAC8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E470F5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2389CE00" w14:textId="77777777" w:rsidR="000D26A6" w:rsidRPr="00E470F5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78B0A233" w14:textId="0E4E9BA6" w:rsidR="000D26A6" w:rsidRPr="00E470F5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E470F5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2B4B7451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08BA0F96" w14:textId="65D7C76B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64F49DE5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bottom"/>
          </w:tcPr>
          <w:p w14:paraId="175A4112" w14:textId="7F768385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82" w:type="dxa"/>
            <w:vAlign w:val="bottom"/>
          </w:tcPr>
          <w:p w14:paraId="7C7F1212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1E54822" w14:textId="2EA01587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257</w:t>
            </w:r>
          </w:p>
        </w:tc>
        <w:tc>
          <w:tcPr>
            <w:tcW w:w="178" w:type="dxa"/>
            <w:vAlign w:val="bottom"/>
          </w:tcPr>
          <w:p w14:paraId="440D031D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  <w:vAlign w:val="bottom"/>
          </w:tcPr>
          <w:p w14:paraId="423D434E" w14:textId="51BEDA6A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257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434BE406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5177881B" w14:textId="503F40AE" w:rsidR="000D26A6" w:rsidRPr="000D26A6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71AD4A0C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1FFEB130" w14:textId="4E5E5C50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A6" w:rsidRPr="00BE5913" w14:paraId="3BD19408" w14:textId="77777777" w:rsidTr="000D26A6">
        <w:trPr>
          <w:cantSplit/>
        </w:trPr>
        <w:tc>
          <w:tcPr>
            <w:tcW w:w="3508" w:type="dxa"/>
            <w:vAlign w:val="bottom"/>
          </w:tcPr>
          <w:p w14:paraId="25FDBC5F" w14:textId="14555A19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รีเทล พันธุ์ทิพย์เชียงใหม่ จำกัด</w:t>
            </w:r>
          </w:p>
        </w:tc>
        <w:tc>
          <w:tcPr>
            <w:tcW w:w="1888" w:type="dxa"/>
            <w:vAlign w:val="bottom"/>
          </w:tcPr>
          <w:p w14:paraId="12303EEA" w14:textId="296E38CA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5FEA4589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97A9141" w14:textId="68771025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E470F5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2E234773" w14:textId="77777777" w:rsidR="000D26A6" w:rsidRPr="00E470F5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1A78E2A4" w14:textId="08FE7219" w:rsidR="000D26A6" w:rsidRPr="00E470F5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E470F5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2A9B7B95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29E0B9FA" w14:textId="2B6DF733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2D4B842A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bottom"/>
          </w:tcPr>
          <w:p w14:paraId="4519F8A7" w14:textId="0C23DD26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82" w:type="dxa"/>
            <w:vAlign w:val="bottom"/>
          </w:tcPr>
          <w:p w14:paraId="1064FDC1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D679BD9" w14:textId="10E85BD1" w:rsidR="000D26A6" w:rsidRPr="005912EB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8" w:type="dxa"/>
            <w:vAlign w:val="bottom"/>
          </w:tcPr>
          <w:p w14:paraId="5AD2994A" w14:textId="51626392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  <w:vAlign w:val="bottom"/>
          </w:tcPr>
          <w:p w14:paraId="5C4F9455" w14:textId="3A201D76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73FA62A8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67A7C8CE" w14:textId="6251D5FC" w:rsidR="000D26A6" w:rsidRPr="000D26A6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2ACF77C1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7431F6AF" w14:textId="779077B8" w:rsidR="000D26A6" w:rsidRPr="000A4609" w:rsidRDefault="000D26A6" w:rsidP="000D26A6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D26A6" w:rsidRPr="00BE5913" w14:paraId="308AEA7A" w14:textId="77777777" w:rsidTr="000D26A6">
        <w:trPr>
          <w:cantSplit/>
        </w:trPr>
        <w:tc>
          <w:tcPr>
            <w:tcW w:w="3508" w:type="dxa"/>
            <w:vAlign w:val="bottom"/>
          </w:tcPr>
          <w:p w14:paraId="634AD261" w14:textId="40EC7A9A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ควีนส์ปาร์ค แบงค็อก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  <w:vAlign w:val="bottom"/>
          </w:tcPr>
          <w:p w14:paraId="4875B013" w14:textId="5B65D3AF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65F0A4C3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BEDC134" w14:textId="4F590CF1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49</w:t>
            </w:r>
            <w:r w:rsidR="000D26A6" w:rsidRPr="00E470F5">
              <w:rPr>
                <w:rFonts w:ascii="Angsana New" w:hAnsi="Angsana New"/>
                <w:sz w:val="26"/>
                <w:szCs w:val="26"/>
              </w:rPr>
              <w:t>.</w:t>
            </w:r>
            <w:r w:rsidRPr="00C070A0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83" w:type="dxa"/>
            <w:vAlign w:val="bottom"/>
          </w:tcPr>
          <w:p w14:paraId="4B19C51A" w14:textId="77777777" w:rsidR="000D26A6" w:rsidRPr="00E470F5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36AB4EC9" w14:textId="260F4171" w:rsidR="000D26A6" w:rsidRPr="00E470F5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49</w:t>
            </w:r>
            <w:r w:rsidR="000D26A6" w:rsidRPr="00E470F5">
              <w:rPr>
                <w:rFonts w:ascii="Angsana New" w:hAnsi="Angsana New"/>
                <w:sz w:val="26"/>
                <w:szCs w:val="26"/>
              </w:rPr>
              <w:t>.</w:t>
            </w:r>
            <w:r w:rsidRPr="00C070A0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84" w:type="dxa"/>
            <w:vAlign w:val="bottom"/>
          </w:tcPr>
          <w:p w14:paraId="64FA54C7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72933560" w14:textId="64265C8A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147390F9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bottom"/>
          </w:tcPr>
          <w:p w14:paraId="308D65EB" w14:textId="0CD296D3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82" w:type="dxa"/>
            <w:vAlign w:val="bottom"/>
          </w:tcPr>
          <w:p w14:paraId="3B8BAA75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78172C48" w14:textId="0484C905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</w:t>
            </w:r>
            <w:r w:rsidR="00B11C2B"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B11C2B"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78" w:type="dxa"/>
            <w:vAlign w:val="bottom"/>
          </w:tcPr>
          <w:p w14:paraId="2C0AC7EF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  <w:vAlign w:val="bottom"/>
          </w:tcPr>
          <w:p w14:paraId="34A4E661" w14:textId="7BDB8E16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3526E6D0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18FA8" w14:textId="0B04FDC3" w:rsidR="000D26A6" w:rsidRPr="000D26A6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0FA0EE8F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2BECA537" w14:textId="7FED83F1" w:rsidR="000D26A6" w:rsidRPr="000A4609" w:rsidRDefault="000D26A6" w:rsidP="000D26A6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932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D26A6" w:rsidRPr="00BE5913" w14:paraId="53F2620A" w14:textId="77777777" w:rsidTr="000D26A6">
        <w:trPr>
          <w:cantSplit/>
        </w:trPr>
        <w:tc>
          <w:tcPr>
            <w:tcW w:w="3508" w:type="dxa"/>
            <w:vAlign w:val="bottom"/>
          </w:tcPr>
          <w:p w14:paraId="44972B94" w14:textId="0522AA80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ควีนส์ปาร์ค แบงค็อก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  <w:vAlign w:val="bottom"/>
          </w:tcPr>
          <w:p w14:paraId="766FB7AF" w14:textId="6C9B21A1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6E6BC7F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CDA1ACB" w14:textId="178FB179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49</w:t>
            </w:r>
            <w:r w:rsidR="000D26A6" w:rsidRPr="00E470F5">
              <w:rPr>
                <w:rFonts w:ascii="Angsana New" w:hAnsi="Angsana New"/>
                <w:sz w:val="26"/>
                <w:szCs w:val="26"/>
              </w:rPr>
              <w:t>.</w:t>
            </w:r>
            <w:r w:rsidRPr="00C070A0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83" w:type="dxa"/>
            <w:vAlign w:val="bottom"/>
          </w:tcPr>
          <w:p w14:paraId="6642C299" w14:textId="77777777" w:rsidR="000D26A6" w:rsidRPr="00E470F5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2A305428" w14:textId="623D10BA" w:rsidR="000D26A6" w:rsidRPr="00E470F5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49</w:t>
            </w:r>
            <w:r w:rsidR="000D26A6" w:rsidRPr="00E470F5">
              <w:rPr>
                <w:rFonts w:ascii="Angsana New" w:hAnsi="Angsana New"/>
                <w:sz w:val="26"/>
                <w:szCs w:val="26"/>
              </w:rPr>
              <w:t>.</w:t>
            </w:r>
            <w:r w:rsidRPr="00C070A0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84" w:type="dxa"/>
            <w:vAlign w:val="bottom"/>
          </w:tcPr>
          <w:p w14:paraId="1B193D94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325C0F56" w14:textId="34FD539B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10C53568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bottom"/>
          </w:tcPr>
          <w:p w14:paraId="789E7E1E" w14:textId="619AA3BB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82" w:type="dxa"/>
            <w:vAlign w:val="bottom"/>
          </w:tcPr>
          <w:p w14:paraId="73592C99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F10D268" w14:textId="06683EFB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</w:t>
            </w:r>
            <w:r w:rsidR="00B11C2B"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B11C2B"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78" w:type="dxa"/>
            <w:vAlign w:val="bottom"/>
          </w:tcPr>
          <w:p w14:paraId="0364BE1F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  <w:vAlign w:val="bottom"/>
          </w:tcPr>
          <w:p w14:paraId="4ADE52AC" w14:textId="32EC0E94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4E167F27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8DFDF" w14:textId="0DC23FD4" w:rsidR="000D26A6" w:rsidRPr="000D26A6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65514CA5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7AF63F96" w14:textId="2B758EF0" w:rsidR="000D26A6" w:rsidRPr="000A4609" w:rsidRDefault="000D26A6" w:rsidP="000D26A6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932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D26A6" w:rsidRPr="00BE5913" w14:paraId="4D390C3E" w14:textId="77777777" w:rsidTr="000D26A6">
        <w:trPr>
          <w:cantSplit/>
        </w:trPr>
        <w:tc>
          <w:tcPr>
            <w:tcW w:w="3508" w:type="dxa"/>
            <w:vAlign w:val="bottom"/>
          </w:tcPr>
          <w:p w14:paraId="14A7FFEA" w14:textId="69880CC9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โฮเตล สุขุมวิท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888" w:type="dxa"/>
            <w:vAlign w:val="bottom"/>
          </w:tcPr>
          <w:p w14:paraId="0C11652A" w14:textId="42728495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262B5BB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FE2869F" w14:textId="19891E68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49</w:t>
            </w:r>
            <w:r w:rsidR="000D26A6" w:rsidRPr="00E470F5">
              <w:rPr>
                <w:rFonts w:ascii="Angsana New" w:hAnsi="Angsana New"/>
                <w:sz w:val="26"/>
                <w:szCs w:val="26"/>
              </w:rPr>
              <w:t>.</w:t>
            </w:r>
            <w:r w:rsidRPr="00C070A0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83" w:type="dxa"/>
            <w:vAlign w:val="bottom"/>
          </w:tcPr>
          <w:p w14:paraId="60536ABC" w14:textId="77777777" w:rsidR="000D26A6" w:rsidRPr="00E470F5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7B329A91" w14:textId="7B57BB34" w:rsidR="000D26A6" w:rsidRPr="00E470F5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49</w:t>
            </w:r>
            <w:r w:rsidR="000D26A6" w:rsidRPr="00E470F5">
              <w:rPr>
                <w:rFonts w:ascii="Angsana New" w:hAnsi="Angsana New"/>
                <w:sz w:val="26"/>
                <w:szCs w:val="26"/>
              </w:rPr>
              <w:t>.</w:t>
            </w:r>
            <w:r w:rsidRPr="00C070A0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84" w:type="dxa"/>
            <w:vAlign w:val="bottom"/>
          </w:tcPr>
          <w:p w14:paraId="5F609892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17CA0876" w14:textId="214088CB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3CB34E2A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bottom"/>
          </w:tcPr>
          <w:p w14:paraId="45CA7D0C" w14:textId="1D406FC5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82" w:type="dxa"/>
            <w:vAlign w:val="bottom"/>
          </w:tcPr>
          <w:p w14:paraId="042BFC65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67E69A9" w14:textId="596386D6" w:rsidR="000D26A6" w:rsidRPr="005912EB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8" w:type="dxa"/>
            <w:vAlign w:val="bottom"/>
          </w:tcPr>
          <w:p w14:paraId="5AA8505C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  <w:vAlign w:val="bottom"/>
          </w:tcPr>
          <w:p w14:paraId="061FBCB5" w14:textId="487CD9E5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0A9712B8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5E1B4" w14:textId="41C8A68B" w:rsidR="000D26A6" w:rsidRPr="000D26A6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3CA08D75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765F9DE3" w14:textId="5ADF12C3" w:rsidR="000D26A6" w:rsidRPr="000A4609" w:rsidRDefault="000D26A6" w:rsidP="000D26A6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D26A6" w:rsidRPr="00BE5913" w14:paraId="6B3B4AB5" w14:textId="77777777" w:rsidTr="000D26A6">
        <w:trPr>
          <w:cantSplit/>
        </w:trPr>
        <w:tc>
          <w:tcPr>
            <w:tcW w:w="3508" w:type="dxa"/>
            <w:vAlign w:val="bottom"/>
          </w:tcPr>
          <w:p w14:paraId="366982E6" w14:textId="76C9BF06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โฮเตล สุขุมวิท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888" w:type="dxa"/>
            <w:vAlign w:val="bottom"/>
          </w:tcPr>
          <w:p w14:paraId="08CF86E7" w14:textId="4334F412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C76FB20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B8CBEBD" w14:textId="7606F80C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49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Pr="00C070A0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83" w:type="dxa"/>
            <w:vAlign w:val="bottom"/>
          </w:tcPr>
          <w:p w14:paraId="017E1069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5C484504" w14:textId="2985F0BB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49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Pr="00C070A0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84" w:type="dxa"/>
            <w:vAlign w:val="bottom"/>
          </w:tcPr>
          <w:p w14:paraId="5B8C7F1F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37F5B74E" w14:textId="04B482F9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68860C84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799B1458" w14:textId="5CF4C652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82" w:type="dxa"/>
            <w:vAlign w:val="bottom"/>
          </w:tcPr>
          <w:p w14:paraId="4D685F7E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824316D" w14:textId="7A29D4ED" w:rsidR="000D26A6" w:rsidRPr="005912EB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8" w:type="dxa"/>
            <w:vAlign w:val="bottom"/>
          </w:tcPr>
          <w:p w14:paraId="5F88F577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243DD263" w14:textId="27A0443D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72BCF8FA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886EE" w14:textId="21D47121" w:rsidR="000D26A6" w:rsidRPr="000D26A6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1A4D38E5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1F8C7A44" w14:textId="15771C1D" w:rsidR="000D26A6" w:rsidRPr="000A4609" w:rsidRDefault="000D26A6" w:rsidP="000D26A6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D26A6" w:rsidRPr="00BE5913" w14:paraId="7A35089A" w14:textId="77777777" w:rsidTr="000D26A6">
        <w:trPr>
          <w:cantSplit/>
        </w:trPr>
        <w:tc>
          <w:tcPr>
            <w:tcW w:w="3508" w:type="dxa"/>
            <w:vAlign w:val="bottom"/>
          </w:tcPr>
          <w:p w14:paraId="5CADF0F2" w14:textId="0A4C388E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โฮเตล สุขุมวิท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888" w:type="dxa"/>
            <w:vAlign w:val="bottom"/>
          </w:tcPr>
          <w:p w14:paraId="18016309" w14:textId="39D85389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0841120F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35E8F5C" w14:textId="4AA3B4A3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49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Pr="00C070A0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83" w:type="dxa"/>
            <w:vAlign w:val="bottom"/>
          </w:tcPr>
          <w:p w14:paraId="1DAE81F5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4ABC5D0F" w14:textId="7148820B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49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Pr="00C070A0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84" w:type="dxa"/>
            <w:vAlign w:val="bottom"/>
          </w:tcPr>
          <w:p w14:paraId="374AE61C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4F6A9BF5" w14:textId="489A2ADB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47EDF366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0E9F7164" w14:textId="6A029526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82" w:type="dxa"/>
            <w:vAlign w:val="bottom"/>
          </w:tcPr>
          <w:p w14:paraId="15CDBAEF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0891FBF" w14:textId="5100276E" w:rsidR="000D26A6" w:rsidRPr="005912EB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375</w:t>
            </w:r>
          </w:p>
        </w:tc>
        <w:tc>
          <w:tcPr>
            <w:tcW w:w="178" w:type="dxa"/>
            <w:vAlign w:val="bottom"/>
          </w:tcPr>
          <w:p w14:paraId="77938959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7209068D" w14:textId="220F9F78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375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5F4D4CBA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55F00" w14:textId="3905C2DB" w:rsidR="000D26A6" w:rsidRPr="000D26A6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1E9A5E44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231F1352" w14:textId="09BD4E2C" w:rsidR="000D26A6" w:rsidRPr="000A4609" w:rsidRDefault="000D26A6" w:rsidP="000D26A6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552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D26A6" w:rsidRPr="00BE5913" w14:paraId="5959E062" w14:textId="77777777" w:rsidTr="000D26A6">
        <w:trPr>
          <w:cantSplit/>
        </w:trPr>
        <w:tc>
          <w:tcPr>
            <w:tcW w:w="3508" w:type="dxa"/>
            <w:vAlign w:val="bottom"/>
          </w:tcPr>
          <w:p w14:paraId="5F97F7A6" w14:textId="221107F7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ทีซีซี โฮเทล บีเคเค จำกัด</w:t>
            </w:r>
          </w:p>
        </w:tc>
        <w:tc>
          <w:tcPr>
            <w:tcW w:w="1888" w:type="dxa"/>
            <w:vAlign w:val="bottom"/>
          </w:tcPr>
          <w:p w14:paraId="6404974F" w14:textId="632A2656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F2DA325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4D87611" w14:textId="28AB76F0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49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Pr="00C070A0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83" w:type="dxa"/>
            <w:vAlign w:val="bottom"/>
          </w:tcPr>
          <w:p w14:paraId="6F3649C8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10B9752C" w14:textId="2DC3990B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49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Pr="00C070A0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84" w:type="dxa"/>
            <w:vAlign w:val="bottom"/>
          </w:tcPr>
          <w:p w14:paraId="35D0C1AC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24A2AF2A" w14:textId="7426F7ED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1026A345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35524CB5" w14:textId="6D29CDE7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82" w:type="dxa"/>
            <w:vAlign w:val="bottom"/>
          </w:tcPr>
          <w:p w14:paraId="31558FE6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A7E43B8" w14:textId="10B12B80" w:rsidR="000D26A6" w:rsidRPr="005912EB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178" w:type="dxa"/>
            <w:vAlign w:val="bottom"/>
          </w:tcPr>
          <w:p w14:paraId="18F8C988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1B581829" w14:textId="2DCA6B36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424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1DA3A7C0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735D6" w14:textId="71B209B2" w:rsidR="000D26A6" w:rsidRPr="000D26A6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5489185A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2A7804B8" w14:textId="6AF08137" w:rsidR="000D26A6" w:rsidRPr="000A4609" w:rsidRDefault="000D26A6" w:rsidP="000D26A6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D26A6" w:rsidRPr="00BE5913" w14:paraId="7960E6B1" w14:textId="77777777" w:rsidTr="000D26A6">
        <w:trPr>
          <w:cantSplit/>
        </w:trPr>
        <w:tc>
          <w:tcPr>
            <w:tcW w:w="3508" w:type="dxa"/>
            <w:vAlign w:val="bottom"/>
          </w:tcPr>
          <w:p w14:paraId="6801EBC3" w14:textId="522F5011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หาดละไม จำกัด </w:t>
            </w:r>
          </w:p>
        </w:tc>
        <w:tc>
          <w:tcPr>
            <w:tcW w:w="1888" w:type="dxa"/>
            <w:vAlign w:val="bottom"/>
          </w:tcPr>
          <w:p w14:paraId="2CBE81B7" w14:textId="18558860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3831636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6F7C917" w14:textId="73E5C79D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49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Pr="00C070A0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83" w:type="dxa"/>
            <w:vAlign w:val="bottom"/>
          </w:tcPr>
          <w:p w14:paraId="1AEA6F65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2EC028DE" w14:textId="117CAFFD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49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Pr="00C070A0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84" w:type="dxa"/>
            <w:vAlign w:val="bottom"/>
          </w:tcPr>
          <w:p w14:paraId="1CECA8D0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3E14F713" w14:textId="76A1D551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455760A1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4422DA54" w14:textId="35CD48A3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82" w:type="dxa"/>
            <w:vAlign w:val="bottom"/>
          </w:tcPr>
          <w:p w14:paraId="081E9A31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90DFCD4" w14:textId="6CD03769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B11C2B"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446</w:t>
            </w:r>
          </w:p>
        </w:tc>
        <w:tc>
          <w:tcPr>
            <w:tcW w:w="178" w:type="dxa"/>
            <w:vAlign w:val="bottom"/>
          </w:tcPr>
          <w:p w14:paraId="48A91F3E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1B205947" w14:textId="65DCAD4B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446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430DC4C5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29A74" w14:textId="7FE0E608" w:rsidR="000D26A6" w:rsidRPr="000D26A6" w:rsidRDefault="00C070A0" w:rsidP="00827891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208" w:type="dxa"/>
            <w:vAlign w:val="bottom"/>
          </w:tcPr>
          <w:p w14:paraId="502C024C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4360F341" w14:textId="6DEF4A84" w:rsidR="000D26A6" w:rsidRPr="000A4609" w:rsidRDefault="000D26A6" w:rsidP="000D26A6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D26A6" w:rsidRPr="00BE5913" w14:paraId="2B3F2484" w14:textId="77777777" w:rsidTr="000D26A6">
        <w:trPr>
          <w:cantSplit/>
        </w:trPr>
        <w:tc>
          <w:tcPr>
            <w:tcW w:w="3508" w:type="dxa"/>
            <w:vAlign w:val="bottom"/>
          </w:tcPr>
          <w:p w14:paraId="157F0B97" w14:textId="20A0F62B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เฉวง บีช โฮเทล จำกัด</w:t>
            </w:r>
          </w:p>
        </w:tc>
        <w:tc>
          <w:tcPr>
            <w:tcW w:w="1888" w:type="dxa"/>
            <w:vAlign w:val="bottom"/>
          </w:tcPr>
          <w:p w14:paraId="45EC59ED" w14:textId="3C926950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" w:hanging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742AA2C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38721FD" w14:textId="310D0E50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49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Pr="00C070A0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83" w:type="dxa"/>
            <w:vAlign w:val="bottom"/>
          </w:tcPr>
          <w:p w14:paraId="222FD61B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20359291" w14:textId="58F1FE2D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49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Pr="00C070A0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84" w:type="dxa"/>
            <w:vAlign w:val="bottom"/>
          </w:tcPr>
          <w:p w14:paraId="42448677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59E74923" w14:textId="7B4D7718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18EDAF9D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7176E316" w14:textId="2D0DDD98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82" w:type="dxa"/>
            <w:vAlign w:val="bottom"/>
          </w:tcPr>
          <w:p w14:paraId="78F2C703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4C9C065" w14:textId="6C8737CF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964</w:t>
            </w:r>
          </w:p>
        </w:tc>
        <w:tc>
          <w:tcPr>
            <w:tcW w:w="178" w:type="dxa"/>
            <w:vAlign w:val="bottom"/>
          </w:tcPr>
          <w:p w14:paraId="1AE69160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1A63C993" w14:textId="60E1313C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964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0138BAA3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CB576" w14:textId="672083A4" w:rsidR="000D26A6" w:rsidRPr="000D26A6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17AA5D31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7DC5E069" w14:textId="6C259413" w:rsidR="000D26A6" w:rsidRPr="000A4609" w:rsidRDefault="000D26A6" w:rsidP="000D26A6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486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D26A6" w:rsidRPr="00BE5913" w14:paraId="4BB988D0" w14:textId="77777777" w:rsidTr="000D26A6">
        <w:trPr>
          <w:cantSplit/>
        </w:trPr>
        <w:tc>
          <w:tcPr>
            <w:tcW w:w="3508" w:type="dxa"/>
            <w:vAlign w:val="bottom"/>
          </w:tcPr>
          <w:p w14:paraId="3068A5E9" w14:textId="08A56DF4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วนา เบลล์ เอ ลักซ์ซูรี่ สมุย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  <w:vAlign w:val="bottom"/>
          </w:tcPr>
          <w:p w14:paraId="39B199D6" w14:textId="0BC758F7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6D677770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55DF594" w14:textId="209B02B2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49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Pr="00C070A0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83" w:type="dxa"/>
            <w:vAlign w:val="bottom"/>
          </w:tcPr>
          <w:p w14:paraId="70A30C33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3A17EDC6" w14:textId="242433A7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49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Pr="00C070A0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84" w:type="dxa"/>
            <w:vAlign w:val="bottom"/>
          </w:tcPr>
          <w:p w14:paraId="4309987A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622B481A" w14:textId="3D48D1C6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3179E7BC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2CBBEC6B" w14:textId="15A645D7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82" w:type="dxa"/>
            <w:vAlign w:val="bottom"/>
          </w:tcPr>
          <w:p w14:paraId="40698589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B34A93E" w14:textId="38BAF703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578</w:t>
            </w:r>
          </w:p>
        </w:tc>
        <w:tc>
          <w:tcPr>
            <w:tcW w:w="178" w:type="dxa"/>
            <w:vAlign w:val="bottom"/>
          </w:tcPr>
          <w:p w14:paraId="1E4D8C83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20144107" w14:textId="410FEE30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578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440F6F4D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DBAEF" w14:textId="4D26CCE9" w:rsidR="000D26A6" w:rsidRPr="000D26A6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3869341F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3701662C" w14:textId="4D282411" w:rsidR="000D26A6" w:rsidRPr="000A4609" w:rsidRDefault="000D26A6" w:rsidP="000D26A6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D26A6" w:rsidRPr="00BE5913" w14:paraId="6FBAF64B" w14:textId="77777777" w:rsidTr="000D26A6">
        <w:trPr>
          <w:cantSplit/>
          <w:trHeight w:val="77"/>
        </w:trPr>
        <w:tc>
          <w:tcPr>
            <w:tcW w:w="3508" w:type="dxa"/>
            <w:vAlign w:val="bottom"/>
          </w:tcPr>
          <w:p w14:paraId="06D7615F" w14:textId="2EC43E4A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โบ๊ทเฮ้าส์ เกาะสมุย จำกัด</w:t>
            </w:r>
          </w:p>
        </w:tc>
        <w:tc>
          <w:tcPr>
            <w:tcW w:w="1888" w:type="dxa"/>
            <w:vAlign w:val="bottom"/>
          </w:tcPr>
          <w:p w14:paraId="0FBF2CD7" w14:textId="39966B8F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427F7D7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C5BD4BC" w14:textId="423E2698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49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Pr="00C070A0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83" w:type="dxa"/>
            <w:vAlign w:val="bottom"/>
          </w:tcPr>
          <w:p w14:paraId="69FD2422" w14:textId="77777777" w:rsidR="000D26A6" w:rsidRPr="00E470F5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2F6025A9" w14:textId="5FDD4C50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49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Pr="00C070A0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84" w:type="dxa"/>
            <w:vAlign w:val="bottom"/>
          </w:tcPr>
          <w:p w14:paraId="1691A129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6BE0506C" w14:textId="60BCEADC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177A37B9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bottom"/>
          </w:tcPr>
          <w:p w14:paraId="46B86AAE" w14:textId="4D071933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2BE17113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2BBB3E8" w14:textId="270FCCB5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="00B11C2B"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848</w:t>
            </w:r>
          </w:p>
        </w:tc>
        <w:tc>
          <w:tcPr>
            <w:tcW w:w="178" w:type="dxa"/>
            <w:vAlign w:val="bottom"/>
          </w:tcPr>
          <w:p w14:paraId="75F18220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  <w:vAlign w:val="bottom"/>
          </w:tcPr>
          <w:p w14:paraId="4D1A0455" w14:textId="1DD72EE9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848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7A250146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ED6CF" w14:textId="3943A8E1" w:rsidR="000D26A6" w:rsidRPr="000D26A6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6673B11E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7F5EB7B7" w14:textId="00AFCD3C" w:rsidR="000D26A6" w:rsidRPr="000A4609" w:rsidRDefault="000D26A6" w:rsidP="000D26A6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392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D26A6" w:rsidRPr="00BE5913" w14:paraId="3191D97C" w14:textId="77777777" w:rsidTr="000D26A6">
        <w:trPr>
          <w:cantSplit/>
        </w:trPr>
        <w:tc>
          <w:tcPr>
            <w:tcW w:w="3508" w:type="dxa"/>
            <w:vAlign w:val="bottom"/>
          </w:tcPr>
          <w:p w14:paraId="72877D2D" w14:textId="10430DF2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บริษัท ทรัพย์ ทีซีซี โฮเทล เชียงใหม่ จำกัด</w:t>
            </w:r>
          </w:p>
        </w:tc>
        <w:tc>
          <w:tcPr>
            <w:tcW w:w="1888" w:type="dxa"/>
            <w:vAlign w:val="bottom"/>
          </w:tcPr>
          <w:p w14:paraId="52DA10C5" w14:textId="5FD91763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2C2454A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270" w:right="-79" w:hanging="27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1E8D4B1" w14:textId="124C29CD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49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Pr="00C070A0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83" w:type="dxa"/>
            <w:vAlign w:val="bottom"/>
          </w:tcPr>
          <w:p w14:paraId="1C34559B" w14:textId="77777777" w:rsidR="000D26A6" w:rsidRPr="00E470F5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1EC4E3D7" w14:textId="69F7E866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49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Pr="00C070A0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84" w:type="dxa"/>
            <w:vAlign w:val="bottom"/>
          </w:tcPr>
          <w:p w14:paraId="0265825B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0B4688F8" w14:textId="5A179C87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2C015682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bottom"/>
          </w:tcPr>
          <w:p w14:paraId="4A607D7A" w14:textId="700856F1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72BA8E1E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79EB007E" w14:textId="786B4ACB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87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98</w:t>
            </w:r>
          </w:p>
        </w:tc>
        <w:tc>
          <w:tcPr>
            <w:tcW w:w="178" w:type="dxa"/>
            <w:vAlign w:val="bottom"/>
          </w:tcPr>
          <w:p w14:paraId="477EDBAF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  <w:vAlign w:val="bottom"/>
          </w:tcPr>
          <w:p w14:paraId="68BE906E" w14:textId="6250E543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87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98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71B7AD37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D0E58" w14:textId="4451A6EC" w:rsidR="000D26A6" w:rsidRPr="000D26A6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0E9C0716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12C8848D" w14:textId="3D618D30" w:rsidR="000D26A6" w:rsidRPr="000A4609" w:rsidRDefault="000D26A6" w:rsidP="000D26A6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444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D26A6" w:rsidRPr="00BE5913" w14:paraId="2A249B2C" w14:textId="77777777" w:rsidTr="000D26A6">
        <w:trPr>
          <w:cantSplit/>
        </w:trPr>
        <w:tc>
          <w:tcPr>
            <w:tcW w:w="3508" w:type="dxa"/>
            <w:vAlign w:val="bottom"/>
          </w:tcPr>
          <w:p w14:paraId="43512FBB" w14:textId="0AAFB706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เดอะ เมโทรโพล ภูเก็ต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  <w:vAlign w:val="bottom"/>
          </w:tcPr>
          <w:p w14:paraId="1CA0EFEE" w14:textId="67960FBD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65212C84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4B5A07D" w14:textId="0DEC9668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49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Pr="00C070A0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83" w:type="dxa"/>
            <w:vAlign w:val="bottom"/>
          </w:tcPr>
          <w:p w14:paraId="06DAC1C4" w14:textId="77777777" w:rsidR="000D26A6" w:rsidRPr="00E470F5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11483454" w14:textId="48C1A07F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49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Pr="00C070A0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84" w:type="dxa"/>
            <w:vAlign w:val="bottom"/>
          </w:tcPr>
          <w:p w14:paraId="1A0C2FDE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609517B6" w14:textId="1BF51629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52BB8692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bottom"/>
          </w:tcPr>
          <w:p w14:paraId="7F2666A0" w14:textId="0EF4468E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7F3C1549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F0999D1" w14:textId="02E391F1" w:rsidR="000D26A6" w:rsidRPr="005912EB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178" w:type="dxa"/>
            <w:vAlign w:val="bottom"/>
          </w:tcPr>
          <w:p w14:paraId="6E5EA9FC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  <w:vAlign w:val="bottom"/>
          </w:tcPr>
          <w:p w14:paraId="40AC1831" w14:textId="30BD61E4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237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2528DC28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2A188" w14:textId="3D7F06EB" w:rsidR="000D26A6" w:rsidRPr="000D26A6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334B9E52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7705874D" w14:textId="2FFB46FD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A6" w:rsidRPr="00BE5913" w14:paraId="0E0C8776" w14:textId="77777777" w:rsidTr="000D26A6">
        <w:trPr>
          <w:cantSplit/>
        </w:trPr>
        <w:tc>
          <w:tcPr>
            <w:tcW w:w="3508" w:type="dxa"/>
            <w:vAlign w:val="bottom"/>
          </w:tcPr>
          <w:p w14:paraId="027A8C98" w14:textId="72115D7C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เดอะ เมโทรโพล ภูเก็ต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  <w:vAlign w:val="bottom"/>
          </w:tcPr>
          <w:p w14:paraId="327055F2" w14:textId="715B4863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A9DFDA2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A17FCBB" w14:textId="6BB33ACA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49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Pr="00C070A0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83" w:type="dxa"/>
            <w:vAlign w:val="bottom"/>
          </w:tcPr>
          <w:p w14:paraId="45475359" w14:textId="77777777" w:rsidR="000D26A6" w:rsidRPr="00E470F5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5C5546C3" w14:textId="139A30A9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49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Pr="00C070A0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84" w:type="dxa"/>
            <w:vAlign w:val="bottom"/>
          </w:tcPr>
          <w:p w14:paraId="4E8880FA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65C8E45D" w14:textId="2245A4D3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66EDB30D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bottom"/>
          </w:tcPr>
          <w:p w14:paraId="47FAEFCF" w14:textId="3F60D768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00CEBC3C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1617E9B8" w14:textId="6D23F52F" w:rsidR="000D26A6" w:rsidRPr="005912EB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178" w:type="dxa"/>
            <w:vAlign w:val="bottom"/>
          </w:tcPr>
          <w:p w14:paraId="2E6DF9DC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  <w:vAlign w:val="bottom"/>
          </w:tcPr>
          <w:p w14:paraId="4C172CDF" w14:textId="6FB3F8DA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237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30215532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E29CC" w14:textId="089FDED6" w:rsidR="000D26A6" w:rsidRPr="000D26A6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4526274A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63BE13DA" w14:textId="6B93464E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A6" w:rsidRPr="00BE5913" w14:paraId="3502808F" w14:textId="77777777" w:rsidTr="000D26A6">
        <w:trPr>
          <w:cantSplit/>
        </w:trPr>
        <w:tc>
          <w:tcPr>
            <w:tcW w:w="3508" w:type="dxa"/>
            <w:vAlign w:val="bottom"/>
          </w:tcPr>
          <w:p w14:paraId="11B5779C" w14:textId="548BE848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ทีซีซี อินเตอร์ลิงค์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  <w:vAlign w:val="bottom"/>
          </w:tcPr>
          <w:p w14:paraId="79BA68EB" w14:textId="165AEE8C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7F5809FC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F840A3F" w14:textId="4D101ECB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3789FCE9" w14:textId="77777777" w:rsidR="000D26A6" w:rsidRPr="00E470F5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43B85162" w14:textId="30CCE0D2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1116F52C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38C840EC" w14:textId="5D1AA5C6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756F7074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bottom"/>
          </w:tcPr>
          <w:p w14:paraId="4F3A005C" w14:textId="2B5926C1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7F2CAAC0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6F9F8614" w14:textId="55676EB0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8" w:type="dxa"/>
            <w:vAlign w:val="bottom"/>
          </w:tcPr>
          <w:p w14:paraId="55E790B2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  <w:vAlign w:val="bottom"/>
          </w:tcPr>
          <w:p w14:paraId="2FA6D801" w14:textId="47825482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2EB961F3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18EF7AFA" w14:textId="25008A98" w:rsidR="000D26A6" w:rsidRPr="000D26A6" w:rsidRDefault="00C070A0" w:rsidP="000D26A6">
            <w:pPr>
              <w:pStyle w:val="acctfourfigures"/>
              <w:tabs>
                <w:tab w:val="clear" w:pos="765"/>
                <w:tab w:val="decimal" w:pos="66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94</w:t>
            </w:r>
            <w:r w:rsidR="00B11C2B" w:rsidRPr="00B11C2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8" w:type="dxa"/>
            <w:vAlign w:val="bottom"/>
          </w:tcPr>
          <w:p w14:paraId="364D782D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55082865" w14:textId="038D1F4E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A6" w:rsidRPr="00BE5913" w14:paraId="26821F7D" w14:textId="77777777" w:rsidTr="000D26A6">
        <w:trPr>
          <w:cantSplit/>
        </w:trPr>
        <w:tc>
          <w:tcPr>
            <w:tcW w:w="3508" w:type="dxa"/>
            <w:vAlign w:val="bottom"/>
          </w:tcPr>
          <w:p w14:paraId="3C0ACDEF" w14:textId="5B7B1D63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อาคารสำนักงาน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  <w:vAlign w:val="bottom"/>
          </w:tcPr>
          <w:p w14:paraId="058B1774" w14:textId="1744C112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40F7783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068A32D" w14:textId="3D1E157E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6948ACDE" w14:textId="77777777" w:rsidR="000D26A6" w:rsidRPr="00E470F5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241CB158" w14:textId="08F9FFCC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7BCC37A2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647F4AAB" w14:textId="600A5DF4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0260760A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bottom"/>
          </w:tcPr>
          <w:p w14:paraId="499D1109" w14:textId="443BC01D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29A350FA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796654F8" w14:textId="5396AACC" w:rsidR="000D26A6" w:rsidRPr="005912EB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8" w:type="dxa"/>
            <w:vAlign w:val="bottom"/>
          </w:tcPr>
          <w:p w14:paraId="65D6993D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  <w:vAlign w:val="bottom"/>
          </w:tcPr>
          <w:p w14:paraId="74C1AFC5" w14:textId="22C2A59E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45810703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6CE0B" w14:textId="2363AB07" w:rsidR="000D26A6" w:rsidRPr="000D26A6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744B2833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0252332E" w14:textId="2DFB893C" w:rsidR="000D26A6" w:rsidRPr="000A4609" w:rsidRDefault="000D26A6" w:rsidP="000D26A6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234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D26A6" w:rsidRPr="00BE5913" w14:paraId="6749D4DB" w14:textId="77777777" w:rsidTr="000D26A6">
        <w:trPr>
          <w:cantSplit/>
        </w:trPr>
        <w:tc>
          <w:tcPr>
            <w:tcW w:w="3508" w:type="dxa"/>
            <w:vAlign w:val="bottom"/>
          </w:tcPr>
          <w:p w14:paraId="68FEC598" w14:textId="6AC5AE53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อาคารสำนักงาน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  <w:vAlign w:val="bottom"/>
          </w:tcPr>
          <w:p w14:paraId="10EF3821" w14:textId="498B7021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44910A5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106ECC" w14:textId="441B9A5F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0B774E52" w14:textId="77777777" w:rsidR="000D26A6" w:rsidRPr="00E470F5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7B045AD4" w14:textId="3A6DAC8A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711D7C4F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1336E84D" w14:textId="6EC48207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3C7A805B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bottom"/>
          </w:tcPr>
          <w:p w14:paraId="429AE73E" w14:textId="0EC3058C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4BA61A9A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E57610F" w14:textId="450C73AA" w:rsidR="000D26A6" w:rsidRPr="005912EB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8" w:type="dxa"/>
            <w:vAlign w:val="bottom"/>
          </w:tcPr>
          <w:p w14:paraId="3933517E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  <w:vAlign w:val="bottom"/>
          </w:tcPr>
          <w:p w14:paraId="00CA2ED6" w14:textId="5CB61543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677375F9" w14:textId="77777777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1AE12" w14:textId="45B48F39" w:rsidR="000D26A6" w:rsidRPr="000D26A6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30FFBAF6" w14:textId="17E1CEFD" w:rsidR="000D26A6" w:rsidRPr="00BE5913" w:rsidRDefault="000D26A6" w:rsidP="000D26A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5DB441B6" w14:textId="31383DB7" w:rsidR="000D26A6" w:rsidRPr="000A4609" w:rsidRDefault="000D26A6" w:rsidP="000D26A6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234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D26A6" w:rsidRPr="00BE5913" w14:paraId="6986B665" w14:textId="77777777" w:rsidTr="000D26A6">
        <w:trPr>
          <w:cantSplit/>
        </w:trPr>
        <w:tc>
          <w:tcPr>
            <w:tcW w:w="3508" w:type="dxa"/>
            <w:vAlign w:val="bottom"/>
          </w:tcPr>
          <w:p w14:paraId="1677CB6C" w14:textId="14762B6D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อาคารเอ็มไพร์ทาวเวอร์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  <w:vAlign w:val="bottom"/>
          </w:tcPr>
          <w:p w14:paraId="0CC3BD5D" w14:textId="439A4861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C444511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21A846D" w14:textId="1B854483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7E572EF9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71B1FD84" w14:textId="7FCC459E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5457A2EB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4111F5DA" w14:textId="28110BB9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691175EC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bottom"/>
          </w:tcPr>
          <w:p w14:paraId="5DE5D4BF" w14:textId="3A10F6B8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551F8072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48F862F" w14:textId="537BA1A5" w:rsidR="000D26A6" w:rsidRPr="005912EB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78" w:type="dxa"/>
            <w:vAlign w:val="bottom"/>
          </w:tcPr>
          <w:p w14:paraId="011B7AB7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  <w:vAlign w:val="bottom"/>
          </w:tcPr>
          <w:p w14:paraId="163F7674" w14:textId="7BCB4340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1BB00DEB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2C42E" w14:textId="45E946E7" w:rsidR="000D26A6" w:rsidRPr="000D26A6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06FCE5B4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2F04E30A" w14:textId="08CE7ED6" w:rsidR="000D26A6" w:rsidRPr="000A4609" w:rsidRDefault="000D26A6" w:rsidP="000D26A6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353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D26A6" w:rsidRPr="00BE5913" w14:paraId="54CEF83D" w14:textId="77777777" w:rsidTr="000D26A6">
        <w:trPr>
          <w:cantSplit/>
        </w:trPr>
        <w:tc>
          <w:tcPr>
            <w:tcW w:w="3508" w:type="dxa"/>
            <w:vAlign w:val="bottom"/>
          </w:tcPr>
          <w:p w14:paraId="701030A2" w14:textId="20744685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อาคารเอ็มไพร์ทาวเวอร์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  <w:vAlign w:val="bottom"/>
          </w:tcPr>
          <w:p w14:paraId="38269EEE" w14:textId="6755D5BE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CABCF7A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6434BF2" w14:textId="7F22507C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7EC54778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7153CE83" w14:textId="7E018ABC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3726649D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56EE9999" w14:textId="198A0327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1A877620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bottom"/>
          </w:tcPr>
          <w:p w14:paraId="59CB608C" w14:textId="623C6CE9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6A43BA2A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4349DF42" w14:textId="09593185" w:rsidR="000D26A6" w:rsidRPr="005912EB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78" w:type="dxa"/>
            <w:vAlign w:val="bottom"/>
          </w:tcPr>
          <w:p w14:paraId="0406C670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  <w:vAlign w:val="bottom"/>
          </w:tcPr>
          <w:p w14:paraId="12F779E7" w14:textId="0CEF559F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3B0C43C6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0C6E3" w14:textId="44FFB068" w:rsidR="000D26A6" w:rsidRPr="000D26A6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2D2AE901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62398C79" w14:textId="1ACBD7AB" w:rsidR="000D26A6" w:rsidRPr="000A4609" w:rsidRDefault="000D26A6" w:rsidP="000D26A6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353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D26A6" w:rsidRPr="00BE5913" w14:paraId="0A1B8C8E" w14:textId="77777777" w:rsidTr="000D26A6">
        <w:trPr>
          <w:cantSplit/>
        </w:trPr>
        <w:tc>
          <w:tcPr>
            <w:tcW w:w="3508" w:type="dxa"/>
            <w:vAlign w:val="bottom"/>
          </w:tcPr>
          <w:p w14:paraId="5C5464B3" w14:textId="25697571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อาคารเอ็มไพร์ทาวเวอร์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  <w:vAlign w:val="bottom"/>
          </w:tcPr>
          <w:p w14:paraId="2CA80C08" w14:textId="6234EDAC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5E2630D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8FEC2E4" w14:textId="1DD19F96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00875E27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6433AFEB" w14:textId="7EF8F0BC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2DF0BB97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07596068" w14:textId="19137442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0AD43360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bottom"/>
          </w:tcPr>
          <w:p w14:paraId="09C3A931" w14:textId="656225EA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323E82EF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331E544" w14:textId="26FEAA1F" w:rsidR="000D26A6" w:rsidRPr="005912EB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78" w:type="dxa"/>
            <w:vAlign w:val="bottom"/>
          </w:tcPr>
          <w:p w14:paraId="4C351E65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  <w:vAlign w:val="bottom"/>
          </w:tcPr>
          <w:p w14:paraId="2CDBE77A" w14:textId="7C182987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0B4C048C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71E6F" w14:textId="6E39D5BD" w:rsidR="000D26A6" w:rsidRPr="000D26A6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6F3795A3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42747E3C" w14:textId="1D982AF9" w:rsidR="000D26A6" w:rsidRPr="000A4609" w:rsidRDefault="000D26A6" w:rsidP="000D26A6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353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D26A6" w:rsidRPr="00BE5913" w14:paraId="381A3013" w14:textId="77777777" w:rsidTr="000D26A6">
        <w:trPr>
          <w:cantSplit/>
        </w:trPr>
        <w:tc>
          <w:tcPr>
            <w:tcW w:w="3508" w:type="dxa"/>
            <w:vAlign w:val="bottom"/>
          </w:tcPr>
          <w:p w14:paraId="5DEBE55F" w14:textId="46705CDA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อาคารเอ็มไพร์ทาวเวอร์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  <w:vAlign w:val="bottom"/>
          </w:tcPr>
          <w:p w14:paraId="3DCB59C9" w14:textId="450BEF5D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D40398E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3ECC5A4" w14:textId="56F19DD3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0D67023E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43CDB9F3" w14:textId="5E103549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4663664F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6E58C607" w14:textId="3B406D0A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5EB1F8DF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bottom"/>
          </w:tcPr>
          <w:p w14:paraId="6CA56670" w14:textId="78AB485C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2057D851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65125831" w14:textId="3D706D5E" w:rsidR="000D26A6" w:rsidRPr="005912EB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78" w:type="dxa"/>
            <w:vAlign w:val="bottom"/>
          </w:tcPr>
          <w:p w14:paraId="0BCE358F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  <w:vAlign w:val="bottom"/>
          </w:tcPr>
          <w:p w14:paraId="00E955B1" w14:textId="019661B8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12891742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DFC0C" w14:textId="501BA8FD" w:rsidR="000D26A6" w:rsidRPr="000D26A6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3ACB18C3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1C81BC1C" w14:textId="5A0DFDA4" w:rsidR="000D26A6" w:rsidRPr="000A4609" w:rsidRDefault="000D26A6" w:rsidP="000D26A6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353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D26A6" w:rsidRPr="00BE5913" w14:paraId="236C3DF1" w14:textId="77777777" w:rsidTr="000D26A6">
        <w:trPr>
          <w:cantSplit/>
        </w:trPr>
        <w:tc>
          <w:tcPr>
            <w:tcW w:w="3508" w:type="dxa"/>
            <w:vAlign w:val="bottom"/>
          </w:tcPr>
          <w:p w14:paraId="4EF9C7E9" w14:textId="37F93941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อาคารอินเตอร์ลิ</w:t>
            </w:r>
            <w:r w:rsidRPr="00BE5913">
              <w:rPr>
                <w:rFonts w:asciiTheme="majorBidi" w:hAnsiTheme="majorBidi" w:cstheme="majorBidi" w:hint="cs"/>
                <w:sz w:val="26"/>
                <w:szCs w:val="26"/>
                <w:cs/>
              </w:rPr>
              <w:t>้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งค์ บางนา จำกัด</w:t>
            </w:r>
          </w:p>
        </w:tc>
        <w:tc>
          <w:tcPr>
            <w:tcW w:w="1888" w:type="dxa"/>
            <w:vAlign w:val="bottom"/>
          </w:tcPr>
          <w:p w14:paraId="5F771EFE" w14:textId="7BB8C21B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77ECDEF2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531E099" w14:textId="53B34101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758242FE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2150FC51" w14:textId="6D0C8897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3AEC7496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1C416B12" w14:textId="58E30673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14B55D72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bottom"/>
          </w:tcPr>
          <w:p w14:paraId="0CCE91F8" w14:textId="4FFCC69B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6BC2895E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11CD6C8" w14:textId="055BE9B2" w:rsidR="000D26A6" w:rsidRPr="005912EB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78" w:type="dxa"/>
            <w:vAlign w:val="bottom"/>
          </w:tcPr>
          <w:p w14:paraId="6A688567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  <w:vAlign w:val="bottom"/>
          </w:tcPr>
          <w:p w14:paraId="46D2BCF3" w14:textId="0274D5A8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1DA78BC6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3FA9E812" w14:textId="519E2E80" w:rsidR="000D26A6" w:rsidRPr="000D26A6" w:rsidRDefault="00C070A0" w:rsidP="000D26A6">
            <w:pPr>
              <w:pStyle w:val="acctfourfigures"/>
              <w:tabs>
                <w:tab w:val="clear" w:pos="765"/>
                <w:tab w:val="decimal" w:pos="66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0D26A6"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</w:t>
            </w:r>
            <w:r w:rsidR="00B11C2B" w:rsidRPr="00B11C2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208" w:type="dxa"/>
            <w:vAlign w:val="bottom"/>
          </w:tcPr>
          <w:p w14:paraId="7438DCC4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447A506D" w14:textId="3C03648A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A6" w:rsidRPr="00BE5913" w14:paraId="3308F2B8" w14:textId="77777777" w:rsidTr="000D26A6">
        <w:trPr>
          <w:cantSplit/>
          <w:trHeight w:val="200"/>
        </w:trPr>
        <w:tc>
          <w:tcPr>
            <w:tcW w:w="3508" w:type="dxa"/>
            <w:vAlign w:val="bottom"/>
          </w:tcPr>
          <w:p w14:paraId="0A90FFF3" w14:textId="5504801A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BE59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เอดับบลิวซี บาย ริเวอร์ฟรอนท์ จำกัด </w:t>
            </w:r>
          </w:p>
        </w:tc>
        <w:tc>
          <w:tcPr>
            <w:tcW w:w="1888" w:type="dxa"/>
            <w:vAlign w:val="bottom"/>
          </w:tcPr>
          <w:p w14:paraId="77B7C5FF" w14:textId="2F372F20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6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  <w:vAlign w:val="bottom"/>
          </w:tcPr>
          <w:p w14:paraId="6033B4BB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371" w:right="-79" w:hanging="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AA955C2" w14:textId="17B81B1D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0D4BB591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61" w:right="-106" w:hanging="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2C813718" w14:textId="29F5A315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742B6F21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415335E8" w14:textId="7AF03613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3047D4EE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bottom"/>
          </w:tcPr>
          <w:p w14:paraId="4EC08B85" w14:textId="70A6CDF7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4BB55E15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7E733A2" w14:textId="64B910EC" w:rsidR="000D26A6" w:rsidRPr="005912EB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8" w:type="dxa"/>
            <w:vAlign w:val="bottom"/>
          </w:tcPr>
          <w:p w14:paraId="4BB485D3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  <w:vAlign w:val="bottom"/>
          </w:tcPr>
          <w:p w14:paraId="677EBD6D" w14:textId="4F9A02C4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0435ED45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23DC2E69" w14:textId="0619CD2D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50ED2A6A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35810E28" w14:textId="28FC52C1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A6" w:rsidRPr="00BE5913" w14:paraId="7031EF39" w14:textId="77777777" w:rsidTr="000D26A6">
        <w:trPr>
          <w:cantSplit/>
        </w:trPr>
        <w:tc>
          <w:tcPr>
            <w:tcW w:w="3508" w:type="dxa"/>
            <w:vAlign w:val="bottom"/>
          </w:tcPr>
          <w:p w14:paraId="3FFD324F" w14:textId="28B35790" w:rsidR="000D26A6" w:rsidRPr="003275AE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75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พัทยา </w:t>
            </w:r>
            <w:r w:rsidRPr="003275AE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พัฒนา</w:t>
            </w:r>
            <w:r w:rsidRPr="003275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แอสเสท จำกัด </w:t>
            </w:r>
          </w:p>
        </w:tc>
        <w:tc>
          <w:tcPr>
            <w:tcW w:w="1888" w:type="dxa"/>
            <w:vAlign w:val="bottom"/>
          </w:tcPr>
          <w:p w14:paraId="6F7FCE8C" w14:textId="3EBC666C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6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  <w:vAlign w:val="bottom"/>
          </w:tcPr>
          <w:p w14:paraId="1523C680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371" w:right="-79" w:hanging="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882D6DF" w14:textId="32FD44D1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6E79EF97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61" w:right="-106" w:hanging="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56E9781A" w14:textId="4772A1B6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55B16E36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12DDF59F" w14:textId="490234BB" w:rsidR="000D26A6" w:rsidRPr="00942DEC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2D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42D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942D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942D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68248CBB" w14:textId="77777777" w:rsidR="000D26A6" w:rsidRPr="00942DEC" w:rsidRDefault="000D26A6" w:rsidP="000D26A6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bottom"/>
          </w:tcPr>
          <w:p w14:paraId="5D37D612" w14:textId="63BBB1C5" w:rsidR="000D26A6" w:rsidRPr="00942DEC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0D26A6" w:rsidRPr="00942D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421C5F35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557D58F5" w14:textId="0F1A9FF7" w:rsidR="000D26A6" w:rsidRPr="00942DEC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374</w:t>
            </w:r>
            <w:r w:rsidR="000D26A6" w:rsidRPr="00942DE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996</w:t>
            </w:r>
          </w:p>
        </w:tc>
        <w:tc>
          <w:tcPr>
            <w:tcW w:w="178" w:type="dxa"/>
            <w:vAlign w:val="bottom"/>
          </w:tcPr>
          <w:p w14:paraId="44CA8DA3" w14:textId="77777777" w:rsidR="000D26A6" w:rsidRPr="00942DEC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  <w:vAlign w:val="bottom"/>
          </w:tcPr>
          <w:p w14:paraId="29A88FDE" w14:textId="29CCA17B" w:rsidR="000D26A6" w:rsidRPr="00942DEC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942D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42D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42A3EF78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2626B4CC" w14:textId="650CA29C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35F2C6A9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3DBBFEFC" w14:textId="50C99ABE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A6" w:rsidRPr="00BE5913" w14:paraId="0CDEC438" w14:textId="77777777" w:rsidTr="000D26A6">
        <w:trPr>
          <w:cantSplit/>
        </w:trPr>
        <w:tc>
          <w:tcPr>
            <w:tcW w:w="3508" w:type="dxa"/>
            <w:vAlign w:val="bottom"/>
          </w:tcPr>
          <w:p w14:paraId="52AA6EF3" w14:textId="01937F80" w:rsidR="000D26A6" w:rsidRPr="003275AE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75A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อันดามัน รีสอร์ท แอสเสท จำกัด</w:t>
            </w:r>
          </w:p>
        </w:tc>
        <w:tc>
          <w:tcPr>
            <w:tcW w:w="1888" w:type="dxa"/>
            <w:vAlign w:val="bottom"/>
          </w:tcPr>
          <w:p w14:paraId="6F6F43DB" w14:textId="2B9FD902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  <w:vAlign w:val="bottom"/>
          </w:tcPr>
          <w:p w14:paraId="1A8B11C3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4351A36" w14:textId="4BDA1678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643B888B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5AF23128" w14:textId="032E9D96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1854C49E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0707A942" w14:textId="6A25ACAE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4BF503DF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11A25303" w14:textId="3C01FD1C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182" w:type="dxa"/>
            <w:vAlign w:val="bottom"/>
          </w:tcPr>
          <w:p w14:paraId="1B575B21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14FCDF2" w14:textId="75ECC4D4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232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178" w:type="dxa"/>
            <w:vAlign w:val="bottom"/>
          </w:tcPr>
          <w:p w14:paraId="6D9C5EEE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22F2BC23" w14:textId="22DAF2D2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232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677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55284A7A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05BE1A44" w14:textId="00C1C144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6902646A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1BD31BD0" w14:textId="2D47366A" w:rsidR="000D26A6" w:rsidRPr="000A4609" w:rsidRDefault="000D26A6" w:rsidP="000D26A6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D26A6" w:rsidRPr="00BE5913" w14:paraId="382D617E" w14:textId="77777777" w:rsidTr="000D26A6">
        <w:trPr>
          <w:cantSplit/>
        </w:trPr>
        <w:tc>
          <w:tcPr>
            <w:tcW w:w="3508" w:type="dxa"/>
            <w:vAlign w:val="bottom"/>
          </w:tcPr>
          <w:p w14:paraId="4FCB301F" w14:textId="3CF2D0B7" w:rsidR="000D26A6" w:rsidRPr="003275AE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75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เดอะ โฮเทล สุขุมวิท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3275A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275A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  <w:vAlign w:val="bottom"/>
          </w:tcPr>
          <w:p w14:paraId="4101EC07" w14:textId="6EF1DA4D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  <w:vAlign w:val="bottom"/>
          </w:tcPr>
          <w:p w14:paraId="01C8AF6C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AFE84C6" w14:textId="41B874EF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61385ECC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4A9991CA" w14:textId="09D7724D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007ACD33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021ED6B4" w14:textId="6408EF55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741F5B34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71FADED9" w14:textId="348A8561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182" w:type="dxa"/>
            <w:vAlign w:val="bottom"/>
          </w:tcPr>
          <w:p w14:paraId="40440D37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DBBBD7E" w14:textId="20B0173A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B11C2B"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8" w:type="dxa"/>
            <w:vAlign w:val="bottom"/>
          </w:tcPr>
          <w:p w14:paraId="76613B53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0B2DD3F8" w14:textId="737C19C6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78298B76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6CD81ACF" w14:textId="24840A13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39897B99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6A5774EC" w14:textId="6CBC6FD3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A6" w:rsidRPr="00BE5913" w14:paraId="0788DB39" w14:textId="77777777" w:rsidTr="000D26A6">
        <w:trPr>
          <w:cantSplit/>
        </w:trPr>
        <w:tc>
          <w:tcPr>
            <w:tcW w:w="3508" w:type="dxa"/>
            <w:vAlign w:val="bottom"/>
          </w:tcPr>
          <w:p w14:paraId="0ACD5B2B" w14:textId="32FB635E" w:rsidR="000D26A6" w:rsidRPr="003275AE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75AE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3275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275AE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แอสเสท</w:t>
            </w:r>
            <w:r w:rsidRPr="003275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275A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เวิรด์</w:t>
            </w:r>
            <w:r w:rsidRPr="003275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275AE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โฮเทล</w:t>
            </w:r>
            <w:r w:rsidRPr="003275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275AE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พัทยา</w:t>
            </w:r>
            <w:r w:rsidRPr="003275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275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275A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จำกัด   </w:t>
            </w:r>
          </w:p>
        </w:tc>
        <w:tc>
          <w:tcPr>
            <w:tcW w:w="1888" w:type="dxa"/>
            <w:vAlign w:val="bottom"/>
          </w:tcPr>
          <w:p w14:paraId="032F274A" w14:textId="464A5773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  <w:vAlign w:val="bottom"/>
          </w:tcPr>
          <w:p w14:paraId="4302EADE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1F92E33" w14:textId="7ACE1A0A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2F6E4C6B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3576824F" w14:textId="0EFC6B30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1E71D795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10684287" w14:textId="3A2415FA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0ACCEEE4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72F55CFE" w14:textId="66039604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49FD7701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BCB4F96" w14:textId="31B1BAEC" w:rsidR="000D26A6" w:rsidRPr="005912EB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8" w:type="dxa"/>
            <w:vAlign w:val="bottom"/>
          </w:tcPr>
          <w:p w14:paraId="61B8E862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0DB7EEF7" w14:textId="251B1929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64573AC4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01766486" w14:textId="68910F73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35FB0AB3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7AD63A55" w14:textId="63C0E9B9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A6" w:rsidRPr="00BE5913" w14:paraId="5D367A06" w14:textId="77777777" w:rsidTr="000D26A6">
        <w:trPr>
          <w:cantSplit/>
        </w:trPr>
        <w:tc>
          <w:tcPr>
            <w:tcW w:w="3508" w:type="dxa"/>
            <w:vAlign w:val="bottom"/>
          </w:tcPr>
          <w:p w14:paraId="7DF55F6E" w14:textId="4F475F1D" w:rsidR="000D26A6" w:rsidRPr="003275AE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75A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สุรเศรษฐ์ จำกัด</w:t>
            </w:r>
          </w:p>
        </w:tc>
        <w:tc>
          <w:tcPr>
            <w:tcW w:w="1888" w:type="dxa"/>
            <w:vAlign w:val="bottom"/>
          </w:tcPr>
          <w:p w14:paraId="495AF98B" w14:textId="0018B24E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22429A1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05DE10E" w14:textId="5ABB4ACE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2C8F8837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19696D51" w14:textId="33ADE67D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7C937B4A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40EDAEEF" w14:textId="38CDFEC8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795CD3C6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793541AC" w14:textId="039B6324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0B254F4F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1604BDD" w14:textId="029DA929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953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</w:t>
            </w:r>
            <w:r w:rsidR="00B11C2B"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</w:p>
        </w:tc>
        <w:tc>
          <w:tcPr>
            <w:tcW w:w="178" w:type="dxa"/>
            <w:vAlign w:val="bottom"/>
          </w:tcPr>
          <w:p w14:paraId="564B1FAC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1B0AE0C7" w14:textId="48CB8917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953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0B5DFD3A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2FC83FC3" w14:textId="6E84F361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3042DD54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1031AFEB" w14:textId="19135CBE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A6" w:rsidRPr="00BE5913" w14:paraId="5AF0FF09" w14:textId="77777777" w:rsidTr="000D26A6">
        <w:trPr>
          <w:cantSplit/>
        </w:trPr>
        <w:tc>
          <w:tcPr>
            <w:tcW w:w="3508" w:type="dxa"/>
            <w:vAlign w:val="bottom"/>
          </w:tcPr>
          <w:p w14:paraId="21546AB9" w14:textId="4000A988" w:rsidR="000D26A6" w:rsidRPr="003275AE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75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นำทรัพย์พัฒนา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275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  <w:vAlign w:val="bottom"/>
          </w:tcPr>
          <w:p w14:paraId="3E8EF6DA" w14:textId="214F0A70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0DA0D327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DD13D5B" w14:textId="1E4B6035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0F2BC31F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1CE947DE" w14:textId="13844F49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3C76CDB1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34BDC210" w14:textId="4F20341E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6ECAB394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715837D0" w14:textId="35B19627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60621AED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EAFD362" w14:textId="7D8944DA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375</w:t>
            </w:r>
          </w:p>
        </w:tc>
        <w:tc>
          <w:tcPr>
            <w:tcW w:w="178" w:type="dxa"/>
            <w:vAlign w:val="bottom"/>
          </w:tcPr>
          <w:p w14:paraId="2A4D35E9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6F1A0747" w14:textId="640A3514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375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5496349D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216D54C3" w14:textId="2EF0EA57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7A597BA0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55E8B192" w14:textId="7EC7B3E7" w:rsidR="000D26A6" w:rsidRPr="000A4609" w:rsidRDefault="000D26A6" w:rsidP="000D26A6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D26A6" w:rsidRPr="00BE5913" w14:paraId="0C790C4D" w14:textId="77777777" w:rsidTr="000D26A6">
        <w:trPr>
          <w:cantSplit/>
        </w:trPr>
        <w:tc>
          <w:tcPr>
            <w:tcW w:w="3508" w:type="dxa"/>
            <w:vAlign w:val="bottom"/>
          </w:tcPr>
          <w:p w14:paraId="69AE1F1E" w14:textId="50CF4131" w:rsidR="000D26A6" w:rsidRPr="003275AE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75AE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3275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275AE">
              <w:rPr>
                <w:rFonts w:asciiTheme="majorBidi" w:hAnsiTheme="majorBidi" w:cstheme="majorBidi" w:hint="cs"/>
                <w:sz w:val="26"/>
                <w:szCs w:val="26"/>
                <w:cs/>
              </w:rPr>
              <w:t>ฟ</w:t>
            </w:r>
            <w:r w:rsidR="00313014">
              <w:rPr>
                <w:rFonts w:asciiTheme="majorBidi" w:hAnsiTheme="majorBidi" w:cstheme="majorBidi" w:hint="cs"/>
                <w:sz w:val="26"/>
                <w:szCs w:val="26"/>
                <w:cs/>
              </w:rPr>
              <w:t>ิ</w:t>
            </w:r>
            <w:r w:rsidRPr="003275AE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นิกซ์บอกซ์</w:t>
            </w:r>
            <w:r w:rsidRPr="003275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275AE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  <w:r w:rsidRPr="003275A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3275A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888" w:type="dxa"/>
            <w:vAlign w:val="bottom"/>
          </w:tcPr>
          <w:p w14:paraId="57ECB091" w14:textId="5CE85868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E3E8F61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10F5AE0" w14:textId="125D1841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351E06A9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5BF25F94" w14:textId="538857A4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7C4996F7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2E3178A5" w14:textId="646AFA2A" w:rsidR="000D26A6" w:rsidRPr="007577BD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7577B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577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7577B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3AEE0F9C" w14:textId="77777777" w:rsidR="000D26A6" w:rsidRPr="007577BD" w:rsidRDefault="000D26A6" w:rsidP="000D26A6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59D999F4" w14:textId="0677F0DB" w:rsidR="000D26A6" w:rsidRPr="007577BD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D26A6" w:rsidRPr="007577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0D26A6" w:rsidRPr="007577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0D26A6" w:rsidRPr="007577B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0BF40E05" w14:textId="77777777" w:rsidR="000D26A6" w:rsidRPr="007577BD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CCA8A45" w14:textId="323ADA97" w:rsidR="000D26A6" w:rsidRPr="007577BD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</w:t>
            </w:r>
            <w:r w:rsidR="000D26A6" w:rsidRPr="007577B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293</w:t>
            </w:r>
          </w:p>
        </w:tc>
        <w:tc>
          <w:tcPr>
            <w:tcW w:w="178" w:type="dxa"/>
            <w:vAlign w:val="bottom"/>
          </w:tcPr>
          <w:p w14:paraId="7127323C" w14:textId="77777777" w:rsidR="000D26A6" w:rsidRPr="007577BD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07BF1858" w14:textId="0E0F0430" w:rsidR="000D26A6" w:rsidRPr="007577BD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7577B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579</w:t>
            </w:r>
            <w:r w:rsidRPr="007577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293</w:t>
            </w:r>
            <w:r w:rsidRPr="007577B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491594DA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5BFC4177" w14:textId="6F9A4A02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77685D00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79C4C2FB" w14:textId="12455ADF" w:rsidR="000D26A6" w:rsidRPr="000A4609" w:rsidRDefault="000D26A6" w:rsidP="000D26A6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243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425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D26A6" w:rsidRPr="00BE5913" w14:paraId="3172FD3F" w14:textId="77777777" w:rsidTr="000D26A6">
        <w:trPr>
          <w:cantSplit/>
        </w:trPr>
        <w:tc>
          <w:tcPr>
            <w:tcW w:w="3508" w:type="dxa"/>
            <w:vAlign w:val="bottom"/>
          </w:tcPr>
          <w:p w14:paraId="7655CD32" w14:textId="4EEE4711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แอสเสท เวิ</w:t>
            </w:r>
            <w:r w:rsidRPr="00BE591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รด์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เทรดดิ้ง จำกัด</w:t>
            </w:r>
          </w:p>
        </w:tc>
        <w:tc>
          <w:tcPr>
            <w:tcW w:w="1888" w:type="dxa"/>
            <w:vAlign w:val="bottom"/>
          </w:tcPr>
          <w:p w14:paraId="54ADFB90" w14:textId="00222568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hint="cs"/>
                <w:sz w:val="26"/>
                <w:szCs w:val="26"/>
                <w:cs/>
              </w:rPr>
              <w:t>พาณิชย์อิเล็กทรอนิกส์</w:t>
            </w:r>
          </w:p>
        </w:tc>
        <w:tc>
          <w:tcPr>
            <w:tcW w:w="180" w:type="dxa"/>
          </w:tcPr>
          <w:p w14:paraId="31989BA7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698356D" w14:textId="090E50FC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584675AE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221D814F" w14:textId="5967CB2F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60F67928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6A92DBFB" w14:textId="2D62748A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1F0E0DF8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793A9824" w14:textId="4E94BE8B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57EB8DFE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2B33F4A" w14:textId="2F84E3D3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78" w:type="dxa"/>
            <w:vAlign w:val="bottom"/>
          </w:tcPr>
          <w:p w14:paraId="318FB095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70760E88" w14:textId="5B13114F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7C187668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51836F7D" w14:textId="0A4DB951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3A58E40E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7F31B829" w14:textId="3A1BB9F9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A6" w:rsidRPr="00BE5913" w14:paraId="188DEB10" w14:textId="77777777" w:rsidTr="000D26A6">
        <w:trPr>
          <w:cantSplit/>
        </w:trPr>
        <w:tc>
          <w:tcPr>
            <w:tcW w:w="3508" w:type="dxa"/>
            <w:vAlign w:val="bottom"/>
          </w:tcPr>
          <w:p w14:paraId="6E641D15" w14:textId="0486C786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เกตเวย์ สาขาเอกมัย จำกัด </w:t>
            </w:r>
          </w:p>
        </w:tc>
        <w:tc>
          <w:tcPr>
            <w:tcW w:w="1888" w:type="dxa"/>
            <w:vAlign w:val="bottom"/>
          </w:tcPr>
          <w:p w14:paraId="11BCAFBC" w14:textId="436D4EDD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0EAE7194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547E9AB" w14:textId="61D00807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42DC3A16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15AD263A" w14:textId="5B844083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2EA03672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53556FCE" w14:textId="0C1326E2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0FAF1B1D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4BAFE2E1" w14:textId="5D797920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359FA62F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48B727C0" w14:textId="06BAF734" w:rsidR="000D26A6" w:rsidRPr="005912EB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78" w:type="dxa"/>
            <w:vAlign w:val="bottom"/>
          </w:tcPr>
          <w:p w14:paraId="357CBFF3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0DDCA6E5" w14:textId="1924FD44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64FB5BF5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1A03ABC2" w14:textId="299E12DC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19E0FE95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67934A15" w14:textId="1BC9FEE6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A6" w:rsidRPr="00BE5913" w14:paraId="51FFD248" w14:textId="77777777" w:rsidTr="000D26A6">
        <w:trPr>
          <w:cantSplit/>
        </w:trPr>
        <w:tc>
          <w:tcPr>
            <w:tcW w:w="3508" w:type="dxa"/>
            <w:vAlign w:val="bottom"/>
          </w:tcPr>
          <w:p w14:paraId="2D6D4D7A" w14:textId="2CBA93F9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40" w:lineRule="auto"/>
              <w:ind w:left="274" w:hanging="2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="Angsana New" w:hAnsi="Angsana New"/>
                <w:sz w:val="26"/>
                <w:szCs w:val="26"/>
                <w:cs/>
              </w:rPr>
              <w:lastRenderedPageBreak/>
              <w:t>บริษัท นิวมัลตี้ไมน์ จำกัด</w:t>
            </w:r>
          </w:p>
        </w:tc>
        <w:tc>
          <w:tcPr>
            <w:tcW w:w="1888" w:type="dxa"/>
            <w:vAlign w:val="bottom"/>
          </w:tcPr>
          <w:p w14:paraId="55420761" w14:textId="0CCB7042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6121E7B5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CC2F1EE" w14:textId="2C883BEA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0DC815E0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4FFBE0C1" w14:textId="236FDE34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0CEA36AA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103FD67A" w14:textId="088BC0DC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7C13BB11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1BFC7696" w14:textId="648D89CA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1C2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11C2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82" w:type="dxa"/>
            <w:vAlign w:val="bottom"/>
          </w:tcPr>
          <w:p w14:paraId="3F5E1243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6EF6FE8" w14:textId="7F95AAF9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B11C2B"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72</w:t>
            </w:r>
            <w:r w:rsidR="00B11C2B"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8" w:type="dxa"/>
            <w:vAlign w:val="bottom"/>
          </w:tcPr>
          <w:p w14:paraId="7AA4C968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1ECF887B" w14:textId="72944EB2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1AB3872A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74551DBD" w14:textId="74297D88" w:rsidR="000D26A6" w:rsidRPr="000D26A6" w:rsidRDefault="00C070A0" w:rsidP="000D26A6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</w:t>
            </w:r>
            <w:r w:rsidR="000D26A6"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B11C2B" w:rsidRPr="00B11C2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208" w:type="dxa"/>
            <w:vAlign w:val="bottom"/>
          </w:tcPr>
          <w:p w14:paraId="0062C071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677D6E5D" w14:textId="7E979977" w:rsidR="000D26A6" w:rsidRPr="000A4609" w:rsidRDefault="000D26A6" w:rsidP="000D26A6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01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D26A6" w:rsidRPr="00BE5913" w14:paraId="6DC51F55" w14:textId="77777777" w:rsidTr="000D26A6">
        <w:trPr>
          <w:cantSplit/>
          <w:trHeight w:val="218"/>
        </w:trPr>
        <w:tc>
          <w:tcPr>
            <w:tcW w:w="3508" w:type="dxa"/>
            <w:vAlign w:val="bottom"/>
          </w:tcPr>
          <w:p w14:paraId="252C3198" w14:textId="739E3B50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="Angsana New" w:hAnsi="Angsana New"/>
                <w:sz w:val="26"/>
                <w:szCs w:val="26"/>
                <w:cs/>
              </w:rPr>
              <w:t>บริษัท ทีซีซี ลักซ์ชูรีโฮเทลส์ และ รีสอร์ท จำกัด</w:t>
            </w:r>
          </w:p>
        </w:tc>
        <w:tc>
          <w:tcPr>
            <w:tcW w:w="1888" w:type="dxa"/>
            <w:vAlign w:val="bottom"/>
          </w:tcPr>
          <w:p w14:paraId="2B775196" w14:textId="185653C4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1B81B844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86DB33" w14:textId="34EF5115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02940CD9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04BD81BB" w14:textId="7E22C1C3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75268C71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62E6D402" w14:textId="5ACB2F3E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4C60434B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240263AC" w14:textId="343A967C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82" w:type="dxa"/>
            <w:vAlign w:val="bottom"/>
          </w:tcPr>
          <w:p w14:paraId="0AB685A5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731BB59" w14:textId="7D7E3D96" w:rsidR="000D26A6" w:rsidRPr="005912EB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726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977</w:t>
            </w:r>
          </w:p>
        </w:tc>
        <w:tc>
          <w:tcPr>
            <w:tcW w:w="178" w:type="dxa"/>
            <w:vAlign w:val="bottom"/>
          </w:tcPr>
          <w:p w14:paraId="69ED05D8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4506185E" w14:textId="79F74DDA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726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977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15E1B361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0EAB52EE" w14:textId="0C30ADC5" w:rsidR="000D26A6" w:rsidRPr="000D26A6" w:rsidRDefault="00C070A0" w:rsidP="000D26A6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35</w:t>
            </w:r>
            <w:r w:rsidR="00C07D99" w:rsidRPr="00C07D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945</w:t>
            </w:r>
          </w:p>
        </w:tc>
        <w:tc>
          <w:tcPr>
            <w:tcW w:w="208" w:type="dxa"/>
            <w:vAlign w:val="bottom"/>
          </w:tcPr>
          <w:p w14:paraId="5D991AE6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55A9CA5C" w14:textId="51321AC4" w:rsidR="000D26A6" w:rsidRPr="000A4609" w:rsidRDefault="000D26A6" w:rsidP="000D26A6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D26A6" w:rsidRPr="00BE5913" w14:paraId="02895FBD" w14:textId="77777777" w:rsidTr="000D26A6">
        <w:trPr>
          <w:cantSplit/>
        </w:trPr>
        <w:tc>
          <w:tcPr>
            <w:tcW w:w="3508" w:type="dxa"/>
            <w:vAlign w:val="bottom"/>
          </w:tcPr>
          <w:p w14:paraId="7044E50E" w14:textId="42D848AA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="Angsana New" w:hAnsi="Angsana New"/>
                <w:sz w:val="26"/>
                <w:szCs w:val="26"/>
                <w:cs/>
              </w:rPr>
              <w:t>บริษัท ทีซีซี โฮเทล คอลเล็คชั่น จำกัด</w:t>
            </w:r>
          </w:p>
        </w:tc>
        <w:tc>
          <w:tcPr>
            <w:tcW w:w="1888" w:type="dxa"/>
            <w:vAlign w:val="bottom"/>
          </w:tcPr>
          <w:p w14:paraId="1E143C5B" w14:textId="7E688004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095C22B0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EAB732F" w14:textId="3AAAF3F1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026EA33A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697890AE" w14:textId="50F34DBC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51534E49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03EF26A8" w14:textId="46A33E96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08AAB03C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17379FED" w14:textId="706A56CB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82" w:type="dxa"/>
            <w:vAlign w:val="bottom"/>
          </w:tcPr>
          <w:p w14:paraId="4BFF0E6E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2D968CE" w14:textId="5F85E7D8" w:rsidR="000D26A6" w:rsidRPr="005912EB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</w:t>
            </w: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827</w:t>
            </w:r>
          </w:p>
        </w:tc>
        <w:tc>
          <w:tcPr>
            <w:tcW w:w="178" w:type="dxa"/>
            <w:vAlign w:val="bottom"/>
          </w:tcPr>
          <w:p w14:paraId="39966E51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5B12FE34" w14:textId="18E7AB8A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68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827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02AEF67F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0D33254E" w14:textId="5EF15173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7E2AD988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4CE83014" w14:textId="08D46233" w:rsidR="000D26A6" w:rsidRPr="000A4609" w:rsidRDefault="000D26A6" w:rsidP="000D26A6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D26A6" w:rsidRPr="00BE5913" w14:paraId="6FC6AE8D" w14:textId="77777777" w:rsidTr="000D26A6">
        <w:trPr>
          <w:cantSplit/>
        </w:trPr>
        <w:tc>
          <w:tcPr>
            <w:tcW w:w="3508" w:type="dxa"/>
            <w:vAlign w:val="bottom"/>
          </w:tcPr>
          <w:p w14:paraId="2C495DAE" w14:textId="3F8212C3" w:rsidR="000D26A6" w:rsidRPr="00BE5913" w:rsidRDefault="000D26A6" w:rsidP="00127B57">
            <w:pPr>
              <w:tabs>
                <w:tab w:val="clear" w:pos="227"/>
                <w:tab w:val="clear" w:pos="454"/>
              </w:tabs>
              <w:spacing w:line="240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เอดับบลิวซี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สุรวงศ์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พร๊อพเพอตี้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88" w:type="dxa"/>
            <w:vAlign w:val="bottom"/>
          </w:tcPr>
          <w:p w14:paraId="159BAE2F" w14:textId="31CA3480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10760FFA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4FA790" w14:textId="185FFE0F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49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Pr="00C070A0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83" w:type="dxa"/>
            <w:vAlign w:val="bottom"/>
          </w:tcPr>
          <w:p w14:paraId="36DC0C91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32DAD491" w14:textId="681EC448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49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Pr="00C070A0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84" w:type="dxa"/>
            <w:vAlign w:val="bottom"/>
          </w:tcPr>
          <w:p w14:paraId="101999DE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41308F4C" w14:textId="4F8303C2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7EF6328B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45FDF9D4" w14:textId="1A3020E8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82" w:type="dxa"/>
            <w:vAlign w:val="bottom"/>
          </w:tcPr>
          <w:p w14:paraId="3B661341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5FD8B44" w14:textId="2C6BEE8C" w:rsidR="000D26A6" w:rsidRPr="005912EB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962</w:t>
            </w:r>
          </w:p>
        </w:tc>
        <w:tc>
          <w:tcPr>
            <w:tcW w:w="178" w:type="dxa"/>
            <w:vAlign w:val="bottom"/>
          </w:tcPr>
          <w:p w14:paraId="7AD483B2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45CD3541" w14:textId="188F3E0E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962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6C80E689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28191380" w14:textId="679A840A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650DE78B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6178BBBA" w14:textId="5AB34FAC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A6" w:rsidRPr="00BE5913" w14:paraId="6771ED55" w14:textId="77777777" w:rsidTr="000D26A6">
        <w:trPr>
          <w:cantSplit/>
        </w:trPr>
        <w:tc>
          <w:tcPr>
            <w:tcW w:w="3508" w:type="dxa"/>
            <w:vAlign w:val="bottom"/>
          </w:tcPr>
          <w:p w14:paraId="68786DFB" w14:textId="58CEFAD0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ลักชูรี่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โฮเทลล์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จอมเทียน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88" w:type="dxa"/>
            <w:vAlign w:val="bottom"/>
          </w:tcPr>
          <w:p w14:paraId="6F202A9F" w14:textId="081C008D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400FF9F1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FF466D8" w14:textId="20FA2534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1E1A5393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7304DF7A" w14:textId="2BA7BBEA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1CFE4A8D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627EC72E" w14:textId="53E9DC16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34AC2640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4B44265D" w14:textId="0404E4E2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108091B5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F629104" w14:textId="52C0BDD3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</w:t>
            </w:r>
            <w:r w:rsidR="00B11C2B"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B11C2B"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8" w:type="dxa"/>
            <w:vAlign w:val="bottom"/>
          </w:tcPr>
          <w:p w14:paraId="73620C22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137871B6" w14:textId="5B707665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63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0EAF0240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6AF60E64" w14:textId="7D3FDFCD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7C92F48E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2CBCF0E3" w14:textId="3D98A1D7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A6" w:rsidRPr="00BE5913" w14:paraId="33CD050A" w14:textId="77777777" w:rsidTr="000D26A6">
        <w:trPr>
          <w:cantSplit/>
          <w:trHeight w:val="749"/>
        </w:trPr>
        <w:tc>
          <w:tcPr>
            <w:tcW w:w="3508" w:type="dxa"/>
          </w:tcPr>
          <w:p w14:paraId="6BAAF56C" w14:textId="085C5253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แอสเสท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เวิรด์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โฮเทล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พัทยา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888" w:type="dxa"/>
            <w:vAlign w:val="bottom"/>
          </w:tcPr>
          <w:p w14:paraId="18961324" w14:textId="72611F9F" w:rsidR="000D26A6" w:rsidRPr="001A0137" w:rsidRDefault="000D26A6" w:rsidP="001A0137">
            <w:pPr>
              <w:tabs>
                <w:tab w:val="clear" w:pos="227"/>
                <w:tab w:val="clear" w:pos="454"/>
              </w:tabs>
              <w:spacing w:line="216" w:lineRule="auto"/>
              <w:ind w:left="1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โครงการที่มีประโยชน์การใช้สอยแบบผสมผสาน</w:t>
            </w:r>
          </w:p>
        </w:tc>
        <w:tc>
          <w:tcPr>
            <w:tcW w:w="180" w:type="dxa"/>
          </w:tcPr>
          <w:p w14:paraId="50691CED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C6CB5A7" w14:textId="77777777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</w:p>
          <w:p w14:paraId="41817719" w14:textId="77777777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</w:p>
          <w:p w14:paraId="6B87898F" w14:textId="04FC0DAC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E470F5">
              <w:rPr>
                <w:rFonts w:ascii="Angsana New" w:hAnsi="Angsana New"/>
                <w:sz w:val="26"/>
                <w:szCs w:val="26"/>
              </w:rPr>
              <w:t>.</w:t>
            </w:r>
            <w:r w:rsidRPr="00C070A0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183" w:type="dxa"/>
            <w:vAlign w:val="bottom"/>
          </w:tcPr>
          <w:p w14:paraId="49B52E81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08C0D399" w14:textId="77777777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</w:p>
          <w:p w14:paraId="68824968" w14:textId="77777777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</w:p>
          <w:p w14:paraId="46C5F8EF" w14:textId="1E9DEB33" w:rsidR="000D26A6" w:rsidRPr="00E470F5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E470F5">
              <w:rPr>
                <w:rFonts w:ascii="Angsana New" w:hAnsi="Angsana New"/>
                <w:sz w:val="26"/>
                <w:szCs w:val="26"/>
              </w:rPr>
              <w:t>.</w:t>
            </w:r>
            <w:r w:rsidRPr="00C070A0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184" w:type="dxa"/>
            <w:vAlign w:val="bottom"/>
          </w:tcPr>
          <w:p w14:paraId="33EBBC25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759DB0AE" w14:textId="639663CD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3D8FE9DD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2B432BDC" w14:textId="77777777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4609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</w:t>
            </w:r>
          </w:p>
          <w:p w14:paraId="4AF65DA7" w14:textId="77777777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0B976E" w14:textId="097574B3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38BD3020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CEC1B4F" w14:textId="7B7DB4D6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499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324</w:t>
            </w:r>
          </w:p>
        </w:tc>
        <w:tc>
          <w:tcPr>
            <w:tcW w:w="178" w:type="dxa"/>
            <w:vAlign w:val="bottom"/>
          </w:tcPr>
          <w:p w14:paraId="18E07DD1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27882152" w14:textId="77777777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72FE63" w14:textId="77777777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4785C7" w14:textId="73C0E5C0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499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324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0DE40EBE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011654C9" w14:textId="1BE3F573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50BF5A9E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56DD9F2B" w14:textId="77777777" w:rsidR="000D26A6" w:rsidRPr="00BE5913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302863" w14:textId="77777777" w:rsidR="000D26A6" w:rsidRPr="00BE5913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0430B2" w14:textId="458A29CB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A6" w:rsidRPr="00BE5913" w14:paraId="561A128A" w14:textId="77777777" w:rsidTr="000D26A6">
        <w:trPr>
          <w:cantSplit/>
        </w:trPr>
        <w:tc>
          <w:tcPr>
            <w:tcW w:w="3508" w:type="dxa"/>
            <w:vAlign w:val="bottom"/>
          </w:tcPr>
          <w:p w14:paraId="3B6FC1ED" w14:textId="220A560A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โฮเทลส์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เอเชียทีค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  <w:vAlign w:val="bottom"/>
          </w:tcPr>
          <w:p w14:paraId="496F6AAD" w14:textId="1FFB7474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525C56EC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B7F810A" w14:textId="6EF730C3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2586264A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2677AD91" w14:textId="299F9C81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584A4E7E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35B2282B" w14:textId="076C9AD5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0EBBBEC9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5392CB3B" w14:textId="7F838D9C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418B88B3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10814F2" w14:textId="2DEBA5B9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45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</w:t>
            </w:r>
            <w:r w:rsidR="00B11C2B"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8" w:type="dxa"/>
            <w:vAlign w:val="bottom"/>
          </w:tcPr>
          <w:p w14:paraId="4E183A31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127D3F13" w14:textId="1C492203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69E96423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39B3814F" w14:textId="3B6E8CD1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3674916F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30FC3215" w14:textId="15D01A11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A6" w:rsidRPr="00BE5913" w14:paraId="60F1F308" w14:textId="77777777" w:rsidTr="000D26A6">
        <w:trPr>
          <w:cantSplit/>
        </w:trPr>
        <w:tc>
          <w:tcPr>
            <w:tcW w:w="3508" w:type="dxa"/>
            <w:vAlign w:val="bottom"/>
          </w:tcPr>
          <w:p w14:paraId="6C5A9440" w14:textId="7B871251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บางรัก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ลักชูรี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โฮเทลล์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88" w:type="dxa"/>
            <w:vAlign w:val="bottom"/>
          </w:tcPr>
          <w:p w14:paraId="69F639A8" w14:textId="735C9364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260EDD24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3467244" w14:textId="7E6D8683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609A596B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1C6538FD" w14:textId="65AD2987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7247F096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4CE5B0EA" w14:textId="22E0BF37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22C0D5C1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5AD5114C" w14:textId="601825BB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3B0575B0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B80BC0D" w14:textId="5984BB27" w:rsidR="000D26A6" w:rsidRPr="005912EB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82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327</w:t>
            </w:r>
          </w:p>
        </w:tc>
        <w:tc>
          <w:tcPr>
            <w:tcW w:w="178" w:type="dxa"/>
            <w:vAlign w:val="bottom"/>
          </w:tcPr>
          <w:p w14:paraId="74BB13C3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47F22643" w14:textId="02EB8284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327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2FB2AD16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74A6E92D" w14:textId="4BEAB963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424C486D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038358CA" w14:textId="5BE26DE0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A6" w:rsidRPr="00BE5913" w14:paraId="3EE43C11" w14:textId="77777777" w:rsidTr="000D26A6">
        <w:trPr>
          <w:cantSplit/>
        </w:trPr>
        <w:tc>
          <w:tcPr>
            <w:tcW w:w="3508" w:type="dxa"/>
            <w:vAlign w:val="bottom"/>
          </w:tcPr>
          <w:p w14:paraId="1802341A" w14:textId="517D1345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บริษัท คอนเซพ แลนด์ </w:t>
            </w:r>
            <w:r w:rsidR="00C070A0" w:rsidRPr="00C070A0">
              <w:rPr>
                <w:rFonts w:ascii="Angsana New" w:hAnsi="Angsana New"/>
                <w:sz w:val="26"/>
                <w:szCs w:val="26"/>
              </w:rPr>
              <w:t>9</w:t>
            </w:r>
            <w:r w:rsidRPr="00BE591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  <w:vAlign w:val="bottom"/>
          </w:tcPr>
          <w:p w14:paraId="27957954" w14:textId="092531D9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2C5C4D1E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C073F91" w14:textId="6F548035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6D1E80B1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463BF4D2" w14:textId="553976A3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052BF323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021B26D6" w14:textId="6F76B57D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68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66AD9E28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2D994A23" w14:textId="5A20945F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68</w:t>
            </w:r>
            <w:r w:rsidRPr="00B11C2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82" w:type="dxa"/>
            <w:vAlign w:val="bottom"/>
          </w:tcPr>
          <w:p w14:paraId="6CBDF6E1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EB51198" w14:textId="55581BEB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644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010</w:t>
            </w:r>
          </w:p>
        </w:tc>
        <w:tc>
          <w:tcPr>
            <w:tcW w:w="178" w:type="dxa"/>
            <w:vAlign w:val="bottom"/>
          </w:tcPr>
          <w:p w14:paraId="1370D7CD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6B13964E" w14:textId="527D9A28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644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010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697A2F6F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0F7AB455" w14:textId="0BE9262C" w:rsidR="000D26A6" w:rsidRPr="000D26A6" w:rsidRDefault="00C070A0" w:rsidP="000D26A6">
            <w:pPr>
              <w:pStyle w:val="acctfourfigures"/>
              <w:tabs>
                <w:tab w:val="clear" w:pos="765"/>
                <w:tab w:val="decimal" w:pos="66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0D26A6"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B11C2B" w:rsidRPr="00B11C2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208" w:type="dxa"/>
            <w:vAlign w:val="bottom"/>
          </w:tcPr>
          <w:p w14:paraId="7164CFC8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4384209F" w14:textId="01877E7C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A6" w:rsidRPr="00BE5913" w14:paraId="2BEEABE9" w14:textId="77777777" w:rsidTr="000D26A6">
        <w:trPr>
          <w:cantSplit/>
        </w:trPr>
        <w:tc>
          <w:tcPr>
            <w:tcW w:w="3508" w:type="dxa"/>
            <w:vAlign w:val="bottom"/>
          </w:tcPr>
          <w:p w14:paraId="01A875DE" w14:textId="49F82EAA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เอดับบลิวซี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โฮเทล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พร็อพเพอร์ตี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แม่ปิง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  <w:vAlign w:val="bottom"/>
          </w:tcPr>
          <w:p w14:paraId="578AFCB6" w14:textId="77777777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</w:rPr>
            </w:pPr>
          </w:p>
          <w:p w14:paraId="36BE8470" w14:textId="53D8E8E8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45EB9EC5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B36C7F3" w14:textId="62BDE078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7FA1B40D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798563CF" w14:textId="603DFFA8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0D52FD9B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43D7CB18" w14:textId="3B3A35D9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489742DE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6DED0EBF" w14:textId="3CA68CEE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82" w:type="dxa"/>
            <w:vAlign w:val="bottom"/>
          </w:tcPr>
          <w:p w14:paraId="3A5B95E5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6924A3B" w14:textId="621F5AA7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89</w:t>
            </w:r>
            <w:r w:rsidR="00B11C2B"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</w:t>
            </w:r>
            <w:r w:rsidR="00B11C2B"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</w:p>
        </w:tc>
        <w:tc>
          <w:tcPr>
            <w:tcW w:w="178" w:type="dxa"/>
            <w:vAlign w:val="bottom"/>
          </w:tcPr>
          <w:p w14:paraId="1536A3AF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72FFD606" w14:textId="77777777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3239C7" w14:textId="6D7473EC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5DDF72E3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6047685F" w14:textId="405FFD16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2E7BF2A8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55CFD0C9" w14:textId="77777777" w:rsidR="000D26A6" w:rsidRPr="00BE5913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18F151" w14:textId="208992D4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A6" w:rsidRPr="00BE5913" w14:paraId="5821597F" w14:textId="77777777" w:rsidTr="000D26A6">
        <w:trPr>
          <w:cantSplit/>
        </w:trPr>
        <w:tc>
          <w:tcPr>
            <w:tcW w:w="3508" w:type="dxa"/>
            <w:vAlign w:val="bottom"/>
          </w:tcPr>
          <w:p w14:paraId="59DEEFB6" w14:textId="0D49547B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แบงคอก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สุขุมวิท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ลักชูรี่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โฮเทล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88" w:type="dxa"/>
            <w:vAlign w:val="bottom"/>
          </w:tcPr>
          <w:p w14:paraId="589F0024" w14:textId="4EAB03E7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66D55BEA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233FCFF" w14:textId="3556B03A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3F7D8613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4D8D4CA9" w14:textId="528B1054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40C2CD5B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0C4CED5C" w14:textId="2DBE52FD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7E3A98F7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290B44ED" w14:textId="1FEC7747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3060020E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E3B9146" w14:textId="62EAFF65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</w:t>
            </w:r>
            <w:r w:rsidR="00B11C2B"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8" w:type="dxa"/>
            <w:vAlign w:val="bottom"/>
          </w:tcPr>
          <w:p w14:paraId="7E41217D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23AEAA61" w14:textId="10B9969D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7ECB095A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4E32B1CA" w14:textId="63CBE01A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09DB6209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404CA9F8" w14:textId="1E947112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A6" w:rsidRPr="00BE5913" w14:paraId="4A71692F" w14:textId="77777777" w:rsidTr="000D26A6">
        <w:trPr>
          <w:cantSplit/>
          <w:trHeight w:val="353"/>
        </w:trPr>
        <w:tc>
          <w:tcPr>
            <w:tcW w:w="3508" w:type="dxa"/>
            <w:vAlign w:val="bottom"/>
          </w:tcPr>
          <w:p w14:paraId="1AA7E211" w14:textId="77921E49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40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ภูเก็ต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คอลเล็กชั่นส์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พรอพเพอร์ตี้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  <w:vAlign w:val="bottom"/>
          </w:tcPr>
          <w:p w14:paraId="359855D5" w14:textId="5602BD2E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40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  <w:vAlign w:val="center"/>
          </w:tcPr>
          <w:p w14:paraId="302193F0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352393" w14:textId="255944D3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78A27985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0C1CC939" w14:textId="09171E52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47604462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532C31AD" w14:textId="42408FD8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617A9E06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380D46C3" w14:textId="0F0553CA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 w:hint="cs"/>
                <w:sz w:val="26"/>
                <w:szCs w:val="26"/>
              </w:rPr>
              <w:t>100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182" w:type="dxa"/>
            <w:vAlign w:val="bottom"/>
          </w:tcPr>
          <w:p w14:paraId="706086F8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226DA05" w14:textId="40FF629D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78" w:type="dxa"/>
            <w:vAlign w:val="bottom"/>
          </w:tcPr>
          <w:p w14:paraId="6786CA74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3911BFC6" w14:textId="0FFBEF9E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78F6DD87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319D72A3" w14:textId="7A245876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0043B4F4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4081B108" w14:textId="21BD7263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A6" w:rsidRPr="00BE5913" w14:paraId="61737E15" w14:textId="77777777" w:rsidTr="000D26A6">
        <w:trPr>
          <w:cantSplit/>
        </w:trPr>
        <w:tc>
          <w:tcPr>
            <w:tcW w:w="3508" w:type="dxa"/>
            <w:vAlign w:val="bottom"/>
          </w:tcPr>
          <w:p w14:paraId="5EEF241D" w14:textId="500C785E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เชียงใหม่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โฮเทลส์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คอลเลกชั่น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  <w:vAlign w:val="bottom"/>
          </w:tcPr>
          <w:p w14:paraId="17494A93" w14:textId="422078B5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71BE9B4D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858D820" w14:textId="3DA44A7E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436826E8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0DA95F9C" w14:textId="10C5B074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35C5A888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7ADF4078" w14:textId="02C9B8AE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61B93E58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1A998E76" w14:textId="2169FA21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0FFB0C34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D0FD75F" w14:textId="5BB0408D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78" w:type="dxa"/>
            <w:vAlign w:val="bottom"/>
          </w:tcPr>
          <w:p w14:paraId="53C61EFE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729FDB0D" w14:textId="5EDB6004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79A36752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0CBFC0AF" w14:textId="523DDBD4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334FB1D9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1366951F" w14:textId="7487FA45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A6" w:rsidRPr="00BE5913" w14:paraId="70C89C04" w14:textId="77777777" w:rsidTr="000D26A6">
        <w:trPr>
          <w:cantSplit/>
        </w:trPr>
        <w:tc>
          <w:tcPr>
            <w:tcW w:w="3508" w:type="dxa"/>
            <w:vAlign w:val="bottom"/>
          </w:tcPr>
          <w:p w14:paraId="416ABEF2" w14:textId="6ED3A751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อควาทีคย์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พัทยา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88" w:type="dxa"/>
            <w:vAlign w:val="bottom"/>
          </w:tcPr>
          <w:p w14:paraId="372C1332" w14:textId="329781A6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0E9485F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08A2AE0" w14:textId="01B78D0E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4F9B75FE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1A0A67F8" w14:textId="31407425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1C435A1B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5EE47C72" w14:textId="0F59BB92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7E871BEB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204705E7" w14:textId="6898C2BA" w:rsidR="000D26A6" w:rsidRPr="000A4609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5FBA2863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3AC4405" w14:textId="24BD7461" w:rsidR="000D26A6" w:rsidRPr="005912EB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46</w:t>
            </w: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</w:p>
        </w:tc>
        <w:tc>
          <w:tcPr>
            <w:tcW w:w="178" w:type="dxa"/>
            <w:vAlign w:val="bottom"/>
          </w:tcPr>
          <w:p w14:paraId="02BA366F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3CC6DFCB" w14:textId="477AC30D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348453AE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538AF807" w14:textId="590F648F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1559F8C4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37A930F9" w14:textId="50C899B6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A6" w:rsidRPr="00BE5913" w14:paraId="3560685F" w14:textId="77777777" w:rsidTr="000D26A6">
        <w:trPr>
          <w:cantSplit/>
        </w:trPr>
        <w:tc>
          <w:tcPr>
            <w:tcW w:w="3508" w:type="dxa"/>
            <w:vAlign w:val="bottom"/>
          </w:tcPr>
          <w:p w14:paraId="42BBA467" w14:textId="32704F16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เอดับบลิวซี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เจริญกรุง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แอสเสท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88" w:type="dxa"/>
            <w:vAlign w:val="bottom"/>
          </w:tcPr>
          <w:p w14:paraId="339EECD8" w14:textId="6B1C3790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72F0E3BF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E5E08F4" w14:textId="7491140A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188A4824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0BFE5C35" w14:textId="214019CA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3824098A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598EB405" w14:textId="5D51D008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85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529D0932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6D7693C9" w14:textId="6125B991" w:rsidR="000D26A6" w:rsidRPr="000A4609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85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791070F0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6C9AF30" w14:textId="5D1FDCCD" w:rsidR="000D26A6" w:rsidRPr="005912EB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</w:t>
            </w:r>
          </w:p>
        </w:tc>
        <w:tc>
          <w:tcPr>
            <w:tcW w:w="178" w:type="dxa"/>
            <w:vAlign w:val="bottom"/>
          </w:tcPr>
          <w:p w14:paraId="02526BA1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2EF7B2E4" w14:textId="3C081234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68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97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6F969F88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007318ED" w14:textId="10F764A5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5A8FDA98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5BC1D049" w14:textId="1B218930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A6" w:rsidRPr="00BE5913" w14:paraId="31553D82" w14:textId="77777777" w:rsidTr="000D26A6">
        <w:trPr>
          <w:cantSplit/>
        </w:trPr>
        <w:tc>
          <w:tcPr>
            <w:tcW w:w="3508" w:type="dxa"/>
          </w:tcPr>
          <w:p w14:paraId="4D2367B4" w14:textId="46C95238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โครงการ</w:t>
            </w:r>
            <w:r w:rsidRPr="00BE5913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ลาซาล</w:t>
            </w:r>
            <w:r w:rsidRPr="00BE5913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ไลฟ์สไตล์</w:t>
            </w:r>
            <w:r w:rsidRPr="00BE5913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ดิเวลลอปเมนท์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88" w:type="dxa"/>
            <w:vAlign w:val="bottom"/>
          </w:tcPr>
          <w:p w14:paraId="624E3F6D" w14:textId="2E55043C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  <w:vAlign w:val="bottom"/>
          </w:tcPr>
          <w:p w14:paraId="6EE42D09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A09673" w14:textId="25A13D86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25B88E13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342F2FA4" w14:textId="6E8F2335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11437E06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65465EAE" w14:textId="135B057C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57AB2362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5B794F33" w14:textId="3B22122C" w:rsidR="000D26A6" w:rsidRPr="000A4609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57E0473F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21A0F0E" w14:textId="0963D94E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298</w:t>
            </w:r>
          </w:p>
        </w:tc>
        <w:tc>
          <w:tcPr>
            <w:tcW w:w="178" w:type="dxa"/>
            <w:vAlign w:val="bottom"/>
          </w:tcPr>
          <w:p w14:paraId="4CC07DC0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3B052B4B" w14:textId="77777777" w:rsidR="000D26A6" w:rsidRPr="00BE5913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A51DA6" w14:textId="10096D17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298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4C6F1630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5CB301B5" w14:textId="261FEB90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5A556787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197179AA" w14:textId="2E52BAAA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6422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A6" w:rsidRPr="00BE5913" w14:paraId="5EBF88F5" w14:textId="77777777" w:rsidTr="000D26A6">
        <w:trPr>
          <w:cantSplit/>
        </w:trPr>
        <w:tc>
          <w:tcPr>
            <w:tcW w:w="3508" w:type="dxa"/>
          </w:tcPr>
          <w:p w14:paraId="298ACD0A" w14:textId="6715F2A4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เอดับเบิ้ลยูซี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โกลเด้นไตรแองเกิ้ล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88" w:type="dxa"/>
            <w:vAlign w:val="bottom"/>
          </w:tcPr>
          <w:p w14:paraId="4CE8B660" w14:textId="3D682CC0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16A94E21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82705E0" w14:textId="22412A4A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0C1963EE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451B572F" w14:textId="5508F303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44EC88FB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414FD608" w14:textId="6EF2C893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2ED2CA5F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67AA73B4" w14:textId="3A7F7274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A4609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0A46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0A46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1125AE63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D9FD850" w14:textId="36AC9470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  <w:r w:rsidR="00B11C2B"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8" w:type="dxa"/>
            <w:vAlign w:val="bottom"/>
          </w:tcPr>
          <w:p w14:paraId="283A78CA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66389D72" w14:textId="1CD7C4AD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24FD03DE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198A333E" w14:textId="3D2ECA32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65DC91F6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59D86C4C" w14:textId="62714436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6422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A6" w:rsidRPr="00BE5913" w14:paraId="69EBB596" w14:textId="77777777" w:rsidTr="000D26A6">
        <w:trPr>
          <w:cantSplit/>
        </w:trPr>
        <w:tc>
          <w:tcPr>
            <w:tcW w:w="3508" w:type="dxa"/>
            <w:vAlign w:val="bottom"/>
          </w:tcPr>
          <w:p w14:paraId="52C85841" w14:textId="7AB194EF" w:rsidR="000D26A6" w:rsidRPr="00BE5913" w:rsidRDefault="000D26A6" w:rsidP="00127B57">
            <w:pPr>
              <w:tabs>
                <w:tab w:val="clear" w:pos="227"/>
                <w:tab w:val="clear" w:pos="454"/>
              </w:tabs>
              <w:spacing w:line="240" w:lineRule="auto"/>
              <w:ind w:left="270" w:hanging="27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lastRenderedPageBreak/>
              <w:t>บริษัท</w:t>
            </w:r>
            <w:r w:rsidRPr="00BE591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เอดับบลิวซี</w:t>
            </w:r>
            <w:r w:rsidRPr="00BE591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ทรงวาด</w:t>
            </w:r>
            <w:r w:rsidRPr="00BE591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พร๊อพเพอร์ตี้</w:t>
            </w:r>
            <w:r w:rsidRPr="00BE591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="00B11C2B" w:rsidRPr="00B11C2B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  <w:r w:rsidRPr="00BE5913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BE591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  <w:vAlign w:val="bottom"/>
          </w:tcPr>
          <w:p w14:paraId="6AEE8F3A" w14:textId="15F664E6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5CF98733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BC4955A" w14:textId="42D70A80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6FA29820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4BB2FC56" w14:textId="67FAD63C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0A4609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2C873AB2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5AE39521" w14:textId="6D6A4746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67DD045A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24FCEA15" w14:textId="44C53B4B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15ACE500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4D9DB69" w14:textId="7886D72E" w:rsidR="000D26A6" w:rsidRPr="005912EB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458</w:t>
            </w:r>
          </w:p>
        </w:tc>
        <w:tc>
          <w:tcPr>
            <w:tcW w:w="178" w:type="dxa"/>
            <w:vAlign w:val="bottom"/>
          </w:tcPr>
          <w:p w14:paraId="54C31DA4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5C54F5E4" w14:textId="24B47862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458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426A1973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7B5F20A6" w14:textId="0B20ED04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0B747246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0D50A58C" w14:textId="2325F66D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6422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A6" w:rsidRPr="00BE5913" w14:paraId="62C063FA" w14:textId="77777777" w:rsidTr="000D26A6">
        <w:trPr>
          <w:cantSplit/>
        </w:trPr>
        <w:tc>
          <w:tcPr>
            <w:tcW w:w="3508" w:type="dxa"/>
            <w:vAlign w:val="bottom"/>
          </w:tcPr>
          <w:p w14:paraId="0C43C3EE" w14:textId="33410C1E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ไพรเวท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ลิฟวิ่ง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  <w:vAlign w:val="bottom"/>
          </w:tcPr>
          <w:p w14:paraId="1EC03A42" w14:textId="376ADA51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4F87C3AD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66AAB8D" w14:textId="6D7FA162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E470F5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654402AF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7D27D1D5" w14:textId="5DAF018D" w:rsidR="000D26A6" w:rsidRPr="00E470F5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E470F5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7BA9C58C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3B0C7EBA" w14:textId="43B66DFC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69666A94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191394C6" w14:textId="2A0B9673" w:rsidR="000D26A6" w:rsidRPr="000A4609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0D26A6" w:rsidRPr="000A46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82" w:type="dxa"/>
            <w:vAlign w:val="bottom"/>
          </w:tcPr>
          <w:p w14:paraId="1F3F1DB7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363A848" w14:textId="0474BC7A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="000D26A6" w:rsidRPr="005912E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78" w:type="dxa"/>
            <w:vAlign w:val="bottom"/>
          </w:tcPr>
          <w:p w14:paraId="313BB1D7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5A225D38" w14:textId="024481B9" w:rsidR="000D26A6" w:rsidRPr="00F17F2F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735F1E8F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23243F66" w14:textId="3949801D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16" w:lineRule="auto"/>
              <w:ind w:left="-61" w:right="-10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D26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40A0F1D0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513"/>
                <w:tab w:val="decimal" w:pos="635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79699685" w14:textId="499AC6FC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6422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A6" w:rsidRPr="00BE5913" w14:paraId="09DD47F7" w14:textId="77777777" w:rsidTr="000D26A6">
        <w:trPr>
          <w:cantSplit/>
        </w:trPr>
        <w:tc>
          <w:tcPr>
            <w:tcW w:w="3508" w:type="dxa"/>
            <w:vAlign w:val="bottom"/>
          </w:tcPr>
          <w:p w14:paraId="6E0990E0" w14:textId="5CC7A944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รีเทล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เดสทิเนชัน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เชียงใหม่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  <w:vAlign w:val="bottom"/>
          </w:tcPr>
          <w:p w14:paraId="0007D405" w14:textId="36747B92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75D73FF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737CF9C" w14:textId="13B0A712" w:rsidR="000D26A6" w:rsidRPr="00BE5913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E470F5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3" w:type="dxa"/>
            <w:vAlign w:val="bottom"/>
          </w:tcPr>
          <w:p w14:paraId="63247035" w14:textId="77777777" w:rsidR="000D26A6" w:rsidRPr="00E470F5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07F1879C" w14:textId="328E1AB6" w:rsidR="000D26A6" w:rsidRPr="00E470F5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25</w:t>
            </w:r>
            <w:r w:rsidR="000D26A6" w:rsidRPr="00E470F5">
              <w:rPr>
                <w:rFonts w:ascii="Angsana New" w:hAnsi="Angsana New"/>
                <w:sz w:val="26"/>
                <w:szCs w:val="26"/>
              </w:rPr>
              <w:t>.</w:t>
            </w:r>
            <w:r w:rsidR="00B11C2B" w:rsidRPr="00B11C2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84" w:type="dxa"/>
            <w:vAlign w:val="bottom"/>
          </w:tcPr>
          <w:p w14:paraId="57EC23CB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1925FE76" w14:textId="424230C0" w:rsidR="000D26A6" w:rsidRPr="000A4609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78" w:type="dxa"/>
            <w:vAlign w:val="bottom"/>
          </w:tcPr>
          <w:p w14:paraId="619FB4EE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46ECF3EA" w14:textId="5B43BA04" w:rsidR="000D26A6" w:rsidRPr="000A4609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82" w:type="dxa"/>
            <w:vAlign w:val="bottom"/>
          </w:tcPr>
          <w:p w14:paraId="0B562F9A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46CE763" w14:textId="6EF22C5D" w:rsidR="000D26A6" w:rsidRPr="005912EB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78" w:type="dxa"/>
            <w:vAlign w:val="bottom"/>
          </w:tcPr>
          <w:p w14:paraId="60F57C88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44B756C1" w14:textId="29CC0C10" w:rsidR="000D26A6" w:rsidRPr="00F17F2F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488812CA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27459FB5" w14:textId="627C949F" w:rsidR="000D26A6" w:rsidRPr="000D26A6" w:rsidRDefault="00C070A0" w:rsidP="000D26A6">
            <w:pPr>
              <w:pStyle w:val="acctfourfigures"/>
              <w:tabs>
                <w:tab w:val="clear" w:pos="765"/>
                <w:tab w:val="decimal" w:pos="66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49</w:t>
            </w:r>
          </w:p>
        </w:tc>
        <w:tc>
          <w:tcPr>
            <w:tcW w:w="208" w:type="dxa"/>
            <w:vAlign w:val="bottom"/>
          </w:tcPr>
          <w:p w14:paraId="350CB1CE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513"/>
                <w:tab w:val="decimal" w:pos="635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430DF783" w14:textId="51D088D6" w:rsidR="000D26A6" w:rsidRPr="00642294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6422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26A6" w:rsidRPr="00BE5913" w14:paraId="766631A6" w14:textId="77777777" w:rsidTr="000D26A6">
        <w:trPr>
          <w:cantSplit/>
        </w:trPr>
        <w:tc>
          <w:tcPr>
            <w:tcW w:w="3508" w:type="dxa"/>
            <w:vAlign w:val="bottom"/>
          </w:tcPr>
          <w:p w14:paraId="1D84283B" w14:textId="2307D2EC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แอสเสท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เวิรด์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แอทแทรคชั่น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แอนด์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รีเทล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  <w:vAlign w:val="bottom"/>
          </w:tcPr>
          <w:p w14:paraId="7208165A" w14:textId="7E3368D8" w:rsidR="000D26A6" w:rsidRPr="00BE5913" w:rsidRDefault="000D26A6" w:rsidP="000D26A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สวนสนุก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180" w:type="dxa"/>
          </w:tcPr>
          <w:p w14:paraId="3B4E805E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D9F71C9" w14:textId="24FD77C9" w:rsidR="000D26A6" w:rsidRPr="00FD49C6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B11C2B">
              <w:rPr>
                <w:rFonts w:ascii="Angsana New" w:hAnsi="Angsana New" w:hint="cs"/>
                <w:sz w:val="26"/>
                <w:szCs w:val="26"/>
              </w:rPr>
              <w:t>0</w:t>
            </w:r>
            <w:r w:rsidR="000D26A6" w:rsidRPr="00FD49C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B11C2B">
              <w:rPr>
                <w:rFonts w:ascii="Angsana New" w:hAnsi="Angsana New" w:hint="cs"/>
                <w:sz w:val="26"/>
                <w:szCs w:val="26"/>
              </w:rPr>
              <w:t>0</w:t>
            </w:r>
            <w:r w:rsidR="00C070A0" w:rsidRPr="00C070A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83" w:type="dxa"/>
            <w:vAlign w:val="bottom"/>
          </w:tcPr>
          <w:p w14:paraId="78DD0B7A" w14:textId="77777777" w:rsidR="000D26A6" w:rsidRPr="00FD49C6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61" w:right="-10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530E30E5" w14:textId="484C0C23" w:rsidR="000D26A6" w:rsidRPr="00FD49C6" w:rsidRDefault="00C070A0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="Angsana New" w:hAnsi="Angsana New"/>
                <w:sz w:val="26"/>
                <w:szCs w:val="26"/>
              </w:rPr>
              <w:t>99</w:t>
            </w:r>
            <w:r w:rsidR="000D26A6" w:rsidRPr="00FD49C6">
              <w:rPr>
                <w:rFonts w:ascii="Angsana New" w:hAnsi="Angsana New"/>
                <w:sz w:val="26"/>
                <w:szCs w:val="26"/>
              </w:rPr>
              <w:t>.</w:t>
            </w:r>
            <w:r w:rsidRPr="00C070A0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84" w:type="dxa"/>
            <w:vAlign w:val="bottom"/>
          </w:tcPr>
          <w:p w14:paraId="6276987B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7AC497F9" w14:textId="6525B727" w:rsidR="000D26A6" w:rsidRPr="000A4609" w:rsidRDefault="000D26A6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332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0221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63071DDF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2311DBF0" w14:textId="5F0171FB" w:rsidR="000D26A6" w:rsidRPr="000A4609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82" w:type="dxa"/>
            <w:vAlign w:val="bottom"/>
          </w:tcPr>
          <w:p w14:paraId="7F2F5D8D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724E27B" w14:textId="738CF57A" w:rsidR="000D26A6" w:rsidRPr="005912EB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78" w:type="dxa"/>
            <w:vAlign w:val="bottom"/>
          </w:tcPr>
          <w:p w14:paraId="3D11770E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62111CEA" w14:textId="2C4EB2F3" w:rsidR="000D26A6" w:rsidRPr="00BE5913" w:rsidRDefault="00B11C2B" w:rsidP="000D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0D26A6"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458F2C20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209CAFC7" w14:textId="782CB828" w:rsidR="000D26A6" w:rsidRPr="000D26A6" w:rsidRDefault="00B11C2B" w:rsidP="00C07D99">
            <w:pPr>
              <w:pStyle w:val="acctfourfigures"/>
              <w:tabs>
                <w:tab w:val="clear" w:pos="765"/>
                <w:tab w:val="decimal" w:pos="66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8" w:type="dxa"/>
            <w:vAlign w:val="bottom"/>
          </w:tcPr>
          <w:p w14:paraId="36102B34" w14:textId="77777777" w:rsidR="000D26A6" w:rsidRPr="00BE5913" w:rsidRDefault="000D26A6" w:rsidP="000D26A6">
            <w:pPr>
              <w:pStyle w:val="acctfourfigures"/>
              <w:tabs>
                <w:tab w:val="clear" w:pos="765"/>
                <w:tab w:val="decimal" w:pos="513"/>
                <w:tab w:val="decimal" w:pos="635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25562F6D" w14:textId="366A60CB" w:rsidR="000D26A6" w:rsidRPr="000A4609" w:rsidRDefault="000D26A6" w:rsidP="0064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16" w:lineRule="auto"/>
              <w:ind w:left="-61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17F2F" w:rsidRPr="00BE5913" w14:paraId="3A72A1DC" w14:textId="77777777" w:rsidTr="000A4609">
        <w:trPr>
          <w:cantSplit/>
        </w:trPr>
        <w:tc>
          <w:tcPr>
            <w:tcW w:w="3508" w:type="dxa"/>
            <w:vAlign w:val="bottom"/>
          </w:tcPr>
          <w:p w14:paraId="585072FA" w14:textId="5AB84EFC" w:rsidR="00F17F2F" w:rsidRPr="00BE5913" w:rsidRDefault="00F17F2F" w:rsidP="00B76AA1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88" w:type="dxa"/>
            <w:vAlign w:val="bottom"/>
          </w:tcPr>
          <w:p w14:paraId="2157B5A4" w14:textId="77777777" w:rsidR="00F17F2F" w:rsidRPr="00BE5913" w:rsidRDefault="00F17F2F" w:rsidP="00B76AA1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CE01FBB" w14:textId="77777777" w:rsidR="00F17F2F" w:rsidRPr="00BE5913" w:rsidRDefault="00F17F2F" w:rsidP="00F17F2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D2E29E3" w14:textId="77777777" w:rsidR="00F17F2F" w:rsidRPr="00BE5913" w:rsidRDefault="00F17F2F" w:rsidP="006B49BC">
            <w:pPr>
              <w:spacing w:line="216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6F09EB50" w14:textId="77777777" w:rsidR="00F17F2F" w:rsidRPr="00BE5913" w:rsidRDefault="00F17F2F" w:rsidP="006B49BC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6A955405" w14:textId="052DEA05" w:rsidR="00F17F2F" w:rsidRPr="00BE5913" w:rsidRDefault="00F17F2F" w:rsidP="006B49BC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7DC53CAC" w14:textId="77777777" w:rsidR="00F17F2F" w:rsidRPr="00BE5913" w:rsidRDefault="00F17F2F" w:rsidP="006B49BC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12B5922A" w14:textId="77777777" w:rsidR="00F17F2F" w:rsidRPr="00BE5913" w:rsidRDefault="00F17F2F" w:rsidP="006B49BC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AB51C83" w14:textId="77777777" w:rsidR="00F17F2F" w:rsidRPr="00BE5913" w:rsidRDefault="00F17F2F" w:rsidP="006B49BC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7113C3D3" w14:textId="77777777" w:rsidR="00F17F2F" w:rsidRPr="00BE5913" w:rsidRDefault="00F17F2F" w:rsidP="006B49BC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E4C679F" w14:textId="77777777" w:rsidR="00F17F2F" w:rsidRPr="00BE5913" w:rsidRDefault="00F17F2F" w:rsidP="006B49BC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FFCE0" w14:textId="7D465836" w:rsidR="00F17F2F" w:rsidRPr="00BE5913" w:rsidRDefault="00C070A0" w:rsidP="000A4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16" w:lineRule="auto"/>
              <w:ind w:left="-61" w:righ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</w:t>
            </w:r>
            <w:r w:rsidR="00AE216E" w:rsidRPr="00AE21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AE216E" w:rsidRPr="00AE21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698</w:t>
            </w:r>
          </w:p>
        </w:tc>
        <w:tc>
          <w:tcPr>
            <w:tcW w:w="178" w:type="dxa"/>
            <w:vAlign w:val="bottom"/>
          </w:tcPr>
          <w:p w14:paraId="70050D77" w14:textId="77777777" w:rsidR="00F17F2F" w:rsidRPr="00BE5913" w:rsidRDefault="00F17F2F" w:rsidP="006B49BC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2843F" w14:textId="054AAA49" w:rsidR="00F17F2F" w:rsidRPr="00BE5913" w:rsidRDefault="00C070A0" w:rsidP="000A4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16" w:lineRule="auto"/>
              <w:ind w:left="-61" w:right="-106"/>
              <w:rPr>
                <w:rFonts w:ascii="Angsana New" w:hAnsi="Angsana New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</w:t>
            </w:r>
            <w:r w:rsidR="00F17F2F" w:rsidRPr="00BE59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346</w:t>
            </w:r>
            <w:r w:rsidR="00F17F2F" w:rsidRPr="00BE59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C070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82" w:type="dxa"/>
            <w:vAlign w:val="bottom"/>
          </w:tcPr>
          <w:p w14:paraId="68F81BA8" w14:textId="77777777" w:rsidR="00F17F2F" w:rsidRPr="00BE5913" w:rsidRDefault="00F17F2F" w:rsidP="006B49BC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9F3C5" w14:textId="2833B48E" w:rsidR="00F17F2F" w:rsidRPr="000A4609" w:rsidRDefault="00C070A0" w:rsidP="000A4609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left="-72" w:right="-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999</w:t>
            </w:r>
            <w:r w:rsidR="00806E48" w:rsidRPr="00806E4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</w:t>
            </w:r>
            <w:r w:rsidRPr="00C070A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64</w:t>
            </w:r>
          </w:p>
        </w:tc>
        <w:tc>
          <w:tcPr>
            <w:tcW w:w="208" w:type="dxa"/>
            <w:vAlign w:val="bottom"/>
          </w:tcPr>
          <w:p w14:paraId="5D198A15" w14:textId="77777777" w:rsidR="00F17F2F" w:rsidRPr="00BE5913" w:rsidRDefault="00F17F2F" w:rsidP="006B49BC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32657" w14:textId="0D087940" w:rsidR="00F17F2F" w:rsidRPr="000A4609" w:rsidRDefault="00C070A0" w:rsidP="00642294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F17F2F" w:rsidRPr="000A460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66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</w:t>
            </w:r>
            <w:r w:rsidR="00F17F2F" w:rsidRPr="000A460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395</w:t>
            </w:r>
          </w:p>
        </w:tc>
      </w:tr>
      <w:bookmarkEnd w:id="14"/>
    </w:tbl>
    <w:p w14:paraId="695DC55C" w14:textId="49A48E95" w:rsidR="00703CFD" w:rsidRPr="00BE5913" w:rsidRDefault="00703CFD" w:rsidP="00BE5913">
      <w:pPr>
        <w:pStyle w:val="BodyText"/>
        <w:tabs>
          <w:tab w:val="clear" w:pos="227"/>
          <w:tab w:val="clear" w:pos="454"/>
          <w:tab w:val="clear" w:pos="680"/>
          <w:tab w:val="left" w:pos="0"/>
        </w:tabs>
        <w:spacing w:after="0"/>
        <w:ind w:right="-405"/>
        <w:jc w:val="thaiDistribute"/>
        <w:rPr>
          <w:rFonts w:ascii="Angsana New" w:hAnsi="Angsana New"/>
          <w:sz w:val="10"/>
          <w:szCs w:val="10"/>
        </w:rPr>
      </w:pPr>
    </w:p>
    <w:p w14:paraId="4996B2DB" w14:textId="041AE67E" w:rsidR="00B24C98" w:rsidRPr="00BE5913" w:rsidRDefault="00EF6DD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13065"/>
        </w:tabs>
        <w:ind w:left="450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บริษัทย่อย</w:t>
      </w:r>
      <w:r w:rsidRPr="00BE5913">
        <w:rPr>
          <w:rFonts w:ascii="Angsana New" w:hAnsi="Angsana New" w:hint="cs"/>
          <w:sz w:val="30"/>
          <w:szCs w:val="30"/>
          <w:cs/>
        </w:rPr>
        <w:t>ทั้งหมด</w:t>
      </w:r>
      <w:r w:rsidRPr="00BE5913">
        <w:rPr>
          <w:rFonts w:ascii="Angsana New" w:hAnsi="Angsana New"/>
          <w:sz w:val="30"/>
          <w:szCs w:val="30"/>
          <w:cs/>
        </w:rPr>
        <w:t>จดทะเบียนจัดตั้งและดำเนินธุรกิจในประเทศไทย 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  <w:r w:rsidRPr="00BE5913">
        <w:rPr>
          <w:rFonts w:ascii="Angsana New" w:hAnsi="Angsana New"/>
          <w:sz w:val="30"/>
          <w:szCs w:val="30"/>
          <w:cs/>
        </w:rPr>
        <w:tab/>
      </w:r>
    </w:p>
    <w:p w14:paraId="6B08F5A2" w14:textId="77777777" w:rsidR="00BA22E4" w:rsidRPr="00BE5913" w:rsidRDefault="00BA22E4" w:rsidP="00BE5913">
      <w:pPr>
        <w:framePr w:w="14042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13065"/>
        </w:tabs>
        <w:rPr>
          <w:rFonts w:ascii="Angsana New" w:hAnsi="Angsana New"/>
          <w:sz w:val="30"/>
          <w:szCs w:val="30"/>
        </w:rPr>
      </w:pPr>
    </w:p>
    <w:p w14:paraId="08287C2F" w14:textId="79707A18" w:rsidR="00B24C98" w:rsidRPr="00BE5913" w:rsidRDefault="00B24C98" w:rsidP="00BE5913">
      <w:pPr>
        <w:framePr w:w="14042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13065"/>
        </w:tabs>
        <w:rPr>
          <w:rFonts w:ascii="Angsana New" w:hAnsi="Angsana New"/>
          <w:sz w:val="30"/>
          <w:szCs w:val="30"/>
        </w:rPr>
        <w:sectPr w:rsidR="00B24C98" w:rsidRPr="00BE5913" w:rsidSect="00891371">
          <w:head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440"/>
        <w:gridCol w:w="270"/>
        <w:gridCol w:w="1350"/>
        <w:gridCol w:w="270"/>
        <w:gridCol w:w="1305"/>
      </w:tblGrid>
      <w:tr w:rsidR="00E3590B" w:rsidRPr="00BE5913" w14:paraId="3AE73F5B" w14:textId="77777777" w:rsidTr="00790768">
        <w:tc>
          <w:tcPr>
            <w:tcW w:w="4500" w:type="dxa"/>
          </w:tcPr>
          <w:p w14:paraId="02296F3D" w14:textId="77777777" w:rsidR="00E3590B" w:rsidRPr="00BE5913" w:rsidRDefault="00E3590B" w:rsidP="00BE5913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รายการเคลื่อนไหวที่มีสาระสำคัญ </w:t>
            </w:r>
          </w:p>
        </w:tc>
        <w:tc>
          <w:tcPr>
            <w:tcW w:w="1440" w:type="dxa"/>
          </w:tcPr>
          <w:p w14:paraId="0A9D1CB4" w14:textId="36BC72D0" w:rsidR="00E3590B" w:rsidRPr="00A346EF" w:rsidRDefault="00E3590B" w:rsidP="00BE5913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62D8F2" w14:textId="77777777" w:rsidR="00E3590B" w:rsidRPr="00BE5913" w:rsidRDefault="00E3590B" w:rsidP="00BE5913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25" w:type="dxa"/>
            <w:gridSpan w:val="3"/>
          </w:tcPr>
          <w:p w14:paraId="13298530" w14:textId="77777777" w:rsidR="00E3590B" w:rsidRPr="00BE5913" w:rsidRDefault="00E3590B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E3590B" w:rsidRPr="00BE5913" w14:paraId="6941EBE9" w14:textId="77777777" w:rsidTr="00790768">
        <w:tc>
          <w:tcPr>
            <w:tcW w:w="4500" w:type="dxa"/>
          </w:tcPr>
          <w:p w14:paraId="54765362" w14:textId="7398305E" w:rsidR="00E3590B" w:rsidRPr="00BE5913" w:rsidRDefault="00E3590B" w:rsidP="00BE5913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 วันที่</w:t>
            </w:r>
            <w:r w:rsidRPr="00BE5913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070A0" w:rsidRPr="00C070A0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B11C2B" w:rsidRPr="00B11C2B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BE5913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5A69C1D3" w14:textId="15C4B766" w:rsidR="00E3590B" w:rsidRPr="00BE5913" w:rsidRDefault="00092E82" w:rsidP="00BE5913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A346EF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263D92B9" w14:textId="77777777" w:rsidR="00E3590B" w:rsidRPr="00BE5913" w:rsidRDefault="00E3590B" w:rsidP="00BE5913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332793B" w14:textId="77443D0C" w:rsidR="00E3590B" w:rsidRPr="00BE5913" w:rsidRDefault="00C070A0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261A4D9" w14:textId="77777777" w:rsidR="00E3590B" w:rsidRPr="00BE5913" w:rsidRDefault="00E3590B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56FDFF8F" w14:textId="76274FEF" w:rsidR="00E3590B" w:rsidRPr="00BE5913" w:rsidRDefault="00C070A0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2567</w:t>
            </w:r>
          </w:p>
        </w:tc>
      </w:tr>
      <w:tr w:rsidR="00E3590B" w:rsidRPr="00BE5913" w14:paraId="5518959C" w14:textId="77777777" w:rsidTr="00790768">
        <w:tc>
          <w:tcPr>
            <w:tcW w:w="4500" w:type="dxa"/>
          </w:tcPr>
          <w:p w14:paraId="2104371E" w14:textId="77777777" w:rsidR="00E3590B" w:rsidRPr="00BE5913" w:rsidRDefault="00E3590B" w:rsidP="00BE5913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C33BD6" w14:textId="77777777" w:rsidR="00E3590B" w:rsidRPr="00BE5913" w:rsidRDefault="00E3590B" w:rsidP="00BE5913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DB5497" w14:textId="77777777" w:rsidR="00E3590B" w:rsidRPr="00BE5913" w:rsidRDefault="00E3590B" w:rsidP="00BE5913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925" w:type="dxa"/>
            <w:gridSpan w:val="3"/>
          </w:tcPr>
          <w:p w14:paraId="2648E226" w14:textId="77777777" w:rsidR="00E3590B" w:rsidRPr="00BE5913" w:rsidRDefault="00E3590B" w:rsidP="00BE5913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17F2F" w:rsidRPr="00BE5913" w14:paraId="7717818A" w14:textId="77777777" w:rsidTr="00790768">
        <w:tc>
          <w:tcPr>
            <w:tcW w:w="4500" w:type="dxa"/>
          </w:tcPr>
          <w:p w14:paraId="2B30584A" w14:textId="3530EA0D" w:rsidR="00F17F2F" w:rsidRPr="00BE5913" w:rsidRDefault="00F17F2F" w:rsidP="00F1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BE5913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</w:tcPr>
          <w:p w14:paraId="78B7E7D2" w14:textId="77777777" w:rsidR="00F17F2F" w:rsidRPr="00BE5913" w:rsidRDefault="00F17F2F" w:rsidP="00F1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245546E" w14:textId="77777777" w:rsidR="00F17F2F" w:rsidRPr="00BE5913" w:rsidRDefault="00F17F2F" w:rsidP="00F1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jc w:val="right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78C4E496" w14:textId="076A1B07" w:rsidR="00F17F2F" w:rsidRPr="00F17F2F" w:rsidRDefault="00C070A0" w:rsidP="00F1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08" w:right="-86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="00F17F2F" w:rsidRPr="00F17F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346</w:t>
            </w:r>
            <w:r w:rsidR="00F17F2F" w:rsidRPr="00F17F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4824C86" w14:textId="77777777" w:rsidR="00F17F2F" w:rsidRPr="00BE5913" w:rsidRDefault="00F17F2F" w:rsidP="00F1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14:paraId="05BE783D" w14:textId="0C5A083D" w:rsidR="00F17F2F" w:rsidRPr="00BE5913" w:rsidRDefault="00C070A0" w:rsidP="00F1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F17F2F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762</w:t>
            </w:r>
            <w:r w:rsidR="00F17F2F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17F2F" w:rsidRPr="00BE5913" w14:paraId="782365AD" w14:textId="77777777" w:rsidTr="00790768">
        <w:tc>
          <w:tcPr>
            <w:tcW w:w="4500" w:type="dxa"/>
          </w:tcPr>
          <w:p w14:paraId="6F07A62C" w14:textId="6D8C29B4" w:rsidR="00F17F2F" w:rsidRPr="00BE5913" w:rsidRDefault="00F17F2F" w:rsidP="00F1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ซื้อเงินลงทุนในบริษัทย่อย</w:t>
            </w:r>
          </w:p>
        </w:tc>
        <w:tc>
          <w:tcPr>
            <w:tcW w:w="1440" w:type="dxa"/>
          </w:tcPr>
          <w:p w14:paraId="137ED0E9" w14:textId="77777777" w:rsidR="00F17F2F" w:rsidRPr="00BE5913" w:rsidRDefault="00F17F2F" w:rsidP="00F1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32135EB" w14:textId="77777777" w:rsidR="00F17F2F" w:rsidRPr="00BE5913" w:rsidRDefault="00F17F2F" w:rsidP="00F1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2C1E1F7C" w14:textId="1FEB4AE7" w:rsidR="00F17F2F" w:rsidRPr="00BE5913" w:rsidRDefault="001248DF" w:rsidP="0012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AAAAD9" w14:textId="77777777" w:rsidR="00F17F2F" w:rsidRPr="00BE5913" w:rsidRDefault="00F17F2F" w:rsidP="00F1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14:paraId="2069064C" w14:textId="4706E1C6" w:rsidR="00F17F2F" w:rsidRPr="00BE5913" w:rsidRDefault="00C070A0" w:rsidP="00F1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F17F2F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F17F2F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</w:tr>
      <w:tr w:rsidR="00F17F2F" w:rsidRPr="00BE5913" w14:paraId="4B8283AE" w14:textId="77777777" w:rsidTr="00790768">
        <w:tc>
          <w:tcPr>
            <w:tcW w:w="4500" w:type="dxa"/>
          </w:tcPr>
          <w:p w14:paraId="3D009F8E" w14:textId="77777777" w:rsidR="00F17F2F" w:rsidRPr="00BE5913" w:rsidRDefault="00F17F2F" w:rsidP="00F1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1440" w:type="dxa"/>
          </w:tcPr>
          <w:p w14:paraId="5BF5D237" w14:textId="77777777" w:rsidR="00F17F2F" w:rsidRPr="00BE5913" w:rsidRDefault="00F17F2F" w:rsidP="00F1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008E7AB3" w14:textId="77777777" w:rsidR="00F17F2F" w:rsidRPr="00BE5913" w:rsidRDefault="00F17F2F" w:rsidP="00F1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7505DC06" w14:textId="7F5482F4" w:rsidR="00F17F2F" w:rsidRPr="00BE5913" w:rsidRDefault="00B11C2B" w:rsidP="0012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08" w:right="-86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B11C2B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4</w:t>
            </w:r>
            <w:r w:rsidR="001248DF" w:rsidRPr="002E53F2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874</w:t>
            </w:r>
            <w:r w:rsidR="001248DF" w:rsidRPr="002E53F2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975</w:t>
            </w:r>
          </w:p>
        </w:tc>
        <w:tc>
          <w:tcPr>
            <w:tcW w:w="270" w:type="dxa"/>
          </w:tcPr>
          <w:p w14:paraId="7CD6B874" w14:textId="77777777" w:rsidR="00F17F2F" w:rsidRPr="00BE5913" w:rsidRDefault="00F17F2F" w:rsidP="00F1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14:paraId="546F43A2" w14:textId="3C5DEB4A" w:rsidR="00F17F2F" w:rsidRPr="00BE5913" w:rsidRDefault="00F17F2F" w:rsidP="00F1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7F2F" w:rsidRPr="00BE5913" w14:paraId="69DFB19F" w14:textId="77777777" w:rsidTr="00790768">
        <w:tc>
          <w:tcPr>
            <w:tcW w:w="4500" w:type="dxa"/>
          </w:tcPr>
          <w:p w14:paraId="69027E47" w14:textId="77777777" w:rsidR="00F17F2F" w:rsidRPr="00BE5913" w:rsidRDefault="00F17F2F" w:rsidP="00F1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ลดทุนในบริษัทย่อย</w:t>
            </w:r>
          </w:p>
        </w:tc>
        <w:tc>
          <w:tcPr>
            <w:tcW w:w="1440" w:type="dxa"/>
          </w:tcPr>
          <w:p w14:paraId="1FB3625B" w14:textId="77777777" w:rsidR="00F17F2F" w:rsidRPr="00BE5913" w:rsidRDefault="00F17F2F" w:rsidP="00F1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FD0FA80" w14:textId="77777777" w:rsidR="00F17F2F" w:rsidRPr="00BE5913" w:rsidRDefault="00F17F2F" w:rsidP="00F1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4F26D83E" w14:textId="6969627B" w:rsidR="00F17F2F" w:rsidRPr="00BE5913" w:rsidRDefault="009C271F" w:rsidP="00F1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08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9C271F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2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0</w:t>
            </w:r>
            <w:r w:rsidRPr="009C271F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44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0</w:t>
            </w:r>
            <w:r w:rsidRPr="009C271F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000</w:t>
            </w:r>
            <w:r w:rsidRPr="009C271F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204290E7" w14:textId="77777777" w:rsidR="00F17F2F" w:rsidRPr="00BE5913" w:rsidRDefault="00F17F2F" w:rsidP="00F1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14:paraId="34BDA13F" w14:textId="1F067C81" w:rsidR="00F17F2F" w:rsidRPr="00BE5913" w:rsidRDefault="00F17F2F" w:rsidP="00F1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01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5FFC" w:rsidRPr="00BE5913" w14:paraId="71B5BBA0" w14:textId="77777777" w:rsidTr="00790768">
        <w:tc>
          <w:tcPr>
            <w:tcW w:w="4500" w:type="dxa"/>
          </w:tcPr>
          <w:p w14:paraId="752866E4" w14:textId="20AEC76B" w:rsidR="004D5FFC" w:rsidRPr="00BE5913" w:rsidRDefault="004D5FFC" w:rsidP="004D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E53F2">
              <w:rPr>
                <w:rFonts w:ascii="Angsana New" w:eastAsia="MS Mincho" w:hAnsi="Angsana New" w:hint="cs"/>
                <w:sz w:val="30"/>
                <w:szCs w:val="30"/>
                <w:cs/>
              </w:rPr>
              <w:t>โอนจัดประเภทจากเงินลงทุนในการร่วมค้า</w:t>
            </w:r>
          </w:p>
        </w:tc>
        <w:tc>
          <w:tcPr>
            <w:tcW w:w="1440" w:type="dxa"/>
          </w:tcPr>
          <w:p w14:paraId="2A003D74" w14:textId="0B3DA6EE" w:rsidR="004D5FFC" w:rsidRPr="004D5FFC" w:rsidRDefault="00C070A0" w:rsidP="004D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bidi="ar-SA"/>
              </w:rPr>
            </w:pPr>
            <w:r w:rsidRPr="00C070A0">
              <w:rPr>
                <w:rFonts w:ascii="Angsana New" w:eastAsia="MS Mincho" w:hAnsi="Angsana New"/>
                <w:i/>
                <w:iCs/>
                <w:sz w:val="30"/>
                <w:szCs w:val="30"/>
                <w:lang w:bidi="ar-SA"/>
              </w:rPr>
              <w:t>7</w:t>
            </w:r>
          </w:p>
        </w:tc>
        <w:tc>
          <w:tcPr>
            <w:tcW w:w="270" w:type="dxa"/>
          </w:tcPr>
          <w:p w14:paraId="66425219" w14:textId="77777777" w:rsidR="004D5FFC" w:rsidRPr="00BE5913" w:rsidRDefault="004D5FFC" w:rsidP="004D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19546373" w14:textId="5779F7E0" w:rsidR="004D5FFC" w:rsidRPr="00BE5913" w:rsidRDefault="00C070A0" w:rsidP="004D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08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5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10</w:t>
            </w:r>
          </w:p>
        </w:tc>
        <w:tc>
          <w:tcPr>
            <w:tcW w:w="270" w:type="dxa"/>
          </w:tcPr>
          <w:p w14:paraId="5577E880" w14:textId="77777777" w:rsidR="004D5FFC" w:rsidRPr="00BE5913" w:rsidRDefault="004D5FFC" w:rsidP="004D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14:paraId="741F5967" w14:textId="6172B827" w:rsidR="004D5FFC" w:rsidRPr="00BE5913" w:rsidRDefault="0067477F" w:rsidP="0067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FFC" w:rsidRPr="00BE5913" w14:paraId="06570BA4" w14:textId="77777777" w:rsidTr="00790768">
        <w:tc>
          <w:tcPr>
            <w:tcW w:w="4500" w:type="dxa"/>
          </w:tcPr>
          <w:p w14:paraId="3D3F92A6" w14:textId="054D05CA" w:rsidR="004D5FFC" w:rsidRPr="00BE5913" w:rsidRDefault="004D5FFC" w:rsidP="004D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070A0"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  <w:r w:rsidR="00B11C2B"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4AE9C7F7" w14:textId="77777777" w:rsidR="004D5FFC" w:rsidRPr="00BE5913" w:rsidRDefault="004D5FFC" w:rsidP="004D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5A92A86" w14:textId="77777777" w:rsidR="004D5FFC" w:rsidRPr="00BE5913" w:rsidRDefault="004D5FFC" w:rsidP="004D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D0F759" w14:textId="3133659E" w:rsidR="004D5FFC" w:rsidRPr="00BE5913" w:rsidRDefault="00C070A0" w:rsidP="004D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83</w:t>
            </w:r>
            <w:r w:rsidR="00F63FB4" w:rsidRPr="00F63FB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78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="00F63FB4" w:rsidRPr="00F63FB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698</w:t>
            </w:r>
          </w:p>
        </w:tc>
        <w:tc>
          <w:tcPr>
            <w:tcW w:w="270" w:type="dxa"/>
          </w:tcPr>
          <w:p w14:paraId="7CADF2A9" w14:textId="77777777" w:rsidR="004D5FFC" w:rsidRPr="00BE5913" w:rsidRDefault="004D5FFC" w:rsidP="004D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38433BB9" w14:textId="4D315D4B" w:rsidR="004D5FFC" w:rsidRPr="00BE5913" w:rsidRDefault="00C070A0" w:rsidP="004D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="004D5FFC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</w:t>
            </w:r>
            <w:r w:rsidR="004D5FFC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5466477A" w14:textId="77777777" w:rsidR="00E3590B" w:rsidRPr="007906CF" w:rsidRDefault="00E3590B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</w:p>
    <w:p w14:paraId="72751DAB" w14:textId="5F48FF6F" w:rsidR="00420967" w:rsidRPr="003E3CC6" w:rsidRDefault="00420967" w:rsidP="00420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E3CC6">
        <w:rPr>
          <w:rFonts w:ascii="Angsana New" w:hAnsi="Angsana New" w:hint="cs"/>
          <w:i/>
          <w:iCs/>
          <w:sz w:val="30"/>
          <w:szCs w:val="30"/>
          <w:cs/>
        </w:rPr>
        <w:t>การจำหน่ายเงินลงทุนในบริษัทย่อย</w:t>
      </w:r>
      <w:r w:rsidR="00E647E4">
        <w:rPr>
          <w:rFonts w:ascii="Angsana New" w:hAnsi="Angsana New" w:hint="cs"/>
          <w:i/>
          <w:iCs/>
          <w:sz w:val="30"/>
          <w:szCs w:val="30"/>
          <w:cs/>
        </w:rPr>
        <w:t>สำหรับ</w:t>
      </w:r>
      <w:r w:rsidRPr="003E3CC6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Pr="003E3CC6">
        <w:rPr>
          <w:rFonts w:ascii="Angsana New" w:hAnsi="Angsana New"/>
          <w:i/>
          <w:iCs/>
          <w:sz w:val="30"/>
          <w:szCs w:val="30"/>
          <w:cs/>
        </w:rPr>
        <w:t xml:space="preserve">สิ้นสุดวันที่ 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3</w:t>
      </w:r>
      <w:r w:rsidR="00B11C2B" w:rsidRPr="00B11C2B">
        <w:rPr>
          <w:rFonts w:ascii="Angsana New" w:hAnsi="Angsana New"/>
          <w:i/>
          <w:iCs/>
          <w:sz w:val="30"/>
          <w:szCs w:val="30"/>
        </w:rPr>
        <w:t>1</w:t>
      </w:r>
      <w:r w:rsidRPr="003E3CC6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2568</w:t>
      </w:r>
    </w:p>
    <w:p w14:paraId="12002ECC" w14:textId="77777777" w:rsidR="00420967" w:rsidRPr="007906CF" w:rsidRDefault="00420967" w:rsidP="00790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</w:p>
    <w:p w14:paraId="2C0FFD63" w14:textId="1444A740" w:rsidR="00420967" w:rsidRPr="003E3CC6" w:rsidRDefault="00420967" w:rsidP="00420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3CC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="00C070A0" w:rsidRPr="00C070A0">
        <w:rPr>
          <w:rFonts w:ascii="Angsana New" w:hAnsi="Angsana New"/>
          <w:sz w:val="30"/>
          <w:szCs w:val="30"/>
        </w:rPr>
        <w:t>4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กุมภาพันธ์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2568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 xml:space="preserve">บริษัทขายหุ้นสามัญจำนวน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หุ้น ของบริษัท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ทีซีซี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โฮเทล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แอสเสท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จำกัด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ซึ่งเป็นบริษัทย่อยทางตรงออกไปให้กับบริษัท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เอดับบลิวซีเพื่อธุรกิจ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จำกัด ซึ่งเป็นบริษัทย่อยทางตรง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/>
          <w:sz w:val="30"/>
          <w:szCs w:val="30"/>
        </w:rPr>
        <w:br/>
      </w:r>
      <w:r w:rsidRPr="003E3CC6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9</w:t>
      </w:r>
      <w:r w:rsidRPr="003E3CC6">
        <w:rPr>
          <w:rFonts w:ascii="Angsana New" w:hAnsi="Angsana New"/>
          <w:sz w:val="30"/>
          <w:szCs w:val="30"/>
        </w:rPr>
        <w:t>.</w:t>
      </w:r>
      <w:r w:rsidR="00C070A0" w:rsidRPr="00C070A0">
        <w:rPr>
          <w:rFonts w:ascii="Angsana New" w:hAnsi="Angsana New"/>
          <w:sz w:val="30"/>
          <w:szCs w:val="30"/>
        </w:rPr>
        <w:t>48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บาท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ทั้งนี้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บริษัทยังคงมีสัดส่วนการถือหุ้นเป็นร้อยละ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99</w:t>
      </w:r>
      <w:r w:rsidRPr="003E3CC6">
        <w:rPr>
          <w:rFonts w:ascii="Angsana New" w:hAnsi="Angsana New"/>
          <w:sz w:val="30"/>
          <w:szCs w:val="30"/>
        </w:rPr>
        <w:t>.</w:t>
      </w:r>
      <w:r w:rsidR="00C070A0" w:rsidRPr="00C070A0">
        <w:rPr>
          <w:rFonts w:ascii="Angsana New" w:hAnsi="Angsana New"/>
          <w:sz w:val="30"/>
          <w:szCs w:val="30"/>
        </w:rPr>
        <w:t>99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99</w:t>
      </w:r>
      <w:r w:rsidRPr="003E3CC6">
        <w:rPr>
          <w:rFonts w:ascii="Angsana New" w:hAnsi="Angsana New"/>
          <w:sz w:val="30"/>
          <w:szCs w:val="30"/>
        </w:rPr>
        <w:t>.</w:t>
      </w:r>
      <w:r w:rsidR="00C070A0" w:rsidRPr="00C070A0">
        <w:rPr>
          <w:rFonts w:ascii="Angsana New" w:hAnsi="Angsana New"/>
          <w:sz w:val="30"/>
          <w:szCs w:val="30"/>
        </w:rPr>
        <w:t>99</w:t>
      </w:r>
    </w:p>
    <w:p w14:paraId="429BEAE7" w14:textId="77777777" w:rsidR="00420967" w:rsidRPr="007906CF" w:rsidRDefault="00420967" w:rsidP="00790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</w:p>
    <w:p w14:paraId="53AC0526" w14:textId="0D31A946" w:rsidR="00D12ED4" w:rsidRPr="003E3CC6" w:rsidRDefault="00D12ED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E3CC6">
        <w:rPr>
          <w:rFonts w:ascii="Angsana New" w:hAnsi="Angsana New" w:hint="cs"/>
          <w:i/>
          <w:iCs/>
          <w:sz w:val="30"/>
          <w:szCs w:val="30"/>
          <w:cs/>
        </w:rPr>
        <w:t>การเปลี่ยนชื่อบริษัทย่อยสำหรับ</w:t>
      </w:r>
      <w:r w:rsidR="009A1414" w:rsidRPr="003E3CC6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Pr="003E3CC6">
        <w:rPr>
          <w:rFonts w:ascii="Angsana New" w:hAnsi="Angsana New" w:hint="cs"/>
          <w:i/>
          <w:iCs/>
          <w:sz w:val="30"/>
          <w:szCs w:val="30"/>
          <w:cs/>
        </w:rPr>
        <w:t xml:space="preserve">สิ้นสุดวันที่ 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3</w:t>
      </w:r>
      <w:r w:rsidR="00B11C2B" w:rsidRPr="00B11C2B">
        <w:rPr>
          <w:rFonts w:ascii="Angsana New" w:hAnsi="Angsana New"/>
          <w:i/>
          <w:iCs/>
          <w:sz w:val="30"/>
          <w:szCs w:val="30"/>
        </w:rPr>
        <w:t>1</w:t>
      </w:r>
      <w:r w:rsidR="0010009A" w:rsidRPr="003E3CC6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</w:t>
      </w:r>
      <w:r w:rsidRPr="003E3CC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2568</w:t>
      </w:r>
    </w:p>
    <w:p w14:paraId="094E6171" w14:textId="77777777" w:rsidR="00D12ED4" w:rsidRPr="007906CF" w:rsidRDefault="00D12ED4" w:rsidP="00790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</w:p>
    <w:p w14:paraId="2DC0E709" w14:textId="7FEEFD6A" w:rsidR="005A6F97" w:rsidRPr="003E3CC6" w:rsidRDefault="005A6F97" w:rsidP="005A6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E3CC6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="00D96402">
        <w:rPr>
          <w:rFonts w:ascii="Angsana New" w:hAnsi="Angsana New"/>
          <w:color w:val="000000"/>
          <w:sz w:val="30"/>
          <w:szCs w:val="30"/>
        </w:rPr>
        <w:t xml:space="preserve"> </w:t>
      </w:r>
      <w:r w:rsidR="00C070A0" w:rsidRPr="00C070A0">
        <w:rPr>
          <w:rFonts w:ascii="Angsana New" w:hAnsi="Angsana New"/>
          <w:color w:val="000000"/>
          <w:sz w:val="30"/>
          <w:szCs w:val="30"/>
        </w:rPr>
        <w:t>2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พฤษภาคม</w:t>
      </w:r>
      <w:r w:rsidR="00D96402">
        <w:rPr>
          <w:rFonts w:ascii="Angsana New" w:hAnsi="Angsana New"/>
          <w:color w:val="000000"/>
          <w:sz w:val="30"/>
          <w:szCs w:val="30"/>
        </w:rPr>
        <w:t xml:space="preserve"> </w:t>
      </w:r>
      <w:r w:rsidR="00C070A0" w:rsidRPr="00C070A0">
        <w:rPr>
          <w:rFonts w:ascii="Angsana New" w:hAnsi="Angsana New"/>
          <w:color w:val="000000"/>
          <w:sz w:val="30"/>
          <w:szCs w:val="30"/>
        </w:rPr>
        <w:t>2568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เลอ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คองคอร์ด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โฮเต็ล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ซึ่งเป็นบริษัทย่อย</w:t>
      </w:r>
      <w:r w:rsidRPr="003E3CC6">
        <w:rPr>
          <w:rFonts w:ascii="Angsana New" w:hAnsi="Angsana New"/>
          <w:color w:val="000000"/>
          <w:sz w:val="30"/>
          <w:szCs w:val="30"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ดำเนินการจดทะเบียนเปลี่ยนชื่อบริษัทเป็น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เอดับเบิ้ลยูซี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ไลฟ์สไตล์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พร็อพเพอร์ตี้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รัชดา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กับกระทรวงพาณิชย์เป็นที่เรียบร้อยแล้ว</w:t>
      </w:r>
    </w:p>
    <w:p w14:paraId="5C6C012F" w14:textId="77777777" w:rsidR="005A6F97" w:rsidRPr="007906CF" w:rsidRDefault="005A6F97" w:rsidP="00790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</w:p>
    <w:p w14:paraId="36765BC4" w14:textId="2BA2D859" w:rsidR="005A6F97" w:rsidRPr="003E3CC6" w:rsidRDefault="005A6F97" w:rsidP="005A6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E3CC6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color w:val="000000"/>
          <w:sz w:val="30"/>
          <w:szCs w:val="30"/>
        </w:rPr>
        <w:t>7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พฤษภาคม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color w:val="000000"/>
          <w:sz w:val="30"/>
          <w:szCs w:val="30"/>
        </w:rPr>
        <w:t>2568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เอดับบลิวซี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ฮอสปิทอลลิตี้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เดเวลอปเมนท์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color w:val="000000"/>
          <w:sz w:val="30"/>
          <w:szCs w:val="30"/>
        </w:rPr>
        <w:t>99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ซึ่งเป็นบริษัทย่อย</w:t>
      </w:r>
      <w:r w:rsidRPr="003E3CC6">
        <w:rPr>
          <w:rFonts w:ascii="Angsana New" w:hAnsi="Angsana New"/>
          <w:color w:val="000000"/>
          <w:sz w:val="30"/>
          <w:szCs w:val="30"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ดำเนินการจดทะเบียนเปลี่ยนชื่อบริษัทเป็น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เอดับบลิวซี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รีเทลล์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กับกระทรวงพาณิชย์เป็นที่เรียบร้อยแล้ว</w:t>
      </w:r>
    </w:p>
    <w:p w14:paraId="47EA2C05" w14:textId="77777777" w:rsidR="00D12ED4" w:rsidRPr="007906CF" w:rsidRDefault="00D12ED4" w:rsidP="00790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</w:p>
    <w:p w14:paraId="0F9D9602" w14:textId="59E5755A" w:rsidR="006F5718" w:rsidRPr="006F5718" w:rsidRDefault="006F5718" w:rsidP="006F57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F571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การลดทุนในบริษัทย่อยสำหรับปีสิ้นสุดวันที่ </w:t>
      </w:r>
      <w:r w:rsidR="00C070A0" w:rsidRPr="00C070A0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B11C2B" w:rsidRPr="00B11C2B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6F571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C070A0" w:rsidRPr="00C070A0">
        <w:rPr>
          <w:rFonts w:asciiTheme="majorBidi" w:hAnsiTheme="majorBidi" w:cstheme="majorBidi"/>
          <w:i/>
          <w:iCs/>
          <w:sz w:val="30"/>
          <w:szCs w:val="30"/>
        </w:rPr>
        <w:t>2568</w:t>
      </w:r>
    </w:p>
    <w:p w14:paraId="2B908925" w14:textId="77777777" w:rsidR="006F5718" w:rsidRPr="006F5718" w:rsidRDefault="006F5718" w:rsidP="006F57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</w:p>
    <w:p w14:paraId="62EA0FAE" w14:textId="079F334B" w:rsidR="006F5718" w:rsidRPr="006F5718" w:rsidRDefault="006F5718" w:rsidP="006F57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F5718">
        <w:rPr>
          <w:rFonts w:asciiTheme="majorBidi" w:hAnsiTheme="majorBidi" w:cstheme="majorBidi"/>
          <w:sz w:val="30"/>
          <w:szCs w:val="30"/>
          <w:cs/>
        </w:rPr>
        <w:t>บริษัทย่อยทางตรงและบริษัทย่อยทางอ้อมหลายแห่งได้ดำเนินการจดทะเบียนลดทุนที่ออกและชำระแล้วกับกระทรวงพาณิชย์เป็นที่เรียบร้อยแล้ว รายละเอียดดังนี้</w:t>
      </w:r>
    </w:p>
    <w:p w14:paraId="48686BBD" w14:textId="77777777" w:rsidR="006F5718" w:rsidRPr="006F5718" w:rsidRDefault="006F5718" w:rsidP="006F57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1440"/>
        <w:gridCol w:w="1440"/>
        <w:gridCol w:w="2250"/>
      </w:tblGrid>
      <w:tr w:rsidR="006F5718" w:rsidRPr="006F5718" w14:paraId="5931717A" w14:textId="77777777" w:rsidTr="006F5718">
        <w:trPr>
          <w:tblHeader/>
        </w:trPr>
        <w:tc>
          <w:tcPr>
            <w:tcW w:w="4140" w:type="dxa"/>
          </w:tcPr>
          <w:p w14:paraId="68FA1038" w14:textId="77777777" w:rsidR="006F5718" w:rsidRPr="006F5718" w:rsidRDefault="006F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C4D1706" w14:textId="77777777" w:rsidR="006F5718" w:rsidRPr="006F5718" w:rsidRDefault="006F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57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1479237D" w14:textId="77777777" w:rsidR="006F5718" w:rsidRPr="006F5718" w:rsidRDefault="006F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57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ทุนจดทะเบียนเดิม</w:t>
            </w:r>
          </w:p>
        </w:tc>
        <w:tc>
          <w:tcPr>
            <w:tcW w:w="1440" w:type="dxa"/>
          </w:tcPr>
          <w:p w14:paraId="065331E1" w14:textId="77777777" w:rsidR="006F5718" w:rsidRPr="006F5718" w:rsidRDefault="006F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7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ทุนจดทะเบียนใหม่</w:t>
            </w:r>
          </w:p>
        </w:tc>
        <w:tc>
          <w:tcPr>
            <w:tcW w:w="2250" w:type="dxa"/>
          </w:tcPr>
          <w:p w14:paraId="40AD3272" w14:textId="77777777" w:rsidR="006F5718" w:rsidRPr="006F5718" w:rsidRDefault="006F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F75119C" w14:textId="77777777" w:rsidR="006F5718" w:rsidRPr="006F5718" w:rsidRDefault="006F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7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</w:tr>
      <w:tr w:rsidR="006F5718" w:rsidRPr="006F5718" w14:paraId="3DBF69CD" w14:textId="77777777" w:rsidTr="006F5718">
        <w:trPr>
          <w:tblHeader/>
        </w:trPr>
        <w:tc>
          <w:tcPr>
            <w:tcW w:w="4140" w:type="dxa"/>
          </w:tcPr>
          <w:p w14:paraId="58DB2D0F" w14:textId="77777777" w:rsidR="006F5718" w:rsidRPr="006F5718" w:rsidRDefault="006F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6B5C8D2F" w14:textId="77777777" w:rsidR="006F5718" w:rsidRPr="006F5718" w:rsidRDefault="006F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57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F57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6F57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</w:tcPr>
          <w:p w14:paraId="58A14420" w14:textId="77777777" w:rsidR="006F5718" w:rsidRPr="006F5718" w:rsidRDefault="006F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5718" w:rsidRPr="006F5718" w14:paraId="3DE5802A" w14:textId="77777777">
        <w:tc>
          <w:tcPr>
            <w:tcW w:w="4140" w:type="dxa"/>
          </w:tcPr>
          <w:p w14:paraId="734A9FB5" w14:textId="7C631756" w:rsidR="006F5718" w:rsidRPr="006F5718" w:rsidRDefault="006F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57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C070A0" w:rsidRPr="00C070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Pr="006F57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6F57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C070A0" w:rsidRPr="00C070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880" w:type="dxa"/>
            <w:gridSpan w:val="2"/>
          </w:tcPr>
          <w:p w14:paraId="10DDD27A" w14:textId="77777777" w:rsidR="006F5718" w:rsidRPr="006F5718" w:rsidRDefault="006F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28E03F34" w14:textId="77777777" w:rsidR="006F5718" w:rsidRPr="006F5718" w:rsidRDefault="006F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5718" w:rsidRPr="006F5718" w14:paraId="66498B93" w14:textId="77777777">
        <w:tc>
          <w:tcPr>
            <w:tcW w:w="4140" w:type="dxa"/>
          </w:tcPr>
          <w:p w14:paraId="28728FAB" w14:textId="77777777" w:rsidR="006F5718" w:rsidRPr="006F5718" w:rsidRDefault="006F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6F57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ทีซีซี โฮเทล แอสเสท แมนเนจเม้นท์ จำกัด</w:t>
            </w:r>
          </w:p>
        </w:tc>
        <w:tc>
          <w:tcPr>
            <w:tcW w:w="1440" w:type="dxa"/>
          </w:tcPr>
          <w:p w14:paraId="4DFE66BE" w14:textId="0EBF3F7B" w:rsidR="006F5718" w:rsidRPr="006F5718" w:rsidRDefault="00C07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F5718" w:rsidRPr="006F57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6F5718" w:rsidRPr="006F571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40" w:type="dxa"/>
          </w:tcPr>
          <w:p w14:paraId="33B855C6" w14:textId="274AB9C5" w:rsidR="006F5718" w:rsidRPr="006F5718" w:rsidRDefault="00C07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F5718" w:rsidRPr="006F57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6F5718" w:rsidRPr="006F571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250" w:type="dxa"/>
          </w:tcPr>
          <w:p w14:paraId="41BF6319" w14:textId="77777777" w:rsidR="006F5718" w:rsidRPr="006F5718" w:rsidRDefault="006F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F5718">
              <w:rPr>
                <w:rFonts w:asciiTheme="majorBidi" w:hAnsiTheme="majorBidi" w:cstheme="majorBidi"/>
                <w:sz w:val="30"/>
                <w:szCs w:val="30"/>
                <w:cs/>
              </w:rPr>
              <w:t>คืนเงินลงทุนให้แก่บริษัท</w:t>
            </w:r>
          </w:p>
        </w:tc>
      </w:tr>
      <w:tr w:rsidR="006F5718" w:rsidRPr="006F5718" w14:paraId="58E8570A" w14:textId="77777777">
        <w:tc>
          <w:tcPr>
            <w:tcW w:w="4140" w:type="dxa"/>
          </w:tcPr>
          <w:p w14:paraId="3D67211E" w14:textId="47ABB9D1" w:rsidR="006F5718" w:rsidRPr="006F5718" w:rsidRDefault="006F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57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 xml:space="preserve">วันที่ </w:t>
            </w:r>
            <w:r w:rsidR="00B11C2B" w:rsidRPr="00B11C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11</w:t>
            </w:r>
            <w:r w:rsidRPr="006F57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6F57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C070A0" w:rsidRPr="00C070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880" w:type="dxa"/>
            <w:gridSpan w:val="2"/>
          </w:tcPr>
          <w:p w14:paraId="386E42B5" w14:textId="77777777" w:rsidR="006F5718" w:rsidRPr="006F5718" w:rsidRDefault="006F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7901E62D" w14:textId="77777777" w:rsidR="006F5718" w:rsidRPr="006F5718" w:rsidRDefault="006F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5718" w:rsidRPr="006F5718" w14:paraId="3805CDD0" w14:textId="77777777">
        <w:tc>
          <w:tcPr>
            <w:tcW w:w="4140" w:type="dxa"/>
          </w:tcPr>
          <w:p w14:paraId="645FFCDD" w14:textId="77777777" w:rsidR="006F5718" w:rsidRPr="006F5718" w:rsidRDefault="006F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6F57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ฟินิกซ์บอกซ์ จำกัด</w:t>
            </w:r>
          </w:p>
        </w:tc>
        <w:tc>
          <w:tcPr>
            <w:tcW w:w="1440" w:type="dxa"/>
          </w:tcPr>
          <w:p w14:paraId="51748925" w14:textId="4BA332A0" w:rsidR="006F5718" w:rsidRPr="006F5718" w:rsidRDefault="00C07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F5718" w:rsidRPr="006F57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6F5718" w:rsidRPr="006F571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40" w:type="dxa"/>
          </w:tcPr>
          <w:p w14:paraId="7EBE28A1" w14:textId="015BD235" w:rsidR="006F5718" w:rsidRPr="006F5718" w:rsidRDefault="00C07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6F5718" w:rsidRPr="006F571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250" w:type="dxa"/>
          </w:tcPr>
          <w:p w14:paraId="6029A0AC" w14:textId="77777777" w:rsidR="006F5718" w:rsidRPr="006F5718" w:rsidRDefault="006F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F5718">
              <w:rPr>
                <w:rFonts w:asciiTheme="majorBidi" w:hAnsiTheme="majorBidi" w:cstheme="majorBidi"/>
                <w:sz w:val="30"/>
                <w:szCs w:val="30"/>
                <w:cs/>
              </w:rPr>
              <w:t>คืนเงินลงทุนให้แก่บริษัท</w:t>
            </w:r>
          </w:p>
        </w:tc>
      </w:tr>
      <w:tr w:rsidR="006F5718" w:rsidRPr="006F5718" w14:paraId="273D0101" w14:textId="77777777">
        <w:tc>
          <w:tcPr>
            <w:tcW w:w="4140" w:type="dxa"/>
          </w:tcPr>
          <w:p w14:paraId="51B56A8B" w14:textId="77777777" w:rsidR="006F5718" w:rsidRPr="006F5718" w:rsidRDefault="006F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7C5495D" w14:textId="77777777" w:rsidR="006F5718" w:rsidRPr="006F5718" w:rsidRDefault="006F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9C39B9" w14:textId="77777777" w:rsidR="006F5718" w:rsidRPr="006F5718" w:rsidRDefault="006F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25F25E1" w14:textId="77777777" w:rsidR="006F5718" w:rsidRPr="006F5718" w:rsidRDefault="006F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F5718" w:rsidRPr="006F5718" w14:paraId="267B4ADB" w14:textId="77777777">
        <w:tc>
          <w:tcPr>
            <w:tcW w:w="4140" w:type="dxa"/>
          </w:tcPr>
          <w:p w14:paraId="6A5C5C27" w14:textId="1CE73D81" w:rsidR="006F5718" w:rsidRPr="006F5718" w:rsidRDefault="006F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57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C070A0" w:rsidRPr="00C070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24</w:t>
            </w:r>
            <w:r w:rsidRPr="006F57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6F57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เมษายน </w:t>
            </w:r>
            <w:r w:rsidR="00C070A0" w:rsidRPr="00C070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880" w:type="dxa"/>
            <w:gridSpan w:val="2"/>
          </w:tcPr>
          <w:p w14:paraId="7448275F" w14:textId="77777777" w:rsidR="006F5718" w:rsidRPr="006F5718" w:rsidRDefault="006F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0F1B543C" w14:textId="77777777" w:rsidR="006F5718" w:rsidRPr="006F5718" w:rsidRDefault="006F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5718" w:rsidRPr="006F5718" w14:paraId="672AF3DD" w14:textId="77777777">
        <w:tc>
          <w:tcPr>
            <w:tcW w:w="4140" w:type="dxa"/>
          </w:tcPr>
          <w:p w14:paraId="62F36ADB" w14:textId="77777777" w:rsidR="006F5718" w:rsidRPr="006F5718" w:rsidRDefault="006F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6F57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ฟินิกซ์บอกซ์ จำกัด</w:t>
            </w:r>
          </w:p>
        </w:tc>
        <w:tc>
          <w:tcPr>
            <w:tcW w:w="1440" w:type="dxa"/>
          </w:tcPr>
          <w:p w14:paraId="2F572F59" w14:textId="59CAE284" w:rsidR="006F5718" w:rsidRPr="006F5718" w:rsidRDefault="00C07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6F5718" w:rsidRPr="006F571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40" w:type="dxa"/>
          </w:tcPr>
          <w:p w14:paraId="3EC0305D" w14:textId="21345CA6" w:rsidR="006F5718" w:rsidRPr="006F5718" w:rsidRDefault="00C07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F5718" w:rsidRPr="006F571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250" w:type="dxa"/>
          </w:tcPr>
          <w:p w14:paraId="6E0C411D" w14:textId="77777777" w:rsidR="006F5718" w:rsidRPr="006F5718" w:rsidRDefault="006F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F5718">
              <w:rPr>
                <w:rFonts w:asciiTheme="majorBidi" w:hAnsiTheme="majorBidi" w:cstheme="majorBidi"/>
                <w:sz w:val="30"/>
                <w:szCs w:val="30"/>
                <w:cs/>
              </w:rPr>
              <w:t>คืนเงินลงทุนให้แก่บริษัท</w:t>
            </w:r>
          </w:p>
        </w:tc>
      </w:tr>
    </w:tbl>
    <w:p w14:paraId="0EDD3DE0" w14:textId="77777777" w:rsidR="002D6F4C" w:rsidRPr="006F5718" w:rsidRDefault="002D6F4C" w:rsidP="00923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93E44D5" w14:textId="3CE13152" w:rsidR="00D12ED4" w:rsidRPr="003E3CC6" w:rsidRDefault="00D12ED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E3CC6">
        <w:rPr>
          <w:rFonts w:ascii="Angsana New" w:hAnsi="Angsana New" w:hint="cs"/>
          <w:i/>
          <w:iCs/>
          <w:sz w:val="30"/>
          <w:szCs w:val="30"/>
          <w:cs/>
        </w:rPr>
        <w:t>การซื้อเงินลงทุน</w:t>
      </w:r>
      <w:r w:rsidR="009D4B46">
        <w:rPr>
          <w:rFonts w:ascii="Angsana New" w:hAnsi="Angsana New" w:hint="cs"/>
          <w:i/>
          <w:iCs/>
          <w:sz w:val="30"/>
          <w:szCs w:val="30"/>
          <w:cs/>
        </w:rPr>
        <w:t>และการเพิ่มทุน</w:t>
      </w:r>
      <w:r w:rsidRPr="003E3CC6">
        <w:rPr>
          <w:rFonts w:ascii="Angsana New" w:hAnsi="Angsana New" w:hint="cs"/>
          <w:i/>
          <w:iCs/>
          <w:sz w:val="30"/>
          <w:szCs w:val="30"/>
          <w:cs/>
        </w:rPr>
        <w:t>ในบริษัทย่อยสำหรับ</w:t>
      </w:r>
      <w:r w:rsidR="009A1414" w:rsidRPr="003E3CC6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Pr="003E3CC6">
        <w:rPr>
          <w:rFonts w:ascii="Angsana New" w:hAnsi="Angsana New" w:hint="cs"/>
          <w:i/>
          <w:iCs/>
          <w:sz w:val="30"/>
          <w:szCs w:val="30"/>
          <w:cs/>
        </w:rPr>
        <w:t>สิ้นสุดวันที่</w:t>
      </w:r>
      <w:r w:rsidRPr="003E3CC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3</w:t>
      </w:r>
      <w:r w:rsidR="00B11C2B" w:rsidRPr="00B11C2B">
        <w:rPr>
          <w:rFonts w:ascii="Angsana New" w:hAnsi="Angsana New"/>
          <w:i/>
          <w:iCs/>
          <w:sz w:val="30"/>
          <w:szCs w:val="30"/>
        </w:rPr>
        <w:t>1</w:t>
      </w:r>
      <w:r w:rsidRPr="003E3CC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A1414" w:rsidRPr="003E3CC6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3E3CC6">
        <w:rPr>
          <w:rFonts w:ascii="Angsana New" w:hAnsi="Angsana New"/>
          <w:i/>
          <w:iCs/>
          <w:sz w:val="30"/>
          <w:szCs w:val="30"/>
        </w:rPr>
        <w:t xml:space="preserve"> 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2568</w:t>
      </w:r>
    </w:p>
    <w:p w14:paraId="54E35DB8" w14:textId="77777777" w:rsidR="00D12ED4" w:rsidRPr="003E3CC6" w:rsidRDefault="00D12ED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4DA16C5" w14:textId="39001B29" w:rsidR="00B868D4" w:rsidRPr="003E3CC6" w:rsidRDefault="00B868D4" w:rsidP="00B86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3CC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กุมภาพันธ์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2568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บริษัท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แอสเสท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เวิรด์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แอทแทรคชั่น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แอนด์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รีเทล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จำกัด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ซึ่งเป็นบริษัทย่อยทางตรง</w:t>
      </w:r>
      <w:r w:rsidRPr="003E3CC6">
        <w:rPr>
          <w:rFonts w:ascii="Angsana New" w:hAnsi="Angsana New"/>
          <w:sz w:val="30"/>
          <w:szCs w:val="30"/>
          <w:cs/>
        </w:rPr>
        <w:br/>
      </w:r>
      <w:r w:rsidRPr="003E3CC6">
        <w:rPr>
          <w:rFonts w:ascii="Angsana New" w:hAnsi="Angsana New" w:hint="cs"/>
          <w:spacing w:val="-4"/>
          <w:sz w:val="30"/>
          <w:szCs w:val="30"/>
          <w:cs/>
        </w:rPr>
        <w:t>ดำเนินการจดทะเบียนเพิ่มทุนจำนวนเงิน</w:t>
      </w:r>
      <w:r w:rsidRPr="003E3CC6">
        <w:rPr>
          <w:rFonts w:ascii="Angsana New" w:hAnsi="Angsana New"/>
          <w:spacing w:val="-4"/>
          <w:sz w:val="30"/>
          <w:szCs w:val="30"/>
        </w:rPr>
        <w:t xml:space="preserve"> </w:t>
      </w:r>
      <w:r w:rsidR="00C070A0" w:rsidRPr="00C070A0">
        <w:rPr>
          <w:rFonts w:ascii="Angsana New" w:hAnsi="Angsana New"/>
          <w:spacing w:val="-4"/>
          <w:sz w:val="30"/>
          <w:szCs w:val="30"/>
        </w:rPr>
        <w:t>33</w:t>
      </w:r>
      <w:r w:rsidR="00B11C2B" w:rsidRPr="00B11C2B">
        <w:rPr>
          <w:rFonts w:ascii="Angsana New" w:hAnsi="Angsana New"/>
          <w:spacing w:val="-4"/>
          <w:sz w:val="30"/>
          <w:szCs w:val="30"/>
        </w:rPr>
        <w:t>1</w:t>
      </w:r>
      <w:r w:rsidRPr="003E3CC6">
        <w:rPr>
          <w:rFonts w:ascii="Angsana New" w:hAnsi="Angsana New"/>
          <w:spacing w:val="-4"/>
          <w:sz w:val="30"/>
          <w:szCs w:val="30"/>
        </w:rPr>
        <w:t>.</w:t>
      </w:r>
      <w:r w:rsidR="00C070A0" w:rsidRPr="00C070A0">
        <w:rPr>
          <w:rFonts w:ascii="Angsana New" w:hAnsi="Angsana New"/>
          <w:spacing w:val="-4"/>
          <w:sz w:val="30"/>
          <w:szCs w:val="30"/>
        </w:rPr>
        <w:t>9</w:t>
      </w:r>
      <w:r w:rsidR="00B11C2B" w:rsidRPr="00B11C2B">
        <w:rPr>
          <w:rFonts w:ascii="Angsana New" w:hAnsi="Angsana New"/>
          <w:spacing w:val="-4"/>
          <w:sz w:val="30"/>
          <w:szCs w:val="30"/>
        </w:rPr>
        <w:t>0</w:t>
      </w:r>
      <w:r w:rsidRPr="003E3C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3E3C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pacing w:val="-4"/>
          <w:sz w:val="30"/>
          <w:szCs w:val="30"/>
          <w:cs/>
        </w:rPr>
        <w:t>จากเดิม</w:t>
      </w:r>
      <w:r w:rsidRPr="003E3C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pacing w:val="-4"/>
          <w:sz w:val="30"/>
          <w:szCs w:val="30"/>
        </w:rPr>
        <w:t>0</w:t>
      </w:r>
      <w:r w:rsidRPr="003E3CC6">
        <w:rPr>
          <w:rFonts w:ascii="Angsana New" w:hAnsi="Angsana New"/>
          <w:spacing w:val="-4"/>
          <w:sz w:val="30"/>
          <w:szCs w:val="30"/>
        </w:rPr>
        <w:t>.</w:t>
      </w:r>
      <w:r w:rsidR="00B11C2B" w:rsidRPr="00B11C2B">
        <w:rPr>
          <w:rFonts w:ascii="Angsana New" w:hAnsi="Angsana New"/>
          <w:spacing w:val="-4"/>
          <w:sz w:val="30"/>
          <w:szCs w:val="30"/>
        </w:rPr>
        <w:t>10</w:t>
      </w:r>
      <w:r w:rsidRPr="003E3C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3E3CC6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Pr="003E3CC6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3E3C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pacing w:val="-4"/>
          <w:sz w:val="30"/>
          <w:szCs w:val="30"/>
        </w:rPr>
        <w:t>0</w:t>
      </w:r>
      <w:r w:rsidRPr="003E3CC6">
        <w:rPr>
          <w:rFonts w:ascii="Angsana New" w:hAnsi="Angsana New"/>
          <w:spacing w:val="-4"/>
          <w:sz w:val="30"/>
          <w:szCs w:val="30"/>
        </w:rPr>
        <w:t>.</w:t>
      </w:r>
      <w:r w:rsidR="00B11C2B" w:rsidRPr="00B11C2B">
        <w:rPr>
          <w:rFonts w:ascii="Angsana New" w:hAnsi="Angsana New"/>
          <w:spacing w:val="-4"/>
          <w:sz w:val="30"/>
          <w:szCs w:val="30"/>
        </w:rPr>
        <w:t>01</w:t>
      </w:r>
      <w:r w:rsidRPr="003E3C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pacing w:val="-4"/>
          <w:sz w:val="30"/>
          <w:szCs w:val="30"/>
          <w:cs/>
        </w:rPr>
        <w:t>ล้านหุ้น</w:t>
      </w:r>
      <w:r w:rsidRPr="003E3C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pacing w:val="-4"/>
          <w:sz w:val="30"/>
          <w:szCs w:val="30"/>
          <w:cs/>
        </w:rPr>
        <w:t>มูลค่าหุ้นละ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10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3E3CC6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Pr="003E3CC6">
        <w:rPr>
          <w:rFonts w:ascii="Angsana New" w:hAnsi="Angsana New" w:hint="cs"/>
          <w:spacing w:val="-2"/>
          <w:sz w:val="30"/>
          <w:szCs w:val="30"/>
          <w:cs/>
        </w:rPr>
        <w:t>เป็นจำนวนเงิน</w:t>
      </w:r>
      <w:r w:rsidRPr="003E3C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pacing w:val="-2"/>
          <w:sz w:val="30"/>
          <w:szCs w:val="30"/>
        </w:rPr>
        <w:t>332</w:t>
      </w:r>
      <w:r w:rsidRPr="003E3CC6">
        <w:rPr>
          <w:rFonts w:ascii="Angsana New" w:hAnsi="Angsana New"/>
          <w:spacing w:val="-2"/>
          <w:sz w:val="30"/>
          <w:szCs w:val="30"/>
        </w:rPr>
        <w:t>.</w:t>
      </w:r>
      <w:r w:rsidR="00B11C2B" w:rsidRPr="00B11C2B">
        <w:rPr>
          <w:rFonts w:ascii="Angsana New" w:hAnsi="Angsana New"/>
          <w:spacing w:val="-2"/>
          <w:sz w:val="30"/>
          <w:szCs w:val="30"/>
        </w:rPr>
        <w:t>00</w:t>
      </w:r>
      <w:r w:rsidRPr="003E3C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3E3CC6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3E3CC6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Pr="003E3C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pacing w:val="-2"/>
          <w:sz w:val="30"/>
          <w:szCs w:val="30"/>
        </w:rPr>
        <w:t>33</w:t>
      </w:r>
      <w:r w:rsidRPr="003E3CC6">
        <w:rPr>
          <w:rFonts w:ascii="Angsana New" w:hAnsi="Angsana New"/>
          <w:spacing w:val="-2"/>
          <w:sz w:val="30"/>
          <w:szCs w:val="30"/>
        </w:rPr>
        <w:t>.</w:t>
      </w:r>
      <w:r w:rsidR="00C070A0" w:rsidRPr="00C070A0">
        <w:rPr>
          <w:rFonts w:ascii="Angsana New" w:hAnsi="Angsana New"/>
          <w:spacing w:val="-2"/>
          <w:sz w:val="30"/>
          <w:szCs w:val="30"/>
        </w:rPr>
        <w:t>2</w:t>
      </w:r>
      <w:r w:rsidR="00B11C2B" w:rsidRPr="00B11C2B">
        <w:rPr>
          <w:rFonts w:ascii="Angsana New" w:hAnsi="Angsana New"/>
          <w:spacing w:val="-2"/>
          <w:sz w:val="30"/>
          <w:szCs w:val="30"/>
        </w:rPr>
        <w:t>0</w:t>
      </w:r>
      <w:r w:rsidRPr="003E3C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pacing w:val="-2"/>
          <w:sz w:val="30"/>
          <w:szCs w:val="30"/>
          <w:cs/>
        </w:rPr>
        <w:t>ล้านหุ้น</w:t>
      </w:r>
      <w:r w:rsidRPr="003E3C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pacing w:val="-2"/>
          <w:sz w:val="30"/>
          <w:szCs w:val="30"/>
          <w:cs/>
        </w:rPr>
        <w:t>มูลค่าหุ้นละ</w:t>
      </w:r>
      <w:r w:rsidRPr="003E3C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pacing w:val="-2"/>
          <w:sz w:val="30"/>
          <w:szCs w:val="30"/>
        </w:rPr>
        <w:t>10</w:t>
      </w:r>
      <w:r w:rsidRPr="003E3C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3E3CC6">
        <w:rPr>
          <w:rFonts w:ascii="Angsana New" w:hAnsi="Angsana New"/>
          <w:sz w:val="30"/>
          <w:szCs w:val="30"/>
          <w:cs/>
        </w:rPr>
        <w:t xml:space="preserve">) </w:t>
      </w:r>
      <w:r w:rsidRPr="003E3CC6">
        <w:rPr>
          <w:rFonts w:ascii="Angsana New" w:hAnsi="Angsana New" w:hint="cs"/>
          <w:sz w:val="30"/>
          <w:szCs w:val="30"/>
          <w:cs/>
        </w:rPr>
        <w:t>และบริษัทไม่ได้ใช้สิทธิเพิ่มทุน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ทำให้บริษัทมีส่วนได้เสียในบริษัทย่อยดังกล่าวลดลงจากร้อยละ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99</w:t>
      </w:r>
      <w:r w:rsidRPr="003E3CC6">
        <w:rPr>
          <w:rFonts w:ascii="Angsana New" w:hAnsi="Angsana New"/>
          <w:sz w:val="30"/>
          <w:szCs w:val="30"/>
        </w:rPr>
        <w:t>.</w:t>
      </w:r>
      <w:r w:rsidR="00C070A0" w:rsidRPr="00C070A0">
        <w:rPr>
          <w:rFonts w:ascii="Angsana New" w:hAnsi="Angsana New"/>
          <w:sz w:val="30"/>
          <w:szCs w:val="30"/>
        </w:rPr>
        <w:t>98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เป็นร้อยละ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Pr="003E3CC6">
        <w:rPr>
          <w:rFonts w:ascii="Angsana New" w:hAnsi="Angsana New"/>
          <w:sz w:val="30"/>
          <w:szCs w:val="30"/>
        </w:rPr>
        <w:t>.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="00C070A0" w:rsidRPr="00C070A0">
        <w:rPr>
          <w:rFonts w:ascii="Angsana New" w:hAnsi="Angsana New"/>
          <w:sz w:val="30"/>
          <w:szCs w:val="30"/>
        </w:rPr>
        <w:t>3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ทั้งนี้กลุ่มบริษัทยังคงมีส่วนได้เสียเป็นร้อยละ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100</w:t>
      </w:r>
      <w:r w:rsidRPr="003E3CC6">
        <w:rPr>
          <w:rFonts w:ascii="Angsana New" w:hAnsi="Angsana New"/>
          <w:sz w:val="30"/>
          <w:szCs w:val="30"/>
        </w:rPr>
        <w:t>.</w:t>
      </w:r>
      <w:r w:rsidR="00B11C2B" w:rsidRPr="00B11C2B">
        <w:rPr>
          <w:rFonts w:ascii="Angsana New" w:hAnsi="Angsana New"/>
          <w:sz w:val="30"/>
          <w:szCs w:val="30"/>
        </w:rPr>
        <w:t>00</w:t>
      </w:r>
    </w:p>
    <w:p w14:paraId="6DA8881D" w14:textId="77777777" w:rsidR="00B868D4" w:rsidRPr="003E3CC6" w:rsidRDefault="00B868D4" w:rsidP="00B86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D5E5126" w14:textId="3430034C" w:rsidR="00B868D4" w:rsidRPr="003E3CC6" w:rsidRDefault="00B868D4" w:rsidP="00B86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3CC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4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มีนาคม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2568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บริษัท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ทีซีซี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โฮเทล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แอสเสท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จำกัด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ซึ่งเป็นบริษัทย่อยทางตรง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ดำเนินการ</w:t>
      </w:r>
      <w:r w:rsidRPr="003E3CC6">
        <w:rPr>
          <w:rFonts w:ascii="Angsana New" w:hAnsi="Angsana New"/>
          <w:sz w:val="30"/>
          <w:szCs w:val="30"/>
        </w:rPr>
        <w:br/>
      </w:r>
      <w:r w:rsidRPr="003E3CC6">
        <w:rPr>
          <w:rFonts w:ascii="Angsana New" w:hAnsi="Angsana New" w:hint="cs"/>
          <w:sz w:val="30"/>
          <w:szCs w:val="30"/>
          <w:cs/>
        </w:rPr>
        <w:t>จดทะเบียนเพิ่มทุนจำนวนเงิน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Pr="003E3CC6">
        <w:rPr>
          <w:rFonts w:ascii="Angsana New" w:hAnsi="Angsana New"/>
          <w:sz w:val="30"/>
          <w:szCs w:val="30"/>
        </w:rPr>
        <w:t>,</w:t>
      </w:r>
      <w:r w:rsidR="00B11C2B" w:rsidRPr="00B11C2B">
        <w:rPr>
          <w:rFonts w:ascii="Angsana New" w:hAnsi="Angsana New"/>
          <w:sz w:val="30"/>
          <w:szCs w:val="30"/>
        </w:rPr>
        <w:t>000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ล้านบาท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จากเดิม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Pr="003E3CC6">
        <w:rPr>
          <w:rFonts w:ascii="Angsana New" w:hAnsi="Angsana New"/>
          <w:sz w:val="30"/>
          <w:szCs w:val="30"/>
        </w:rPr>
        <w:t>,</w:t>
      </w:r>
      <w:r w:rsidR="00B11C2B" w:rsidRPr="00B11C2B">
        <w:rPr>
          <w:rFonts w:ascii="Angsana New" w:hAnsi="Angsana New"/>
          <w:sz w:val="30"/>
          <w:szCs w:val="30"/>
        </w:rPr>
        <w:t>000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ล้านบาท</w:t>
      </w:r>
      <w:r w:rsidRPr="003E3CC6">
        <w:rPr>
          <w:rFonts w:ascii="Angsana New" w:hAnsi="Angsana New"/>
          <w:sz w:val="30"/>
          <w:szCs w:val="30"/>
          <w:cs/>
        </w:rPr>
        <w:t xml:space="preserve"> (</w:t>
      </w:r>
      <w:r w:rsidRPr="003E3CC6">
        <w:rPr>
          <w:rFonts w:ascii="Angsana New" w:hAnsi="Angsana New" w:hint="cs"/>
          <w:sz w:val="30"/>
          <w:szCs w:val="30"/>
          <w:cs/>
        </w:rPr>
        <w:t>จำนวน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</w:t>
      </w:r>
      <w:r w:rsidRPr="003E3CC6">
        <w:rPr>
          <w:rFonts w:ascii="Angsana New" w:hAnsi="Angsana New"/>
          <w:sz w:val="30"/>
          <w:szCs w:val="30"/>
        </w:rPr>
        <w:t>,</w:t>
      </w:r>
      <w:r w:rsidR="00C070A0" w:rsidRPr="00C070A0">
        <w:rPr>
          <w:rFonts w:ascii="Angsana New" w:hAnsi="Angsana New"/>
          <w:sz w:val="30"/>
          <w:szCs w:val="30"/>
        </w:rPr>
        <w:t>33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ล้านหุ้น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8</w:t>
      </w:r>
      <w:r w:rsidRPr="003E3CC6">
        <w:rPr>
          <w:rFonts w:ascii="Angsana New" w:hAnsi="Angsana New"/>
          <w:sz w:val="30"/>
          <w:szCs w:val="30"/>
        </w:rPr>
        <w:t>.</w:t>
      </w:r>
      <w:r w:rsidR="00C070A0" w:rsidRPr="00C070A0">
        <w:rPr>
          <w:rFonts w:ascii="Angsana New" w:hAnsi="Angsana New"/>
          <w:sz w:val="30"/>
          <w:szCs w:val="30"/>
        </w:rPr>
        <w:t>58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บาท</w:t>
      </w:r>
      <w:r w:rsidRPr="003E3CC6">
        <w:rPr>
          <w:rFonts w:ascii="Angsana New" w:hAnsi="Angsana New"/>
          <w:sz w:val="30"/>
          <w:szCs w:val="30"/>
          <w:cs/>
        </w:rPr>
        <w:t xml:space="preserve">) </w:t>
      </w:r>
      <w:r w:rsidRPr="003E3CC6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4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Pr="003E3CC6">
        <w:rPr>
          <w:rFonts w:ascii="Angsana New" w:hAnsi="Angsana New"/>
          <w:sz w:val="30"/>
          <w:szCs w:val="30"/>
        </w:rPr>
        <w:t>,</w:t>
      </w:r>
      <w:r w:rsidR="00B11C2B" w:rsidRPr="00B11C2B">
        <w:rPr>
          <w:rFonts w:ascii="Angsana New" w:hAnsi="Angsana New"/>
          <w:sz w:val="30"/>
          <w:szCs w:val="30"/>
        </w:rPr>
        <w:t>000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ล้านบาท</w:t>
      </w:r>
      <w:r w:rsidRPr="003E3CC6">
        <w:rPr>
          <w:rFonts w:ascii="Angsana New" w:hAnsi="Angsana New"/>
          <w:sz w:val="30"/>
          <w:szCs w:val="30"/>
          <w:cs/>
        </w:rPr>
        <w:t xml:space="preserve"> (</w:t>
      </w:r>
      <w:r w:rsidRPr="003E3CC6">
        <w:rPr>
          <w:rFonts w:ascii="Angsana New" w:hAnsi="Angsana New" w:hint="cs"/>
          <w:sz w:val="30"/>
          <w:szCs w:val="30"/>
          <w:cs/>
        </w:rPr>
        <w:t>จำนวน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4</w:t>
      </w:r>
      <w:r w:rsidRPr="003E3CC6">
        <w:rPr>
          <w:rFonts w:ascii="Angsana New" w:hAnsi="Angsana New"/>
          <w:sz w:val="30"/>
          <w:szCs w:val="30"/>
        </w:rPr>
        <w:t>,</w:t>
      </w:r>
      <w:r w:rsidR="00C070A0" w:rsidRPr="00C070A0">
        <w:rPr>
          <w:rFonts w:ascii="Angsana New" w:hAnsi="Angsana New"/>
          <w:sz w:val="30"/>
          <w:szCs w:val="30"/>
        </w:rPr>
        <w:t>662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ล้านหุ้น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8</w:t>
      </w:r>
      <w:r w:rsidRPr="003E3CC6">
        <w:rPr>
          <w:rFonts w:ascii="Angsana New" w:hAnsi="Angsana New"/>
          <w:sz w:val="30"/>
          <w:szCs w:val="30"/>
        </w:rPr>
        <w:t>.</w:t>
      </w:r>
      <w:r w:rsidR="00C070A0" w:rsidRPr="00C070A0">
        <w:rPr>
          <w:rFonts w:ascii="Angsana New" w:hAnsi="Angsana New"/>
          <w:sz w:val="30"/>
          <w:szCs w:val="30"/>
        </w:rPr>
        <w:t>58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บาท</w:t>
      </w:r>
      <w:r w:rsidRPr="003E3CC6">
        <w:rPr>
          <w:rFonts w:ascii="Angsana New" w:hAnsi="Angsana New"/>
          <w:sz w:val="30"/>
          <w:szCs w:val="30"/>
          <w:cs/>
        </w:rPr>
        <w:t xml:space="preserve">) </w:t>
      </w:r>
      <w:r w:rsidRPr="003E3CC6">
        <w:rPr>
          <w:rFonts w:ascii="Angsana New" w:hAnsi="Angsana New" w:hint="cs"/>
          <w:sz w:val="30"/>
          <w:szCs w:val="30"/>
          <w:cs/>
        </w:rPr>
        <w:t>และบริษัทไม่ได้ใช้สิทธิเพิ่มทุน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ทำให้บริษัทมีส่วนได้เสียในบริษัทย่อยดังกล่าวลดลงจากร้อยละ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99</w:t>
      </w:r>
      <w:r w:rsidRPr="003E3CC6">
        <w:rPr>
          <w:rFonts w:ascii="Angsana New" w:hAnsi="Angsana New"/>
          <w:sz w:val="30"/>
          <w:szCs w:val="30"/>
        </w:rPr>
        <w:t>.</w:t>
      </w:r>
      <w:r w:rsidR="00C070A0" w:rsidRPr="00C070A0">
        <w:rPr>
          <w:rFonts w:ascii="Angsana New" w:hAnsi="Angsana New"/>
          <w:sz w:val="30"/>
          <w:szCs w:val="30"/>
        </w:rPr>
        <w:t>99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เป็นร้อยละ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5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Pr="003E3CC6">
        <w:rPr>
          <w:rFonts w:ascii="Angsana New" w:hAnsi="Angsana New"/>
          <w:sz w:val="30"/>
          <w:szCs w:val="30"/>
        </w:rPr>
        <w:t>.</w:t>
      </w:r>
      <w:r w:rsidR="00B11C2B" w:rsidRPr="00B11C2B">
        <w:rPr>
          <w:rFonts w:ascii="Angsana New" w:hAnsi="Angsana New"/>
          <w:sz w:val="30"/>
          <w:szCs w:val="30"/>
        </w:rPr>
        <w:t>00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="004D2CCA">
        <w:rPr>
          <w:rFonts w:ascii="Angsana New" w:hAnsi="Angsana New" w:hint="cs"/>
          <w:sz w:val="30"/>
          <w:szCs w:val="30"/>
          <w:cs/>
        </w:rPr>
        <w:t>ทั้งนี้</w:t>
      </w:r>
      <w:r w:rsidRPr="003E3CC6">
        <w:rPr>
          <w:rFonts w:ascii="Angsana New" w:hAnsi="Angsana New" w:hint="cs"/>
          <w:sz w:val="30"/>
          <w:szCs w:val="30"/>
          <w:cs/>
        </w:rPr>
        <w:t>กลุ่มบริษัทยังคงมีส่วนได้เสียเป็นร้อยละ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99</w:t>
      </w:r>
      <w:r w:rsidRPr="003E3CC6">
        <w:rPr>
          <w:rFonts w:ascii="Angsana New" w:hAnsi="Angsana New"/>
          <w:sz w:val="30"/>
          <w:szCs w:val="30"/>
        </w:rPr>
        <w:t>.</w:t>
      </w:r>
      <w:r w:rsidR="00C070A0" w:rsidRPr="00C070A0">
        <w:rPr>
          <w:rFonts w:ascii="Angsana New" w:hAnsi="Angsana New"/>
          <w:sz w:val="30"/>
          <w:szCs w:val="30"/>
        </w:rPr>
        <w:t>99</w:t>
      </w:r>
    </w:p>
    <w:p w14:paraId="265C2C0C" w14:textId="77777777" w:rsidR="00B868D4" w:rsidRPr="003E3CC6" w:rsidRDefault="00B868D4" w:rsidP="00B86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9128AF9" w14:textId="58BD260D" w:rsidR="00B868D4" w:rsidRDefault="00B868D4" w:rsidP="00B86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3CC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28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มีนาคม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2568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บริษัท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ทีซีซี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โฮเทล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แอสเสท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จำกัด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 xml:space="preserve">และบริษัท แอสเสท เวิรด์ รีเทล จำกัด </w:t>
      </w:r>
      <w:r w:rsidRPr="003E3CC6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ซึ่งเป็นบริษัทย่อยทางตรง</w:t>
      </w:r>
      <w:r w:rsidRPr="003E3C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pacing w:val="-4"/>
          <w:sz w:val="30"/>
          <w:szCs w:val="30"/>
          <w:cs/>
        </w:rPr>
        <w:t>ได้เข้าซื้อหุ้นสามัญของบริษัท</w:t>
      </w:r>
      <w:r w:rsidRPr="003E3C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pacing w:val="-4"/>
          <w:sz w:val="30"/>
          <w:szCs w:val="30"/>
          <w:cs/>
        </w:rPr>
        <w:t>เอดับบลิวซี</w:t>
      </w:r>
      <w:r w:rsidRPr="003E3C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pacing w:val="-4"/>
          <w:sz w:val="30"/>
          <w:szCs w:val="30"/>
          <w:cs/>
        </w:rPr>
        <w:t>ฮอสปิทอลลิตี้</w:t>
      </w:r>
      <w:r w:rsidRPr="003E3C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pacing w:val="-4"/>
          <w:sz w:val="30"/>
          <w:szCs w:val="30"/>
          <w:cs/>
        </w:rPr>
        <w:t>เดเวลอปเมนท์</w:t>
      </w:r>
      <w:r w:rsidRPr="003E3C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pacing w:val="-4"/>
          <w:sz w:val="30"/>
          <w:szCs w:val="30"/>
          <w:cs/>
        </w:rPr>
        <w:t>จำกัด จากผู้ร่วมค้า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 xml:space="preserve">คิดเป็นส่วนได้เสียร้อยละ </w:t>
      </w:r>
      <w:r w:rsidR="00C070A0" w:rsidRPr="00C070A0">
        <w:rPr>
          <w:rFonts w:ascii="Angsana New" w:hAnsi="Angsana New"/>
          <w:sz w:val="30"/>
          <w:szCs w:val="30"/>
        </w:rPr>
        <w:t>49</w:t>
      </w:r>
      <w:r w:rsidRPr="003E3CC6">
        <w:rPr>
          <w:rFonts w:ascii="Angsana New" w:hAnsi="Angsana New"/>
          <w:sz w:val="30"/>
          <w:szCs w:val="30"/>
        </w:rPr>
        <w:t>.</w:t>
      </w:r>
      <w:r w:rsidR="00B11C2B" w:rsidRPr="00B11C2B">
        <w:rPr>
          <w:rFonts w:ascii="Angsana New" w:hAnsi="Angsana New"/>
          <w:sz w:val="30"/>
          <w:szCs w:val="30"/>
        </w:rPr>
        <w:t>00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 xml:space="preserve">ของหุ้นที่ออกและชำระแล้ว รวมเป็นจำนวนเงิน 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Pr="003E3CC6">
        <w:rPr>
          <w:rFonts w:ascii="Angsana New" w:hAnsi="Angsana New"/>
          <w:sz w:val="30"/>
          <w:szCs w:val="30"/>
        </w:rPr>
        <w:t>.</w:t>
      </w:r>
      <w:r w:rsidR="00C070A0" w:rsidRPr="00C070A0">
        <w:rPr>
          <w:rFonts w:ascii="Angsana New" w:hAnsi="Angsana New"/>
          <w:sz w:val="30"/>
          <w:szCs w:val="30"/>
        </w:rPr>
        <w:t>49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 xml:space="preserve">ล้านบาท ทำให้กลุ่มบริษัทมีส่วนได้เสียในบริษัทดังกล่าวเพิ่มขึ้นจากร้อยละ </w:t>
      </w:r>
      <w:r w:rsidR="00C070A0" w:rsidRPr="00C070A0">
        <w:rPr>
          <w:rFonts w:ascii="Angsana New" w:hAnsi="Angsana New"/>
          <w:sz w:val="30"/>
          <w:szCs w:val="30"/>
        </w:rPr>
        <w:t>5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Pr="003E3CC6">
        <w:rPr>
          <w:rFonts w:ascii="Angsana New" w:hAnsi="Angsana New"/>
          <w:sz w:val="30"/>
          <w:szCs w:val="30"/>
        </w:rPr>
        <w:t>.</w:t>
      </w:r>
      <w:r w:rsidR="00B11C2B" w:rsidRPr="00B11C2B">
        <w:rPr>
          <w:rFonts w:ascii="Angsana New" w:hAnsi="Angsana New"/>
          <w:sz w:val="30"/>
          <w:szCs w:val="30"/>
        </w:rPr>
        <w:t>00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 xml:space="preserve">เป็นร้อยละ </w:t>
      </w:r>
      <w:r w:rsidR="00B11C2B" w:rsidRPr="00B11C2B">
        <w:rPr>
          <w:rFonts w:ascii="Angsana New" w:hAnsi="Angsana New"/>
          <w:sz w:val="30"/>
          <w:szCs w:val="30"/>
        </w:rPr>
        <w:t>100</w:t>
      </w:r>
      <w:r w:rsidRPr="003E3CC6">
        <w:rPr>
          <w:rFonts w:ascii="Angsana New" w:hAnsi="Angsana New"/>
          <w:sz w:val="30"/>
          <w:szCs w:val="30"/>
        </w:rPr>
        <w:t>.</w:t>
      </w:r>
      <w:r w:rsidR="00B11C2B" w:rsidRPr="00B11C2B">
        <w:rPr>
          <w:rFonts w:ascii="Angsana New" w:hAnsi="Angsana New"/>
          <w:sz w:val="30"/>
          <w:szCs w:val="30"/>
        </w:rPr>
        <w:t>00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="006A6F67">
        <w:rPr>
          <w:rFonts w:ascii="Angsana New" w:hAnsi="Angsana New" w:hint="cs"/>
          <w:sz w:val="30"/>
          <w:szCs w:val="30"/>
          <w:cs/>
        </w:rPr>
        <w:t>ทั้งนี้บริษัท</w:t>
      </w:r>
      <w:r w:rsidR="00086273">
        <w:rPr>
          <w:rFonts w:ascii="Angsana New" w:hAnsi="Angsana New" w:hint="cs"/>
          <w:sz w:val="30"/>
          <w:szCs w:val="30"/>
          <w:cs/>
        </w:rPr>
        <w:t>ยังคงมีสัดส่วนการถือหุ้น</w:t>
      </w:r>
      <w:r w:rsidR="00313014">
        <w:rPr>
          <w:rFonts w:ascii="Angsana New" w:hAnsi="Angsana New"/>
          <w:sz w:val="30"/>
          <w:szCs w:val="30"/>
          <w:cs/>
        </w:rPr>
        <w:br/>
      </w:r>
      <w:r w:rsidR="00086273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086273">
        <w:rPr>
          <w:rFonts w:ascii="Angsana New" w:hAnsi="Angsana New"/>
          <w:sz w:val="30"/>
          <w:szCs w:val="30"/>
        </w:rPr>
        <w:t>51</w:t>
      </w:r>
      <w:r w:rsidR="00BE3636">
        <w:rPr>
          <w:rFonts w:ascii="Angsana New" w:hAnsi="Angsana New"/>
          <w:sz w:val="30"/>
          <w:szCs w:val="30"/>
        </w:rPr>
        <w:t>.00</w:t>
      </w:r>
      <w:r w:rsidR="00086273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กลุ่มบริษัทโอนจัดประเภทเงินลงทุนในบริษัท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ฮอสปิทอลลิตี้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เดเวลอปเมนท์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จำกัด จากเงินลงทุนในการร่วมค้า</w:t>
      </w:r>
      <w:r w:rsidRPr="003E3CC6">
        <w:rPr>
          <w:rFonts w:ascii="Angsana New" w:hAnsi="Angsana New" w:hint="cs"/>
          <w:spacing w:val="-2"/>
          <w:sz w:val="30"/>
          <w:szCs w:val="30"/>
          <w:cs/>
        </w:rPr>
        <w:t>เป็นเงินลงทุนในบริษัทย่อย และทำให้กลุ่มบริษัทมีส่วนได้เสียในบริษัทย่อยของบริษัท</w:t>
      </w:r>
      <w:r w:rsidRPr="003E3C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F0FA7">
        <w:rPr>
          <w:rFonts w:ascii="Angsana New" w:hAnsi="Angsana New"/>
          <w:spacing w:val="-2"/>
          <w:sz w:val="30"/>
          <w:szCs w:val="30"/>
        </w:rPr>
        <w:br/>
      </w:r>
      <w:r w:rsidRPr="003E3CC6">
        <w:rPr>
          <w:rFonts w:ascii="Angsana New" w:hAnsi="Angsana New" w:hint="cs"/>
          <w:spacing w:val="-2"/>
          <w:sz w:val="30"/>
          <w:szCs w:val="30"/>
          <w:cs/>
        </w:rPr>
        <w:t>เอดับบลิวซี</w:t>
      </w:r>
      <w:r w:rsidRPr="003E3C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pacing w:val="-2"/>
          <w:sz w:val="30"/>
          <w:szCs w:val="30"/>
          <w:cs/>
        </w:rPr>
        <w:t>ฮอสปิทอลลิตี้</w:t>
      </w:r>
      <w:r w:rsidRPr="003E3C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pacing w:val="-2"/>
          <w:sz w:val="30"/>
          <w:szCs w:val="30"/>
          <w:cs/>
        </w:rPr>
        <w:t>เดเวลอปเมนท์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 xml:space="preserve">จำกัด เป็นร้อยละ </w:t>
      </w:r>
      <w:r w:rsidR="00B11C2B" w:rsidRPr="00B11C2B">
        <w:rPr>
          <w:rFonts w:ascii="Angsana New" w:hAnsi="Angsana New"/>
          <w:sz w:val="30"/>
          <w:szCs w:val="30"/>
        </w:rPr>
        <w:t>100</w:t>
      </w:r>
      <w:r w:rsidR="00983155">
        <w:rPr>
          <w:rFonts w:ascii="Angsana New" w:hAnsi="Angsana New"/>
          <w:sz w:val="30"/>
          <w:szCs w:val="30"/>
        </w:rPr>
        <w:t>.</w:t>
      </w:r>
      <w:r w:rsidR="00B11C2B" w:rsidRPr="00B11C2B">
        <w:rPr>
          <w:rFonts w:ascii="Angsana New" w:hAnsi="Angsana New"/>
          <w:sz w:val="30"/>
          <w:szCs w:val="30"/>
        </w:rPr>
        <w:t>00</w:t>
      </w:r>
      <w:r w:rsidRPr="003E3CC6">
        <w:rPr>
          <w:rFonts w:ascii="Angsana New" w:hAnsi="Angsana New" w:hint="cs"/>
          <w:sz w:val="30"/>
          <w:szCs w:val="30"/>
          <w:cs/>
        </w:rPr>
        <w:t xml:space="preserve"> โดยมีรายชื่อบริษัทดังต่อไปนี้</w:t>
      </w:r>
    </w:p>
    <w:p w14:paraId="717361B3" w14:textId="77777777" w:rsidR="00983155" w:rsidRPr="00983155" w:rsidRDefault="00983155" w:rsidP="00B86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76A384B" w14:textId="67FB34B3" w:rsidR="00B868D4" w:rsidRPr="003E3CC6" w:rsidRDefault="00B868D4" w:rsidP="00B868D4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E3CC6">
        <w:rPr>
          <w:rFonts w:ascii="Angsana New" w:hAnsi="Angsana New" w:hint="cs"/>
          <w:sz w:val="30"/>
          <w:szCs w:val="30"/>
          <w:cs/>
        </w:rPr>
        <w:t>บริษัท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ฮอสปิทอลลิตี้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เดเวลอปเมนท์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9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จำกัด</w:t>
      </w:r>
    </w:p>
    <w:p w14:paraId="60FE53CF" w14:textId="443D899C" w:rsidR="00B868D4" w:rsidRPr="003E3CC6" w:rsidRDefault="00B868D4" w:rsidP="00B868D4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3E3CC6">
        <w:rPr>
          <w:rFonts w:ascii="Angsana New" w:hAnsi="Angsana New" w:hint="cs"/>
          <w:sz w:val="30"/>
          <w:szCs w:val="30"/>
          <w:cs/>
        </w:rPr>
        <w:t>บริษัท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ฮอสปิทอลลิตี้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เดเวลอปเมนท์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96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จำกัด</w:t>
      </w:r>
    </w:p>
    <w:p w14:paraId="17E21FBE" w14:textId="0F641FC3" w:rsidR="00B868D4" w:rsidRPr="003E3CC6" w:rsidRDefault="00B868D4" w:rsidP="00B868D4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3E3CC6">
        <w:rPr>
          <w:rFonts w:ascii="Angsana New" w:hAnsi="Angsana New" w:hint="cs"/>
          <w:sz w:val="30"/>
          <w:szCs w:val="30"/>
          <w:cs/>
        </w:rPr>
        <w:lastRenderedPageBreak/>
        <w:t>บริษัท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รีเทลล์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จำกัด</w:t>
      </w:r>
      <w:r w:rsidRPr="003E3CC6">
        <w:rPr>
          <w:rFonts w:ascii="Angsana New" w:hAnsi="Angsana New"/>
          <w:sz w:val="30"/>
          <w:szCs w:val="30"/>
          <w:cs/>
        </w:rPr>
        <w:t xml:space="preserve"> (</w:t>
      </w:r>
      <w:r w:rsidRPr="003E3CC6">
        <w:rPr>
          <w:rFonts w:ascii="Angsana New" w:hAnsi="Angsana New" w:hint="cs"/>
          <w:sz w:val="30"/>
          <w:szCs w:val="30"/>
          <w:cs/>
        </w:rPr>
        <w:t>เดิมชื่อ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บริษัท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ฮอสปิทอลลิตี้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เดเวลอปเมนท์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99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จำกัด)</w:t>
      </w:r>
    </w:p>
    <w:p w14:paraId="58E872F2" w14:textId="568761DF" w:rsidR="00B868D4" w:rsidRPr="003E3CC6" w:rsidRDefault="00B868D4" w:rsidP="00B868D4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3E3CC6">
        <w:rPr>
          <w:rFonts w:ascii="Angsana New" w:hAnsi="Angsana New" w:hint="cs"/>
          <w:sz w:val="30"/>
          <w:szCs w:val="30"/>
          <w:cs/>
        </w:rPr>
        <w:t>บริษัท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ฮอสปิทอลลิตี้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เดเวลอปเมนท์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999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จำกัด</w:t>
      </w:r>
    </w:p>
    <w:p w14:paraId="688E8D38" w14:textId="77777777" w:rsidR="00B868D4" w:rsidRPr="00983155" w:rsidRDefault="00B868D4" w:rsidP="00B86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FCC9F58" w14:textId="5D868D13" w:rsidR="00B868D4" w:rsidRPr="003E3CC6" w:rsidRDefault="00B868D4" w:rsidP="00B86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E3CC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28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มีนาคม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2568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บริษัท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ฮอสปิทอลลิตี้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เดเวลอปเมนท์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จำกัด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และบริษัท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ทีซีซี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โฮเทล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แอสเสท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จำกัด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ซึ่งเป็นบริษัทย่อยทางตรง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ได้ซื้อหุ้นสามัญของบริษัท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เอดับเบิ้ลยูซี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ไลฟ์สไตล์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พร็อพเพอร์ตี้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/>
          <w:sz w:val="30"/>
          <w:szCs w:val="30"/>
          <w:cs/>
        </w:rPr>
        <w:br/>
      </w:r>
      <w:r w:rsidRPr="003E3CC6">
        <w:rPr>
          <w:rFonts w:ascii="Angsana New" w:hAnsi="Angsana New" w:hint="cs"/>
          <w:sz w:val="30"/>
          <w:szCs w:val="30"/>
          <w:cs/>
        </w:rPr>
        <w:t>รัชดา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จำกัด</w:t>
      </w:r>
      <w:r w:rsidRPr="003E3CC6">
        <w:rPr>
          <w:rFonts w:ascii="Angsana New" w:hAnsi="Angsana New"/>
          <w:sz w:val="30"/>
          <w:szCs w:val="30"/>
          <w:cs/>
        </w:rPr>
        <w:t xml:space="preserve"> (</w:t>
      </w:r>
      <w:r w:rsidRPr="003E3CC6">
        <w:rPr>
          <w:rFonts w:ascii="Angsana New" w:hAnsi="Angsana New" w:hint="cs"/>
          <w:sz w:val="30"/>
          <w:szCs w:val="30"/>
          <w:cs/>
        </w:rPr>
        <w:t>เดิมชื่อ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บริษัท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เลอ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คองคอร์ด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โฮเต็ล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จำกัด</w:t>
      </w:r>
      <w:r w:rsidRPr="003E3CC6">
        <w:rPr>
          <w:rFonts w:ascii="Angsana New" w:hAnsi="Angsana New"/>
          <w:sz w:val="30"/>
          <w:szCs w:val="30"/>
          <w:cs/>
        </w:rPr>
        <w:t>)</w:t>
      </w:r>
      <w:r w:rsidRPr="003E3CC6">
        <w:rPr>
          <w:rFonts w:ascii="Angsana New" w:hAnsi="Angsana New" w:hint="cs"/>
          <w:sz w:val="30"/>
          <w:szCs w:val="30"/>
          <w:cs/>
        </w:rPr>
        <w:t xml:space="preserve"> จากบุคคลภายนอก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จำนวน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8</w:t>
      </w:r>
      <w:r w:rsidRPr="003E3CC6">
        <w:rPr>
          <w:rFonts w:ascii="Angsana New" w:hAnsi="Angsana New"/>
          <w:sz w:val="30"/>
          <w:szCs w:val="30"/>
        </w:rPr>
        <w:t>.</w:t>
      </w:r>
      <w:r w:rsidR="00C070A0" w:rsidRPr="00C070A0">
        <w:rPr>
          <w:rFonts w:ascii="Angsana New" w:hAnsi="Angsana New"/>
          <w:sz w:val="30"/>
          <w:szCs w:val="30"/>
        </w:rPr>
        <w:t>43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ล้านหุ้น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4</w:t>
      </w:r>
      <w:r w:rsidRPr="003E3CC6">
        <w:rPr>
          <w:rFonts w:ascii="Angsana New" w:hAnsi="Angsana New"/>
          <w:sz w:val="30"/>
          <w:szCs w:val="30"/>
        </w:rPr>
        <w:t>,</w:t>
      </w:r>
      <w:r w:rsidR="00C070A0" w:rsidRPr="00C070A0">
        <w:rPr>
          <w:rFonts w:ascii="Angsana New" w:hAnsi="Angsana New"/>
          <w:sz w:val="30"/>
          <w:szCs w:val="30"/>
        </w:rPr>
        <w:t>362</w:t>
      </w:r>
      <w:r w:rsidRPr="003E3CC6">
        <w:rPr>
          <w:rFonts w:ascii="Angsana New" w:hAnsi="Angsana New"/>
          <w:sz w:val="30"/>
          <w:szCs w:val="30"/>
        </w:rPr>
        <w:t>.</w:t>
      </w:r>
      <w:r w:rsidR="00C070A0" w:rsidRPr="00C070A0">
        <w:rPr>
          <w:rFonts w:ascii="Angsana New" w:hAnsi="Angsana New"/>
          <w:sz w:val="30"/>
          <w:szCs w:val="30"/>
        </w:rPr>
        <w:t>78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ล้านบาท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ทำให้กลุ่มบริษัทมีส่วนได้เสียในบริษัทดังกล่าวร้อยละ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100</w:t>
      </w:r>
      <w:r w:rsidRPr="003E3CC6">
        <w:rPr>
          <w:rFonts w:ascii="Angsana New" w:hAnsi="Angsana New"/>
          <w:sz w:val="30"/>
          <w:szCs w:val="30"/>
        </w:rPr>
        <w:t>.</w:t>
      </w:r>
      <w:r w:rsidR="00B11C2B" w:rsidRPr="00B11C2B">
        <w:rPr>
          <w:rFonts w:ascii="Angsana New" w:hAnsi="Angsana New"/>
          <w:sz w:val="30"/>
          <w:szCs w:val="30"/>
        </w:rPr>
        <w:t>00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บริษัท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เอดับเบิ้ลยูซี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ไลฟ์สไตล์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พร็อพเพอร์ตี้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รัชดา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จำกัด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มีสินทรัพย์ที่ระบุได้ส่วนใหญ่เป็นที่ดิน อาคาร และอสังหาริมทรัพย์เพื่อการลงทุน รายการนี้ถูกรับรู้เป็นการซื้อสินทรัพย์แทนที่จะเป็นการซื้อธุรกิจ เนื่องจากมูลค่ายุติธรรมเกือบทั้งหมดของสินทรัพย์ที่ได้มากระจุกตัวที่กลุ่มของสินทรัพย์ที่ระบุได้ที่มีลักษณะคล้ายคลึงกัน</w:t>
      </w:r>
    </w:p>
    <w:p w14:paraId="2809D26E" w14:textId="37C03CF2" w:rsidR="00B868D4" w:rsidRPr="00983155" w:rsidRDefault="00B868D4" w:rsidP="00983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850"/>
        <w:gridCol w:w="270"/>
        <w:gridCol w:w="990"/>
        <w:gridCol w:w="270"/>
        <w:gridCol w:w="1800"/>
      </w:tblGrid>
      <w:tr w:rsidR="00B868D4" w:rsidRPr="003E3CC6" w14:paraId="75CF840B" w14:textId="77777777">
        <w:trPr>
          <w:tblHeader/>
        </w:trPr>
        <w:tc>
          <w:tcPr>
            <w:tcW w:w="5850" w:type="dxa"/>
            <w:hideMark/>
          </w:tcPr>
          <w:p w14:paraId="1BDA892D" w14:textId="77777777" w:rsidR="00B868D4" w:rsidRPr="003E3CC6" w:rsidRDefault="00B868D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E3C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70" w:type="dxa"/>
          </w:tcPr>
          <w:p w14:paraId="29CD3434" w14:textId="77777777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405872DA" w14:textId="77777777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3AE55F" w14:textId="77777777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hideMark/>
          </w:tcPr>
          <w:p w14:paraId="1A7E2EA1" w14:textId="77777777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CC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E3C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3E3CC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868D4" w:rsidRPr="003E3CC6" w14:paraId="59BCBC88" w14:textId="77777777">
        <w:tc>
          <w:tcPr>
            <w:tcW w:w="5850" w:type="dxa"/>
            <w:hideMark/>
          </w:tcPr>
          <w:p w14:paraId="3509849F" w14:textId="77777777" w:rsidR="00B868D4" w:rsidRPr="003E3CC6" w:rsidRDefault="00B868D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E3C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270" w:type="dxa"/>
          </w:tcPr>
          <w:p w14:paraId="49318D85" w14:textId="77777777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0F0548" w14:textId="77777777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4A4618" w14:textId="77777777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06FBD45" w14:textId="19A92921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426"/>
              </w:tabs>
              <w:ind w:left="-104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E3CC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B868D4" w:rsidRPr="003E3CC6" w14:paraId="6279B4B3" w14:textId="77777777">
        <w:tc>
          <w:tcPr>
            <w:tcW w:w="5850" w:type="dxa"/>
          </w:tcPr>
          <w:p w14:paraId="38999DA7" w14:textId="77777777" w:rsidR="00B868D4" w:rsidRPr="003E3CC6" w:rsidRDefault="00B868D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CC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</w:tcPr>
          <w:p w14:paraId="7841D25A" w14:textId="77777777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2FB9DD" w14:textId="77777777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FA0DCF" w14:textId="77777777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0F06C5B" w14:textId="6FCDB678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426"/>
              </w:tabs>
              <w:ind w:left="-104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E3CC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868D4" w:rsidRPr="003E3CC6" w14:paraId="1E313E43" w14:textId="77777777">
        <w:tc>
          <w:tcPr>
            <w:tcW w:w="5850" w:type="dxa"/>
            <w:hideMark/>
          </w:tcPr>
          <w:p w14:paraId="72162877" w14:textId="77777777" w:rsidR="00B868D4" w:rsidRPr="003E3CC6" w:rsidRDefault="00B868D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E3CC6">
              <w:rPr>
                <w:rFonts w:asciiTheme="majorBidi" w:hAnsi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14:paraId="571B5D95" w14:textId="77777777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hideMark/>
          </w:tcPr>
          <w:p w14:paraId="4FE1FCD0" w14:textId="77777777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AC8FAE" w14:textId="77777777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610D111" w14:textId="618FD3DD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426"/>
              </w:tabs>
              <w:ind w:left="-104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E3CC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3C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3C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868D4" w:rsidRPr="003E3CC6" w14:paraId="55B78451" w14:textId="77777777">
        <w:tc>
          <w:tcPr>
            <w:tcW w:w="5850" w:type="dxa"/>
            <w:hideMark/>
          </w:tcPr>
          <w:p w14:paraId="622E55F2" w14:textId="77777777" w:rsidR="00B868D4" w:rsidRPr="003E3CC6" w:rsidRDefault="00B868D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E3CC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26A41B4D" w14:textId="77777777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00B83284" w14:textId="77777777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576A7C1" w14:textId="77777777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40E5AA0" w14:textId="7EE42C32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426"/>
              </w:tabs>
              <w:ind w:left="-104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E3CC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E3C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756</w:t>
            </w:r>
            <w:r w:rsidRPr="003E3C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868D4" w:rsidRPr="003E3CC6" w14:paraId="72B5040F" w14:textId="77777777">
        <w:tc>
          <w:tcPr>
            <w:tcW w:w="5850" w:type="dxa"/>
          </w:tcPr>
          <w:p w14:paraId="7C5BE93E" w14:textId="77777777" w:rsidR="00B868D4" w:rsidRPr="003E3CC6" w:rsidRDefault="00B868D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CC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70" w:type="dxa"/>
          </w:tcPr>
          <w:p w14:paraId="6D0FFD36" w14:textId="77777777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71ED0B" w14:textId="77777777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9F6C2E" w14:textId="77777777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905E87D" w14:textId="32ED1CEF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426"/>
              </w:tabs>
              <w:ind w:left="-104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E3CC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B868D4" w:rsidRPr="003E3CC6" w14:paraId="20848DC8" w14:textId="77777777">
        <w:tc>
          <w:tcPr>
            <w:tcW w:w="5850" w:type="dxa"/>
          </w:tcPr>
          <w:p w14:paraId="2569AF02" w14:textId="77777777" w:rsidR="00B868D4" w:rsidRPr="003E3CC6" w:rsidRDefault="00B868D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CC6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70" w:type="dxa"/>
          </w:tcPr>
          <w:p w14:paraId="626BA76E" w14:textId="77777777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0320A5" w14:textId="77777777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8332F" w14:textId="77777777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BA0525E" w14:textId="67F1424D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426"/>
              </w:tabs>
              <w:ind w:left="-104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CC6">
              <w:rPr>
                <w:rFonts w:asciiTheme="majorBidi" w:hAnsiTheme="majorBidi" w:cstheme="majorBidi"/>
                <w:sz w:val="30"/>
                <w:szCs w:val="30"/>
              </w:rPr>
              <w:tab/>
              <w:t>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Pr="003E3CC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68D4" w:rsidRPr="003E3CC6" w14:paraId="4284E6D3" w14:textId="77777777">
        <w:tc>
          <w:tcPr>
            <w:tcW w:w="5850" w:type="dxa"/>
            <w:hideMark/>
          </w:tcPr>
          <w:p w14:paraId="183FFCE3" w14:textId="77777777" w:rsidR="00B868D4" w:rsidRPr="003E3CC6" w:rsidRDefault="00B868D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E3CC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270" w:type="dxa"/>
          </w:tcPr>
          <w:p w14:paraId="69D55206" w14:textId="77777777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7B8ADE9" w14:textId="77777777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4958B" w14:textId="77777777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3C19BD6E" w14:textId="6DCD9FCA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426"/>
              </w:tabs>
              <w:ind w:left="-104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E3CC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E3CC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E3CC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868D4" w:rsidRPr="003E3CC6" w14:paraId="1FB3990B" w14:textId="77777777">
        <w:tc>
          <w:tcPr>
            <w:tcW w:w="5850" w:type="dxa"/>
            <w:hideMark/>
          </w:tcPr>
          <w:p w14:paraId="7F97F986" w14:textId="77777777" w:rsidR="00B868D4" w:rsidRPr="003E3CC6" w:rsidRDefault="00B868D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3C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044C97D3" w14:textId="77777777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9691CCC" w14:textId="77777777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8278DB" w14:textId="77777777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632C9F" w14:textId="22804D92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426"/>
              </w:tabs>
              <w:ind w:left="-104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3CC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3E3C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363</w:t>
            </w:r>
          </w:p>
        </w:tc>
      </w:tr>
      <w:tr w:rsidR="00B868D4" w:rsidRPr="003E3CC6" w14:paraId="524995E4" w14:textId="77777777">
        <w:tc>
          <w:tcPr>
            <w:tcW w:w="5850" w:type="dxa"/>
          </w:tcPr>
          <w:p w14:paraId="48030733" w14:textId="77777777" w:rsidR="00B868D4" w:rsidRPr="003E3CC6" w:rsidRDefault="00B868D4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3737FEF4" w14:textId="77777777" w:rsidR="00B868D4" w:rsidRPr="003E3CC6" w:rsidRDefault="00B868D4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A3C9ECB" w14:textId="77777777" w:rsidR="00B868D4" w:rsidRPr="003E3CC6" w:rsidRDefault="00B868D4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02A4CEE1" w14:textId="77777777" w:rsidR="00B868D4" w:rsidRPr="003E3CC6" w:rsidRDefault="00B868D4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A14E68" w14:textId="77777777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426"/>
              </w:tabs>
              <w:ind w:left="-104" w:right="-10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868D4" w:rsidRPr="003E3CC6" w14:paraId="4CF6D5BD" w14:textId="77777777">
        <w:tc>
          <w:tcPr>
            <w:tcW w:w="5850" w:type="dxa"/>
            <w:hideMark/>
          </w:tcPr>
          <w:p w14:paraId="6C083FCE" w14:textId="77777777" w:rsidR="00B868D4" w:rsidRPr="003E3CC6" w:rsidRDefault="00B868D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3CC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เงินสดที่ได้มาจากการซื้อบริษัทย่อย</w:t>
            </w:r>
          </w:p>
        </w:tc>
        <w:tc>
          <w:tcPr>
            <w:tcW w:w="270" w:type="dxa"/>
          </w:tcPr>
          <w:p w14:paraId="1384B9A6" w14:textId="77777777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D2D9DD" w14:textId="77777777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FCD4D7" w14:textId="77777777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27E28FA" w14:textId="1FD36CDE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426"/>
              </w:tabs>
              <w:ind w:left="-104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E3CC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B868D4" w:rsidRPr="003E3CC6" w14:paraId="3B9B3ABA" w14:textId="77777777">
        <w:tc>
          <w:tcPr>
            <w:tcW w:w="5850" w:type="dxa"/>
            <w:hideMark/>
          </w:tcPr>
          <w:p w14:paraId="3472821C" w14:textId="77777777" w:rsidR="00B868D4" w:rsidRPr="003E3CC6" w:rsidRDefault="00B868D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3CC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70" w:type="dxa"/>
          </w:tcPr>
          <w:p w14:paraId="27F64CD5" w14:textId="77777777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EEE46FF" w14:textId="77777777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266049" w14:textId="77777777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48741D" w14:textId="5B6BD08E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426"/>
              </w:tabs>
              <w:ind w:left="-104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E3CC6">
              <w:rPr>
                <w:rFonts w:asciiTheme="majorBidi" w:hAnsiTheme="majorBidi" w:cstheme="majorBidi"/>
                <w:sz w:val="30"/>
                <w:szCs w:val="30"/>
              </w:rPr>
              <w:tab/>
              <w:t>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E3C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363</w:t>
            </w:r>
            <w:r w:rsidRPr="003E3CC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68D4" w:rsidRPr="003E3CC6" w14:paraId="2B237EA1" w14:textId="77777777">
        <w:tc>
          <w:tcPr>
            <w:tcW w:w="5850" w:type="dxa"/>
            <w:hideMark/>
          </w:tcPr>
          <w:p w14:paraId="4D28C245" w14:textId="77777777" w:rsidR="00B868D4" w:rsidRPr="003E3CC6" w:rsidRDefault="00B868D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3C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70" w:type="dxa"/>
          </w:tcPr>
          <w:p w14:paraId="2FB19C98" w14:textId="77777777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BD150A7" w14:textId="77777777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1003EA" w14:textId="77777777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72FB67" w14:textId="410B8FE3" w:rsidR="00B868D4" w:rsidRPr="003E3CC6" w:rsidRDefault="00B8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426"/>
              </w:tabs>
              <w:ind w:left="-104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3CC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E3C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3E3C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</w:t>
            </w:r>
            <w:r w:rsidRPr="003E3C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3C45F607" w14:textId="77777777" w:rsidR="002B470A" w:rsidRDefault="002B470A" w:rsidP="00B86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15DB68" w14:textId="4D916EF4" w:rsidR="00B868D4" w:rsidRPr="003E3CC6" w:rsidRDefault="00B868D4" w:rsidP="00B86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3CC6">
        <w:rPr>
          <w:rFonts w:ascii="Angsana New" w:hAnsi="Angsana New" w:hint="cs"/>
          <w:sz w:val="30"/>
          <w:szCs w:val="30"/>
          <w:cs/>
        </w:rPr>
        <w:t>ในเดือนมิถุนายน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2568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บริษัท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ฮอสปิทอลลิตี้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เดเวลอปเมนท์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จำกัด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ได้ปรับปรุงราคาซื้อหุ้นสามัญของบริษัท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เอดับเบิ้ลยูซี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ไลฟ์สไตล์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พร็อพเพอร์ตี้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รัชดา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จำกัด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เพิ่มขึ้นจำนวนเงิน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8</w:t>
      </w:r>
      <w:r w:rsidRPr="003E3CC6">
        <w:rPr>
          <w:rFonts w:ascii="Angsana New" w:hAnsi="Angsana New"/>
          <w:sz w:val="30"/>
          <w:szCs w:val="30"/>
        </w:rPr>
        <w:t>.</w:t>
      </w:r>
      <w:r w:rsidR="00C070A0" w:rsidRPr="00C070A0">
        <w:rPr>
          <w:rFonts w:ascii="Angsana New" w:hAnsi="Angsana New"/>
          <w:sz w:val="30"/>
          <w:szCs w:val="30"/>
        </w:rPr>
        <w:t>74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ล้านบาท</w:t>
      </w:r>
    </w:p>
    <w:p w14:paraId="328EC620" w14:textId="77777777" w:rsidR="00B868D4" w:rsidRPr="003E3CC6" w:rsidRDefault="00B868D4" w:rsidP="00B86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538CF2" w14:textId="12D69451" w:rsidR="00B868D4" w:rsidRPr="003E3CC6" w:rsidRDefault="00B868D4" w:rsidP="00B86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3CC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="00C070A0" w:rsidRPr="00C070A0">
        <w:rPr>
          <w:rFonts w:ascii="Angsana New" w:hAnsi="Angsana New"/>
          <w:sz w:val="30"/>
          <w:szCs w:val="30"/>
        </w:rPr>
        <w:t>8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กรกฎาคม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2568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บริษัท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พัทยา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พัฒนา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แอสเสท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จำกัด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ซึ่งเป็นบริษัทย่อยทางตรง ดำเนินการ</w:t>
      </w:r>
      <w:r w:rsidRPr="003E3CC6">
        <w:rPr>
          <w:rFonts w:ascii="Angsana New" w:hAnsi="Angsana New"/>
          <w:sz w:val="30"/>
          <w:szCs w:val="30"/>
          <w:cs/>
        </w:rPr>
        <w:br/>
      </w:r>
      <w:r w:rsidRPr="003E3CC6">
        <w:rPr>
          <w:rFonts w:ascii="Angsana New" w:hAnsi="Angsana New" w:hint="cs"/>
          <w:sz w:val="30"/>
          <w:szCs w:val="30"/>
          <w:cs/>
        </w:rPr>
        <w:t>จดทะเบียนเพิ่มทุนจำนวนเงิน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Pr="003E3CC6">
        <w:rPr>
          <w:rFonts w:ascii="Angsana New" w:hAnsi="Angsana New"/>
          <w:sz w:val="30"/>
          <w:szCs w:val="30"/>
        </w:rPr>
        <w:t>,</w:t>
      </w:r>
      <w:r w:rsidR="00C070A0" w:rsidRPr="00C070A0">
        <w:rPr>
          <w:rFonts w:ascii="Angsana New" w:hAnsi="Angsana New"/>
          <w:sz w:val="30"/>
          <w:szCs w:val="30"/>
        </w:rPr>
        <w:t>499</w:t>
      </w:r>
      <w:r w:rsidRPr="003E3CC6">
        <w:rPr>
          <w:rFonts w:ascii="Angsana New" w:hAnsi="Angsana New"/>
          <w:sz w:val="30"/>
          <w:szCs w:val="30"/>
        </w:rPr>
        <w:t>.</w:t>
      </w:r>
      <w:r w:rsidR="00C070A0" w:rsidRPr="00C070A0">
        <w:rPr>
          <w:rFonts w:ascii="Angsana New" w:hAnsi="Angsana New"/>
          <w:sz w:val="30"/>
          <w:szCs w:val="30"/>
        </w:rPr>
        <w:t>9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ล้านบาท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จากเดิม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Pr="003E3CC6">
        <w:rPr>
          <w:rFonts w:ascii="Angsana New" w:hAnsi="Angsana New"/>
          <w:sz w:val="30"/>
          <w:szCs w:val="30"/>
        </w:rPr>
        <w:t>.</w:t>
      </w:r>
      <w:r w:rsidR="00B11C2B" w:rsidRPr="00B11C2B">
        <w:rPr>
          <w:rFonts w:ascii="Angsana New" w:hAnsi="Angsana New"/>
          <w:sz w:val="30"/>
          <w:szCs w:val="30"/>
        </w:rPr>
        <w:t>10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ล้านบาท</w:t>
      </w:r>
      <w:r w:rsidRPr="003E3CC6">
        <w:rPr>
          <w:rFonts w:ascii="Angsana New" w:hAnsi="Angsana New"/>
          <w:sz w:val="30"/>
          <w:szCs w:val="30"/>
          <w:cs/>
        </w:rPr>
        <w:t xml:space="preserve"> (</w:t>
      </w:r>
      <w:r w:rsidRPr="003E3CC6">
        <w:rPr>
          <w:rFonts w:ascii="Angsana New" w:hAnsi="Angsana New" w:hint="cs"/>
          <w:sz w:val="30"/>
          <w:szCs w:val="30"/>
          <w:cs/>
        </w:rPr>
        <w:t>จำนวน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Pr="003E3CC6">
        <w:rPr>
          <w:rFonts w:ascii="Angsana New" w:hAnsi="Angsana New"/>
          <w:sz w:val="30"/>
          <w:szCs w:val="30"/>
        </w:rPr>
        <w:t>.</w:t>
      </w:r>
      <w:r w:rsidR="00B11C2B" w:rsidRPr="00B11C2B">
        <w:rPr>
          <w:rFonts w:ascii="Angsana New" w:hAnsi="Angsana New"/>
          <w:sz w:val="30"/>
          <w:szCs w:val="30"/>
        </w:rPr>
        <w:t>01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ล้านหุ้น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10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บาท</w:t>
      </w:r>
      <w:r w:rsidRPr="003E3CC6">
        <w:rPr>
          <w:rFonts w:ascii="Angsana New" w:hAnsi="Angsana New"/>
          <w:sz w:val="30"/>
          <w:szCs w:val="30"/>
          <w:cs/>
        </w:rPr>
        <w:t xml:space="preserve">) </w:t>
      </w:r>
      <w:r w:rsidRPr="003E3CC6">
        <w:rPr>
          <w:rFonts w:ascii="Angsana New" w:hAnsi="Angsana New" w:hint="cs"/>
          <w:sz w:val="30"/>
          <w:szCs w:val="30"/>
          <w:cs/>
        </w:rPr>
        <w:t>เป็นจำนวน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Pr="003E3CC6">
        <w:rPr>
          <w:rFonts w:ascii="Angsana New" w:hAnsi="Angsana New"/>
          <w:sz w:val="30"/>
          <w:szCs w:val="30"/>
        </w:rPr>
        <w:t>,</w:t>
      </w:r>
      <w:r w:rsidR="00C070A0" w:rsidRPr="00C070A0">
        <w:rPr>
          <w:rFonts w:ascii="Angsana New" w:hAnsi="Angsana New"/>
          <w:sz w:val="30"/>
          <w:szCs w:val="30"/>
        </w:rPr>
        <w:t>5</w:t>
      </w:r>
      <w:r w:rsidR="00B11C2B" w:rsidRPr="00B11C2B">
        <w:rPr>
          <w:rFonts w:ascii="Angsana New" w:hAnsi="Angsana New"/>
          <w:sz w:val="30"/>
          <w:szCs w:val="30"/>
        </w:rPr>
        <w:t>00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ล้านบาท</w:t>
      </w:r>
      <w:r w:rsidRPr="003E3CC6">
        <w:rPr>
          <w:rFonts w:ascii="Angsana New" w:hAnsi="Angsana New"/>
          <w:sz w:val="30"/>
          <w:szCs w:val="30"/>
          <w:cs/>
        </w:rPr>
        <w:t xml:space="preserve"> (</w:t>
      </w:r>
      <w:r w:rsidRPr="003E3CC6">
        <w:rPr>
          <w:rFonts w:ascii="Angsana New" w:hAnsi="Angsana New" w:hint="cs"/>
          <w:sz w:val="30"/>
          <w:szCs w:val="30"/>
          <w:cs/>
        </w:rPr>
        <w:t>จำนวน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="00C070A0" w:rsidRPr="00C070A0">
        <w:rPr>
          <w:rFonts w:ascii="Angsana New" w:hAnsi="Angsana New"/>
          <w:sz w:val="30"/>
          <w:szCs w:val="30"/>
        </w:rPr>
        <w:t>5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ล้านหุ้น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10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บาท</w:t>
      </w:r>
      <w:r w:rsidRPr="003E3CC6">
        <w:rPr>
          <w:rFonts w:ascii="Angsana New" w:hAnsi="Angsana New"/>
          <w:sz w:val="30"/>
          <w:szCs w:val="30"/>
          <w:cs/>
        </w:rPr>
        <w:t xml:space="preserve">) </w:t>
      </w:r>
      <w:r w:rsidRPr="003E3CC6">
        <w:rPr>
          <w:rFonts w:ascii="Angsana New" w:hAnsi="Angsana New" w:hint="cs"/>
          <w:sz w:val="30"/>
          <w:szCs w:val="30"/>
          <w:cs/>
        </w:rPr>
        <w:t>ทั้งนี้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บริษัทยังคงมีสัดส่วนการถือหุ้นเป็นร้อยละ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</w:t>
      </w:r>
      <w:r w:rsidRPr="003E3CC6">
        <w:rPr>
          <w:rFonts w:ascii="Angsana New" w:hAnsi="Angsana New"/>
          <w:sz w:val="30"/>
          <w:szCs w:val="30"/>
        </w:rPr>
        <w:t>.</w:t>
      </w:r>
      <w:r w:rsidR="00B11C2B" w:rsidRPr="00B11C2B">
        <w:rPr>
          <w:rFonts w:ascii="Angsana New" w:hAnsi="Angsana New"/>
          <w:sz w:val="30"/>
          <w:szCs w:val="30"/>
        </w:rPr>
        <w:t>00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100</w:t>
      </w:r>
      <w:r w:rsidRPr="003E3CC6">
        <w:rPr>
          <w:rFonts w:ascii="Angsana New" w:hAnsi="Angsana New"/>
          <w:sz w:val="30"/>
          <w:szCs w:val="30"/>
        </w:rPr>
        <w:t>.</w:t>
      </w:r>
      <w:r w:rsidR="00B11C2B" w:rsidRPr="00B11C2B">
        <w:rPr>
          <w:rFonts w:ascii="Angsana New" w:hAnsi="Angsana New"/>
          <w:sz w:val="30"/>
          <w:szCs w:val="30"/>
        </w:rPr>
        <w:t>00</w:t>
      </w:r>
    </w:p>
    <w:p w14:paraId="6252F927" w14:textId="77777777" w:rsidR="00B868D4" w:rsidRPr="003E3CC6" w:rsidRDefault="00B868D4" w:rsidP="00B86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2D33D2" w14:textId="0DC5A4CA" w:rsidR="00B868D4" w:rsidRPr="003E3CC6" w:rsidRDefault="00B868D4" w:rsidP="00B86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3CC6">
        <w:rPr>
          <w:rFonts w:ascii="Angsana New" w:hAnsi="Angsana New" w:hint="cs"/>
          <w:sz w:val="30"/>
          <w:szCs w:val="30"/>
          <w:cs/>
        </w:rPr>
        <w:lastRenderedPageBreak/>
        <w:t>เมื่อวันที่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สิงหาคม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2568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บริษัท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ทีซีซี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โฮเทล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แอสเสท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จำกัด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ซึ่งเป็นบริษัทย่อยทางตรง ดำเนินการจดทะเบียนเปลี่ยนแปลงจำนวนหุ้นและมูลค่าหุ้นจากเดิมจำนวน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4</w:t>
      </w:r>
      <w:r w:rsidRPr="003E3CC6">
        <w:rPr>
          <w:rFonts w:ascii="Angsana New" w:hAnsi="Angsana New"/>
          <w:sz w:val="30"/>
          <w:szCs w:val="30"/>
        </w:rPr>
        <w:t>,</w:t>
      </w:r>
      <w:r w:rsidR="00C070A0" w:rsidRPr="00C070A0">
        <w:rPr>
          <w:rFonts w:ascii="Angsana New" w:hAnsi="Angsana New"/>
          <w:sz w:val="30"/>
          <w:szCs w:val="30"/>
        </w:rPr>
        <w:t>662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ล้านหุ้น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8</w:t>
      </w:r>
      <w:r w:rsidRPr="003E3CC6">
        <w:rPr>
          <w:rFonts w:ascii="Angsana New" w:hAnsi="Angsana New"/>
          <w:sz w:val="30"/>
          <w:szCs w:val="30"/>
        </w:rPr>
        <w:t>.</w:t>
      </w:r>
      <w:r w:rsidR="00C070A0" w:rsidRPr="00C070A0">
        <w:rPr>
          <w:rFonts w:ascii="Angsana New" w:hAnsi="Angsana New"/>
          <w:sz w:val="30"/>
          <w:szCs w:val="30"/>
        </w:rPr>
        <w:t>58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บาท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รวมจำนวนเงิน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4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Pr="003E3CC6">
        <w:rPr>
          <w:rFonts w:ascii="Angsana New" w:hAnsi="Angsana New"/>
          <w:sz w:val="30"/>
          <w:szCs w:val="30"/>
        </w:rPr>
        <w:t>,</w:t>
      </w:r>
      <w:r w:rsidR="00B11C2B" w:rsidRPr="00B11C2B">
        <w:rPr>
          <w:rFonts w:ascii="Angsana New" w:hAnsi="Angsana New"/>
          <w:sz w:val="30"/>
          <w:szCs w:val="30"/>
        </w:rPr>
        <w:t>000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ล้านบาท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เป็นจำนวน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4</w:t>
      </w:r>
      <w:r w:rsidRPr="003E3CC6">
        <w:rPr>
          <w:rFonts w:ascii="Angsana New" w:hAnsi="Angsana New"/>
          <w:sz w:val="30"/>
          <w:szCs w:val="30"/>
        </w:rPr>
        <w:t>,</w:t>
      </w:r>
      <w:r w:rsidR="00B11C2B" w:rsidRPr="00B11C2B">
        <w:rPr>
          <w:rFonts w:ascii="Angsana New" w:hAnsi="Angsana New"/>
          <w:sz w:val="30"/>
          <w:szCs w:val="30"/>
        </w:rPr>
        <w:t>000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ล้านหุ้น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10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บาท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รวมจำนวนเงิน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4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Pr="003E3CC6">
        <w:rPr>
          <w:rFonts w:ascii="Angsana New" w:hAnsi="Angsana New"/>
          <w:sz w:val="30"/>
          <w:szCs w:val="30"/>
        </w:rPr>
        <w:t>,</w:t>
      </w:r>
      <w:r w:rsidR="00B11C2B" w:rsidRPr="00B11C2B">
        <w:rPr>
          <w:rFonts w:ascii="Angsana New" w:hAnsi="Angsana New"/>
          <w:sz w:val="30"/>
          <w:szCs w:val="30"/>
        </w:rPr>
        <w:t>000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ล้านบาท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ทั้งนี้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บริษัทยังคงมีสัดส่วน</w:t>
      </w:r>
      <w:bookmarkStart w:id="15" w:name="_Hlk213347344"/>
      <w:r w:rsidRPr="003E3CC6">
        <w:rPr>
          <w:rFonts w:ascii="Angsana New" w:hAnsi="Angsana New" w:hint="cs"/>
          <w:sz w:val="30"/>
          <w:szCs w:val="30"/>
          <w:cs/>
        </w:rPr>
        <w:t>การถือหุ้น</w:t>
      </w:r>
      <w:bookmarkEnd w:id="15"/>
      <w:r w:rsidRPr="003E3CC6">
        <w:rPr>
          <w:rFonts w:ascii="Angsana New" w:hAnsi="Angsana New" w:hint="cs"/>
          <w:sz w:val="30"/>
          <w:szCs w:val="30"/>
          <w:cs/>
        </w:rPr>
        <w:t>เป็นร้อยละ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5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Pr="003E3CC6">
        <w:rPr>
          <w:rFonts w:ascii="Angsana New" w:hAnsi="Angsana New"/>
          <w:sz w:val="30"/>
          <w:szCs w:val="30"/>
        </w:rPr>
        <w:t>.</w:t>
      </w:r>
      <w:r w:rsidR="00B11C2B" w:rsidRPr="00B11C2B">
        <w:rPr>
          <w:rFonts w:ascii="Angsana New" w:hAnsi="Angsana New"/>
          <w:sz w:val="30"/>
          <w:szCs w:val="30"/>
        </w:rPr>
        <w:t>00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99</w:t>
      </w:r>
      <w:r w:rsidRPr="003E3CC6">
        <w:rPr>
          <w:rFonts w:ascii="Angsana New" w:hAnsi="Angsana New"/>
          <w:sz w:val="30"/>
          <w:szCs w:val="30"/>
        </w:rPr>
        <w:t>.</w:t>
      </w:r>
      <w:r w:rsidR="00C070A0" w:rsidRPr="00C070A0">
        <w:rPr>
          <w:rFonts w:ascii="Angsana New" w:hAnsi="Angsana New"/>
          <w:sz w:val="30"/>
          <w:szCs w:val="30"/>
        </w:rPr>
        <w:t>99</w:t>
      </w:r>
    </w:p>
    <w:p w14:paraId="7529D348" w14:textId="77777777" w:rsidR="00B868D4" w:rsidRPr="003E3CC6" w:rsidRDefault="00B868D4" w:rsidP="00B86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9B62BF" w14:textId="6B5A680B" w:rsidR="00B868D4" w:rsidRPr="003E3CC6" w:rsidRDefault="00B868D4" w:rsidP="00B86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3E3CC6">
        <w:rPr>
          <w:rFonts w:ascii="Angsana New" w:hAnsi="Angsana New" w:hint="cs"/>
          <w:spacing w:val="-4"/>
          <w:sz w:val="30"/>
          <w:szCs w:val="30"/>
          <w:cs/>
        </w:rPr>
        <w:t>ในวันเดียวกัน</w:t>
      </w:r>
      <w:r w:rsidRPr="003E3C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3E3C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pacing w:val="-4"/>
          <w:sz w:val="30"/>
          <w:szCs w:val="30"/>
          <w:cs/>
        </w:rPr>
        <w:t>ทีซีซี</w:t>
      </w:r>
      <w:r w:rsidRPr="003E3C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pacing w:val="-4"/>
          <w:sz w:val="30"/>
          <w:szCs w:val="30"/>
          <w:cs/>
        </w:rPr>
        <w:t>โฮเทล</w:t>
      </w:r>
      <w:r w:rsidRPr="003E3C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pacing w:val="-4"/>
          <w:sz w:val="30"/>
          <w:szCs w:val="30"/>
          <w:cs/>
        </w:rPr>
        <w:t>แอสเสท</w:t>
      </w:r>
      <w:r w:rsidRPr="003E3C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pacing w:val="-4"/>
          <w:sz w:val="30"/>
          <w:szCs w:val="30"/>
          <w:cs/>
        </w:rPr>
        <w:t>แมนเนจเม้นท์</w:t>
      </w:r>
      <w:r w:rsidRPr="003E3C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3E3C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ซึ่งเป็นบริษัทย่อยทางตรง ดำเนินการจดทะเบียน</w:t>
      </w:r>
      <w:r w:rsidRPr="003E3CC6">
        <w:rPr>
          <w:rFonts w:ascii="Angsana New" w:hAnsi="Angsana New"/>
          <w:spacing w:val="-4"/>
          <w:sz w:val="30"/>
          <w:szCs w:val="30"/>
        </w:rPr>
        <w:br/>
      </w:r>
      <w:r w:rsidRPr="003E3CC6">
        <w:rPr>
          <w:rFonts w:ascii="Angsana New" w:hAnsi="Angsana New" w:hint="cs"/>
          <w:sz w:val="30"/>
          <w:szCs w:val="30"/>
          <w:cs/>
        </w:rPr>
        <w:t>เพิ่มทุนจำนวนเงิน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29</w:t>
      </w:r>
      <w:r w:rsidRPr="003E3CC6">
        <w:rPr>
          <w:rFonts w:ascii="Angsana New" w:hAnsi="Angsana New"/>
          <w:sz w:val="30"/>
          <w:szCs w:val="30"/>
        </w:rPr>
        <w:t>,</w:t>
      </w:r>
      <w:r w:rsidR="00B11C2B" w:rsidRPr="00B11C2B">
        <w:rPr>
          <w:rFonts w:ascii="Angsana New" w:hAnsi="Angsana New"/>
          <w:sz w:val="30"/>
          <w:szCs w:val="30"/>
        </w:rPr>
        <w:t>000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ล้านบาท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จากเดิม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4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Pr="003E3CC6">
        <w:rPr>
          <w:rFonts w:ascii="Angsana New" w:hAnsi="Angsana New"/>
          <w:sz w:val="30"/>
          <w:szCs w:val="30"/>
        </w:rPr>
        <w:t>,</w:t>
      </w:r>
      <w:r w:rsidR="00B11C2B" w:rsidRPr="00B11C2B">
        <w:rPr>
          <w:rFonts w:ascii="Angsana New" w:hAnsi="Angsana New"/>
          <w:sz w:val="30"/>
          <w:szCs w:val="30"/>
        </w:rPr>
        <w:t>000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ล้านบาท</w:t>
      </w:r>
      <w:r w:rsidRPr="003E3CC6">
        <w:rPr>
          <w:rFonts w:ascii="Angsana New" w:hAnsi="Angsana New"/>
          <w:sz w:val="30"/>
          <w:szCs w:val="30"/>
          <w:cs/>
        </w:rPr>
        <w:t xml:space="preserve"> (</w:t>
      </w:r>
      <w:r w:rsidRPr="003E3CC6">
        <w:rPr>
          <w:rFonts w:ascii="Angsana New" w:hAnsi="Angsana New" w:hint="cs"/>
          <w:sz w:val="30"/>
          <w:szCs w:val="30"/>
          <w:cs/>
        </w:rPr>
        <w:t>จำนวน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4</w:t>
      </w:r>
      <w:r w:rsidRPr="003E3CC6">
        <w:rPr>
          <w:rFonts w:ascii="Angsana New" w:hAnsi="Angsana New"/>
          <w:sz w:val="30"/>
          <w:szCs w:val="30"/>
        </w:rPr>
        <w:t>,</w:t>
      </w:r>
      <w:r w:rsidR="00B11C2B" w:rsidRPr="00B11C2B">
        <w:rPr>
          <w:rFonts w:ascii="Angsana New" w:hAnsi="Angsana New"/>
          <w:sz w:val="30"/>
          <w:szCs w:val="30"/>
        </w:rPr>
        <w:t>000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ล้านหุ้น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10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บาท</w:t>
      </w:r>
      <w:r w:rsidRPr="003E3CC6">
        <w:rPr>
          <w:rFonts w:ascii="Angsana New" w:hAnsi="Angsana New"/>
          <w:sz w:val="30"/>
          <w:szCs w:val="30"/>
          <w:cs/>
        </w:rPr>
        <w:t xml:space="preserve">) </w:t>
      </w:r>
      <w:r w:rsidRPr="003E3CC6">
        <w:rPr>
          <w:rFonts w:ascii="Angsana New" w:hAnsi="Angsana New"/>
          <w:sz w:val="30"/>
          <w:szCs w:val="30"/>
          <w:cs/>
        </w:rPr>
        <w:br/>
      </w:r>
      <w:r w:rsidRPr="003E3CC6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3E3C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pacing w:val="-4"/>
          <w:sz w:val="30"/>
          <w:szCs w:val="30"/>
        </w:rPr>
        <w:t>69</w:t>
      </w:r>
      <w:r w:rsidRPr="003E3CC6">
        <w:rPr>
          <w:rFonts w:ascii="Angsana New" w:hAnsi="Angsana New"/>
          <w:spacing w:val="-4"/>
          <w:sz w:val="30"/>
          <w:szCs w:val="30"/>
        </w:rPr>
        <w:t>,</w:t>
      </w:r>
      <w:r w:rsidR="00B11C2B" w:rsidRPr="00B11C2B">
        <w:rPr>
          <w:rFonts w:ascii="Angsana New" w:hAnsi="Angsana New"/>
          <w:spacing w:val="-4"/>
          <w:sz w:val="30"/>
          <w:szCs w:val="30"/>
        </w:rPr>
        <w:t>000</w:t>
      </w:r>
      <w:r w:rsidRPr="003E3CC6">
        <w:rPr>
          <w:rFonts w:ascii="Angsana New" w:hAnsi="Angsana New"/>
          <w:spacing w:val="-4"/>
          <w:sz w:val="30"/>
          <w:szCs w:val="30"/>
        </w:rPr>
        <w:t xml:space="preserve"> </w:t>
      </w:r>
      <w:r w:rsidRPr="003E3CC6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3E3CC6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Pr="003E3CC6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3E3C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pacing w:val="-4"/>
          <w:sz w:val="30"/>
          <w:szCs w:val="30"/>
        </w:rPr>
        <w:t>6</w:t>
      </w:r>
      <w:r w:rsidRPr="003E3CC6">
        <w:rPr>
          <w:rFonts w:ascii="Angsana New" w:hAnsi="Angsana New"/>
          <w:spacing w:val="-4"/>
          <w:sz w:val="30"/>
          <w:szCs w:val="30"/>
        </w:rPr>
        <w:t>,</w:t>
      </w:r>
      <w:r w:rsidR="00C070A0" w:rsidRPr="00C070A0">
        <w:rPr>
          <w:rFonts w:ascii="Angsana New" w:hAnsi="Angsana New"/>
          <w:spacing w:val="-4"/>
          <w:sz w:val="30"/>
          <w:szCs w:val="30"/>
        </w:rPr>
        <w:t>9</w:t>
      </w:r>
      <w:r w:rsidR="00B11C2B" w:rsidRPr="00B11C2B">
        <w:rPr>
          <w:rFonts w:ascii="Angsana New" w:hAnsi="Angsana New"/>
          <w:spacing w:val="-4"/>
          <w:sz w:val="30"/>
          <w:szCs w:val="30"/>
        </w:rPr>
        <w:t>00</w:t>
      </w:r>
      <w:r w:rsidRPr="003E3CC6">
        <w:rPr>
          <w:rFonts w:ascii="Angsana New" w:hAnsi="Angsana New"/>
          <w:spacing w:val="-4"/>
          <w:sz w:val="30"/>
          <w:szCs w:val="30"/>
        </w:rPr>
        <w:t xml:space="preserve"> </w:t>
      </w:r>
      <w:r w:rsidRPr="003E3CC6">
        <w:rPr>
          <w:rFonts w:ascii="Angsana New" w:hAnsi="Angsana New" w:hint="cs"/>
          <w:spacing w:val="-4"/>
          <w:sz w:val="30"/>
          <w:szCs w:val="30"/>
          <w:cs/>
        </w:rPr>
        <w:t>ล้านหุ้น</w:t>
      </w:r>
      <w:r w:rsidRPr="003E3C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pacing w:val="-4"/>
          <w:sz w:val="30"/>
          <w:szCs w:val="30"/>
          <w:cs/>
        </w:rPr>
        <w:t>มูลค่าหุ้นละ</w:t>
      </w:r>
      <w:r w:rsidRPr="003E3C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pacing w:val="-4"/>
          <w:sz w:val="30"/>
          <w:szCs w:val="30"/>
        </w:rPr>
        <w:t>10</w:t>
      </w:r>
      <w:r w:rsidRPr="003E3CC6">
        <w:rPr>
          <w:rFonts w:ascii="Angsana New" w:hAnsi="Angsana New"/>
          <w:spacing w:val="-4"/>
          <w:sz w:val="30"/>
          <w:szCs w:val="30"/>
        </w:rPr>
        <w:t xml:space="preserve"> </w:t>
      </w:r>
      <w:r w:rsidRPr="003E3CC6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Pr="003E3CC6">
        <w:rPr>
          <w:rFonts w:ascii="Angsana New" w:hAnsi="Angsana New"/>
          <w:spacing w:val="-4"/>
          <w:sz w:val="30"/>
          <w:szCs w:val="30"/>
          <w:cs/>
        </w:rPr>
        <w:t xml:space="preserve">) </w:t>
      </w:r>
      <w:r w:rsidRPr="003E3CC6">
        <w:rPr>
          <w:rFonts w:ascii="Angsana New" w:hAnsi="Angsana New" w:hint="cs"/>
          <w:spacing w:val="-4"/>
          <w:sz w:val="30"/>
          <w:szCs w:val="30"/>
          <w:cs/>
        </w:rPr>
        <w:t>ทั้งนี้</w:t>
      </w:r>
      <w:r w:rsidRPr="003E3CC6">
        <w:rPr>
          <w:rFonts w:ascii="Angsana New" w:hAnsi="Angsana New"/>
          <w:spacing w:val="-4"/>
          <w:sz w:val="30"/>
          <w:szCs w:val="30"/>
        </w:rPr>
        <w:t xml:space="preserve"> </w:t>
      </w:r>
      <w:r w:rsidRPr="003E3CC6">
        <w:rPr>
          <w:rFonts w:ascii="Angsana New" w:hAnsi="Angsana New" w:hint="cs"/>
          <w:spacing w:val="-4"/>
          <w:sz w:val="30"/>
          <w:szCs w:val="30"/>
          <w:cs/>
        </w:rPr>
        <w:t>บริษัทยังคงมีสัดส่วนการถือหุ้นเป็นร้อยละ</w:t>
      </w:r>
      <w:r w:rsidRPr="003E3C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pacing w:val="-4"/>
          <w:sz w:val="30"/>
          <w:szCs w:val="30"/>
        </w:rPr>
        <w:t>5</w:t>
      </w:r>
      <w:r w:rsidR="00B11C2B" w:rsidRPr="00B11C2B">
        <w:rPr>
          <w:rFonts w:ascii="Angsana New" w:hAnsi="Angsana New"/>
          <w:spacing w:val="-4"/>
          <w:sz w:val="30"/>
          <w:szCs w:val="30"/>
        </w:rPr>
        <w:t>0</w:t>
      </w:r>
      <w:r w:rsidRPr="003E3CC6">
        <w:rPr>
          <w:rFonts w:ascii="Angsana New" w:hAnsi="Angsana New"/>
          <w:spacing w:val="-4"/>
          <w:sz w:val="30"/>
          <w:szCs w:val="30"/>
        </w:rPr>
        <w:t>.</w:t>
      </w:r>
      <w:r w:rsidR="00B11C2B" w:rsidRPr="00B11C2B">
        <w:rPr>
          <w:rFonts w:ascii="Angsana New" w:hAnsi="Angsana New"/>
          <w:spacing w:val="-4"/>
          <w:sz w:val="30"/>
          <w:szCs w:val="30"/>
        </w:rPr>
        <w:t>00</w:t>
      </w:r>
      <w:r w:rsidRPr="003E3C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pacing w:val="-4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3E3C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pacing w:val="-4"/>
          <w:sz w:val="30"/>
          <w:szCs w:val="30"/>
        </w:rPr>
        <w:t>99</w:t>
      </w:r>
      <w:r w:rsidRPr="003E3CC6">
        <w:rPr>
          <w:rFonts w:ascii="Angsana New" w:hAnsi="Angsana New"/>
          <w:spacing w:val="-4"/>
          <w:sz w:val="30"/>
          <w:szCs w:val="30"/>
        </w:rPr>
        <w:t>.</w:t>
      </w:r>
      <w:r w:rsidR="00C070A0" w:rsidRPr="00C070A0">
        <w:rPr>
          <w:rFonts w:ascii="Angsana New" w:hAnsi="Angsana New"/>
          <w:spacing w:val="-4"/>
          <w:sz w:val="30"/>
          <w:szCs w:val="30"/>
        </w:rPr>
        <w:t>99</w:t>
      </w:r>
    </w:p>
    <w:p w14:paraId="64A438C0" w14:textId="77777777" w:rsidR="007C6494" w:rsidRPr="003E3CC6" w:rsidRDefault="007C6494" w:rsidP="00B86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F28E64A" w14:textId="05EEB341" w:rsidR="007C6494" w:rsidRPr="003E3CC6" w:rsidRDefault="007C6494" w:rsidP="000462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3CC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28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พฤศจิกายน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2568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="000462EE" w:rsidRPr="003E3CC6">
        <w:rPr>
          <w:rFonts w:ascii="Angsana New" w:hAnsi="Angsana New" w:hint="cs"/>
          <w:sz w:val="30"/>
          <w:szCs w:val="30"/>
          <w:cs/>
        </w:rPr>
        <w:t>บริษัท</w:t>
      </w:r>
      <w:r w:rsidR="00912EAD" w:rsidRPr="003E3CC6">
        <w:rPr>
          <w:rFonts w:ascii="Angsana New" w:hAnsi="Angsana New" w:hint="cs"/>
          <w:sz w:val="30"/>
          <w:szCs w:val="30"/>
          <w:cs/>
        </w:rPr>
        <w:t>และบริษัท</w:t>
      </w:r>
      <w:r w:rsidR="00912EAD" w:rsidRPr="003E3CC6">
        <w:rPr>
          <w:rFonts w:ascii="Angsana New" w:hAnsi="Angsana New"/>
          <w:sz w:val="30"/>
          <w:szCs w:val="30"/>
          <w:cs/>
        </w:rPr>
        <w:t xml:space="preserve"> </w:t>
      </w:r>
      <w:r w:rsidR="00912EAD" w:rsidRPr="003E3CC6">
        <w:rPr>
          <w:rFonts w:ascii="Angsana New" w:hAnsi="Angsana New" w:hint="cs"/>
          <w:sz w:val="30"/>
          <w:szCs w:val="30"/>
          <w:cs/>
        </w:rPr>
        <w:t>เอดับบลิวซีเพื่อธุรกิจ</w:t>
      </w:r>
      <w:r w:rsidR="00912EAD"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</w:t>
      </w:r>
      <w:r w:rsidR="00912EAD" w:rsidRPr="003E3CC6">
        <w:rPr>
          <w:rFonts w:ascii="Angsana New" w:hAnsi="Angsana New"/>
          <w:sz w:val="30"/>
          <w:szCs w:val="30"/>
          <w:cs/>
        </w:rPr>
        <w:t xml:space="preserve"> </w:t>
      </w:r>
      <w:r w:rsidR="00912EAD" w:rsidRPr="003E3CC6">
        <w:rPr>
          <w:rFonts w:ascii="Angsana New" w:hAnsi="Angsana New" w:hint="cs"/>
          <w:sz w:val="30"/>
          <w:szCs w:val="30"/>
          <w:cs/>
        </w:rPr>
        <w:t>จำกัด</w:t>
      </w:r>
      <w:r w:rsidR="00124C67">
        <w:rPr>
          <w:rFonts w:ascii="Angsana New" w:hAnsi="Angsana New"/>
          <w:sz w:val="30"/>
          <w:szCs w:val="30"/>
        </w:rPr>
        <w:t xml:space="preserve"> </w:t>
      </w:r>
      <w:r w:rsidR="00124C67" w:rsidRPr="003E3CC6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ซึ่งเป็นบริษัทย่อยทางตรง</w:t>
      </w:r>
      <w:r w:rsidR="00912EAD" w:rsidRPr="003E3CC6">
        <w:rPr>
          <w:rFonts w:ascii="Angsana New" w:hAnsi="Angsana New"/>
          <w:sz w:val="30"/>
          <w:szCs w:val="30"/>
          <w:cs/>
        </w:rPr>
        <w:t xml:space="preserve"> </w:t>
      </w:r>
      <w:r w:rsidR="000462EE" w:rsidRPr="003E3CC6">
        <w:rPr>
          <w:rFonts w:ascii="Angsana New" w:hAnsi="Angsana New" w:hint="cs"/>
          <w:sz w:val="30"/>
          <w:szCs w:val="30"/>
          <w:cs/>
        </w:rPr>
        <w:t>เข้าซื้อหุ้นสามัญ</w:t>
      </w:r>
      <w:r w:rsidR="0085661D" w:rsidRPr="003E3CC6">
        <w:rPr>
          <w:rFonts w:ascii="Angsana New" w:hAnsi="Angsana New" w:hint="cs"/>
          <w:sz w:val="30"/>
          <w:szCs w:val="30"/>
          <w:cs/>
        </w:rPr>
        <w:t>ของบริษัท</w:t>
      </w:r>
      <w:r w:rsidR="0085661D" w:rsidRPr="003E3CC6">
        <w:rPr>
          <w:rFonts w:ascii="Angsana New" w:hAnsi="Angsana New"/>
          <w:sz w:val="30"/>
          <w:szCs w:val="30"/>
          <w:cs/>
        </w:rPr>
        <w:t xml:space="preserve"> </w:t>
      </w:r>
      <w:r w:rsidR="0085661D" w:rsidRPr="003E3CC6">
        <w:rPr>
          <w:rFonts w:ascii="Angsana New" w:hAnsi="Angsana New" w:hint="cs"/>
          <w:sz w:val="30"/>
          <w:szCs w:val="30"/>
          <w:cs/>
        </w:rPr>
        <w:t>ทีซีซี</w:t>
      </w:r>
      <w:r w:rsidR="0085661D" w:rsidRPr="003E3CC6">
        <w:rPr>
          <w:rFonts w:ascii="Angsana New" w:hAnsi="Angsana New"/>
          <w:sz w:val="30"/>
          <w:szCs w:val="30"/>
          <w:cs/>
        </w:rPr>
        <w:t xml:space="preserve"> </w:t>
      </w:r>
      <w:r w:rsidR="0085661D" w:rsidRPr="003E3CC6">
        <w:rPr>
          <w:rFonts w:ascii="Angsana New" w:hAnsi="Angsana New" w:hint="cs"/>
          <w:sz w:val="30"/>
          <w:szCs w:val="30"/>
          <w:cs/>
        </w:rPr>
        <w:t>โฮเทล</w:t>
      </w:r>
      <w:r w:rsidR="0085661D" w:rsidRPr="003E3CC6">
        <w:rPr>
          <w:rFonts w:ascii="Angsana New" w:hAnsi="Angsana New"/>
          <w:sz w:val="30"/>
          <w:szCs w:val="30"/>
          <w:cs/>
        </w:rPr>
        <w:t xml:space="preserve"> </w:t>
      </w:r>
      <w:r w:rsidR="0085661D" w:rsidRPr="003E3CC6">
        <w:rPr>
          <w:rFonts w:ascii="Angsana New" w:hAnsi="Angsana New" w:hint="cs"/>
          <w:sz w:val="30"/>
          <w:szCs w:val="30"/>
          <w:cs/>
        </w:rPr>
        <w:t>แอสเสท</w:t>
      </w:r>
      <w:r w:rsidR="0085661D" w:rsidRPr="003E3CC6">
        <w:rPr>
          <w:rFonts w:ascii="Angsana New" w:hAnsi="Angsana New"/>
          <w:sz w:val="30"/>
          <w:szCs w:val="30"/>
          <w:cs/>
        </w:rPr>
        <w:t xml:space="preserve"> </w:t>
      </w:r>
      <w:r w:rsidR="0085661D" w:rsidRPr="003E3CC6">
        <w:rPr>
          <w:rFonts w:ascii="Angsana New" w:hAnsi="Angsana New" w:hint="cs"/>
          <w:sz w:val="30"/>
          <w:szCs w:val="30"/>
          <w:cs/>
        </w:rPr>
        <w:t>แมนเนจเม้นท์</w:t>
      </w:r>
      <w:r w:rsidR="0085661D" w:rsidRPr="003E3CC6">
        <w:rPr>
          <w:rFonts w:ascii="Angsana New" w:hAnsi="Angsana New"/>
          <w:sz w:val="30"/>
          <w:szCs w:val="30"/>
          <w:cs/>
        </w:rPr>
        <w:t xml:space="preserve"> </w:t>
      </w:r>
      <w:r w:rsidR="0085661D" w:rsidRPr="003E3CC6">
        <w:rPr>
          <w:rFonts w:ascii="Angsana New" w:hAnsi="Angsana New" w:hint="cs"/>
          <w:sz w:val="30"/>
          <w:szCs w:val="30"/>
          <w:cs/>
        </w:rPr>
        <w:t>จำกัด</w:t>
      </w:r>
      <w:r w:rsidR="00C10CAF">
        <w:rPr>
          <w:rFonts w:ascii="Angsana New" w:hAnsi="Angsana New" w:hint="cs"/>
          <w:sz w:val="30"/>
          <w:szCs w:val="30"/>
          <w:cs/>
        </w:rPr>
        <w:t xml:space="preserve"> </w:t>
      </w:r>
      <w:r w:rsidR="00C10CAF" w:rsidRPr="003E3CC6">
        <w:rPr>
          <w:rFonts w:ascii="Angsana New" w:hAnsi="Angsana New" w:hint="cs"/>
          <w:sz w:val="30"/>
          <w:szCs w:val="30"/>
          <w:cs/>
        </w:rPr>
        <w:t>จากกิจการที่เกี่ยวข้องกัน</w:t>
      </w:r>
      <w:r w:rsidR="0085661D">
        <w:rPr>
          <w:rFonts w:ascii="Angsana New" w:hAnsi="Angsana New"/>
          <w:sz w:val="30"/>
          <w:szCs w:val="30"/>
        </w:rPr>
        <w:t xml:space="preserve"> </w:t>
      </w:r>
      <w:r w:rsidR="00AB33AF">
        <w:rPr>
          <w:rFonts w:ascii="Angsana New" w:hAnsi="Angsana New" w:hint="cs"/>
          <w:sz w:val="30"/>
          <w:szCs w:val="30"/>
          <w:cs/>
        </w:rPr>
        <w:t xml:space="preserve">บริษัทละ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="00AB33AF">
        <w:rPr>
          <w:rFonts w:ascii="Angsana New" w:hAnsi="Angsana New"/>
          <w:sz w:val="30"/>
          <w:szCs w:val="30"/>
        </w:rPr>
        <w:t xml:space="preserve"> </w:t>
      </w:r>
      <w:r w:rsidR="00AB33AF">
        <w:rPr>
          <w:rFonts w:ascii="Angsana New" w:hAnsi="Angsana New" w:hint="cs"/>
          <w:sz w:val="30"/>
          <w:szCs w:val="30"/>
          <w:cs/>
        </w:rPr>
        <w:t>หุ้น รวม</w:t>
      </w:r>
      <w:r w:rsidR="000462EE" w:rsidRPr="003E3CC6">
        <w:rPr>
          <w:rFonts w:ascii="Angsana New" w:hAnsi="Angsana New" w:hint="cs"/>
          <w:sz w:val="30"/>
          <w:szCs w:val="30"/>
          <w:cs/>
        </w:rPr>
        <w:t>จำนวน</w:t>
      </w:r>
      <w:r w:rsidR="000462EE"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</w:t>
      </w:r>
      <w:r w:rsidR="000462EE" w:rsidRPr="003E3CC6">
        <w:rPr>
          <w:rFonts w:ascii="Angsana New" w:hAnsi="Angsana New"/>
          <w:sz w:val="30"/>
          <w:szCs w:val="30"/>
          <w:cs/>
        </w:rPr>
        <w:t xml:space="preserve"> </w:t>
      </w:r>
      <w:r w:rsidR="000462EE" w:rsidRPr="003E3CC6">
        <w:rPr>
          <w:rFonts w:ascii="Angsana New" w:hAnsi="Angsana New" w:hint="cs"/>
          <w:sz w:val="30"/>
          <w:szCs w:val="30"/>
          <w:cs/>
        </w:rPr>
        <w:t>หุ้น</w:t>
      </w:r>
      <w:r w:rsidR="000462EE" w:rsidRPr="003E3CC6">
        <w:rPr>
          <w:rFonts w:ascii="Angsana New" w:hAnsi="Angsana New"/>
          <w:sz w:val="30"/>
          <w:szCs w:val="30"/>
          <w:cs/>
        </w:rPr>
        <w:t xml:space="preserve"> </w:t>
      </w:r>
      <w:r w:rsidR="000462EE" w:rsidRPr="003E3CC6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0462EE"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="000462EE" w:rsidRPr="003E3CC6">
        <w:rPr>
          <w:rFonts w:ascii="Angsana New" w:hAnsi="Angsana New"/>
          <w:sz w:val="30"/>
          <w:szCs w:val="30"/>
          <w:cs/>
        </w:rPr>
        <w:t xml:space="preserve"> </w:t>
      </w:r>
      <w:r w:rsidR="000462EE" w:rsidRPr="003E3CC6">
        <w:rPr>
          <w:rFonts w:ascii="Angsana New" w:hAnsi="Angsana New" w:hint="cs"/>
          <w:sz w:val="30"/>
          <w:szCs w:val="30"/>
          <w:cs/>
        </w:rPr>
        <w:t>บาท</w:t>
      </w:r>
      <w:r w:rsidR="000462EE" w:rsidRPr="003E3CC6">
        <w:rPr>
          <w:rFonts w:ascii="Angsana New" w:hAnsi="Angsana New"/>
          <w:sz w:val="30"/>
          <w:szCs w:val="30"/>
          <w:cs/>
        </w:rPr>
        <w:t xml:space="preserve"> </w:t>
      </w:r>
      <w:r w:rsidR="00BA65EC" w:rsidRPr="003E3CC6">
        <w:rPr>
          <w:rFonts w:ascii="Angsana New" w:hAnsi="Angsana New" w:hint="cs"/>
          <w:spacing w:val="-4"/>
          <w:sz w:val="30"/>
          <w:szCs w:val="30"/>
          <w:cs/>
        </w:rPr>
        <w:t>ทั้งนี้</w:t>
      </w:r>
      <w:r w:rsidR="00BA65EC" w:rsidRPr="003E3CC6">
        <w:rPr>
          <w:rFonts w:ascii="Angsana New" w:hAnsi="Angsana New"/>
          <w:spacing w:val="-4"/>
          <w:sz w:val="30"/>
          <w:szCs w:val="30"/>
        </w:rPr>
        <w:t xml:space="preserve"> </w:t>
      </w:r>
      <w:r w:rsidR="00BA65EC" w:rsidRPr="003E3CC6">
        <w:rPr>
          <w:rFonts w:ascii="Angsana New" w:hAnsi="Angsana New" w:hint="cs"/>
          <w:spacing w:val="-4"/>
          <w:sz w:val="30"/>
          <w:szCs w:val="30"/>
          <w:cs/>
        </w:rPr>
        <w:t>บริษัทยังคงมีสัดส่วนการถือหุ้นเป็นร้อยละ</w:t>
      </w:r>
      <w:r w:rsidR="00BA65EC" w:rsidRPr="003E3C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pacing w:val="-4"/>
          <w:sz w:val="30"/>
          <w:szCs w:val="30"/>
        </w:rPr>
        <w:t>5</w:t>
      </w:r>
      <w:r w:rsidR="00B11C2B" w:rsidRPr="00B11C2B">
        <w:rPr>
          <w:rFonts w:ascii="Angsana New" w:hAnsi="Angsana New"/>
          <w:spacing w:val="-4"/>
          <w:sz w:val="30"/>
          <w:szCs w:val="30"/>
        </w:rPr>
        <w:t>0</w:t>
      </w:r>
      <w:r w:rsidR="00BA65EC" w:rsidRPr="003E3CC6">
        <w:rPr>
          <w:rFonts w:ascii="Angsana New" w:hAnsi="Angsana New"/>
          <w:spacing w:val="-4"/>
          <w:sz w:val="30"/>
          <w:szCs w:val="30"/>
        </w:rPr>
        <w:t>.</w:t>
      </w:r>
      <w:r w:rsidR="00B11C2B" w:rsidRPr="00B11C2B">
        <w:rPr>
          <w:rFonts w:ascii="Angsana New" w:hAnsi="Angsana New"/>
          <w:spacing w:val="-4"/>
          <w:sz w:val="30"/>
          <w:szCs w:val="30"/>
        </w:rPr>
        <w:t>00</w:t>
      </w:r>
      <w:r w:rsidR="000462EE" w:rsidRPr="003E3CC6">
        <w:rPr>
          <w:rFonts w:ascii="Angsana New" w:hAnsi="Angsana New"/>
          <w:sz w:val="30"/>
          <w:szCs w:val="30"/>
          <w:cs/>
        </w:rPr>
        <w:t xml:space="preserve"> </w:t>
      </w:r>
      <w:r w:rsidR="000462EE" w:rsidRPr="003E3CC6">
        <w:rPr>
          <w:rFonts w:ascii="Angsana New" w:hAnsi="Angsana New" w:hint="cs"/>
          <w:sz w:val="30"/>
          <w:szCs w:val="30"/>
          <w:cs/>
        </w:rPr>
        <w:t>และ</w:t>
      </w:r>
      <w:r w:rsidR="00090015" w:rsidRPr="003E3CC6">
        <w:rPr>
          <w:rFonts w:ascii="Angsana New" w:hAnsi="Angsana New" w:hint="cs"/>
          <w:sz w:val="30"/>
          <w:szCs w:val="30"/>
          <w:cs/>
        </w:rPr>
        <w:t>ทำให้</w:t>
      </w:r>
      <w:r w:rsidR="000462EE" w:rsidRPr="003E3CC6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90015" w:rsidRPr="003E3CC6">
        <w:rPr>
          <w:rFonts w:ascii="Angsana New" w:hAnsi="Angsana New" w:hint="cs"/>
          <w:sz w:val="30"/>
          <w:szCs w:val="30"/>
          <w:cs/>
        </w:rPr>
        <w:t>มีส่วน</w:t>
      </w:r>
      <w:r w:rsidR="00124C67">
        <w:rPr>
          <w:rFonts w:ascii="Angsana New" w:hAnsi="Angsana New"/>
          <w:sz w:val="30"/>
          <w:szCs w:val="30"/>
        </w:rPr>
        <w:br/>
      </w:r>
      <w:r w:rsidR="00090015" w:rsidRPr="003E3CC6">
        <w:rPr>
          <w:rFonts w:ascii="Angsana New" w:hAnsi="Angsana New" w:hint="cs"/>
          <w:sz w:val="30"/>
          <w:szCs w:val="30"/>
          <w:cs/>
        </w:rPr>
        <w:t>ได้เสียในบริษัทดังกล่าวเพิ่มขึ้นจากร้อยละ</w:t>
      </w:r>
      <w:r w:rsidR="00090015"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99</w:t>
      </w:r>
      <w:r w:rsidR="00124C67">
        <w:rPr>
          <w:rFonts w:ascii="Angsana New" w:hAnsi="Angsana New"/>
          <w:sz w:val="30"/>
          <w:szCs w:val="30"/>
        </w:rPr>
        <w:t>.</w:t>
      </w:r>
      <w:r w:rsidR="00C070A0" w:rsidRPr="00C070A0">
        <w:rPr>
          <w:rFonts w:ascii="Angsana New" w:hAnsi="Angsana New"/>
          <w:sz w:val="30"/>
          <w:szCs w:val="30"/>
        </w:rPr>
        <w:t>99</w:t>
      </w:r>
      <w:r w:rsidR="00090015" w:rsidRPr="003E3CC6">
        <w:rPr>
          <w:rFonts w:ascii="Angsana New" w:hAnsi="Angsana New"/>
          <w:sz w:val="30"/>
          <w:szCs w:val="30"/>
          <w:cs/>
        </w:rPr>
        <w:t xml:space="preserve"> </w:t>
      </w:r>
      <w:r w:rsidR="00090015" w:rsidRPr="003E3CC6">
        <w:rPr>
          <w:rFonts w:ascii="Angsana New" w:hAnsi="Angsana New" w:hint="cs"/>
          <w:sz w:val="30"/>
          <w:szCs w:val="30"/>
          <w:cs/>
        </w:rPr>
        <w:t>เป็นร้อยละ</w:t>
      </w:r>
      <w:r w:rsidR="00090015" w:rsidRPr="003E3CC6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100</w:t>
      </w:r>
      <w:r w:rsidR="00124C67">
        <w:rPr>
          <w:rFonts w:ascii="Angsana New" w:hAnsi="Angsana New"/>
          <w:sz w:val="30"/>
          <w:szCs w:val="30"/>
        </w:rPr>
        <w:t>.</w:t>
      </w:r>
      <w:r w:rsidR="00B11C2B" w:rsidRPr="00B11C2B">
        <w:rPr>
          <w:rFonts w:ascii="Angsana New" w:hAnsi="Angsana New"/>
          <w:sz w:val="30"/>
          <w:szCs w:val="30"/>
        </w:rPr>
        <w:t>00</w:t>
      </w:r>
    </w:p>
    <w:p w14:paraId="02366FE8" w14:textId="77777777" w:rsidR="00912EAD" w:rsidRPr="003E3CC6" w:rsidRDefault="00912EAD" w:rsidP="000462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68D324" w14:textId="24B8F179" w:rsidR="00912EAD" w:rsidRPr="003E3CC6" w:rsidRDefault="00912EAD" w:rsidP="00912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3CC6">
        <w:rPr>
          <w:rFonts w:ascii="Angsana New" w:hAnsi="Angsana New" w:hint="cs"/>
          <w:spacing w:val="-4"/>
          <w:sz w:val="30"/>
          <w:szCs w:val="30"/>
          <w:cs/>
        </w:rPr>
        <w:t>ในวันเดียวกัน</w:t>
      </w:r>
      <w:r w:rsidRPr="003E3C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บริษัท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เอดับบลิวซีเพื่อธุรกิจ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จำกัด</w:t>
      </w:r>
      <w:r w:rsidR="00515AB2">
        <w:rPr>
          <w:rFonts w:ascii="Angsana New" w:hAnsi="Angsana New"/>
          <w:sz w:val="30"/>
          <w:szCs w:val="30"/>
        </w:rPr>
        <w:t xml:space="preserve"> </w:t>
      </w:r>
      <w:r w:rsidR="00515AB2" w:rsidRPr="003E3CC6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ซึ่งเป็นบริษัทย่อยทางตรง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เข้าซื้อหุ้นสามัญจำนวน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หุ้น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ของ</w:t>
      </w:r>
      <w:r w:rsidR="00EF39D9" w:rsidRPr="003E3CC6">
        <w:rPr>
          <w:rFonts w:ascii="Angsana New" w:hAnsi="Angsana New"/>
          <w:sz w:val="30"/>
          <w:szCs w:val="30"/>
          <w:cs/>
        </w:rPr>
        <w:t>บริษัท แอสเสท เวิรด์ รีเทล จำกัด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จากกิจการที่เกี่ยวข้องกัน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บาท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pacing w:val="-4"/>
          <w:sz w:val="30"/>
          <w:szCs w:val="30"/>
          <w:cs/>
        </w:rPr>
        <w:t>ทั้งนี้</w:t>
      </w:r>
      <w:r w:rsidRPr="003E3CC6">
        <w:rPr>
          <w:rFonts w:ascii="Angsana New" w:hAnsi="Angsana New"/>
          <w:spacing w:val="-4"/>
          <w:sz w:val="30"/>
          <w:szCs w:val="30"/>
        </w:rPr>
        <w:t xml:space="preserve"> </w:t>
      </w:r>
      <w:r w:rsidRPr="003E3CC6">
        <w:rPr>
          <w:rFonts w:ascii="Angsana New" w:hAnsi="Angsana New" w:hint="cs"/>
          <w:spacing w:val="-4"/>
          <w:sz w:val="30"/>
          <w:szCs w:val="30"/>
          <w:cs/>
        </w:rPr>
        <w:t>บริษัทยังคงมีสัดส่วนการถือหุ้นเป็นร้อยละ</w:t>
      </w:r>
      <w:r w:rsidRPr="003E3C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pacing w:val="-4"/>
          <w:sz w:val="30"/>
          <w:szCs w:val="30"/>
        </w:rPr>
        <w:t>99</w:t>
      </w:r>
      <w:r w:rsidR="00E712C6" w:rsidRPr="003E3CC6">
        <w:rPr>
          <w:rFonts w:ascii="Angsana New" w:hAnsi="Angsana New"/>
          <w:spacing w:val="-4"/>
          <w:sz w:val="30"/>
          <w:szCs w:val="30"/>
        </w:rPr>
        <w:t>.</w:t>
      </w:r>
      <w:r w:rsidR="00C070A0" w:rsidRPr="00C070A0">
        <w:rPr>
          <w:rFonts w:ascii="Angsana New" w:hAnsi="Angsana New"/>
          <w:spacing w:val="-4"/>
          <w:sz w:val="30"/>
          <w:szCs w:val="30"/>
        </w:rPr>
        <w:t>99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และทำให้กลุ่มบริษัทมีส่วนได้เสียในบริษัทดังกล่าวเพิ่มขึ้นจากร้อยละ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99</w:t>
      </w:r>
      <w:r w:rsidR="00515AB2">
        <w:rPr>
          <w:rFonts w:ascii="Angsana New" w:hAnsi="Angsana New"/>
          <w:sz w:val="30"/>
          <w:szCs w:val="30"/>
        </w:rPr>
        <w:t>.</w:t>
      </w:r>
      <w:r w:rsidR="00C070A0" w:rsidRPr="00C070A0">
        <w:rPr>
          <w:rFonts w:ascii="Angsana New" w:hAnsi="Angsana New"/>
          <w:sz w:val="30"/>
          <w:szCs w:val="30"/>
        </w:rPr>
        <w:t>99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เป็นร้อยละ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100</w:t>
      </w:r>
      <w:r w:rsidR="00983155">
        <w:rPr>
          <w:rFonts w:ascii="Angsana New" w:hAnsi="Angsana New"/>
          <w:sz w:val="30"/>
          <w:szCs w:val="30"/>
        </w:rPr>
        <w:t>.</w:t>
      </w:r>
      <w:r w:rsidR="00B11C2B" w:rsidRPr="00B11C2B">
        <w:rPr>
          <w:rFonts w:ascii="Angsana New" w:hAnsi="Angsana New"/>
          <w:sz w:val="30"/>
          <w:szCs w:val="30"/>
        </w:rPr>
        <w:t>00</w:t>
      </w:r>
    </w:p>
    <w:p w14:paraId="305A3C15" w14:textId="77777777" w:rsidR="00923068" w:rsidRPr="003E3CC6" w:rsidRDefault="00923068" w:rsidP="00681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9AC070" w14:textId="5F9E3639" w:rsidR="009F154B" w:rsidRPr="003E3CC6" w:rsidRDefault="009F154B" w:rsidP="009F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E3CC6">
        <w:rPr>
          <w:rFonts w:ascii="Angsana New" w:hAnsi="Angsana New" w:hint="cs"/>
          <w:i/>
          <w:iCs/>
          <w:sz w:val="30"/>
          <w:szCs w:val="30"/>
          <w:cs/>
        </w:rPr>
        <w:t xml:space="preserve">การเปลี่ยนชื่อบริษัทย่อยสำหรับปีสิ้นสุดวันที่ 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3</w:t>
      </w:r>
      <w:r w:rsidR="00B11C2B" w:rsidRPr="00B11C2B">
        <w:rPr>
          <w:rFonts w:ascii="Angsana New" w:hAnsi="Angsana New"/>
          <w:i/>
          <w:iCs/>
          <w:sz w:val="30"/>
          <w:szCs w:val="30"/>
        </w:rPr>
        <w:t>1</w:t>
      </w:r>
      <w:r w:rsidRPr="003E3CC6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2567</w:t>
      </w:r>
    </w:p>
    <w:p w14:paraId="15D56F91" w14:textId="77777777" w:rsidR="009F154B" w:rsidRPr="003E3CC6" w:rsidRDefault="009F154B" w:rsidP="009F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3825D037" w14:textId="4C312B5F" w:rsidR="009F154B" w:rsidRPr="003E3CC6" w:rsidRDefault="009F154B" w:rsidP="009F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3CC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เมษายน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2567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บริษัท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เอดับบลิวซีเพื่อธุรกิจ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จำกัด ซึ่งเป็นบริษัทย่อยได้ดำเนินการจดทะเบียนเปลี่ยนชื่อบริษัทเป็น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บริษัท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แอสเสท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เวิรด์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แอทแทรคชั่น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แอนด์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รีเทล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จำกัด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กับกระทรวงพาณิชย์เป็นที่เรียบร้อยแล้ว</w:t>
      </w:r>
    </w:p>
    <w:p w14:paraId="1DB18CD9" w14:textId="77777777" w:rsidR="009F154B" w:rsidRPr="003E3CC6" w:rsidRDefault="009F154B" w:rsidP="00681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3F752385" w14:textId="5D5F02F7" w:rsidR="009F154B" w:rsidRPr="003E3CC6" w:rsidRDefault="009F154B" w:rsidP="009F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3CC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27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กันยายน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2567</w:t>
      </w:r>
      <w:r w:rsidRPr="003E3CC6">
        <w:rPr>
          <w:rFonts w:ascii="Angsana New" w:hAnsi="Angsana New"/>
          <w:sz w:val="30"/>
          <w:szCs w:val="30"/>
        </w:rPr>
        <w:t xml:space="preserve">  </w:t>
      </w:r>
      <w:r w:rsidRPr="003E3CC6">
        <w:rPr>
          <w:rFonts w:ascii="Angsana New" w:hAnsi="Angsana New" w:hint="cs"/>
          <w:sz w:val="30"/>
          <w:szCs w:val="30"/>
          <w:cs/>
        </w:rPr>
        <w:t>บริษัท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ที</w:t>
      </w:r>
      <w:r w:rsidRPr="003E3CC6">
        <w:rPr>
          <w:rFonts w:ascii="Angsana New" w:hAnsi="Angsana New"/>
          <w:sz w:val="30"/>
          <w:szCs w:val="30"/>
          <w:cs/>
        </w:rPr>
        <w:t>.</w:t>
      </w:r>
      <w:r w:rsidRPr="003E3CC6">
        <w:rPr>
          <w:rFonts w:ascii="Angsana New" w:hAnsi="Angsana New" w:hint="cs"/>
          <w:sz w:val="30"/>
          <w:szCs w:val="30"/>
          <w:cs/>
        </w:rPr>
        <w:t>ซี</w:t>
      </w:r>
      <w:r w:rsidRPr="003E3CC6">
        <w:rPr>
          <w:rFonts w:ascii="Angsana New" w:hAnsi="Angsana New"/>
          <w:sz w:val="30"/>
          <w:szCs w:val="30"/>
          <w:cs/>
        </w:rPr>
        <w:t>.</w:t>
      </w:r>
      <w:r w:rsidRPr="003E3CC6">
        <w:rPr>
          <w:rFonts w:ascii="Angsana New" w:hAnsi="Angsana New" w:hint="cs"/>
          <w:sz w:val="30"/>
          <w:szCs w:val="30"/>
          <w:cs/>
        </w:rPr>
        <w:t>ซี</w:t>
      </w:r>
      <w:r w:rsidRPr="003E3CC6">
        <w:rPr>
          <w:rFonts w:ascii="Angsana New" w:hAnsi="Angsana New"/>
          <w:sz w:val="30"/>
          <w:szCs w:val="30"/>
          <w:cs/>
        </w:rPr>
        <w:t xml:space="preserve">. </w:t>
      </w:r>
      <w:r w:rsidRPr="003E3CC6">
        <w:rPr>
          <w:rFonts w:ascii="Angsana New" w:hAnsi="Angsana New" w:hint="cs"/>
          <w:sz w:val="30"/>
          <w:szCs w:val="30"/>
          <w:cs/>
        </w:rPr>
        <w:t>คอมเมอร์เชียล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พร็อพเพอร์ตี้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จำกัด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ซึ่งเป็นบริษัทย่อยได้ดำเนินการจดทะเบียนเปลี่ยนชื่อบริษัทเป็น บริษัท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ไลฟ์สไตล์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คอมเมอร์เชียล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พร็อพเพอร์ตี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จำกัด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กับกระทรวงพาณิชย์เป็นที่เรียบร้อยแล้ว</w:t>
      </w:r>
    </w:p>
    <w:p w14:paraId="0BE0721F" w14:textId="77777777" w:rsidR="009F154B" w:rsidRPr="003E3CC6" w:rsidRDefault="009F154B" w:rsidP="009F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72DA25C7" w14:textId="77777777" w:rsidR="002B470A" w:rsidRDefault="002B4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C86C9B5" w14:textId="1F6B4F9E" w:rsidR="009F154B" w:rsidRPr="003E3CC6" w:rsidRDefault="009F154B" w:rsidP="009F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E3CC6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การควบรวมกิจการของบริษัทย่อย</w:t>
      </w:r>
    </w:p>
    <w:p w14:paraId="19F4F24F" w14:textId="77777777" w:rsidR="009F154B" w:rsidRPr="003E3CC6" w:rsidRDefault="009F154B" w:rsidP="009F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65007419" w14:textId="57A470BE" w:rsidR="009F154B" w:rsidRPr="003E3CC6" w:rsidRDefault="009F154B" w:rsidP="009F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E3CC6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color w:val="000000"/>
          <w:sz w:val="30"/>
          <w:szCs w:val="30"/>
        </w:rPr>
        <w:t>4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color w:val="000000"/>
          <w:sz w:val="30"/>
          <w:szCs w:val="30"/>
        </w:rPr>
        <w:t>2567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บางรัก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ลักชูรี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โฮเทลล์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ซึ่งเป็นบริษัทย่อยทางอ้อมได้ดำเนินการจดทะเบียนควบรวมบริษัทต่อกระทรวงพาณิชย์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บริษัทที่ถูกควบรวมมีดังนี้</w:t>
      </w:r>
    </w:p>
    <w:p w14:paraId="5D72D426" w14:textId="77777777" w:rsidR="009F154B" w:rsidRPr="003E3CC6" w:rsidRDefault="009F154B" w:rsidP="009F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  <w:cs/>
        </w:rPr>
      </w:pPr>
    </w:p>
    <w:p w14:paraId="19419351" w14:textId="77777777" w:rsidR="009F154B" w:rsidRPr="003E3CC6" w:rsidRDefault="009F154B" w:rsidP="009F154B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3E3CC6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ทรัพย์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รีเทล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โอพีเพลส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แบงค็อก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</w:p>
    <w:p w14:paraId="03BD5848" w14:textId="77777777" w:rsidR="009F154B" w:rsidRPr="003E3CC6" w:rsidRDefault="009F154B" w:rsidP="009F154B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3E3CC6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เจริญกรุง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ลักซูรี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โฮเทล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ดีเวลลอปเมนท์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</w:p>
    <w:p w14:paraId="4743EB2D" w14:textId="418BC076" w:rsidR="009F154B" w:rsidRPr="003E3CC6" w:rsidRDefault="009F154B" w:rsidP="009F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6ACF0B99" w14:textId="6CF716E1" w:rsidR="001946E3" w:rsidRPr="003E3CC6" w:rsidRDefault="001946E3" w:rsidP="00194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E3CC6">
        <w:rPr>
          <w:rFonts w:ascii="Angsana New" w:hAnsi="Angsana New" w:hint="cs"/>
          <w:color w:val="000000"/>
          <w:sz w:val="30"/>
          <w:szCs w:val="30"/>
          <w:cs/>
        </w:rPr>
        <w:t>ภายหลังการควบรวม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บางรัก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ลักชูรี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โฮเทลล์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ยังคงมีสภาพเป็นนิติบุคคลและใช้ชื่อบริษัทเป็นบริษัท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บางรัก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ลักชูรี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โฮเทลล์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ทั้งนี้บริษัทยังคงมีสัดส่วนการถือหุ้นเท่าเดิม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</w:t>
      </w:r>
      <w:r w:rsidRPr="003E3CC6">
        <w:rPr>
          <w:rFonts w:ascii="Angsana New" w:hAnsi="Angsana New"/>
          <w:color w:val="000000"/>
          <w:sz w:val="30"/>
          <w:szCs w:val="30"/>
        </w:rPr>
        <w:br/>
      </w:r>
      <w:r w:rsidRPr="003E3CC6">
        <w:rPr>
          <w:rFonts w:ascii="Angsana New" w:hAnsi="Angsana New" w:hint="cs"/>
          <w:color w:val="000000"/>
          <w:sz w:val="30"/>
          <w:szCs w:val="30"/>
          <w:cs/>
        </w:rPr>
        <w:t>ร้อยละ</w:t>
      </w:r>
      <w:r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color w:val="000000"/>
          <w:sz w:val="30"/>
          <w:szCs w:val="30"/>
        </w:rPr>
        <w:t>100</w:t>
      </w:r>
    </w:p>
    <w:p w14:paraId="13A1E6EE" w14:textId="40199929" w:rsidR="009F154B" w:rsidRPr="003E3CC6" w:rsidRDefault="001946E3" w:rsidP="009F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E3CC6">
        <w:rPr>
          <w:rFonts w:ascii="Angsana New" w:hAnsi="Angsana New"/>
          <w:color w:val="000000"/>
          <w:sz w:val="30"/>
          <w:szCs w:val="30"/>
        </w:rPr>
        <w:br/>
      </w:r>
      <w:r w:rsidR="009F154B" w:rsidRPr="003E3CC6">
        <w:rPr>
          <w:rFonts w:ascii="Angsana New" w:hAnsi="Angsana New" w:hint="cs"/>
          <w:color w:val="000000"/>
          <w:sz w:val="30"/>
          <w:szCs w:val="30"/>
          <w:cs/>
        </w:rPr>
        <w:t>ในวันเดียวกัน บริษัท</w:t>
      </w:r>
      <w:r w:rsidR="009F154B"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F154B" w:rsidRPr="003E3CC6">
        <w:rPr>
          <w:rFonts w:ascii="Angsana New" w:hAnsi="Angsana New" w:hint="cs"/>
          <w:color w:val="000000"/>
          <w:sz w:val="30"/>
          <w:szCs w:val="30"/>
          <w:cs/>
        </w:rPr>
        <w:t>เอดับบลิวซี</w:t>
      </w:r>
      <w:r w:rsidR="009F154B"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F154B" w:rsidRPr="003E3CC6">
        <w:rPr>
          <w:rFonts w:ascii="Angsana New" w:hAnsi="Angsana New" w:hint="cs"/>
          <w:color w:val="000000"/>
          <w:sz w:val="30"/>
          <w:szCs w:val="30"/>
          <w:cs/>
        </w:rPr>
        <w:t>ทรงวาด</w:t>
      </w:r>
      <w:r w:rsidR="009F154B"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F154B" w:rsidRPr="003E3CC6">
        <w:rPr>
          <w:rFonts w:ascii="Angsana New" w:hAnsi="Angsana New" w:hint="cs"/>
          <w:color w:val="000000"/>
          <w:sz w:val="30"/>
          <w:szCs w:val="30"/>
          <w:cs/>
        </w:rPr>
        <w:t>พร๊อพเพอร์ตี้</w:t>
      </w:r>
      <w:r w:rsidR="009F154B"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color w:val="000000"/>
          <w:sz w:val="30"/>
          <w:szCs w:val="30"/>
        </w:rPr>
        <w:t>1</w:t>
      </w:r>
      <w:r w:rsidR="009F154B" w:rsidRPr="003E3CC6">
        <w:rPr>
          <w:rFonts w:ascii="Angsana New" w:hAnsi="Angsana New"/>
          <w:color w:val="000000"/>
          <w:sz w:val="30"/>
          <w:szCs w:val="30"/>
        </w:rPr>
        <w:t xml:space="preserve"> </w:t>
      </w:r>
      <w:r w:rsidR="009F154B" w:rsidRPr="003E3CC6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="009F154B"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F154B" w:rsidRPr="003E3CC6">
        <w:rPr>
          <w:rFonts w:ascii="Angsana New" w:hAnsi="Angsana New" w:hint="cs"/>
          <w:color w:val="000000"/>
          <w:sz w:val="30"/>
          <w:szCs w:val="30"/>
          <w:cs/>
        </w:rPr>
        <w:t>ซึ่งเป็นบริษัทย่อยทางอ้อมได้ดำเนินการจดทะเบียนควบรวมบริษัทกับบริษัท</w:t>
      </w:r>
      <w:r w:rsidR="009F154B"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F154B" w:rsidRPr="003E3CC6">
        <w:rPr>
          <w:rFonts w:ascii="Angsana New" w:hAnsi="Angsana New" w:hint="cs"/>
          <w:color w:val="000000"/>
          <w:sz w:val="30"/>
          <w:szCs w:val="30"/>
          <w:cs/>
        </w:rPr>
        <w:t>เอดับบลิวซี</w:t>
      </w:r>
      <w:r w:rsidR="009F154B"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F154B" w:rsidRPr="003E3CC6">
        <w:rPr>
          <w:rFonts w:ascii="Angsana New" w:hAnsi="Angsana New" w:hint="cs"/>
          <w:color w:val="000000"/>
          <w:sz w:val="30"/>
          <w:szCs w:val="30"/>
          <w:cs/>
        </w:rPr>
        <w:t>ทรงวาด</w:t>
      </w:r>
      <w:r w:rsidR="009F154B"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F154B" w:rsidRPr="003E3CC6">
        <w:rPr>
          <w:rFonts w:ascii="Angsana New" w:hAnsi="Angsana New" w:hint="cs"/>
          <w:color w:val="000000"/>
          <w:sz w:val="30"/>
          <w:szCs w:val="30"/>
          <w:cs/>
        </w:rPr>
        <w:t>พร๊อพเพอร์ตี้</w:t>
      </w:r>
      <w:r w:rsidR="009F154B"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color w:val="000000"/>
          <w:sz w:val="30"/>
          <w:szCs w:val="30"/>
        </w:rPr>
        <w:t>2</w:t>
      </w:r>
      <w:r w:rsidR="009F154B" w:rsidRPr="003E3CC6">
        <w:rPr>
          <w:rFonts w:ascii="Angsana New" w:hAnsi="Angsana New"/>
          <w:color w:val="000000"/>
          <w:sz w:val="30"/>
          <w:szCs w:val="30"/>
        </w:rPr>
        <w:t xml:space="preserve"> </w:t>
      </w:r>
      <w:r w:rsidR="009F154B" w:rsidRPr="003E3CC6">
        <w:rPr>
          <w:rFonts w:ascii="Angsana New" w:hAnsi="Angsana New" w:hint="cs"/>
          <w:color w:val="000000"/>
          <w:sz w:val="30"/>
          <w:szCs w:val="30"/>
          <w:cs/>
        </w:rPr>
        <w:t>จำกัดต่อกระทรวงพาณิชย์</w:t>
      </w:r>
      <w:r w:rsidR="009F154B"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F154B" w:rsidRPr="003E3CC6">
        <w:rPr>
          <w:rFonts w:ascii="Angsana New" w:hAnsi="Angsana New" w:hint="cs"/>
          <w:color w:val="000000"/>
          <w:sz w:val="30"/>
          <w:szCs w:val="30"/>
          <w:cs/>
        </w:rPr>
        <w:t>ภายหลังการควบรวม</w:t>
      </w:r>
      <w:r w:rsidR="009F154B"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F154B" w:rsidRPr="003E3CC6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บริษัท</w:t>
      </w:r>
      <w:r w:rsidR="009F154B" w:rsidRPr="003E3CC6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9F154B" w:rsidRPr="003E3CC6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เอดับบลิวซี</w:t>
      </w:r>
      <w:r w:rsidR="009F154B" w:rsidRPr="003E3CC6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9F154B" w:rsidRPr="003E3CC6">
        <w:rPr>
          <w:rFonts w:ascii="Angsana New" w:hAnsi="Angsana New" w:hint="cs"/>
          <w:color w:val="000000"/>
          <w:spacing w:val="-2"/>
          <w:sz w:val="30"/>
          <w:szCs w:val="30"/>
          <w:cs/>
        </w:rPr>
        <w:t>ทรงวาด</w:t>
      </w:r>
      <w:r w:rsidR="009F154B" w:rsidRPr="003E3CC6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9F154B" w:rsidRPr="003E3CC6">
        <w:rPr>
          <w:rFonts w:ascii="Angsana New" w:hAnsi="Angsana New" w:hint="cs"/>
          <w:color w:val="000000"/>
          <w:spacing w:val="-2"/>
          <w:sz w:val="30"/>
          <w:szCs w:val="30"/>
          <w:cs/>
        </w:rPr>
        <w:t>พร๊อพเพอร์ตี้</w:t>
      </w:r>
      <w:r w:rsidR="009F154B" w:rsidRPr="003E3CC6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color w:val="000000"/>
          <w:spacing w:val="-2"/>
          <w:sz w:val="30"/>
          <w:szCs w:val="30"/>
        </w:rPr>
        <w:t>1</w:t>
      </w:r>
      <w:r w:rsidR="009F154B" w:rsidRPr="003E3CC6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9F154B" w:rsidRPr="003E3CC6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จำกัด</w:t>
      </w:r>
      <w:r w:rsidR="009F154B" w:rsidRPr="003E3CC6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9F154B" w:rsidRPr="003E3CC6">
        <w:rPr>
          <w:rFonts w:ascii="Angsana New" w:hAnsi="Angsana New" w:hint="cs"/>
          <w:color w:val="000000"/>
          <w:spacing w:val="-2"/>
          <w:sz w:val="30"/>
          <w:szCs w:val="30"/>
          <w:cs/>
        </w:rPr>
        <w:t>ยังคงมีสภาพเป็นนิติบุคคลและใช้ชื่อบริษัทเป็นบริษัท</w:t>
      </w:r>
      <w:r w:rsidR="009F154B" w:rsidRPr="003E3CC6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9F154B" w:rsidRPr="003E3CC6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เอดับบลิวซี</w:t>
      </w:r>
      <w:r w:rsidR="009F154B"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F154B" w:rsidRPr="003E3CC6">
        <w:rPr>
          <w:rFonts w:ascii="Angsana New" w:hAnsi="Angsana New" w:hint="cs"/>
          <w:color w:val="000000"/>
          <w:sz w:val="30"/>
          <w:szCs w:val="30"/>
          <w:cs/>
        </w:rPr>
        <w:t>ทรงวาด</w:t>
      </w:r>
      <w:r w:rsidR="009F154B"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F154B" w:rsidRPr="003E3CC6">
        <w:rPr>
          <w:rFonts w:ascii="Angsana New" w:hAnsi="Angsana New" w:hint="cs"/>
          <w:color w:val="000000"/>
          <w:sz w:val="30"/>
          <w:szCs w:val="30"/>
          <w:cs/>
        </w:rPr>
        <w:t>พร๊อพเพอร์ตี้</w:t>
      </w:r>
      <w:r w:rsidR="009F154B"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color w:val="000000"/>
          <w:sz w:val="30"/>
          <w:szCs w:val="30"/>
        </w:rPr>
        <w:t>1</w:t>
      </w:r>
      <w:r w:rsidR="009F154B" w:rsidRPr="003E3CC6">
        <w:rPr>
          <w:rFonts w:ascii="Angsana New" w:hAnsi="Angsana New"/>
          <w:color w:val="000000"/>
          <w:sz w:val="30"/>
          <w:szCs w:val="30"/>
        </w:rPr>
        <w:t xml:space="preserve"> </w:t>
      </w:r>
      <w:r w:rsidR="009F154B" w:rsidRPr="003E3CC6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="009F154B"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F154B" w:rsidRPr="003E3CC6">
        <w:rPr>
          <w:rFonts w:ascii="Angsana New" w:hAnsi="Angsana New" w:hint="cs"/>
          <w:color w:val="000000"/>
          <w:sz w:val="30"/>
          <w:szCs w:val="30"/>
          <w:cs/>
        </w:rPr>
        <w:t>ทั้งนี้บริษัทยังคงมีสัดส่วนการถือหุ้นเท่าเดิม</w:t>
      </w:r>
      <w:r w:rsidR="009F154B"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F154B" w:rsidRPr="003E3CC6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และกลุ่มบริษัทยังคงมีส่วนได้เสียเป็นร้อยละ</w:t>
      </w:r>
      <w:r w:rsidR="009F154B" w:rsidRPr="003E3C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color w:val="000000"/>
          <w:sz w:val="30"/>
          <w:szCs w:val="30"/>
        </w:rPr>
        <w:t>100</w:t>
      </w:r>
    </w:p>
    <w:p w14:paraId="4524FA2C" w14:textId="77777777" w:rsidR="009F154B" w:rsidRPr="003E3CC6" w:rsidRDefault="009F154B" w:rsidP="009F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69E4F4A" w14:textId="61BB6EDF" w:rsidR="009F154B" w:rsidRPr="003E3CC6" w:rsidRDefault="009F154B" w:rsidP="009F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E3CC6">
        <w:rPr>
          <w:rFonts w:ascii="Angsana New" w:hAnsi="Angsana New" w:hint="cs"/>
          <w:i/>
          <w:iCs/>
          <w:sz w:val="30"/>
          <w:szCs w:val="30"/>
          <w:cs/>
        </w:rPr>
        <w:t>การซื้อเงินลงทุนในบริษัทย่อยสำหรับปีสิ้นสุดวันที่</w:t>
      </w:r>
      <w:r w:rsidRPr="003E3CC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3</w:t>
      </w:r>
      <w:r w:rsidR="00B11C2B" w:rsidRPr="00B11C2B">
        <w:rPr>
          <w:rFonts w:ascii="Angsana New" w:hAnsi="Angsana New"/>
          <w:i/>
          <w:iCs/>
          <w:sz w:val="30"/>
          <w:szCs w:val="30"/>
        </w:rPr>
        <w:t>1</w:t>
      </w:r>
      <w:r w:rsidRPr="003E3CC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3E3CC6">
        <w:rPr>
          <w:rFonts w:ascii="Angsana New" w:hAnsi="Angsana New"/>
          <w:i/>
          <w:iCs/>
          <w:sz w:val="30"/>
          <w:szCs w:val="30"/>
        </w:rPr>
        <w:t xml:space="preserve"> 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2567</w:t>
      </w:r>
    </w:p>
    <w:p w14:paraId="72549389" w14:textId="77777777" w:rsidR="009F154B" w:rsidRPr="003E3CC6" w:rsidRDefault="009F154B" w:rsidP="00385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1ACDDD1" w14:textId="3C2A1348" w:rsidR="009F154B" w:rsidRPr="003E3CC6" w:rsidRDefault="009F154B" w:rsidP="009F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3CC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9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กุมภาพันธ์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2567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บริษัทได้จดทะเบียนจัดตั้งบริษัทย่อยจำนวน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บริษัท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คือ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บริษัท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รีเทล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เดสทิเนชัน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เชียงใหม่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จำกัด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โดยบริษัทมีทุนจดทะเบียนจำนวน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100</w:t>
      </w:r>
      <w:r w:rsidRPr="003E3CC6">
        <w:rPr>
          <w:rFonts w:ascii="Angsana New" w:hAnsi="Angsana New"/>
          <w:sz w:val="30"/>
          <w:szCs w:val="30"/>
        </w:rPr>
        <w:t>,</w:t>
      </w:r>
      <w:r w:rsidR="00B11C2B" w:rsidRPr="00B11C2B">
        <w:rPr>
          <w:rFonts w:ascii="Angsana New" w:hAnsi="Angsana New"/>
          <w:sz w:val="30"/>
          <w:szCs w:val="30"/>
        </w:rPr>
        <w:t>000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บาท</w:t>
      </w:r>
      <w:r w:rsidRPr="003E3CC6">
        <w:rPr>
          <w:rFonts w:ascii="Angsana New" w:hAnsi="Angsana New"/>
          <w:sz w:val="30"/>
          <w:szCs w:val="30"/>
          <w:cs/>
        </w:rPr>
        <w:t xml:space="preserve"> (</w:t>
      </w:r>
      <w:r w:rsidRPr="003E3CC6">
        <w:rPr>
          <w:rFonts w:ascii="Angsana New" w:hAnsi="Angsana New" w:hint="cs"/>
          <w:sz w:val="30"/>
          <w:szCs w:val="30"/>
          <w:cs/>
        </w:rPr>
        <w:t>จำนวน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10</w:t>
      </w:r>
      <w:r w:rsidRPr="003E3CC6">
        <w:rPr>
          <w:rFonts w:ascii="Angsana New" w:hAnsi="Angsana New"/>
          <w:sz w:val="30"/>
          <w:szCs w:val="30"/>
        </w:rPr>
        <w:t>,</w:t>
      </w:r>
      <w:r w:rsidR="00B11C2B" w:rsidRPr="00B11C2B">
        <w:rPr>
          <w:rFonts w:ascii="Angsana New" w:hAnsi="Angsana New"/>
          <w:sz w:val="30"/>
          <w:szCs w:val="30"/>
        </w:rPr>
        <w:t>000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หุ้น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10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บาท</w:t>
      </w:r>
      <w:r w:rsidRPr="003E3CC6">
        <w:rPr>
          <w:rFonts w:ascii="Angsana New" w:hAnsi="Angsana New"/>
          <w:sz w:val="30"/>
          <w:szCs w:val="30"/>
          <w:cs/>
        </w:rPr>
        <w:t xml:space="preserve">) </w:t>
      </w:r>
      <w:r w:rsidRPr="003E3CC6">
        <w:rPr>
          <w:rFonts w:ascii="Angsana New" w:hAnsi="Angsana New" w:hint="cs"/>
          <w:sz w:val="30"/>
          <w:szCs w:val="30"/>
          <w:cs/>
        </w:rPr>
        <w:t>ทั้งนี้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บริษัทได้มีส่วนได้เสียในบริษัทย่อยดังกล่าวในสัดส่วนร้อยละ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</w:p>
    <w:p w14:paraId="4D547327" w14:textId="77777777" w:rsidR="00752374" w:rsidRDefault="00752374" w:rsidP="009F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6DA0A29" w14:textId="704D1BD2" w:rsidR="009F154B" w:rsidRPr="003E3CC6" w:rsidRDefault="009F154B" w:rsidP="009F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3CC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26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เมษายน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2567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บริษัทและบริษัทย่อยได้เข้าลงทุนในโครงการ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โอพี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การ์เด้น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ของบริษัท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เจริญกรุง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แอสเสท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จำกัด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44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Pr="003E3CC6">
        <w:rPr>
          <w:rFonts w:ascii="Angsana New" w:hAnsi="Angsana New"/>
          <w:sz w:val="30"/>
          <w:szCs w:val="30"/>
        </w:rPr>
        <w:t>.</w:t>
      </w:r>
      <w:r w:rsidR="00C070A0" w:rsidRPr="00C070A0">
        <w:rPr>
          <w:rFonts w:ascii="Angsana New" w:hAnsi="Angsana New"/>
          <w:sz w:val="30"/>
          <w:szCs w:val="30"/>
        </w:rPr>
        <w:t>78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ล้านบาท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โดยแบ่งเป็นการจ่ายเงินจำนวน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="00C070A0" w:rsidRPr="00C070A0">
        <w:rPr>
          <w:rFonts w:ascii="Angsana New" w:hAnsi="Angsana New"/>
          <w:sz w:val="30"/>
          <w:szCs w:val="30"/>
        </w:rPr>
        <w:t>9</w:t>
      </w:r>
      <w:r w:rsidRPr="003E3CC6">
        <w:rPr>
          <w:rFonts w:ascii="Angsana New" w:hAnsi="Angsana New"/>
          <w:sz w:val="30"/>
          <w:szCs w:val="30"/>
        </w:rPr>
        <w:t>.</w:t>
      </w:r>
      <w:r w:rsidR="00C070A0" w:rsidRPr="00C070A0">
        <w:rPr>
          <w:rFonts w:ascii="Angsana New" w:hAnsi="Angsana New"/>
          <w:sz w:val="30"/>
          <w:szCs w:val="30"/>
        </w:rPr>
        <w:t>23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ล้านบาท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และให้บริษัทย่อยกู้ยืมเงินจำนวน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232</w:t>
      </w:r>
      <w:r w:rsidRPr="003E3CC6">
        <w:rPr>
          <w:rFonts w:ascii="Angsana New" w:hAnsi="Angsana New"/>
          <w:sz w:val="30"/>
          <w:szCs w:val="30"/>
        </w:rPr>
        <w:t>.</w:t>
      </w:r>
      <w:r w:rsidR="00C070A0" w:rsidRPr="00C070A0">
        <w:rPr>
          <w:rFonts w:ascii="Angsana New" w:hAnsi="Angsana New"/>
          <w:sz w:val="30"/>
          <w:szCs w:val="30"/>
        </w:rPr>
        <w:t>55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ล้านบาท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ทั้งนี้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100</w:t>
      </w:r>
    </w:p>
    <w:p w14:paraId="75C483CF" w14:textId="77777777" w:rsidR="009F154B" w:rsidRPr="003E3CC6" w:rsidRDefault="009F154B" w:rsidP="00385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9F9E2B0" w14:textId="3244BEBD" w:rsidR="009F154B" w:rsidRPr="003E3CC6" w:rsidRDefault="009F154B" w:rsidP="006E0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3CC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="00C070A0" w:rsidRPr="00C070A0">
        <w:rPr>
          <w:rFonts w:ascii="Angsana New" w:hAnsi="Angsana New"/>
          <w:sz w:val="30"/>
          <w:szCs w:val="30"/>
        </w:rPr>
        <w:t>6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กรกฎาคม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2567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บริษัทและบริษัทย่อยได้ซื้อเงินลงทุนของบริษัท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ไพรเวท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ลิฟวิ่ง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จำกัด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จากกิจการที่เกี่ยวข้องกันเป็นจำนวนเงิน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ล้านบาท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ทำให้บริษัทมีส่วนได้เสียในบริษัทดังกล่าวในสัดส่วนร้อยละ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และกลุ่มบริษัทมีส่วนได้เสียในสัดส่วนร้อยละ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100</w:t>
      </w:r>
    </w:p>
    <w:p w14:paraId="127A5102" w14:textId="4004608A" w:rsidR="009F154B" w:rsidRPr="003E3CC6" w:rsidRDefault="009F154B" w:rsidP="009F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3CC6">
        <w:rPr>
          <w:rFonts w:ascii="Angsana New" w:hAnsi="Angsana New" w:hint="cs"/>
          <w:sz w:val="30"/>
          <w:szCs w:val="30"/>
          <w:cs/>
        </w:rPr>
        <w:lastRenderedPageBreak/>
        <w:t>เมื่อวันที่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27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กันยายน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2567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บริษัทซื้อเงินลงทุนของบริษัท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ทีซีซี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โฮเทล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แอสเสท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จำกัด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จากบริษัทย่อยทางอ้อมเป็นจำนวนเงิน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9</w:t>
      </w:r>
      <w:r w:rsidRPr="003E3CC6">
        <w:rPr>
          <w:rFonts w:ascii="Angsana New" w:hAnsi="Angsana New"/>
          <w:sz w:val="30"/>
          <w:szCs w:val="30"/>
        </w:rPr>
        <w:t>,</w:t>
      </w:r>
      <w:r w:rsidR="00B11C2B" w:rsidRPr="00B11C2B">
        <w:rPr>
          <w:rFonts w:ascii="Angsana New" w:hAnsi="Angsana New"/>
          <w:sz w:val="30"/>
          <w:szCs w:val="30"/>
        </w:rPr>
        <w:t>01</w:t>
      </w:r>
      <w:r w:rsidR="00C070A0" w:rsidRPr="00C070A0">
        <w:rPr>
          <w:rFonts w:ascii="Angsana New" w:hAnsi="Angsana New"/>
          <w:sz w:val="30"/>
          <w:szCs w:val="30"/>
        </w:rPr>
        <w:t>8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ล้านบาท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ทำให้บริษัทมีส่วนได้เสียในบริษัทดังกล่าวเพิ่มขึ้นจากร้อยละ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8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Pr="003E3CC6">
        <w:rPr>
          <w:rFonts w:ascii="Angsana New" w:hAnsi="Angsana New"/>
          <w:sz w:val="30"/>
          <w:szCs w:val="30"/>
        </w:rPr>
        <w:t>.</w:t>
      </w:r>
      <w:r w:rsidR="00C070A0" w:rsidRPr="00C070A0">
        <w:rPr>
          <w:rFonts w:ascii="Angsana New" w:hAnsi="Angsana New"/>
          <w:sz w:val="30"/>
          <w:szCs w:val="30"/>
        </w:rPr>
        <w:t>69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เป็นร้อยละ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100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ของทุนที่ออกและชำระแล้ว ต่อมาเมื่อวันที่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9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ตุลาคม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2567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บริษัทได้จ่ายเงินเพิ่มเติมสำหรับการซื้อเงินลงทุนของบริษัทย่อยดังกล่าว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จำนวน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9</w:t>
      </w:r>
      <w:r w:rsidRPr="003E3CC6">
        <w:rPr>
          <w:rFonts w:ascii="Angsana New" w:hAnsi="Angsana New"/>
          <w:sz w:val="30"/>
          <w:szCs w:val="30"/>
        </w:rPr>
        <w:t>.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="00C070A0" w:rsidRPr="00C070A0">
        <w:rPr>
          <w:rFonts w:ascii="Angsana New" w:hAnsi="Angsana New"/>
          <w:sz w:val="30"/>
          <w:szCs w:val="30"/>
        </w:rPr>
        <w:t>2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ล้านบาท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รวมการจ่ายเงินทั้งหมดสำหรับการซื้อเงินลงทุนในบริษัทย่อยเป็นจำนวน</w:t>
      </w:r>
      <w:r w:rsidRPr="003E3CC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9</w:t>
      </w:r>
      <w:r w:rsidRPr="003E3CC6">
        <w:rPr>
          <w:rFonts w:ascii="Angsana New" w:hAnsi="Angsana New"/>
          <w:sz w:val="30"/>
          <w:szCs w:val="30"/>
        </w:rPr>
        <w:t>,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="00C070A0" w:rsidRPr="00C070A0">
        <w:rPr>
          <w:rFonts w:ascii="Angsana New" w:hAnsi="Angsana New"/>
          <w:sz w:val="30"/>
          <w:szCs w:val="30"/>
        </w:rPr>
        <w:t>27</w:t>
      </w:r>
      <w:r w:rsidRPr="003E3CC6">
        <w:rPr>
          <w:rFonts w:ascii="Angsana New" w:hAnsi="Angsana New"/>
          <w:sz w:val="30"/>
          <w:szCs w:val="30"/>
        </w:rPr>
        <w:t>.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="00C070A0" w:rsidRPr="00C070A0">
        <w:rPr>
          <w:rFonts w:ascii="Angsana New" w:hAnsi="Angsana New"/>
          <w:sz w:val="30"/>
          <w:szCs w:val="30"/>
        </w:rPr>
        <w:t>2</w:t>
      </w:r>
      <w:r w:rsidRPr="003E3CC6">
        <w:rPr>
          <w:rFonts w:ascii="Angsana New" w:hAnsi="Angsana New"/>
          <w:sz w:val="30"/>
          <w:szCs w:val="30"/>
        </w:rPr>
        <w:t xml:space="preserve"> </w:t>
      </w:r>
      <w:r w:rsidRPr="003E3CC6">
        <w:rPr>
          <w:rFonts w:ascii="Angsana New" w:hAnsi="Angsana New" w:hint="cs"/>
          <w:sz w:val="30"/>
          <w:szCs w:val="30"/>
          <w:cs/>
        </w:rPr>
        <w:t>ล้านบาท</w:t>
      </w:r>
    </w:p>
    <w:p w14:paraId="79826FBF" w14:textId="77777777" w:rsidR="009F154B" w:rsidRPr="003E3CC6" w:rsidRDefault="009F154B" w:rsidP="009F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6000B7B" w14:textId="5C914EA3" w:rsidR="00D841DD" w:rsidRPr="00663B80" w:rsidRDefault="00D841DD" w:rsidP="00D84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63B80">
        <w:rPr>
          <w:rFonts w:ascii="Angsana New" w:hAnsi="Angsana New" w:hint="cs"/>
          <w:i/>
          <w:iCs/>
          <w:sz w:val="30"/>
          <w:szCs w:val="30"/>
          <w:cs/>
        </w:rPr>
        <w:t xml:space="preserve">การลดทุนในบริษัทย่อยสำหรับปีสิ้นสุดวันที่ 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3</w:t>
      </w:r>
      <w:r w:rsidR="00B11C2B" w:rsidRPr="00B11C2B">
        <w:rPr>
          <w:rFonts w:ascii="Angsana New" w:hAnsi="Angsana New"/>
          <w:i/>
          <w:iCs/>
          <w:sz w:val="30"/>
          <w:szCs w:val="30"/>
        </w:rPr>
        <w:t>1</w:t>
      </w:r>
      <w:r w:rsidRPr="00663B8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63B80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2567</w:t>
      </w:r>
    </w:p>
    <w:p w14:paraId="4AC51672" w14:textId="77777777" w:rsidR="00D841DD" w:rsidRPr="00663B80" w:rsidRDefault="00D841DD" w:rsidP="00D84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5FAE610" w14:textId="77777777" w:rsidR="00D841DD" w:rsidRPr="00663B80" w:rsidRDefault="00D841DD" w:rsidP="00D84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3B80">
        <w:rPr>
          <w:rFonts w:ascii="Angsana New" w:hAnsi="Angsana New" w:hint="cs"/>
          <w:sz w:val="30"/>
          <w:szCs w:val="30"/>
          <w:cs/>
        </w:rPr>
        <w:t>บริษัทย่อยทางอ้อมหลายแห่งได้ดำเนินการจดทะเบียนลดทุนที่ออกและชำระแล้วกับกระทรวงพาณิชย์เป็นที่เรียบร้อยแล้ว</w:t>
      </w:r>
      <w:r w:rsidRPr="00663B80">
        <w:rPr>
          <w:rFonts w:ascii="Angsana New" w:hAnsi="Angsana New"/>
          <w:sz w:val="30"/>
          <w:szCs w:val="30"/>
          <w:cs/>
        </w:rPr>
        <w:t xml:space="preserve"> </w:t>
      </w:r>
      <w:r w:rsidRPr="00663B80">
        <w:rPr>
          <w:rFonts w:ascii="Angsana New" w:hAnsi="Angsana New" w:hint="cs"/>
          <w:sz w:val="30"/>
          <w:szCs w:val="30"/>
          <w:cs/>
        </w:rPr>
        <w:t>รายละเอียดดังนี้</w:t>
      </w:r>
      <w:r w:rsidRPr="00663B80">
        <w:rPr>
          <w:rFonts w:ascii="Angsana New" w:hAnsi="Angsana New"/>
          <w:sz w:val="30"/>
          <w:szCs w:val="30"/>
          <w:cs/>
        </w:rPr>
        <w:tab/>
      </w:r>
    </w:p>
    <w:p w14:paraId="0558B4B4" w14:textId="77777777" w:rsidR="00D841DD" w:rsidRPr="00663B80" w:rsidRDefault="00D841DD" w:rsidP="00D84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78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8"/>
        <w:gridCol w:w="1440"/>
        <w:gridCol w:w="1440"/>
        <w:gridCol w:w="2790"/>
      </w:tblGrid>
      <w:tr w:rsidR="00D841DD" w:rsidRPr="00663B80" w14:paraId="20CBA5B7" w14:textId="77777777" w:rsidTr="00663B80">
        <w:trPr>
          <w:tblHeader/>
        </w:trPr>
        <w:tc>
          <w:tcPr>
            <w:tcW w:w="3808" w:type="dxa"/>
          </w:tcPr>
          <w:p w14:paraId="37191C68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9639267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B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5BF46457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B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ทุนจดทะเบียนเดิม</w:t>
            </w:r>
          </w:p>
        </w:tc>
        <w:tc>
          <w:tcPr>
            <w:tcW w:w="1440" w:type="dxa"/>
          </w:tcPr>
          <w:p w14:paraId="49BA3F29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B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ทุนจดทะเบียนใหม่</w:t>
            </w:r>
          </w:p>
        </w:tc>
        <w:tc>
          <w:tcPr>
            <w:tcW w:w="2790" w:type="dxa"/>
          </w:tcPr>
          <w:p w14:paraId="0915F4C5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A5BDA1F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B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</w:tr>
      <w:tr w:rsidR="00D841DD" w:rsidRPr="00663B80" w14:paraId="0BA17AD7" w14:textId="77777777" w:rsidTr="00663B80">
        <w:trPr>
          <w:tblHeader/>
        </w:trPr>
        <w:tc>
          <w:tcPr>
            <w:tcW w:w="3808" w:type="dxa"/>
          </w:tcPr>
          <w:p w14:paraId="3FA117C6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2219ECE9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B8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63B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663B8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90" w:type="dxa"/>
          </w:tcPr>
          <w:p w14:paraId="57A26249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41DD" w:rsidRPr="00663B80" w14:paraId="2C74A482" w14:textId="77777777" w:rsidTr="00663B80">
        <w:tc>
          <w:tcPr>
            <w:tcW w:w="3808" w:type="dxa"/>
          </w:tcPr>
          <w:p w14:paraId="4CF2484C" w14:textId="287C407D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B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วันที่</w:t>
            </w:r>
            <w:r w:rsidRPr="00663B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B11C2B" w:rsidRPr="00B11C2B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Pr="00663B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663B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กุมภาพันธ์</w:t>
            </w:r>
            <w:r w:rsidRPr="00663B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880" w:type="dxa"/>
            <w:gridSpan w:val="2"/>
          </w:tcPr>
          <w:p w14:paraId="05CC5C50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</w:tcPr>
          <w:p w14:paraId="0BFE0E3B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41DD" w:rsidRPr="00663B80" w14:paraId="460A944C" w14:textId="77777777" w:rsidTr="00663B80">
        <w:tc>
          <w:tcPr>
            <w:tcW w:w="3808" w:type="dxa"/>
          </w:tcPr>
          <w:p w14:paraId="11D7D61D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663B8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แบงคอก สุขุมวิท ลักชูรี่ โฮเทล จำกัด</w:t>
            </w:r>
          </w:p>
        </w:tc>
        <w:tc>
          <w:tcPr>
            <w:tcW w:w="1440" w:type="dxa"/>
          </w:tcPr>
          <w:p w14:paraId="203DC392" w14:textId="253C0ADE" w:rsidR="00D841DD" w:rsidRPr="00663B80" w:rsidRDefault="00C07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841DD" w:rsidRPr="00663B8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0" w:type="dxa"/>
          </w:tcPr>
          <w:p w14:paraId="7C8471E1" w14:textId="1B492834" w:rsidR="00D841DD" w:rsidRPr="00663B80" w:rsidRDefault="00B1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841DD" w:rsidRPr="00663B8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90" w:type="dxa"/>
          </w:tcPr>
          <w:p w14:paraId="0011CDA3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B8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คืนเงินลงทุนให้แก่บริษัท</w:t>
            </w:r>
          </w:p>
        </w:tc>
      </w:tr>
      <w:tr w:rsidR="00D841DD" w:rsidRPr="00663B80" w14:paraId="60D66D82" w14:textId="77777777" w:rsidTr="00663B80">
        <w:tc>
          <w:tcPr>
            <w:tcW w:w="3808" w:type="dxa"/>
          </w:tcPr>
          <w:p w14:paraId="1EE7F64A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663B8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ลักชูรี่ โฮเทลล์ จอมเทียน จำกัด</w:t>
            </w:r>
          </w:p>
        </w:tc>
        <w:tc>
          <w:tcPr>
            <w:tcW w:w="1440" w:type="dxa"/>
          </w:tcPr>
          <w:p w14:paraId="43E02B5B" w14:textId="6A61EB15" w:rsidR="00D841DD" w:rsidRPr="00663B80" w:rsidRDefault="00B1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841DD" w:rsidRPr="00663B8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09EC1DED" w14:textId="08A70388" w:rsidR="00D841DD" w:rsidRPr="00663B80" w:rsidRDefault="00B1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841DD" w:rsidRPr="00663B8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90" w:type="dxa"/>
          </w:tcPr>
          <w:p w14:paraId="4244B4BC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B8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คืนเงินลงทุนให้แก่บริษัท</w:t>
            </w:r>
          </w:p>
        </w:tc>
      </w:tr>
      <w:tr w:rsidR="00D841DD" w:rsidRPr="00663B80" w14:paraId="3A948E25" w14:textId="77777777" w:rsidTr="00663B80">
        <w:tc>
          <w:tcPr>
            <w:tcW w:w="3808" w:type="dxa"/>
          </w:tcPr>
          <w:p w14:paraId="1D33EC92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663B8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แอสเสท เวิรด์ โฮเทล พัทยา จำกัด</w:t>
            </w:r>
          </w:p>
        </w:tc>
        <w:tc>
          <w:tcPr>
            <w:tcW w:w="1440" w:type="dxa"/>
          </w:tcPr>
          <w:p w14:paraId="6C07566F" w14:textId="1208E657" w:rsidR="00D841DD" w:rsidRPr="00663B80" w:rsidRDefault="00C07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841DD" w:rsidRPr="00663B8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0" w:type="dxa"/>
          </w:tcPr>
          <w:p w14:paraId="708BBF68" w14:textId="184250CF" w:rsidR="00D841DD" w:rsidRPr="00663B80" w:rsidRDefault="00B1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841DD" w:rsidRPr="00663B8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790" w:type="dxa"/>
          </w:tcPr>
          <w:p w14:paraId="3C3AE5F4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B8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คืนเงินลงทุนให้แก่บริษัท</w:t>
            </w:r>
          </w:p>
        </w:tc>
      </w:tr>
      <w:tr w:rsidR="00D841DD" w:rsidRPr="00663B80" w14:paraId="3AE41E6C" w14:textId="77777777" w:rsidTr="00663B80">
        <w:tc>
          <w:tcPr>
            <w:tcW w:w="3808" w:type="dxa"/>
          </w:tcPr>
          <w:p w14:paraId="701DE65F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663B8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โฮเทลส์ เอเชียทีค จำกัด</w:t>
            </w:r>
          </w:p>
        </w:tc>
        <w:tc>
          <w:tcPr>
            <w:tcW w:w="1440" w:type="dxa"/>
          </w:tcPr>
          <w:p w14:paraId="461BCEE9" w14:textId="0B6EC400" w:rsidR="00D841DD" w:rsidRPr="00663B80" w:rsidRDefault="00B1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841DD" w:rsidRPr="00663B8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440" w:type="dxa"/>
          </w:tcPr>
          <w:p w14:paraId="33DD98FC" w14:textId="76DD26EC" w:rsidR="00D841DD" w:rsidRPr="00663B80" w:rsidRDefault="00B1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841DD" w:rsidRPr="00663B8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90" w:type="dxa"/>
          </w:tcPr>
          <w:p w14:paraId="5742DB4E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B8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คืนเงินลงทุนให้แก่บริษัท</w:t>
            </w:r>
          </w:p>
        </w:tc>
      </w:tr>
      <w:tr w:rsidR="00D841DD" w:rsidRPr="00663B80" w14:paraId="3A909B31" w14:textId="77777777" w:rsidTr="00663B80">
        <w:tc>
          <w:tcPr>
            <w:tcW w:w="3808" w:type="dxa"/>
          </w:tcPr>
          <w:p w14:paraId="5C6FDBF7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A567E8D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41CFAB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</w:tcPr>
          <w:p w14:paraId="3EC8DB44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841DD" w:rsidRPr="00663B80" w14:paraId="2EDB184C" w14:textId="77777777" w:rsidTr="00663B80">
        <w:tc>
          <w:tcPr>
            <w:tcW w:w="3808" w:type="dxa"/>
          </w:tcPr>
          <w:p w14:paraId="589E7852" w14:textId="33893A07" w:rsidR="00D841DD" w:rsidRPr="006E0C51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63B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C070A0" w:rsidRPr="00C070A0">
              <w:rPr>
                <w:rFonts w:ascii="Angsana New" w:hAnsi="Angsana New"/>
                <w:i/>
                <w:iCs/>
                <w:sz w:val="30"/>
                <w:szCs w:val="30"/>
              </w:rPr>
              <w:t>28</w:t>
            </w:r>
            <w:r w:rsidRPr="00663B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="00C070A0" w:rsidRPr="00C070A0">
              <w:rPr>
                <w:rFonts w:ascii="Angsana New" w:hAnsi="Angsana New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880" w:type="dxa"/>
            <w:gridSpan w:val="2"/>
          </w:tcPr>
          <w:p w14:paraId="527AD39B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</w:tcPr>
          <w:p w14:paraId="4D14B7C6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41DD" w:rsidRPr="00663B80" w14:paraId="6B0627BF" w14:textId="77777777" w:rsidTr="00663B80">
        <w:tc>
          <w:tcPr>
            <w:tcW w:w="3808" w:type="dxa"/>
          </w:tcPr>
          <w:p w14:paraId="263FEEA2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663B8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แบงคอก สุขุมวิท ลักชูรี่ โฮเทล จำกัด</w:t>
            </w:r>
          </w:p>
        </w:tc>
        <w:tc>
          <w:tcPr>
            <w:tcW w:w="1440" w:type="dxa"/>
          </w:tcPr>
          <w:p w14:paraId="7DB27A37" w14:textId="1AAC1A3F" w:rsidR="00D841DD" w:rsidRPr="00663B80" w:rsidRDefault="00B1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841DD" w:rsidRPr="00663B8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40" w:type="dxa"/>
          </w:tcPr>
          <w:p w14:paraId="4307871E" w14:textId="02254202" w:rsidR="00D841DD" w:rsidRPr="00663B80" w:rsidRDefault="00B1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841DD" w:rsidRPr="00663B8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90" w:type="dxa"/>
          </w:tcPr>
          <w:p w14:paraId="12D75C8C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B8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คืนเงินลงทุนให้แก่บริษัท</w:t>
            </w:r>
          </w:p>
        </w:tc>
      </w:tr>
      <w:tr w:rsidR="00D841DD" w:rsidRPr="00663B80" w14:paraId="4C9A9714" w14:textId="77777777" w:rsidTr="00663B80">
        <w:tc>
          <w:tcPr>
            <w:tcW w:w="3808" w:type="dxa"/>
          </w:tcPr>
          <w:p w14:paraId="662FAFC3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663B8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ลักชูรี่ โฮเทลล์ จอมเทียน จำกัด</w:t>
            </w:r>
          </w:p>
        </w:tc>
        <w:tc>
          <w:tcPr>
            <w:tcW w:w="1440" w:type="dxa"/>
          </w:tcPr>
          <w:p w14:paraId="4E76C2E6" w14:textId="08086561" w:rsidR="00D841DD" w:rsidRPr="00663B80" w:rsidRDefault="00B1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841DD" w:rsidRPr="00663B8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440" w:type="dxa"/>
          </w:tcPr>
          <w:p w14:paraId="3D1FE372" w14:textId="24AD3E7B" w:rsidR="00D841DD" w:rsidRPr="00663B80" w:rsidRDefault="00B1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841DD" w:rsidRPr="00663B8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90" w:type="dxa"/>
          </w:tcPr>
          <w:p w14:paraId="0B6569DA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B8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คืนเงินลงทุนให้แก่บริษัท</w:t>
            </w:r>
          </w:p>
        </w:tc>
      </w:tr>
      <w:tr w:rsidR="00D841DD" w:rsidRPr="00663B80" w14:paraId="2B77DC29" w14:textId="77777777" w:rsidTr="00663B80">
        <w:tc>
          <w:tcPr>
            <w:tcW w:w="3808" w:type="dxa"/>
          </w:tcPr>
          <w:p w14:paraId="61A2ADA9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663B8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แอสเสท เวิรด์ โฮเทล พัทยา จำกัด</w:t>
            </w:r>
          </w:p>
        </w:tc>
        <w:tc>
          <w:tcPr>
            <w:tcW w:w="1440" w:type="dxa"/>
          </w:tcPr>
          <w:p w14:paraId="38ED0C9A" w14:textId="48F40F28" w:rsidR="00D841DD" w:rsidRPr="00663B80" w:rsidRDefault="00B1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841DD" w:rsidRPr="00663B8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440" w:type="dxa"/>
          </w:tcPr>
          <w:p w14:paraId="79095279" w14:textId="4CDA91ED" w:rsidR="00D841DD" w:rsidRPr="00663B80" w:rsidRDefault="00B1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841DD" w:rsidRPr="00663B8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90" w:type="dxa"/>
          </w:tcPr>
          <w:p w14:paraId="75ADE6B0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B8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คืนเงินลงทุนให้แก่บริษัท</w:t>
            </w:r>
          </w:p>
        </w:tc>
      </w:tr>
      <w:tr w:rsidR="00D841DD" w:rsidRPr="00663B80" w14:paraId="558005A8" w14:textId="77777777" w:rsidTr="00663B80">
        <w:tc>
          <w:tcPr>
            <w:tcW w:w="3808" w:type="dxa"/>
          </w:tcPr>
          <w:p w14:paraId="3045CBDD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663B8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โฮเทลส์ เอเชียทีค จำกัด</w:t>
            </w:r>
          </w:p>
        </w:tc>
        <w:tc>
          <w:tcPr>
            <w:tcW w:w="1440" w:type="dxa"/>
          </w:tcPr>
          <w:p w14:paraId="00AAB541" w14:textId="4646554C" w:rsidR="00D841DD" w:rsidRPr="00663B80" w:rsidRDefault="00B1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841DD" w:rsidRPr="00663B8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40" w:type="dxa"/>
          </w:tcPr>
          <w:p w14:paraId="2FF83B88" w14:textId="10C5F586" w:rsidR="00D841DD" w:rsidRPr="00663B80" w:rsidRDefault="00B1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841DD" w:rsidRPr="00663B8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90" w:type="dxa"/>
          </w:tcPr>
          <w:p w14:paraId="61109DBB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B80">
              <w:rPr>
                <w:rFonts w:asciiTheme="majorBidi" w:hAnsiTheme="majorBidi" w:hint="cs"/>
                <w:sz w:val="30"/>
                <w:szCs w:val="30"/>
                <w:cs/>
              </w:rPr>
              <w:t>คืนเงินลงทุนให้แก่บริษัท</w:t>
            </w:r>
          </w:p>
        </w:tc>
      </w:tr>
      <w:tr w:rsidR="00D841DD" w:rsidRPr="00663B80" w14:paraId="799A086D" w14:textId="77777777" w:rsidTr="00663B80">
        <w:tc>
          <w:tcPr>
            <w:tcW w:w="3808" w:type="dxa"/>
          </w:tcPr>
          <w:p w14:paraId="2B65E3C9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EE0631E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477295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</w:tcPr>
          <w:p w14:paraId="2D037B32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D841DD" w:rsidRPr="00663B80" w14:paraId="36211F7D" w14:textId="77777777" w:rsidTr="00663B80">
        <w:tc>
          <w:tcPr>
            <w:tcW w:w="3808" w:type="dxa"/>
          </w:tcPr>
          <w:p w14:paraId="25422C15" w14:textId="793E073E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B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C070A0" w:rsidRPr="00C070A0">
              <w:rPr>
                <w:rFonts w:ascii="Angsana New" w:hAnsi="Angsana New"/>
                <w:i/>
                <w:iCs/>
                <w:sz w:val="30"/>
                <w:szCs w:val="30"/>
              </w:rPr>
              <w:t>23</w:t>
            </w:r>
            <w:r w:rsidRPr="00663B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พฤษภาคม </w:t>
            </w:r>
            <w:r w:rsidR="00C070A0" w:rsidRPr="00C070A0">
              <w:rPr>
                <w:rFonts w:ascii="Angsana New" w:hAnsi="Angsana New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880" w:type="dxa"/>
            <w:gridSpan w:val="2"/>
          </w:tcPr>
          <w:p w14:paraId="76A1E1D7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</w:tcPr>
          <w:p w14:paraId="3B61E87F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41DD" w:rsidRPr="00663B80" w14:paraId="3EE2D28C" w14:textId="77777777" w:rsidTr="00663B80">
        <w:tc>
          <w:tcPr>
            <w:tcW w:w="3808" w:type="dxa"/>
          </w:tcPr>
          <w:p w14:paraId="2FC1BF99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663B8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แบงคอก สุขุมวิท ลักชูรี่ โฮเทล จำกัด</w:t>
            </w:r>
          </w:p>
        </w:tc>
        <w:tc>
          <w:tcPr>
            <w:tcW w:w="1440" w:type="dxa"/>
          </w:tcPr>
          <w:p w14:paraId="36E02B79" w14:textId="410118F9" w:rsidR="00D841DD" w:rsidRPr="00663B80" w:rsidRDefault="00B1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841DD" w:rsidRPr="00663B8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440" w:type="dxa"/>
          </w:tcPr>
          <w:p w14:paraId="50F08118" w14:textId="6E4AA899" w:rsidR="00D841DD" w:rsidRPr="00663B80" w:rsidRDefault="00B1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841DD" w:rsidRPr="00663B8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90" w:type="dxa"/>
          </w:tcPr>
          <w:p w14:paraId="35956224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B80">
              <w:rPr>
                <w:rFonts w:asciiTheme="majorBidi" w:hAnsiTheme="majorBidi" w:hint="cs"/>
                <w:sz w:val="30"/>
                <w:szCs w:val="30"/>
                <w:cs/>
              </w:rPr>
              <w:t>คืนเงินลงทุนให้แก่บริษัท</w:t>
            </w:r>
          </w:p>
        </w:tc>
      </w:tr>
      <w:tr w:rsidR="00D841DD" w:rsidRPr="00663B80" w14:paraId="3D712F0E" w14:textId="77777777" w:rsidTr="00663B80">
        <w:tc>
          <w:tcPr>
            <w:tcW w:w="3808" w:type="dxa"/>
          </w:tcPr>
          <w:p w14:paraId="1EB42C0A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663B8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แอสเสท เวิรด์ โฮเทล พัทยา จำกัด</w:t>
            </w:r>
          </w:p>
        </w:tc>
        <w:tc>
          <w:tcPr>
            <w:tcW w:w="1440" w:type="dxa"/>
          </w:tcPr>
          <w:p w14:paraId="010A33AF" w14:textId="0BACBCB6" w:rsidR="00D841DD" w:rsidRPr="00663B80" w:rsidRDefault="00B1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841DD" w:rsidRPr="00663B8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0" w:type="dxa"/>
          </w:tcPr>
          <w:p w14:paraId="7F6D6EF4" w14:textId="06A2C4F7" w:rsidR="00D841DD" w:rsidRPr="00663B80" w:rsidRDefault="00B1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841DD" w:rsidRPr="00663B8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90" w:type="dxa"/>
          </w:tcPr>
          <w:p w14:paraId="24467131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B80">
              <w:rPr>
                <w:rFonts w:asciiTheme="majorBidi" w:hAnsiTheme="majorBidi" w:hint="cs"/>
                <w:sz w:val="30"/>
                <w:szCs w:val="30"/>
                <w:cs/>
              </w:rPr>
              <w:t>คืนเงินลงทุนให้แก่บริษัท</w:t>
            </w:r>
          </w:p>
        </w:tc>
      </w:tr>
      <w:tr w:rsidR="00D841DD" w:rsidRPr="00663B80" w14:paraId="4D95064B" w14:textId="77777777" w:rsidTr="00663B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08" w:type="dxa"/>
            <w:tcBorders>
              <w:top w:val="nil"/>
              <w:left w:val="nil"/>
              <w:bottom w:val="nil"/>
              <w:right w:val="nil"/>
            </w:tcBorders>
          </w:tcPr>
          <w:p w14:paraId="3A270627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23C663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7E6AA1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DCD71D5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D841DD" w:rsidRPr="00663B80" w14:paraId="7FA9C858" w14:textId="77777777" w:rsidTr="00663B80">
        <w:tc>
          <w:tcPr>
            <w:tcW w:w="3808" w:type="dxa"/>
          </w:tcPr>
          <w:p w14:paraId="691F4648" w14:textId="77BA2B4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B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C070A0" w:rsidRPr="00C070A0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Pr="00663B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C070A0" w:rsidRPr="00C070A0">
              <w:rPr>
                <w:rFonts w:ascii="Angsana New" w:hAnsi="Angsana New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880" w:type="dxa"/>
            <w:gridSpan w:val="2"/>
          </w:tcPr>
          <w:p w14:paraId="6FD82C98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</w:tcPr>
          <w:p w14:paraId="5333A766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41DD" w:rsidRPr="00663B80" w14:paraId="69DA6701" w14:textId="77777777" w:rsidTr="00663B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08" w:type="dxa"/>
            <w:tcBorders>
              <w:top w:val="nil"/>
              <w:left w:val="nil"/>
              <w:bottom w:val="nil"/>
              <w:right w:val="nil"/>
            </w:tcBorders>
          </w:tcPr>
          <w:p w14:paraId="2F77E56F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663B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663B8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ฟินิกซ์บอกซ์ </w:t>
            </w:r>
            <w:r w:rsidRPr="00663B80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A9AAC4" w14:textId="3B42C7DC" w:rsidR="00D841DD" w:rsidRPr="00663B80" w:rsidRDefault="00C07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 w:hint="cs"/>
                <w:sz w:val="30"/>
                <w:szCs w:val="30"/>
              </w:rPr>
              <w:t>32</w:t>
            </w:r>
            <w:r w:rsidR="00D841DD" w:rsidRPr="00663B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D841DD" w:rsidRPr="00663B8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08FA11" w14:textId="58ECD05F" w:rsidR="00D841DD" w:rsidRPr="00663B80" w:rsidRDefault="00C07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841DD" w:rsidRPr="00663B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D841DD" w:rsidRPr="00663B8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86E4859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B80">
              <w:rPr>
                <w:rFonts w:asciiTheme="majorBidi" w:hAnsiTheme="majorBidi" w:hint="cs"/>
                <w:sz w:val="30"/>
                <w:szCs w:val="30"/>
                <w:cs/>
              </w:rPr>
              <w:t>คืนเงินลงทุนให้แก่บริษัท</w:t>
            </w:r>
          </w:p>
        </w:tc>
      </w:tr>
      <w:tr w:rsidR="00D841DD" w:rsidRPr="00663B80" w14:paraId="70114850" w14:textId="77777777" w:rsidTr="00663B80">
        <w:tc>
          <w:tcPr>
            <w:tcW w:w="3808" w:type="dxa"/>
          </w:tcPr>
          <w:p w14:paraId="7DFE5353" w14:textId="0D357E9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B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lastRenderedPageBreak/>
              <w:t xml:space="preserve">วันที่ </w:t>
            </w:r>
            <w:r w:rsidR="00B11C2B" w:rsidRPr="00B11C2B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C070A0" w:rsidRPr="00C070A0">
              <w:rPr>
                <w:rFonts w:ascii="Angsana New" w:hAnsi="Angsana New"/>
                <w:i/>
                <w:iCs/>
                <w:sz w:val="30"/>
                <w:szCs w:val="30"/>
              </w:rPr>
              <w:t>9</w:t>
            </w:r>
            <w:r w:rsidRPr="00663B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C070A0" w:rsidRPr="00C070A0">
              <w:rPr>
                <w:rFonts w:ascii="Angsana New" w:hAnsi="Angsana New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880" w:type="dxa"/>
            <w:gridSpan w:val="2"/>
          </w:tcPr>
          <w:p w14:paraId="20CF9329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</w:tcPr>
          <w:p w14:paraId="564D570C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41DD" w:rsidRPr="00663B80" w14:paraId="6E1FE988" w14:textId="77777777" w:rsidTr="00663B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08" w:type="dxa"/>
            <w:tcBorders>
              <w:top w:val="nil"/>
              <w:left w:val="nil"/>
              <w:bottom w:val="nil"/>
              <w:right w:val="nil"/>
            </w:tcBorders>
          </w:tcPr>
          <w:p w14:paraId="621026E9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663B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663B8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ฟินิกซ์บอกซ์ </w:t>
            </w:r>
            <w:r w:rsidRPr="00663B80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B1B09B" w14:textId="5055C0A2" w:rsidR="00D841DD" w:rsidRPr="00663B80" w:rsidRDefault="00C07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841DD" w:rsidRPr="00663B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D841DD" w:rsidRPr="00663B8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D0FCBA" w14:textId="43B1AAD9" w:rsidR="00D841DD" w:rsidRPr="00663B80" w:rsidRDefault="00C07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841DD" w:rsidRPr="00663B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D841DD" w:rsidRPr="00663B8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B7C6447" w14:textId="77777777" w:rsidR="00D841DD" w:rsidRPr="00663B80" w:rsidRDefault="00D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B8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คืนเงินลงทุนให้แก่บริษัท</w:t>
            </w:r>
          </w:p>
        </w:tc>
      </w:tr>
    </w:tbl>
    <w:p w14:paraId="51B61D9C" w14:textId="77777777" w:rsidR="009F154B" w:rsidRPr="003E3CC6" w:rsidRDefault="009F154B" w:rsidP="00091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1430CC0D" w14:textId="4215AC2B" w:rsidR="00325F72" w:rsidRPr="00BE5913" w:rsidRDefault="00F33D90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2F10D24F" w14:textId="27F84FED" w:rsidR="00325F72" w:rsidRPr="003E3CC6" w:rsidRDefault="00325F72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530"/>
        <w:gridCol w:w="244"/>
        <w:gridCol w:w="2186"/>
      </w:tblGrid>
      <w:tr w:rsidR="009C0A0A" w:rsidRPr="00BE5913" w14:paraId="71D44463" w14:textId="77777777" w:rsidTr="006B6FC0">
        <w:tc>
          <w:tcPr>
            <w:tcW w:w="5220" w:type="dxa"/>
            <w:vAlign w:val="bottom"/>
          </w:tcPr>
          <w:p w14:paraId="6AC1B62C" w14:textId="77777777" w:rsidR="009C0A0A" w:rsidRPr="00BE5913" w:rsidRDefault="009C0A0A" w:rsidP="00BE5913">
            <w:pPr>
              <w:ind w:left="5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4769585" w14:textId="32F31ADA" w:rsidR="009C0A0A" w:rsidRPr="00BE5913" w:rsidRDefault="009C0A0A" w:rsidP="00BE5913">
            <w:pPr>
              <w:ind w:left="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71CA561F" w14:textId="77777777" w:rsidR="009C0A0A" w:rsidRPr="00BE5913" w:rsidRDefault="009C0A0A" w:rsidP="00BE591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vAlign w:val="bottom"/>
          </w:tcPr>
          <w:p w14:paraId="7A56DFCA" w14:textId="22E37D0C" w:rsidR="009C0A0A" w:rsidRPr="00BE5913" w:rsidRDefault="00297ACB" w:rsidP="00BE591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90768" w:rsidRPr="00BE5913" w14:paraId="29ADE024" w14:textId="77777777" w:rsidTr="006B6FC0">
        <w:tc>
          <w:tcPr>
            <w:tcW w:w="5220" w:type="dxa"/>
            <w:vAlign w:val="bottom"/>
          </w:tcPr>
          <w:p w14:paraId="49EBE0E5" w14:textId="77777777" w:rsidR="00790768" w:rsidRPr="00BE5913" w:rsidRDefault="00790768" w:rsidP="00BE5913">
            <w:pPr>
              <w:ind w:left="5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91F8FF9" w14:textId="6DC77930" w:rsidR="00790768" w:rsidRPr="00BE5913" w:rsidRDefault="00FD4F27" w:rsidP="00BE5913">
            <w:pPr>
              <w:ind w:left="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4" w:type="dxa"/>
            <w:vAlign w:val="bottom"/>
          </w:tcPr>
          <w:p w14:paraId="4AE33B0B" w14:textId="77777777" w:rsidR="00790768" w:rsidRPr="00BE5913" w:rsidRDefault="00790768" w:rsidP="00BE591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vAlign w:val="bottom"/>
          </w:tcPr>
          <w:p w14:paraId="2B78A1FD" w14:textId="77777777" w:rsidR="00790768" w:rsidRPr="00BE5913" w:rsidRDefault="00790768" w:rsidP="00BE5913">
            <w:pPr>
              <w:ind w:lef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</w:p>
          <w:p w14:paraId="0A5CEAF1" w14:textId="4DEB3343" w:rsidR="00790768" w:rsidRPr="00BE5913" w:rsidRDefault="00790768" w:rsidP="00BE5913">
            <w:pPr>
              <w:ind w:lef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เพื่อการลงทุน</w:t>
            </w:r>
          </w:p>
        </w:tc>
      </w:tr>
      <w:tr w:rsidR="009C0A0A" w:rsidRPr="00BE5913" w14:paraId="2B2E89B6" w14:textId="77777777" w:rsidTr="006B6FC0">
        <w:tc>
          <w:tcPr>
            <w:tcW w:w="5220" w:type="dxa"/>
            <w:vAlign w:val="bottom"/>
          </w:tcPr>
          <w:p w14:paraId="31FA3EB9" w14:textId="34672DE2" w:rsidR="009C0A0A" w:rsidRPr="00BE5913" w:rsidRDefault="009C0A0A" w:rsidP="00BE591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68452076" w14:textId="77777777" w:rsidR="009C0A0A" w:rsidRPr="00BE5913" w:rsidRDefault="009C0A0A" w:rsidP="00BE5913">
            <w:pPr>
              <w:ind w:left="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6584DF06" w14:textId="77777777" w:rsidR="009C0A0A" w:rsidRPr="00BE5913" w:rsidRDefault="009C0A0A" w:rsidP="00BE5913">
            <w:pPr>
              <w:tabs>
                <w:tab w:val="left" w:pos="124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vAlign w:val="bottom"/>
          </w:tcPr>
          <w:p w14:paraId="356CD4DA" w14:textId="363DAC16" w:rsidR="009C0A0A" w:rsidRPr="00BE5913" w:rsidRDefault="009C0A0A" w:rsidP="00BE5913">
            <w:pPr>
              <w:tabs>
                <w:tab w:val="left" w:pos="1245"/>
              </w:tabs>
              <w:ind w:right="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6000" w:rsidRPr="00766000" w14:paraId="01AA6D90" w14:textId="77777777" w:rsidTr="006060B0">
        <w:tc>
          <w:tcPr>
            <w:tcW w:w="5220" w:type="dxa"/>
            <w:vAlign w:val="bottom"/>
          </w:tcPr>
          <w:p w14:paraId="7E0D026D" w14:textId="2BD14CBA" w:rsidR="00766000" w:rsidRPr="00BE5913" w:rsidRDefault="00766000" w:rsidP="0076600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54231E09" w14:textId="77777777" w:rsidR="00766000" w:rsidRPr="00BE5913" w:rsidRDefault="00766000" w:rsidP="00766000">
            <w:pPr>
              <w:ind w:left="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731BD872" w14:textId="77777777" w:rsidR="00766000" w:rsidRPr="00BE5913" w:rsidRDefault="00766000" w:rsidP="00766000">
            <w:pPr>
              <w:tabs>
                <w:tab w:val="left" w:pos="1245"/>
              </w:tabs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86" w:type="dxa"/>
          </w:tcPr>
          <w:p w14:paraId="0E4B8142" w14:textId="37F76E6A" w:rsidR="00766000" w:rsidRPr="00766000" w:rsidRDefault="00766000" w:rsidP="00766000">
            <w:pPr>
              <w:tabs>
                <w:tab w:val="clear" w:pos="1871"/>
                <w:tab w:val="left" w:pos="1245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600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84</w:t>
            </w:r>
            <w:r w:rsidRPr="00766000">
              <w:rPr>
                <w:rFonts w:ascii="Angsana New" w:hAnsi="Angsana New"/>
                <w:sz w:val="30"/>
                <w:szCs w:val="30"/>
              </w:rPr>
              <w:t>,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524</w:t>
            </w:r>
            <w:r w:rsidRPr="00766000">
              <w:rPr>
                <w:rFonts w:ascii="Angsana New" w:hAnsi="Angsana New"/>
                <w:sz w:val="30"/>
                <w:szCs w:val="30"/>
              </w:rPr>
              <w:t>,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568</w:t>
            </w:r>
            <w:r w:rsidRPr="0076600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766000" w:rsidRPr="00BE5913" w14:paraId="2F9E9A22" w14:textId="77777777" w:rsidTr="006060B0">
        <w:tc>
          <w:tcPr>
            <w:tcW w:w="5220" w:type="dxa"/>
            <w:vAlign w:val="bottom"/>
          </w:tcPr>
          <w:p w14:paraId="63BA82F4" w14:textId="26900F79" w:rsidR="00766000" w:rsidRPr="00BE5913" w:rsidRDefault="00766000" w:rsidP="00766000">
            <w:pPr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053EC29B" w14:textId="299EC80A" w:rsidR="00766000" w:rsidRPr="00BE5913" w:rsidRDefault="00766000" w:rsidP="00766000">
            <w:pPr>
              <w:ind w:left="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5A18469A" w14:textId="77777777" w:rsidR="00766000" w:rsidRPr="00BE5913" w:rsidRDefault="00766000" w:rsidP="00766000">
            <w:pPr>
              <w:tabs>
                <w:tab w:val="left" w:pos="124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vAlign w:val="bottom"/>
          </w:tcPr>
          <w:p w14:paraId="70595F01" w14:textId="61AA761D" w:rsidR="00766000" w:rsidRPr="00BE5913" w:rsidRDefault="00C070A0" w:rsidP="00766000">
            <w:pPr>
              <w:tabs>
                <w:tab w:val="clear" w:pos="1644"/>
                <w:tab w:val="clear" w:pos="1871"/>
                <w:tab w:val="left" w:pos="1245"/>
                <w:tab w:val="left" w:pos="163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70A0">
              <w:rPr>
                <w:rFonts w:ascii="Angsana New" w:hAnsi="Angsana New"/>
                <w:sz w:val="30"/>
                <w:szCs w:val="30"/>
              </w:rPr>
              <w:t>2</w:t>
            </w:r>
            <w:r w:rsidR="00766000" w:rsidRPr="00BE5913">
              <w:rPr>
                <w:rFonts w:ascii="Angsana New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0</w:t>
            </w:r>
            <w:r w:rsidRPr="00C070A0">
              <w:rPr>
                <w:rFonts w:ascii="Angsana New" w:hAnsi="Angsana New"/>
                <w:sz w:val="30"/>
                <w:szCs w:val="30"/>
              </w:rPr>
              <w:t>2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1</w:t>
            </w:r>
            <w:r w:rsidR="00766000" w:rsidRPr="00BE5913">
              <w:rPr>
                <w:rFonts w:ascii="Angsana New" w:hAnsi="Angsana New"/>
                <w:sz w:val="30"/>
                <w:szCs w:val="30"/>
              </w:rPr>
              <w:t>,</w:t>
            </w:r>
            <w:r w:rsidRPr="00C070A0">
              <w:rPr>
                <w:rFonts w:ascii="Angsana New" w:hAnsi="Angsana New"/>
                <w:sz w:val="30"/>
                <w:szCs w:val="30"/>
              </w:rPr>
              <w:t>46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766000" w:rsidRPr="00BE5913" w14:paraId="6109BF3D" w14:textId="77777777" w:rsidTr="006060B0">
        <w:tc>
          <w:tcPr>
            <w:tcW w:w="5220" w:type="dxa"/>
            <w:vAlign w:val="bottom"/>
          </w:tcPr>
          <w:p w14:paraId="113C438E" w14:textId="7FAE6C8B" w:rsidR="00766000" w:rsidRPr="00BE5913" w:rsidRDefault="00766000" w:rsidP="0076600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Times New Roman" w:hAnsi="Angsana New" w:hint="cs"/>
                <w:sz w:val="30"/>
                <w:szCs w:val="30"/>
                <w:cs/>
              </w:rPr>
              <w:t>โอนไปที่ดิน</w:t>
            </w:r>
            <w:r w:rsidRPr="00BE591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530" w:type="dxa"/>
            <w:vAlign w:val="bottom"/>
          </w:tcPr>
          <w:p w14:paraId="4FF85582" w14:textId="11F52084" w:rsidR="00766000" w:rsidRPr="00BE5913" w:rsidRDefault="00B11C2B" w:rsidP="00766000">
            <w:pPr>
              <w:ind w:left="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1C2B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44" w:type="dxa"/>
            <w:vAlign w:val="bottom"/>
          </w:tcPr>
          <w:p w14:paraId="04F53B8A" w14:textId="77777777" w:rsidR="00766000" w:rsidRPr="00BE5913" w:rsidRDefault="00766000" w:rsidP="00766000">
            <w:pPr>
              <w:tabs>
                <w:tab w:val="left" w:pos="124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vAlign w:val="bottom"/>
          </w:tcPr>
          <w:p w14:paraId="4EF9D268" w14:textId="123C07B6" w:rsidR="00766000" w:rsidRPr="00BE5913" w:rsidRDefault="00766000" w:rsidP="00766000">
            <w:pPr>
              <w:tabs>
                <w:tab w:val="clear" w:pos="1644"/>
                <w:tab w:val="clear" w:pos="1871"/>
                <w:tab w:val="left" w:pos="1245"/>
                <w:tab w:val="left" w:pos="163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(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1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6</w:t>
            </w:r>
            <w:r w:rsidRPr="00BE5913">
              <w:rPr>
                <w:rFonts w:ascii="Angsana New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1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43</w:t>
            </w:r>
            <w:r w:rsidRPr="00BE591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66000" w:rsidRPr="00BE5913" w14:paraId="686267D2" w14:textId="77777777">
        <w:tc>
          <w:tcPr>
            <w:tcW w:w="5220" w:type="dxa"/>
            <w:vAlign w:val="bottom"/>
          </w:tcPr>
          <w:p w14:paraId="0E20B38E" w14:textId="1789BE54" w:rsidR="00766000" w:rsidRPr="00BE5913" w:rsidRDefault="00766000" w:rsidP="00766000">
            <w:pPr>
              <w:spacing w:line="240" w:lineRule="auto"/>
              <w:ind w:left="337" w:hanging="337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กำไรจากการปรับปรุงมูลค่ายุติธรรม</w:t>
            </w:r>
          </w:p>
        </w:tc>
        <w:tc>
          <w:tcPr>
            <w:tcW w:w="1530" w:type="dxa"/>
            <w:vAlign w:val="bottom"/>
          </w:tcPr>
          <w:p w14:paraId="17951758" w14:textId="4B6CE60D" w:rsidR="00766000" w:rsidRPr="00BE5913" w:rsidRDefault="00766000" w:rsidP="00766000">
            <w:pPr>
              <w:ind w:left="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793E5A8D" w14:textId="77777777" w:rsidR="00766000" w:rsidRPr="00BE5913" w:rsidRDefault="00766000" w:rsidP="00766000">
            <w:pPr>
              <w:tabs>
                <w:tab w:val="left" w:pos="124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6824D73F" w14:textId="70A6E566" w:rsidR="00766000" w:rsidRPr="00BE5913" w:rsidRDefault="00C070A0" w:rsidP="00766000">
            <w:pPr>
              <w:tabs>
                <w:tab w:val="clear" w:pos="1871"/>
                <w:tab w:val="left" w:pos="1245"/>
                <w:tab w:val="left" w:pos="154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70A0">
              <w:rPr>
                <w:rFonts w:ascii="Angsana New" w:hAnsi="Angsana New"/>
                <w:sz w:val="30"/>
                <w:szCs w:val="30"/>
              </w:rPr>
              <w:t>4</w:t>
            </w:r>
            <w:r w:rsidR="00766000" w:rsidRPr="00BE5913">
              <w:rPr>
                <w:rFonts w:ascii="Angsana New" w:hAnsi="Angsana New"/>
                <w:sz w:val="30"/>
                <w:szCs w:val="30"/>
              </w:rPr>
              <w:t>,</w:t>
            </w:r>
            <w:r w:rsidRPr="00C070A0">
              <w:rPr>
                <w:rFonts w:ascii="Angsana New" w:hAnsi="Angsana New"/>
                <w:sz w:val="30"/>
                <w:szCs w:val="30"/>
              </w:rPr>
              <w:t>987</w:t>
            </w:r>
            <w:r w:rsidR="00766000" w:rsidRPr="00BE5913">
              <w:rPr>
                <w:rFonts w:ascii="Angsana New" w:hAnsi="Angsana New"/>
                <w:sz w:val="30"/>
                <w:szCs w:val="30"/>
              </w:rPr>
              <w:t>,</w:t>
            </w:r>
            <w:r w:rsidRPr="00C070A0">
              <w:rPr>
                <w:rFonts w:ascii="Angsana New" w:hAnsi="Angsana New"/>
                <w:sz w:val="30"/>
                <w:szCs w:val="30"/>
              </w:rPr>
              <w:t>594</w:t>
            </w:r>
          </w:p>
        </w:tc>
      </w:tr>
      <w:tr w:rsidR="00766000" w:rsidRPr="00BE5913" w14:paraId="2794D0BE" w14:textId="77777777" w:rsidTr="006060B0">
        <w:tc>
          <w:tcPr>
            <w:tcW w:w="5220" w:type="dxa"/>
            <w:vAlign w:val="bottom"/>
          </w:tcPr>
          <w:p w14:paraId="2235DEA0" w14:textId="6637A2EE" w:rsidR="00766000" w:rsidRPr="00BE5913" w:rsidRDefault="00766000" w:rsidP="0076600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11C2B" w:rsidRPr="00B11C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B11C2B" w:rsidRPr="00B11C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30" w:type="dxa"/>
            <w:vAlign w:val="bottom"/>
          </w:tcPr>
          <w:p w14:paraId="07AA52DB" w14:textId="77777777" w:rsidR="00766000" w:rsidRPr="00BE5913" w:rsidRDefault="00766000" w:rsidP="00766000">
            <w:pPr>
              <w:ind w:left="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57FD1BBC" w14:textId="77777777" w:rsidR="00766000" w:rsidRPr="00BE5913" w:rsidRDefault="00766000" w:rsidP="00766000">
            <w:pPr>
              <w:tabs>
                <w:tab w:val="left" w:pos="124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86" w:type="dxa"/>
            <w:tcBorders>
              <w:top w:val="single" w:sz="4" w:space="0" w:color="auto"/>
            </w:tcBorders>
          </w:tcPr>
          <w:p w14:paraId="241DD583" w14:textId="574F0547" w:rsidR="00766000" w:rsidRPr="00BE5913" w:rsidRDefault="00C070A0" w:rsidP="00766000">
            <w:pPr>
              <w:tabs>
                <w:tab w:val="clear" w:pos="1871"/>
                <w:tab w:val="left" w:pos="1245"/>
                <w:tab w:val="left" w:pos="1540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70A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B11C2B" w:rsidRPr="00B11C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66000" w:rsidRPr="00BE59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B11C2B" w:rsidRPr="00B11C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070A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766000" w:rsidRPr="00BE59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="Angsana New" w:hAnsi="Angsana New"/>
                <w:b/>
                <w:bCs/>
                <w:sz w:val="30"/>
                <w:szCs w:val="30"/>
              </w:rPr>
              <w:t>479</w:t>
            </w:r>
          </w:p>
        </w:tc>
      </w:tr>
      <w:tr w:rsidR="00766000" w:rsidRPr="00BE5913" w14:paraId="084B0D04" w14:textId="77777777" w:rsidTr="006B6FC0">
        <w:tc>
          <w:tcPr>
            <w:tcW w:w="5220" w:type="dxa"/>
            <w:vAlign w:val="bottom"/>
          </w:tcPr>
          <w:p w14:paraId="1318CDD0" w14:textId="77777777" w:rsidR="00766000" w:rsidRPr="00BE5913" w:rsidRDefault="00766000" w:rsidP="0076600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399C4E4C" w14:textId="77777777" w:rsidR="00766000" w:rsidRPr="00BE5913" w:rsidRDefault="00766000" w:rsidP="00766000">
            <w:pPr>
              <w:ind w:left="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28F6D6E5" w14:textId="77777777" w:rsidR="00766000" w:rsidRPr="00BE5913" w:rsidRDefault="00766000" w:rsidP="00766000">
            <w:pPr>
              <w:tabs>
                <w:tab w:val="left" w:pos="124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vAlign w:val="bottom"/>
          </w:tcPr>
          <w:p w14:paraId="209ED481" w14:textId="060C758F" w:rsidR="00766000" w:rsidRPr="00BE5913" w:rsidRDefault="00B1263D" w:rsidP="00766000">
            <w:pPr>
              <w:tabs>
                <w:tab w:val="clear" w:pos="1871"/>
                <w:tab w:val="left" w:pos="1245"/>
                <w:tab w:val="left" w:pos="1540"/>
                <w:tab w:val="left" w:pos="1896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2,861,333</w:t>
            </w:r>
          </w:p>
        </w:tc>
      </w:tr>
      <w:tr w:rsidR="00766000" w:rsidRPr="00BE5913" w14:paraId="3396A91D" w14:textId="77777777" w:rsidTr="006B6FC0">
        <w:tc>
          <w:tcPr>
            <w:tcW w:w="5220" w:type="dxa"/>
            <w:vAlign w:val="bottom"/>
          </w:tcPr>
          <w:p w14:paraId="23A8D894" w14:textId="67991168" w:rsidR="00766000" w:rsidRPr="00BE5913" w:rsidRDefault="00766000" w:rsidP="0076600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Times New Roman" w:hAnsi="Angsana New" w:hint="cs"/>
                <w:sz w:val="30"/>
                <w:szCs w:val="30"/>
                <w:cs/>
              </w:rPr>
              <w:t>โอนไปที่ดิน</w:t>
            </w:r>
            <w:r w:rsidRPr="00BE591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530" w:type="dxa"/>
            <w:vAlign w:val="bottom"/>
          </w:tcPr>
          <w:p w14:paraId="1F8964C8" w14:textId="559F4FAE" w:rsidR="00766000" w:rsidRPr="00C803A2" w:rsidRDefault="00B11C2B" w:rsidP="00766000">
            <w:pPr>
              <w:ind w:left="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1C2B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44" w:type="dxa"/>
            <w:vAlign w:val="bottom"/>
          </w:tcPr>
          <w:p w14:paraId="74EC1D47" w14:textId="77777777" w:rsidR="00766000" w:rsidRPr="00BE5913" w:rsidRDefault="00766000" w:rsidP="00766000">
            <w:pPr>
              <w:tabs>
                <w:tab w:val="left" w:pos="124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vAlign w:val="bottom"/>
          </w:tcPr>
          <w:p w14:paraId="212C17B8" w14:textId="0F362F2D" w:rsidR="00766000" w:rsidRPr="00BE5913" w:rsidRDefault="005B2AD2" w:rsidP="00766000">
            <w:pPr>
              <w:tabs>
                <w:tab w:val="clear" w:pos="1871"/>
                <w:tab w:val="left" w:pos="1245"/>
                <w:tab w:val="left" w:pos="1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652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732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238BC" w:rsidRPr="00BE5913" w14:paraId="388420EE" w14:textId="77777777" w:rsidTr="006B6FC0">
        <w:tc>
          <w:tcPr>
            <w:tcW w:w="5220" w:type="dxa"/>
            <w:vAlign w:val="bottom"/>
          </w:tcPr>
          <w:p w14:paraId="110E092D" w14:textId="0C4AE80C" w:rsidR="003238BC" w:rsidRPr="00BE5913" w:rsidRDefault="007A27AF" w:rsidP="00766000">
            <w:pPr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ตัด</w:t>
            </w:r>
            <w:r w:rsidR="003238BC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vAlign w:val="bottom"/>
          </w:tcPr>
          <w:p w14:paraId="6282CCB3" w14:textId="77777777" w:rsidR="003238BC" w:rsidRPr="00B11C2B" w:rsidRDefault="003238BC" w:rsidP="00766000">
            <w:pPr>
              <w:ind w:left="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4EF3E88F" w14:textId="77777777" w:rsidR="003238BC" w:rsidRPr="00BE5913" w:rsidRDefault="003238BC" w:rsidP="00766000">
            <w:pPr>
              <w:tabs>
                <w:tab w:val="left" w:pos="124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vAlign w:val="bottom"/>
          </w:tcPr>
          <w:p w14:paraId="7E2DA79D" w14:textId="1BA81DAE" w:rsidR="003238BC" w:rsidRDefault="00EB2002" w:rsidP="00766000">
            <w:pPr>
              <w:tabs>
                <w:tab w:val="clear" w:pos="1871"/>
                <w:tab w:val="left" w:pos="1245"/>
                <w:tab w:val="left" w:pos="1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(24,962)</w:t>
            </w:r>
          </w:p>
        </w:tc>
      </w:tr>
      <w:tr w:rsidR="00766000" w:rsidRPr="00BE5913" w14:paraId="4D12CA53" w14:textId="77777777">
        <w:tc>
          <w:tcPr>
            <w:tcW w:w="5220" w:type="dxa"/>
            <w:vAlign w:val="bottom"/>
          </w:tcPr>
          <w:p w14:paraId="53A26C21" w14:textId="77777777" w:rsidR="00766000" w:rsidRPr="00BE5913" w:rsidRDefault="00766000" w:rsidP="0076600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กำไรจากการปรับปรุงมูลค่ายุติธรรม</w:t>
            </w:r>
          </w:p>
        </w:tc>
        <w:tc>
          <w:tcPr>
            <w:tcW w:w="1530" w:type="dxa"/>
            <w:vAlign w:val="bottom"/>
          </w:tcPr>
          <w:p w14:paraId="191B0701" w14:textId="77777777" w:rsidR="00766000" w:rsidRPr="00BE5913" w:rsidRDefault="00766000" w:rsidP="00766000">
            <w:pPr>
              <w:ind w:left="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7B22BDB7" w14:textId="77777777" w:rsidR="00766000" w:rsidRPr="00BE5913" w:rsidRDefault="00766000" w:rsidP="00766000">
            <w:pPr>
              <w:tabs>
                <w:tab w:val="left" w:pos="124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7ED5044C" w14:textId="65533625" w:rsidR="00766000" w:rsidRPr="00BE5913" w:rsidRDefault="00C070A0" w:rsidP="00766000">
            <w:pPr>
              <w:tabs>
                <w:tab w:val="clear" w:pos="1871"/>
                <w:tab w:val="left" w:pos="1245"/>
                <w:tab w:val="left" w:pos="154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70A0">
              <w:rPr>
                <w:rFonts w:ascii="Angsana New" w:hAnsi="Angsana New"/>
                <w:sz w:val="30"/>
                <w:szCs w:val="30"/>
              </w:rPr>
              <w:t>5</w:t>
            </w:r>
            <w:r w:rsidR="00044839">
              <w:rPr>
                <w:rFonts w:ascii="Angsana New" w:hAnsi="Angsana New"/>
                <w:sz w:val="30"/>
                <w:szCs w:val="30"/>
              </w:rPr>
              <w:t>,</w:t>
            </w:r>
            <w:r w:rsidRPr="00C070A0">
              <w:rPr>
                <w:rFonts w:ascii="Angsana New" w:hAnsi="Angsana New"/>
                <w:sz w:val="30"/>
                <w:szCs w:val="30"/>
              </w:rPr>
              <w:t>555</w:t>
            </w:r>
            <w:r w:rsidR="00044839">
              <w:rPr>
                <w:rFonts w:ascii="Angsana New" w:hAnsi="Angsana New"/>
                <w:sz w:val="30"/>
                <w:szCs w:val="30"/>
              </w:rPr>
              <w:t>,</w:t>
            </w:r>
            <w:r w:rsidRPr="00C070A0">
              <w:rPr>
                <w:rFonts w:ascii="Angsana New" w:hAnsi="Angsana New"/>
                <w:sz w:val="30"/>
                <w:szCs w:val="30"/>
              </w:rPr>
              <w:t>353</w:t>
            </w:r>
          </w:p>
        </w:tc>
      </w:tr>
      <w:tr w:rsidR="00766000" w:rsidRPr="00BE5913" w14:paraId="2E0A178D" w14:textId="77777777">
        <w:tc>
          <w:tcPr>
            <w:tcW w:w="5220" w:type="dxa"/>
            <w:vAlign w:val="bottom"/>
          </w:tcPr>
          <w:p w14:paraId="64E8AF96" w14:textId="5DF1376B" w:rsidR="00766000" w:rsidRPr="00BE5913" w:rsidRDefault="00766000" w:rsidP="0076600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11C2B" w:rsidRPr="00B11C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30" w:type="dxa"/>
            <w:vAlign w:val="bottom"/>
          </w:tcPr>
          <w:p w14:paraId="4DA4FABD" w14:textId="77777777" w:rsidR="00766000" w:rsidRPr="00BE5913" w:rsidRDefault="00766000" w:rsidP="00766000">
            <w:pPr>
              <w:ind w:left="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1EE242AA" w14:textId="77777777" w:rsidR="00766000" w:rsidRPr="00BE5913" w:rsidRDefault="00766000" w:rsidP="00766000">
            <w:pPr>
              <w:tabs>
                <w:tab w:val="left" w:pos="124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86" w:type="dxa"/>
            <w:tcBorders>
              <w:top w:val="single" w:sz="4" w:space="0" w:color="auto"/>
              <w:bottom w:val="double" w:sz="4" w:space="0" w:color="auto"/>
            </w:tcBorders>
          </w:tcPr>
          <w:p w14:paraId="69243B76" w14:textId="0DBB113E" w:rsidR="00766000" w:rsidRPr="00BE5913" w:rsidRDefault="00C070A0" w:rsidP="00766000">
            <w:pPr>
              <w:tabs>
                <w:tab w:val="clear" w:pos="1871"/>
                <w:tab w:val="left" w:pos="1245"/>
                <w:tab w:val="left" w:pos="1540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70A0"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  <w:r w:rsidR="0004483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4483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="00B11C2B" w:rsidRPr="00B11C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33DB3FED" w14:textId="77777777" w:rsidR="009B458B" w:rsidRPr="00BE5913" w:rsidRDefault="00D37ED2" w:rsidP="00BE5913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ab/>
      </w:r>
    </w:p>
    <w:p w14:paraId="5ED223A8" w14:textId="4992C081" w:rsidR="00D37ED2" w:rsidRPr="00BE5913" w:rsidRDefault="009B458B" w:rsidP="00BE5913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ab/>
      </w:r>
      <w:r w:rsidR="00D37ED2" w:rsidRPr="00BE5913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D37ED2" w:rsidRPr="00BE5913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D37ED2" w:rsidRPr="00BE5913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301BBA" w:rsidRPr="00BE59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070A0" w:rsidRPr="00C070A0">
        <w:rPr>
          <w:rFonts w:asciiTheme="majorBidi" w:hAnsiTheme="majorBidi" w:cstheme="majorBidi"/>
          <w:sz w:val="30"/>
          <w:szCs w:val="30"/>
        </w:rPr>
        <w:t>3</w:t>
      </w:r>
      <w:r w:rsidR="00B11C2B" w:rsidRPr="00B11C2B">
        <w:rPr>
          <w:rFonts w:asciiTheme="majorBidi" w:hAnsiTheme="majorBidi" w:cstheme="majorBidi"/>
          <w:sz w:val="30"/>
          <w:szCs w:val="30"/>
        </w:rPr>
        <w:t>1</w:t>
      </w:r>
      <w:r w:rsidR="00301BBA"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="00D37ED2" w:rsidRPr="00BE5913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301BBA"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="00C070A0" w:rsidRPr="00C070A0">
        <w:rPr>
          <w:rFonts w:asciiTheme="majorBidi" w:hAnsiTheme="majorBidi" w:cstheme="majorBidi"/>
          <w:sz w:val="30"/>
          <w:szCs w:val="30"/>
        </w:rPr>
        <w:t>2568</w:t>
      </w:r>
      <w:r w:rsidR="00301BBA"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="00D37ED2" w:rsidRPr="00BE5913">
        <w:rPr>
          <w:rFonts w:asciiTheme="majorBidi" w:hAnsiTheme="majorBidi" w:cstheme="majorBidi" w:hint="cs"/>
          <w:sz w:val="30"/>
          <w:szCs w:val="30"/>
          <w:cs/>
        </w:rPr>
        <w:t>กลุ่มบริษัทบันทึกค่าใช้จ่าย</w:t>
      </w:r>
      <w:r w:rsidR="00D37ED2" w:rsidRPr="00BE5913">
        <w:rPr>
          <w:rFonts w:asciiTheme="majorBidi" w:hAnsiTheme="majorBidi" w:cstheme="majorBidi"/>
          <w:sz w:val="30"/>
          <w:szCs w:val="30"/>
          <w:cs/>
        </w:rPr>
        <w:t>ในภายหลังเข้าเป็นต้นทุนของสินทรัพย์ใน</w:t>
      </w:r>
      <w:r w:rsidR="005E63DF" w:rsidRPr="00BE5913">
        <w:rPr>
          <w:rFonts w:asciiTheme="majorBidi" w:hAnsiTheme="majorBidi" w:cstheme="majorBidi"/>
          <w:sz w:val="30"/>
          <w:szCs w:val="30"/>
        </w:rPr>
        <w:br/>
      </w:r>
      <w:r w:rsidR="00D37ED2" w:rsidRPr="00BE5913">
        <w:rPr>
          <w:rFonts w:asciiTheme="majorBidi" w:hAnsiTheme="majorBidi" w:cstheme="majorBidi"/>
          <w:sz w:val="30"/>
          <w:szCs w:val="30"/>
          <w:cs/>
        </w:rPr>
        <w:t>งบการเงินรวมจำนวน</w:t>
      </w:r>
      <w:r w:rsidR="00D37ED2" w:rsidRPr="005D05C6">
        <w:rPr>
          <w:rFonts w:asciiTheme="majorBidi" w:hAnsiTheme="majorBidi" w:cstheme="majorBidi"/>
          <w:sz w:val="30"/>
          <w:szCs w:val="30"/>
          <w:cs/>
        </w:rPr>
        <w:t xml:space="preserve">เงิน </w:t>
      </w:r>
      <w:r w:rsidR="00C070A0" w:rsidRPr="00C070A0">
        <w:rPr>
          <w:rFonts w:asciiTheme="majorBidi" w:hAnsiTheme="majorBidi" w:cstheme="majorBidi"/>
          <w:sz w:val="30"/>
          <w:szCs w:val="30"/>
        </w:rPr>
        <w:t>6</w:t>
      </w:r>
      <w:r w:rsidR="005D05C6" w:rsidRPr="005D05C6">
        <w:rPr>
          <w:rFonts w:asciiTheme="majorBidi" w:hAnsiTheme="majorBidi" w:cstheme="majorBidi"/>
          <w:sz w:val="30"/>
          <w:szCs w:val="30"/>
        </w:rPr>
        <w:t>.</w:t>
      </w:r>
      <w:r w:rsidR="00C070A0" w:rsidRPr="00C070A0">
        <w:rPr>
          <w:rFonts w:asciiTheme="majorBidi" w:hAnsiTheme="majorBidi" w:cstheme="majorBidi"/>
          <w:sz w:val="30"/>
          <w:szCs w:val="30"/>
        </w:rPr>
        <w:t>26</w:t>
      </w:r>
      <w:r w:rsidR="001A416E">
        <w:rPr>
          <w:rFonts w:asciiTheme="majorBidi" w:hAnsiTheme="majorBidi" w:cstheme="majorBidi"/>
          <w:sz w:val="30"/>
          <w:szCs w:val="30"/>
        </w:rPr>
        <w:t xml:space="preserve"> </w:t>
      </w:r>
      <w:r w:rsidR="00D37ED2" w:rsidRPr="00BE5913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2C4EBD" w:rsidRPr="00BE591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C070A0" w:rsidRPr="00C070A0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2C4EBD" w:rsidRPr="00BE5913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301BBA" w:rsidRPr="00BE591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11C2B" w:rsidRPr="00B11C2B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C070A0" w:rsidRPr="00C070A0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FA17F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070A0" w:rsidRPr="00C070A0">
        <w:rPr>
          <w:rFonts w:asciiTheme="majorBidi" w:hAnsiTheme="majorBidi" w:cstheme="majorBidi"/>
          <w:i/>
          <w:iCs/>
          <w:sz w:val="30"/>
          <w:szCs w:val="30"/>
        </w:rPr>
        <w:t>89</w:t>
      </w:r>
      <w:r w:rsidR="00D12ED4" w:rsidRPr="00BE591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C4EBD" w:rsidRPr="00BE5913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2C4EBD" w:rsidRPr="00BE5913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2182A82" w14:textId="77777777" w:rsidR="00D37ED2" w:rsidRPr="00BE5913" w:rsidRDefault="00D37ED2" w:rsidP="00BE5913">
      <w:pPr>
        <w:tabs>
          <w:tab w:val="left" w:pos="540"/>
        </w:tabs>
        <w:ind w:left="630"/>
        <w:jc w:val="thaiDistribute"/>
        <w:rPr>
          <w:rFonts w:asciiTheme="majorBidi" w:hAnsiTheme="majorBidi" w:cstheme="majorBidi"/>
          <w:color w:val="0D0D0D"/>
          <w:sz w:val="24"/>
          <w:szCs w:val="24"/>
        </w:rPr>
      </w:pPr>
    </w:p>
    <w:p w14:paraId="659998FC" w14:textId="1C4CDEF2" w:rsidR="00F579E2" w:rsidRDefault="00D37ED2" w:rsidP="00BE5913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D0D0D"/>
          <w:sz w:val="30"/>
          <w:szCs w:val="30"/>
        </w:rPr>
      </w:pPr>
      <w:r w:rsidRPr="00BE5913">
        <w:rPr>
          <w:rFonts w:asciiTheme="majorBidi" w:hAnsiTheme="majorBidi" w:cstheme="majorBidi"/>
          <w:color w:val="0D0D0D"/>
          <w:sz w:val="30"/>
          <w:szCs w:val="30"/>
          <w:cs/>
        </w:rPr>
        <w:t>ต้นทุนการกู้ยืมที่เกี่ยวข้องกับการได้มาซึ่งอสังหาริมทรัพย์เพื่อการลงทุน</w:t>
      </w:r>
      <w:r w:rsidRPr="00BE5913">
        <w:rPr>
          <w:rFonts w:asciiTheme="majorBidi" w:hAnsiTheme="majorBidi" w:cstheme="majorBidi" w:hint="cs"/>
          <w:color w:val="0D0D0D"/>
          <w:sz w:val="30"/>
          <w:szCs w:val="30"/>
          <w:cs/>
        </w:rPr>
        <w:t>ระหว่างก่อสร้าง</w:t>
      </w:r>
      <w:r w:rsidRPr="00BE5913">
        <w:rPr>
          <w:rFonts w:asciiTheme="majorBidi" w:hAnsiTheme="majorBidi" w:cstheme="majorBidi"/>
          <w:color w:val="0D0D0D"/>
          <w:sz w:val="30"/>
          <w:szCs w:val="30"/>
          <w:cs/>
        </w:rPr>
        <w:t>ได้บันทึกเป็นส่วนหนึ่งของต้นทุนสินทรัพย์จํานวนเงิน</w:t>
      </w:r>
      <w:r w:rsidRPr="00BE5913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="00B11C2B" w:rsidRPr="00B11C2B">
        <w:rPr>
          <w:rFonts w:asciiTheme="majorBidi" w:hAnsiTheme="majorBidi" w:cstheme="majorBidi"/>
          <w:color w:val="0D0D0D"/>
          <w:sz w:val="30"/>
          <w:szCs w:val="30"/>
        </w:rPr>
        <w:t>1</w:t>
      </w:r>
      <w:r w:rsidR="00C070A0" w:rsidRPr="00C070A0">
        <w:rPr>
          <w:rFonts w:asciiTheme="majorBidi" w:hAnsiTheme="majorBidi" w:cstheme="majorBidi"/>
          <w:color w:val="0D0D0D"/>
          <w:sz w:val="30"/>
          <w:szCs w:val="30"/>
        </w:rPr>
        <w:t>95</w:t>
      </w:r>
      <w:r w:rsidR="003B4178">
        <w:rPr>
          <w:rFonts w:asciiTheme="majorBidi" w:hAnsiTheme="majorBidi" w:cstheme="majorBidi"/>
          <w:color w:val="0D0D0D"/>
          <w:sz w:val="30"/>
          <w:szCs w:val="30"/>
        </w:rPr>
        <w:t>.</w:t>
      </w:r>
      <w:r w:rsidR="00C070A0" w:rsidRPr="00C070A0">
        <w:rPr>
          <w:rFonts w:asciiTheme="majorBidi" w:hAnsiTheme="majorBidi" w:cstheme="majorBidi"/>
          <w:color w:val="0D0D0D"/>
          <w:sz w:val="30"/>
          <w:szCs w:val="30"/>
        </w:rPr>
        <w:t>4</w:t>
      </w:r>
      <w:r w:rsidR="00B11C2B" w:rsidRPr="00B11C2B">
        <w:rPr>
          <w:rFonts w:asciiTheme="majorBidi" w:hAnsiTheme="majorBidi" w:cstheme="majorBidi"/>
          <w:color w:val="0D0D0D"/>
          <w:sz w:val="30"/>
          <w:szCs w:val="30"/>
        </w:rPr>
        <w:t>0</w:t>
      </w:r>
      <w:r w:rsidR="002602EC" w:rsidRPr="00BE5913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color w:val="0D0D0D"/>
          <w:sz w:val="30"/>
          <w:szCs w:val="30"/>
          <w:cs/>
        </w:rPr>
        <w:t xml:space="preserve">ล้านบาท </w:t>
      </w:r>
      <w:r w:rsidRPr="00BE5913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(</w:t>
      </w:r>
      <w:r w:rsidR="00C070A0" w:rsidRPr="00C070A0">
        <w:rPr>
          <w:rFonts w:asciiTheme="majorBidi" w:hAnsiTheme="majorBidi" w:cstheme="majorBidi"/>
          <w:i/>
          <w:iCs/>
          <w:color w:val="0D0D0D"/>
          <w:sz w:val="30"/>
          <w:szCs w:val="30"/>
        </w:rPr>
        <w:t>2567</w:t>
      </w:r>
      <w:r w:rsidRPr="00BE5913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: </w:t>
      </w:r>
      <w:r w:rsidR="00B11C2B" w:rsidRPr="00B11C2B">
        <w:rPr>
          <w:rFonts w:asciiTheme="majorBidi" w:hAnsiTheme="majorBidi" w:cstheme="majorBidi"/>
          <w:i/>
          <w:iCs/>
          <w:color w:val="0D0D0D"/>
          <w:sz w:val="30"/>
          <w:szCs w:val="30"/>
        </w:rPr>
        <w:t>1</w:t>
      </w:r>
      <w:r w:rsidR="00C070A0" w:rsidRPr="00C070A0">
        <w:rPr>
          <w:rFonts w:asciiTheme="majorBidi" w:hAnsiTheme="majorBidi" w:cstheme="majorBidi"/>
          <w:i/>
          <w:iCs/>
          <w:color w:val="0D0D0D"/>
          <w:sz w:val="30"/>
          <w:szCs w:val="30"/>
        </w:rPr>
        <w:t>3</w:t>
      </w:r>
      <w:r w:rsidR="00B11C2B" w:rsidRPr="00B11C2B">
        <w:rPr>
          <w:rFonts w:asciiTheme="majorBidi" w:hAnsiTheme="majorBidi" w:cstheme="majorBidi"/>
          <w:i/>
          <w:iCs/>
          <w:color w:val="0D0D0D"/>
          <w:sz w:val="30"/>
          <w:szCs w:val="30"/>
        </w:rPr>
        <w:t>1</w:t>
      </w:r>
      <w:r w:rsidR="00CF4E51">
        <w:rPr>
          <w:rFonts w:asciiTheme="majorBidi" w:hAnsiTheme="majorBidi" w:cstheme="majorBidi"/>
          <w:i/>
          <w:iCs/>
          <w:color w:val="0D0D0D"/>
          <w:sz w:val="30"/>
          <w:szCs w:val="30"/>
        </w:rPr>
        <w:t>.</w:t>
      </w:r>
      <w:r w:rsidR="00B11C2B" w:rsidRPr="00B11C2B">
        <w:rPr>
          <w:rFonts w:asciiTheme="majorBidi" w:hAnsiTheme="majorBidi" w:cstheme="majorBidi"/>
          <w:i/>
          <w:iCs/>
          <w:color w:val="0D0D0D"/>
          <w:sz w:val="30"/>
          <w:szCs w:val="30"/>
        </w:rPr>
        <w:t>11</w:t>
      </w:r>
      <w:r w:rsidR="00D12ED4" w:rsidRPr="00BE5913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ล้านบาท</w:t>
      </w:r>
      <w:r w:rsidRPr="00BE5913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) </w:t>
      </w:r>
      <w:r w:rsidRPr="00BE5913">
        <w:rPr>
          <w:rFonts w:asciiTheme="majorBidi" w:hAnsiTheme="majorBidi" w:cstheme="majorBidi"/>
          <w:color w:val="0D0D0D"/>
          <w:sz w:val="30"/>
          <w:szCs w:val="30"/>
          <w:cs/>
        </w:rPr>
        <w:t xml:space="preserve">มีอัตราดอกเบี้ยที่รับรู้ร้อยละ </w:t>
      </w:r>
      <w:r w:rsidR="00C070A0" w:rsidRPr="00C070A0">
        <w:rPr>
          <w:rFonts w:asciiTheme="majorBidi" w:hAnsiTheme="majorBidi" w:cstheme="majorBidi"/>
          <w:color w:val="0D0D0D"/>
          <w:sz w:val="30"/>
          <w:szCs w:val="30"/>
        </w:rPr>
        <w:t>3</w:t>
      </w:r>
      <w:r w:rsidR="008F369F">
        <w:rPr>
          <w:rFonts w:asciiTheme="majorBidi" w:hAnsiTheme="majorBidi" w:cstheme="majorBidi"/>
          <w:color w:val="0D0D0D"/>
          <w:sz w:val="30"/>
          <w:szCs w:val="30"/>
        </w:rPr>
        <w:t>.</w:t>
      </w:r>
      <w:r w:rsidR="00C070A0" w:rsidRPr="00C070A0">
        <w:rPr>
          <w:rFonts w:asciiTheme="majorBidi" w:hAnsiTheme="majorBidi" w:cstheme="majorBidi"/>
          <w:color w:val="0D0D0D"/>
          <w:sz w:val="30"/>
          <w:szCs w:val="30"/>
        </w:rPr>
        <w:t>27</w:t>
      </w:r>
      <w:r w:rsidR="00BA7843" w:rsidRPr="00BE5913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="00467ECB">
        <w:rPr>
          <w:rFonts w:asciiTheme="majorBidi" w:hAnsiTheme="majorBidi" w:cstheme="majorBidi" w:hint="cs"/>
          <w:color w:val="0D0D0D"/>
          <w:sz w:val="30"/>
          <w:szCs w:val="30"/>
          <w:cs/>
        </w:rPr>
        <w:t>ถึง</w:t>
      </w:r>
      <w:r w:rsidR="00A33A0E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="00C070A0" w:rsidRPr="00C070A0">
        <w:rPr>
          <w:rFonts w:asciiTheme="majorBidi" w:hAnsiTheme="majorBidi" w:cstheme="majorBidi"/>
          <w:color w:val="0D0D0D"/>
          <w:sz w:val="30"/>
          <w:szCs w:val="30"/>
        </w:rPr>
        <w:t>5</w:t>
      </w:r>
      <w:r w:rsidR="008F369F">
        <w:rPr>
          <w:rFonts w:asciiTheme="majorBidi" w:hAnsiTheme="majorBidi" w:cstheme="majorBidi"/>
          <w:color w:val="0D0D0D"/>
          <w:sz w:val="30"/>
          <w:szCs w:val="30"/>
        </w:rPr>
        <w:t>.</w:t>
      </w:r>
      <w:r w:rsidR="00C070A0" w:rsidRPr="00C070A0">
        <w:rPr>
          <w:rFonts w:asciiTheme="majorBidi" w:hAnsiTheme="majorBidi" w:cstheme="majorBidi"/>
          <w:color w:val="0D0D0D"/>
          <w:sz w:val="30"/>
          <w:szCs w:val="30"/>
        </w:rPr>
        <w:t>57</w:t>
      </w:r>
      <w:r w:rsidR="00467ECB">
        <w:rPr>
          <w:rFonts w:asciiTheme="majorBidi" w:hAnsiTheme="majorBidi" w:cstheme="majorBidi" w:hint="cs"/>
          <w:color w:val="0D0D0D"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/>
          <w:color w:val="0D0D0D"/>
          <w:sz w:val="30"/>
          <w:szCs w:val="30"/>
          <w:cs/>
        </w:rPr>
        <w:t xml:space="preserve">ต่อปี </w:t>
      </w:r>
      <w:r w:rsidRPr="00BE5913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(</w:t>
      </w:r>
      <w:r w:rsidR="00C070A0" w:rsidRPr="00C070A0">
        <w:rPr>
          <w:rFonts w:asciiTheme="majorBidi" w:hAnsiTheme="majorBidi" w:cstheme="majorBidi"/>
          <w:i/>
          <w:iCs/>
          <w:color w:val="0D0D0D"/>
          <w:sz w:val="30"/>
          <w:szCs w:val="30"/>
        </w:rPr>
        <w:t>2567</w:t>
      </w:r>
      <w:r w:rsidRPr="00BE5913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: </w:t>
      </w:r>
      <w:r w:rsidRPr="00BE5913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ร้อย</w:t>
      </w:r>
      <w:r w:rsidRPr="008F369F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ละ</w:t>
      </w:r>
      <w:r w:rsidRPr="008F369F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 </w:t>
      </w:r>
      <w:r w:rsidR="00C070A0" w:rsidRPr="00C070A0">
        <w:rPr>
          <w:rFonts w:asciiTheme="majorBidi" w:hAnsiTheme="majorBidi" w:cstheme="majorBidi"/>
          <w:i/>
          <w:iCs/>
          <w:color w:val="0D0D0D"/>
          <w:sz w:val="30"/>
          <w:szCs w:val="30"/>
        </w:rPr>
        <w:t>4</w:t>
      </w:r>
      <w:r w:rsidR="00D12ED4" w:rsidRPr="008F369F">
        <w:rPr>
          <w:rFonts w:asciiTheme="majorBidi" w:hAnsiTheme="majorBidi" w:cstheme="majorBidi"/>
          <w:i/>
          <w:iCs/>
          <w:color w:val="0D0D0D"/>
          <w:sz w:val="30"/>
          <w:szCs w:val="30"/>
        </w:rPr>
        <w:t>.</w:t>
      </w:r>
      <w:r w:rsidR="00B11C2B" w:rsidRPr="00B11C2B">
        <w:rPr>
          <w:rFonts w:asciiTheme="majorBidi" w:hAnsiTheme="majorBidi" w:cstheme="majorBidi"/>
          <w:i/>
          <w:iCs/>
          <w:color w:val="0D0D0D"/>
          <w:sz w:val="30"/>
          <w:szCs w:val="30"/>
        </w:rPr>
        <w:t>01</w:t>
      </w:r>
      <w:r w:rsidR="00D12ED4" w:rsidRPr="008F369F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 </w:t>
      </w:r>
      <w:r w:rsidR="00467ECB">
        <w:rPr>
          <w:rFonts w:asciiTheme="majorBidi" w:hAnsiTheme="majorBidi" w:cstheme="majorBidi" w:hint="cs"/>
          <w:i/>
          <w:iCs/>
          <w:color w:val="0D0D0D"/>
          <w:sz w:val="30"/>
          <w:szCs w:val="30"/>
          <w:cs/>
        </w:rPr>
        <w:t>ถึง</w:t>
      </w:r>
      <w:r w:rsidR="00D12ED4" w:rsidRPr="008F369F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 </w:t>
      </w:r>
      <w:r w:rsidR="00C070A0" w:rsidRPr="00C070A0">
        <w:rPr>
          <w:rFonts w:asciiTheme="majorBidi" w:hAnsiTheme="majorBidi" w:cstheme="majorBidi"/>
          <w:i/>
          <w:iCs/>
          <w:color w:val="0D0D0D"/>
          <w:sz w:val="30"/>
          <w:szCs w:val="30"/>
        </w:rPr>
        <w:t>5</w:t>
      </w:r>
      <w:r w:rsidR="00D12ED4" w:rsidRPr="008F369F">
        <w:rPr>
          <w:rFonts w:asciiTheme="majorBidi" w:hAnsiTheme="majorBidi" w:cstheme="majorBidi"/>
          <w:i/>
          <w:iCs/>
          <w:color w:val="0D0D0D"/>
          <w:sz w:val="30"/>
          <w:szCs w:val="30"/>
        </w:rPr>
        <w:t>.</w:t>
      </w:r>
      <w:r w:rsidR="00B11C2B" w:rsidRPr="00B11C2B">
        <w:rPr>
          <w:rFonts w:asciiTheme="majorBidi" w:hAnsiTheme="majorBidi" w:cstheme="majorBidi"/>
          <w:i/>
          <w:iCs/>
          <w:color w:val="0D0D0D"/>
          <w:sz w:val="30"/>
          <w:szCs w:val="30"/>
        </w:rPr>
        <w:t>0</w:t>
      </w:r>
      <w:r w:rsidR="00C070A0" w:rsidRPr="00C070A0">
        <w:rPr>
          <w:rFonts w:asciiTheme="majorBidi" w:hAnsiTheme="majorBidi" w:cstheme="majorBidi"/>
          <w:i/>
          <w:iCs/>
          <w:color w:val="0D0D0D"/>
          <w:sz w:val="30"/>
          <w:szCs w:val="30"/>
        </w:rPr>
        <w:t>8</w:t>
      </w:r>
      <w:r w:rsidR="00D12ED4" w:rsidRPr="00BE5913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ต่อปี</w:t>
      </w:r>
      <w:r w:rsidRPr="00BE5913">
        <w:rPr>
          <w:rFonts w:asciiTheme="majorBidi" w:hAnsiTheme="majorBidi" w:cstheme="majorBidi"/>
          <w:i/>
          <w:iCs/>
          <w:color w:val="0D0D0D"/>
          <w:sz w:val="30"/>
          <w:szCs w:val="30"/>
        </w:rPr>
        <w:t>)</w:t>
      </w:r>
      <w:r w:rsidRPr="00BE5913">
        <w:rPr>
          <w:rFonts w:asciiTheme="majorBidi" w:hAnsiTheme="majorBidi" w:cstheme="majorBidi" w:hint="cs"/>
          <w:i/>
          <w:iCs/>
          <w:color w:val="0D0D0D"/>
          <w:sz w:val="30"/>
          <w:szCs w:val="30"/>
          <w:cs/>
        </w:rPr>
        <w:t xml:space="preserve"> </w:t>
      </w:r>
    </w:p>
    <w:p w14:paraId="2A054DE8" w14:textId="77777777" w:rsidR="00F579E2" w:rsidRDefault="00F579E2" w:rsidP="00F579E2">
      <w:pPr>
        <w:tabs>
          <w:tab w:val="clear" w:pos="680"/>
          <w:tab w:val="left" w:pos="540"/>
        </w:tabs>
        <w:ind w:left="630" w:hanging="9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64593A06" w14:textId="77777777" w:rsidR="00F579E2" w:rsidRDefault="00F579E2" w:rsidP="00F579E2">
      <w:pPr>
        <w:tabs>
          <w:tab w:val="clear" w:pos="680"/>
          <w:tab w:val="left" w:pos="540"/>
        </w:tabs>
        <w:ind w:left="630" w:hanging="9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2538CE62" w14:textId="77777777" w:rsidR="00942550" w:rsidRDefault="00942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br w:type="page"/>
      </w:r>
    </w:p>
    <w:p w14:paraId="508ED66F" w14:textId="34C2836D" w:rsidR="00F579E2" w:rsidRPr="002E53F2" w:rsidRDefault="00F579E2" w:rsidP="00F579E2">
      <w:pPr>
        <w:tabs>
          <w:tab w:val="clear" w:pos="680"/>
          <w:tab w:val="left" w:pos="540"/>
        </w:tabs>
        <w:ind w:left="630" w:hanging="9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2E53F2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lastRenderedPageBreak/>
        <w:t>การโอนไปที่ดิน อาคาร และอุปกรณ์</w:t>
      </w:r>
      <w:r w:rsidRPr="002E53F2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</w:p>
    <w:p w14:paraId="12C546D4" w14:textId="77777777" w:rsidR="00F579E2" w:rsidRPr="002E53F2" w:rsidRDefault="00F579E2" w:rsidP="00F579E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3AF913" w14:textId="6D18BB7F" w:rsidR="00F579E2" w:rsidRDefault="00044839" w:rsidP="00F579E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BE5913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070A0" w:rsidRPr="00C070A0">
        <w:rPr>
          <w:rFonts w:asciiTheme="majorBidi" w:hAnsiTheme="majorBidi" w:cstheme="majorBidi"/>
          <w:sz w:val="30"/>
          <w:szCs w:val="30"/>
        </w:rPr>
        <w:t>3</w:t>
      </w:r>
      <w:r w:rsidR="00B11C2B" w:rsidRPr="00B11C2B">
        <w:rPr>
          <w:rFonts w:asciiTheme="majorBidi" w:hAnsiTheme="majorBidi" w:cstheme="majorBidi"/>
          <w:sz w:val="30"/>
          <w:szCs w:val="30"/>
        </w:rPr>
        <w:t>1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="00C070A0" w:rsidRPr="00C070A0">
        <w:rPr>
          <w:rFonts w:asciiTheme="majorBidi" w:hAnsiTheme="majorBidi" w:cstheme="majorBidi"/>
          <w:sz w:val="30"/>
          <w:szCs w:val="30"/>
        </w:rPr>
        <w:t>2568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="00F579E2" w:rsidRPr="002E53F2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กลุ่มบริษัทโอนอสังหาริมทรัพย์เพื่อการลงทุนมูลค่าตามบัญชีจำนวนเงิน </w:t>
      </w:r>
      <w:r w:rsidR="00B11C2B" w:rsidRPr="00B11C2B">
        <w:rPr>
          <w:rFonts w:asciiTheme="majorBidi" w:hAnsiTheme="majorBidi" w:cstheme="majorBidi"/>
          <w:sz w:val="30"/>
          <w:szCs w:val="30"/>
        </w:rPr>
        <w:t>1</w:t>
      </w:r>
      <w:r w:rsidR="00F579E2">
        <w:rPr>
          <w:rFonts w:asciiTheme="majorBidi" w:hAnsiTheme="majorBidi" w:cstheme="majorBidi"/>
          <w:sz w:val="30"/>
          <w:szCs w:val="30"/>
        </w:rPr>
        <w:t>,</w:t>
      </w:r>
      <w:r w:rsidR="00C070A0" w:rsidRPr="00C070A0">
        <w:rPr>
          <w:rFonts w:asciiTheme="majorBidi" w:hAnsiTheme="majorBidi" w:cstheme="majorBidi"/>
          <w:sz w:val="30"/>
          <w:szCs w:val="30"/>
        </w:rPr>
        <w:t>652</w:t>
      </w:r>
      <w:r w:rsidR="00F579E2">
        <w:rPr>
          <w:rFonts w:asciiTheme="majorBidi" w:hAnsiTheme="majorBidi" w:cstheme="majorBidi"/>
          <w:sz w:val="30"/>
          <w:szCs w:val="30"/>
        </w:rPr>
        <w:t>.</w:t>
      </w:r>
      <w:r w:rsidR="00C070A0" w:rsidRPr="00C070A0">
        <w:rPr>
          <w:rFonts w:asciiTheme="majorBidi" w:hAnsiTheme="majorBidi" w:cstheme="majorBidi"/>
          <w:sz w:val="30"/>
          <w:szCs w:val="30"/>
        </w:rPr>
        <w:t>73</w:t>
      </w:r>
      <w:r w:rsidR="00F579E2" w:rsidRPr="002E53F2">
        <w:rPr>
          <w:rFonts w:asciiTheme="majorBidi" w:hAnsiTheme="majorBidi" w:cstheme="majorBidi" w:hint="cs"/>
          <w:sz w:val="30"/>
          <w:szCs w:val="30"/>
          <w:cs/>
        </w:rPr>
        <w:t xml:space="preserve"> ล้านบาทไปเป็นที่ดิน อาคาร และอุปกรณ์ เนื่องจากมีการเปลี่ยนแปลงการใช้งานของสินทรัพย์ดังกล่าวเพื่อใช้ประโยชน์ใน</w:t>
      </w:r>
      <w:r w:rsidR="00F579E2" w:rsidRPr="002E53F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กลุ่มบริษัท โดยรับรู้เป็นมูลค่าตามบัญชีของที่ดินจำนวนเงิน </w:t>
      </w:r>
      <w:r w:rsidR="00B11C2B" w:rsidRPr="00B11C2B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F579E2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C070A0" w:rsidRPr="00C070A0">
        <w:rPr>
          <w:rFonts w:asciiTheme="majorBidi" w:hAnsiTheme="majorBidi" w:cstheme="majorBidi"/>
          <w:spacing w:val="-4"/>
          <w:sz w:val="30"/>
          <w:szCs w:val="30"/>
        </w:rPr>
        <w:t>46</w:t>
      </w:r>
      <w:r w:rsidR="00981CD4">
        <w:rPr>
          <w:rFonts w:asciiTheme="majorBidi" w:hAnsiTheme="majorBidi" w:cstheme="majorBidi"/>
          <w:spacing w:val="-4"/>
          <w:sz w:val="30"/>
          <w:szCs w:val="30"/>
        </w:rPr>
        <w:t>4</w:t>
      </w:r>
      <w:r w:rsidR="00F579E2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8226B5">
        <w:rPr>
          <w:rFonts w:asciiTheme="majorBidi" w:hAnsiTheme="majorBidi" w:cstheme="majorBidi"/>
          <w:spacing w:val="-4"/>
          <w:sz w:val="30"/>
          <w:szCs w:val="30"/>
        </w:rPr>
        <w:t>13</w:t>
      </w:r>
      <w:r w:rsidR="00F579E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579E2" w:rsidRPr="002E53F2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 และสินทรัพย์ระหว่างก่อสร้างจำนวนเงิน</w:t>
      </w:r>
      <w:r w:rsidR="00F579E2" w:rsidRPr="002E53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11C2B" w:rsidRPr="00B11C2B">
        <w:rPr>
          <w:rFonts w:asciiTheme="majorBidi" w:hAnsiTheme="majorBidi" w:cstheme="majorBidi"/>
          <w:sz w:val="30"/>
          <w:szCs w:val="30"/>
        </w:rPr>
        <w:t>1</w:t>
      </w:r>
      <w:r w:rsidR="00C070A0" w:rsidRPr="00C070A0">
        <w:rPr>
          <w:rFonts w:asciiTheme="majorBidi" w:hAnsiTheme="majorBidi" w:cstheme="majorBidi"/>
          <w:sz w:val="30"/>
          <w:szCs w:val="30"/>
        </w:rPr>
        <w:t>88</w:t>
      </w:r>
      <w:r w:rsidR="00F579E2" w:rsidRPr="002E53F2">
        <w:rPr>
          <w:rFonts w:asciiTheme="majorBidi" w:hAnsiTheme="majorBidi" w:cstheme="majorBidi"/>
          <w:sz w:val="30"/>
          <w:szCs w:val="30"/>
        </w:rPr>
        <w:t>.</w:t>
      </w:r>
      <w:r w:rsidR="00C070A0" w:rsidRPr="00C070A0">
        <w:rPr>
          <w:rFonts w:asciiTheme="majorBidi" w:hAnsiTheme="majorBidi" w:cstheme="majorBidi"/>
          <w:sz w:val="30"/>
          <w:szCs w:val="30"/>
        </w:rPr>
        <w:t>6</w:t>
      </w:r>
      <w:r w:rsidR="00B11C2B" w:rsidRPr="00B11C2B">
        <w:rPr>
          <w:rFonts w:asciiTheme="majorBidi" w:hAnsiTheme="majorBidi" w:cstheme="majorBidi"/>
          <w:sz w:val="30"/>
          <w:szCs w:val="30"/>
        </w:rPr>
        <w:t>0</w:t>
      </w:r>
      <w:r w:rsidR="00F579E2" w:rsidRPr="002E53F2">
        <w:rPr>
          <w:rFonts w:asciiTheme="majorBidi" w:hAnsiTheme="majorBidi" w:cstheme="majorBidi"/>
          <w:sz w:val="30"/>
          <w:szCs w:val="30"/>
        </w:rPr>
        <w:t xml:space="preserve"> </w:t>
      </w:r>
      <w:r w:rsidR="00F579E2" w:rsidRPr="002E53F2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325FBF71" w14:textId="2247D724" w:rsidR="002767C0" w:rsidRPr="00BE5913" w:rsidRDefault="002767C0" w:rsidP="0074156B">
      <w:pPr>
        <w:tabs>
          <w:tab w:val="left" w:pos="540"/>
        </w:tabs>
        <w:jc w:val="thaiDistribute"/>
        <w:rPr>
          <w:rFonts w:asciiTheme="majorBidi" w:hAnsiTheme="majorBidi" w:cstheme="majorBidi"/>
          <w:color w:val="0D0D0D"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620"/>
        <w:gridCol w:w="236"/>
        <w:gridCol w:w="1474"/>
      </w:tblGrid>
      <w:tr w:rsidR="00906F18" w:rsidRPr="00BE5913" w14:paraId="7B68207F" w14:textId="77777777" w:rsidTr="00373179">
        <w:trPr>
          <w:trHeight w:val="20"/>
          <w:tblHeader/>
        </w:trPr>
        <w:tc>
          <w:tcPr>
            <w:tcW w:w="6210" w:type="dxa"/>
          </w:tcPr>
          <w:p w14:paraId="008AC2B5" w14:textId="63988B59" w:rsidR="00906F18" w:rsidRPr="00BE5913" w:rsidRDefault="00906F18" w:rsidP="00BE5913">
            <w:pPr>
              <w:spacing w:line="223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vAlign w:val="center"/>
          </w:tcPr>
          <w:p w14:paraId="665C3B9F" w14:textId="374F3FAB" w:rsidR="00906F18" w:rsidRPr="00BE5913" w:rsidRDefault="00297ACB" w:rsidP="00BE5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06F18" w:rsidRPr="00BE5913" w14:paraId="4A9E2672" w14:textId="77777777" w:rsidTr="00373179">
        <w:trPr>
          <w:trHeight w:val="20"/>
          <w:tblHeader/>
        </w:trPr>
        <w:tc>
          <w:tcPr>
            <w:tcW w:w="6210" w:type="dxa"/>
          </w:tcPr>
          <w:p w14:paraId="64B3965B" w14:textId="28F58A03" w:rsidR="00906F18" w:rsidRPr="00BE5913" w:rsidRDefault="00906F18" w:rsidP="00BE5913">
            <w:pPr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C070A0" w:rsidRPr="00C070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B11C2B" w:rsidRPr="00B11C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  <w:vAlign w:val="center"/>
          </w:tcPr>
          <w:p w14:paraId="589C0264" w14:textId="5F90BD01" w:rsidR="00906F18" w:rsidRPr="00BE5913" w:rsidRDefault="00C070A0" w:rsidP="00BE5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center"/>
          </w:tcPr>
          <w:p w14:paraId="74148E4B" w14:textId="77777777" w:rsidR="00906F18" w:rsidRPr="00BE5913" w:rsidRDefault="00906F18" w:rsidP="00BE5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53A3B686" w14:textId="106D6668" w:rsidR="00906F18" w:rsidRPr="00BE5913" w:rsidRDefault="00C070A0" w:rsidP="00BE5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06F18" w:rsidRPr="00BE5913" w14:paraId="369306AD" w14:textId="77777777" w:rsidTr="00373179">
        <w:trPr>
          <w:trHeight w:val="20"/>
          <w:tblHeader/>
        </w:trPr>
        <w:tc>
          <w:tcPr>
            <w:tcW w:w="6210" w:type="dxa"/>
          </w:tcPr>
          <w:p w14:paraId="62E91FF3" w14:textId="77777777" w:rsidR="00906F18" w:rsidRPr="00BE5913" w:rsidRDefault="00906F18" w:rsidP="00BE5913">
            <w:pPr>
              <w:tabs>
                <w:tab w:val="left" w:pos="540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247BA5C4" w14:textId="77777777" w:rsidR="00906F18" w:rsidRPr="00BE5913" w:rsidRDefault="00906F18" w:rsidP="00BE5913">
            <w:pPr>
              <w:pStyle w:val="acctfourfigures"/>
              <w:tabs>
                <w:tab w:val="clear" w:pos="765"/>
              </w:tabs>
              <w:spacing w:line="223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06F18" w:rsidRPr="00BE5913" w14:paraId="7642C61B" w14:textId="77777777" w:rsidTr="00373179">
        <w:trPr>
          <w:trHeight w:val="20"/>
          <w:tblHeader/>
        </w:trPr>
        <w:tc>
          <w:tcPr>
            <w:tcW w:w="6210" w:type="dxa"/>
          </w:tcPr>
          <w:p w14:paraId="4173F6B6" w14:textId="04BE387C" w:rsidR="00906F18" w:rsidRPr="00BE5913" w:rsidRDefault="00906F18" w:rsidP="00BE5913">
            <w:pPr>
              <w:tabs>
                <w:tab w:val="left" w:pos="540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3330" w:type="dxa"/>
            <w:gridSpan w:val="3"/>
          </w:tcPr>
          <w:p w14:paraId="18CC721F" w14:textId="77777777" w:rsidR="00906F18" w:rsidRPr="00BE5913" w:rsidRDefault="00906F18" w:rsidP="00BE5913">
            <w:pPr>
              <w:pStyle w:val="acctfourfigures"/>
              <w:tabs>
                <w:tab w:val="clear" w:pos="765"/>
              </w:tabs>
              <w:spacing w:line="223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12ED4" w:rsidRPr="00BE5913" w14:paraId="652F86DC" w14:textId="77777777" w:rsidTr="00373179">
        <w:trPr>
          <w:trHeight w:val="20"/>
        </w:trPr>
        <w:tc>
          <w:tcPr>
            <w:tcW w:w="6210" w:type="dxa"/>
          </w:tcPr>
          <w:p w14:paraId="7AB6F882" w14:textId="77777777" w:rsidR="00D12ED4" w:rsidRPr="00BE5913" w:rsidRDefault="00D12ED4" w:rsidP="00BE5913">
            <w:pPr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รายได้จากการให้เช่าและให้บริการอาคารพาณิชยกรรม</w:t>
            </w:r>
          </w:p>
        </w:tc>
        <w:tc>
          <w:tcPr>
            <w:tcW w:w="1620" w:type="dxa"/>
          </w:tcPr>
          <w:p w14:paraId="5868996C" w14:textId="483D5878" w:rsidR="00D12ED4" w:rsidRPr="00BE5913" w:rsidRDefault="00C070A0" w:rsidP="00BE5913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9E52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9E52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3FD2AA5D" w14:textId="77777777" w:rsidR="00D12ED4" w:rsidRPr="00BE5913" w:rsidRDefault="00D12ED4" w:rsidP="00BE5913">
            <w:pPr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0FDE7B5E" w14:textId="64C523CB" w:rsidR="00D12ED4" w:rsidRPr="00BE5913" w:rsidRDefault="00C070A0" w:rsidP="00BE5913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F4E51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595</w:t>
            </w:r>
            <w:r w:rsidR="00CF4E51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723</w:t>
            </w:r>
          </w:p>
        </w:tc>
      </w:tr>
      <w:tr w:rsidR="00446672" w:rsidRPr="00BE5913" w14:paraId="3DAB6BEA" w14:textId="77777777" w:rsidTr="00373179">
        <w:trPr>
          <w:trHeight w:val="20"/>
        </w:trPr>
        <w:tc>
          <w:tcPr>
            <w:tcW w:w="6210" w:type="dxa"/>
          </w:tcPr>
          <w:p w14:paraId="31596F05" w14:textId="77777777" w:rsidR="00446672" w:rsidRPr="00BE5913" w:rsidRDefault="00446672" w:rsidP="00BE5913">
            <w:pPr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F04F2F3" w14:textId="77777777" w:rsidR="00446672" w:rsidRPr="00BE5913" w:rsidRDefault="00446672" w:rsidP="00BE5913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E92FD8" w14:textId="77777777" w:rsidR="00446672" w:rsidRPr="00BE5913" w:rsidRDefault="00446672" w:rsidP="00BE5913">
            <w:pPr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0BDD2399" w14:textId="77777777" w:rsidR="00446672" w:rsidRPr="00BE5913" w:rsidRDefault="00446672" w:rsidP="00BE5913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2ED4" w:rsidRPr="00BE5913" w14:paraId="2DD0333F" w14:textId="77777777" w:rsidTr="00373179">
        <w:trPr>
          <w:trHeight w:val="72"/>
        </w:trPr>
        <w:tc>
          <w:tcPr>
            <w:tcW w:w="6210" w:type="dxa"/>
          </w:tcPr>
          <w:p w14:paraId="6B558B39" w14:textId="0FCEA165" w:rsidR="00D12ED4" w:rsidRPr="00BE5913" w:rsidRDefault="00D12ED4" w:rsidP="00BE5913">
            <w:pPr>
              <w:spacing w:line="235" w:lineRule="auto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ต้นทุนที่ใช้ในการดำเนินงานทางตรง (รวมทั้งค่าซ่อมแซมและค่า</w:t>
            </w:r>
            <w:r w:rsidR="00EB6C69" w:rsidRPr="00BE5913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บํารุ</w:t>
            </w:r>
            <w:r w:rsidR="00EB6C69" w:rsidRPr="00BE591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</w:t>
            </w:r>
            <w:r w:rsidRPr="00BE591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รักษา)</w:t>
            </w:r>
          </w:p>
        </w:tc>
        <w:tc>
          <w:tcPr>
            <w:tcW w:w="1620" w:type="dxa"/>
          </w:tcPr>
          <w:p w14:paraId="4BCAF9B9" w14:textId="77777777" w:rsidR="00D12ED4" w:rsidRPr="00BE5913" w:rsidRDefault="00D12ED4" w:rsidP="00BE5913">
            <w:pPr>
              <w:pStyle w:val="acctfourfigures"/>
              <w:tabs>
                <w:tab w:val="clear" w:pos="765"/>
              </w:tabs>
              <w:spacing w:line="235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DB1D53" w14:textId="77777777" w:rsidR="00D12ED4" w:rsidRPr="00BE5913" w:rsidRDefault="00D12ED4" w:rsidP="00BE5913">
            <w:pPr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2500E14E" w14:textId="77777777" w:rsidR="00D12ED4" w:rsidRPr="00BE5913" w:rsidRDefault="00D12ED4" w:rsidP="00BE5913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4E51" w:rsidRPr="00BE5913" w14:paraId="4ECD204B" w14:textId="77777777" w:rsidTr="00373179">
        <w:trPr>
          <w:trHeight w:val="20"/>
        </w:trPr>
        <w:tc>
          <w:tcPr>
            <w:tcW w:w="6210" w:type="dxa"/>
          </w:tcPr>
          <w:p w14:paraId="274ABD6C" w14:textId="77777777" w:rsidR="00CF4E51" w:rsidRPr="00BE5913" w:rsidRDefault="00CF4E51" w:rsidP="00CF4E51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0" w:hanging="262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1620" w:type="dxa"/>
          </w:tcPr>
          <w:p w14:paraId="7951A149" w14:textId="72477887" w:rsidR="00CF4E51" w:rsidRPr="00BE5913" w:rsidRDefault="005A05C4" w:rsidP="00CF4E51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111,411</w:t>
            </w:r>
          </w:p>
        </w:tc>
        <w:tc>
          <w:tcPr>
            <w:tcW w:w="236" w:type="dxa"/>
          </w:tcPr>
          <w:p w14:paraId="4BA5718B" w14:textId="77777777" w:rsidR="00CF4E51" w:rsidRPr="00BE5913" w:rsidRDefault="00CF4E51" w:rsidP="00CF4E51">
            <w:pPr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</w:tcPr>
          <w:p w14:paraId="2501BD6F" w14:textId="2DDB2B1B" w:rsidR="00CF4E51" w:rsidRPr="00BE5913" w:rsidRDefault="00B11C2B" w:rsidP="00CF4E51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  <w:r w:rsidR="00CF4E51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CF4E51" w:rsidRPr="00BE5913" w14:paraId="032737F9" w14:textId="77777777" w:rsidTr="00373179">
        <w:trPr>
          <w:trHeight w:val="191"/>
        </w:trPr>
        <w:tc>
          <w:tcPr>
            <w:tcW w:w="6210" w:type="dxa"/>
          </w:tcPr>
          <w:p w14:paraId="2E5CB656" w14:textId="77777777" w:rsidR="00CF4E51" w:rsidRPr="00BE5913" w:rsidRDefault="00CF4E51" w:rsidP="00CF4E51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0" w:hanging="2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อสังหาริมทรัพย์เพื่อการลงทุนที่ไม่มีรายได้ค่าเช่า</w:t>
            </w:r>
          </w:p>
        </w:tc>
        <w:tc>
          <w:tcPr>
            <w:tcW w:w="1620" w:type="dxa"/>
          </w:tcPr>
          <w:p w14:paraId="35CBD9F5" w14:textId="40C608BB" w:rsidR="00CF4E51" w:rsidRPr="00BE5913" w:rsidRDefault="005A05C4" w:rsidP="00CF4E51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  <w:tc>
          <w:tcPr>
            <w:tcW w:w="236" w:type="dxa"/>
          </w:tcPr>
          <w:p w14:paraId="6875683D" w14:textId="77777777" w:rsidR="00CF4E51" w:rsidRPr="00BE5913" w:rsidRDefault="00CF4E51" w:rsidP="00CF4E51">
            <w:pPr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</w:tcPr>
          <w:p w14:paraId="7B2CDD00" w14:textId="5229DEE1" w:rsidR="00CF4E51" w:rsidRPr="00BE5913" w:rsidRDefault="00B11C2B" w:rsidP="00CF4E51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F4E51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</w:tbl>
    <w:p w14:paraId="06F64017" w14:textId="30057771" w:rsidR="000C014A" w:rsidRPr="00BE5913" w:rsidRDefault="000C014A" w:rsidP="00BE5913">
      <w:pPr>
        <w:rPr>
          <w:rFonts w:asciiTheme="majorBidi" w:hAnsiTheme="majorBidi" w:cstheme="majorBidi"/>
          <w:sz w:val="30"/>
          <w:szCs w:val="30"/>
        </w:rPr>
      </w:pPr>
    </w:p>
    <w:p w14:paraId="542EA8BC" w14:textId="7B32037E" w:rsidR="00906F18" w:rsidRPr="00BE5913" w:rsidRDefault="00906F18" w:rsidP="00BE5913">
      <w:pPr>
        <w:tabs>
          <w:tab w:val="left" w:pos="540"/>
        </w:tabs>
        <w:ind w:firstLine="630"/>
        <w:jc w:val="thaiDistribute"/>
        <w:rPr>
          <w:rFonts w:asciiTheme="majorBidi" w:hAnsiTheme="majorBidi"/>
          <w:b/>
          <w:bCs/>
          <w:color w:val="0D0D0D"/>
          <w:sz w:val="30"/>
          <w:szCs w:val="30"/>
        </w:rPr>
      </w:pPr>
      <w:r w:rsidRPr="00BE5913">
        <w:rPr>
          <w:rFonts w:asciiTheme="majorBidi" w:hAnsiTheme="majorBidi" w:hint="cs"/>
          <w:b/>
          <w:bCs/>
          <w:color w:val="0D0D0D"/>
          <w:sz w:val="30"/>
          <w:szCs w:val="30"/>
          <w:cs/>
        </w:rPr>
        <w:t>การวัดมูลค่ายุติธรรม</w:t>
      </w:r>
      <w:r w:rsidRPr="00BE5913">
        <w:rPr>
          <w:rFonts w:asciiTheme="majorBidi" w:hAnsiTheme="majorBidi"/>
          <w:b/>
          <w:bCs/>
          <w:color w:val="0D0D0D"/>
          <w:sz w:val="30"/>
          <w:szCs w:val="30"/>
        </w:rPr>
        <w:t xml:space="preserve"> </w:t>
      </w:r>
    </w:p>
    <w:p w14:paraId="1D0C061F" w14:textId="77777777" w:rsidR="00906F18" w:rsidRPr="00BE5913" w:rsidRDefault="00906F18" w:rsidP="00BE5913">
      <w:pPr>
        <w:tabs>
          <w:tab w:val="left" w:pos="540"/>
        </w:tabs>
        <w:ind w:left="630"/>
        <w:jc w:val="thaiDistribute"/>
        <w:rPr>
          <w:rFonts w:asciiTheme="majorBidi" w:hAnsiTheme="majorBidi"/>
          <w:color w:val="0D0D0D"/>
          <w:sz w:val="30"/>
          <w:szCs w:val="30"/>
        </w:rPr>
      </w:pPr>
    </w:p>
    <w:p w14:paraId="71539439" w14:textId="336E75FF" w:rsidR="00906F18" w:rsidRPr="00BE5913" w:rsidRDefault="00792E20" w:rsidP="00BE5913">
      <w:pPr>
        <w:tabs>
          <w:tab w:val="left" w:pos="540"/>
        </w:tabs>
        <w:ind w:left="630"/>
        <w:jc w:val="thaiDistribute"/>
        <w:rPr>
          <w:rFonts w:asciiTheme="majorBidi" w:hAnsiTheme="majorBidi"/>
          <w:color w:val="0D0D0D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ณ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C070A0">
        <w:rPr>
          <w:rFonts w:ascii="Angsana New" w:hAnsi="Angsana New"/>
          <w:sz w:val="30"/>
          <w:szCs w:val="30"/>
        </w:rPr>
        <w:t>3</w:t>
      </w:r>
      <w:r w:rsidRPr="00B11C2B">
        <w:rPr>
          <w:rFonts w:ascii="Angsana New" w:hAnsi="Angsana New"/>
          <w:sz w:val="30"/>
          <w:szCs w:val="30"/>
        </w:rPr>
        <w:t>1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070A0">
        <w:rPr>
          <w:rFonts w:ascii="Angsana New" w:hAnsi="Angsana New"/>
          <w:sz w:val="30"/>
          <w:szCs w:val="30"/>
        </w:rPr>
        <w:t>2568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="00906F18" w:rsidRPr="00BE5913">
        <w:rPr>
          <w:rFonts w:asciiTheme="majorBidi" w:hAnsiTheme="majorBidi" w:hint="cs"/>
          <w:color w:val="0D0D0D"/>
          <w:sz w:val="30"/>
          <w:szCs w:val="30"/>
          <w:cs/>
        </w:rPr>
        <w:t>มูลค่ายุติธรรม</w:t>
      </w:r>
      <w:r w:rsidR="00A95212">
        <w:rPr>
          <w:rFonts w:asciiTheme="majorBidi" w:hAnsiTheme="majorBidi" w:hint="cs"/>
          <w:color w:val="0D0D0D"/>
          <w:sz w:val="30"/>
          <w:szCs w:val="30"/>
          <w:cs/>
        </w:rPr>
        <w:t>ของ</w:t>
      </w:r>
      <w:r w:rsidR="0001193A" w:rsidRPr="0001193A">
        <w:rPr>
          <w:rFonts w:asciiTheme="majorBidi" w:hAnsiTheme="majorBidi" w:hint="cs"/>
          <w:color w:val="0D0D0D"/>
          <w:sz w:val="30"/>
          <w:szCs w:val="30"/>
          <w:cs/>
        </w:rPr>
        <w:t>อสังหาริมทรัพย์เพื่อการลงทุนของกลุ่มบริษัท</w:t>
      </w:r>
      <w:r w:rsidR="00906F18" w:rsidRPr="00BE5913">
        <w:rPr>
          <w:rFonts w:asciiTheme="majorBidi" w:hAnsiTheme="majorBidi" w:hint="cs"/>
          <w:color w:val="0D0D0D"/>
          <w:sz w:val="30"/>
          <w:szCs w:val="30"/>
          <w:cs/>
        </w:rPr>
        <w:t>ประเมินโดยผู้ประเมินราคาทรัพย์สินอิสระ</w:t>
      </w:r>
      <w:r w:rsidR="00E338D3">
        <w:rPr>
          <w:rFonts w:asciiTheme="majorBidi" w:hAnsiTheme="majorBidi" w:hint="cs"/>
          <w:color w:val="0D0D0D"/>
          <w:sz w:val="30"/>
          <w:szCs w:val="30"/>
          <w:cs/>
        </w:rPr>
        <w:t>จากภายนอก</w:t>
      </w:r>
      <w:r w:rsidR="00EE2291" w:rsidRPr="00BE5913">
        <w:rPr>
          <w:rFonts w:ascii="Angsana New" w:hAnsi="Angsana New" w:hint="cs"/>
          <w:sz w:val="30"/>
          <w:szCs w:val="30"/>
          <w:cs/>
        </w:rPr>
        <w:t>ด้วยวิธีมูลค่าตลาดสำหรับการใช้ประโยชน์ปัจจุบัน วิธีราคาทุนทดแทนและวิธีคิดลดกระแสเงินสดโดยใช้อัตราคิดลด</w:t>
      </w:r>
    </w:p>
    <w:p w14:paraId="2E6A3B0E" w14:textId="77777777" w:rsidR="00906F18" w:rsidRPr="00BE5913" w:rsidRDefault="00906F18" w:rsidP="00BE5913">
      <w:pPr>
        <w:tabs>
          <w:tab w:val="left" w:pos="540"/>
        </w:tabs>
        <w:ind w:left="630"/>
        <w:jc w:val="thaiDistribute"/>
        <w:rPr>
          <w:rFonts w:asciiTheme="majorBidi" w:hAnsiTheme="majorBidi"/>
          <w:color w:val="0D0D0D"/>
          <w:sz w:val="30"/>
          <w:szCs w:val="30"/>
          <w:cs/>
        </w:rPr>
      </w:pPr>
    </w:p>
    <w:p w14:paraId="3C6854BD" w14:textId="27F74EEA" w:rsidR="00906F18" w:rsidRPr="00BE5913" w:rsidRDefault="00906F18" w:rsidP="00BE5913">
      <w:pPr>
        <w:tabs>
          <w:tab w:val="left" w:pos="540"/>
        </w:tabs>
        <w:ind w:left="630"/>
        <w:jc w:val="thaiDistribute"/>
        <w:rPr>
          <w:rFonts w:asciiTheme="majorBidi" w:hAnsiTheme="majorBidi"/>
          <w:color w:val="0D0D0D"/>
          <w:sz w:val="30"/>
          <w:szCs w:val="30"/>
        </w:rPr>
      </w:pPr>
      <w:r w:rsidRPr="00BE5913">
        <w:rPr>
          <w:rFonts w:asciiTheme="majorBidi" w:hAnsiTheme="majorBidi" w:hint="cs"/>
          <w:color w:val="0D0D0D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C070A0" w:rsidRPr="00C070A0">
        <w:rPr>
          <w:rFonts w:asciiTheme="majorBidi" w:hAnsiTheme="majorBidi"/>
          <w:color w:val="0D0D0D"/>
          <w:sz w:val="30"/>
          <w:szCs w:val="30"/>
        </w:rPr>
        <w:t>3</w:t>
      </w:r>
      <w:r w:rsidRPr="00BE5913">
        <w:rPr>
          <w:rFonts w:asciiTheme="majorBidi" w:hAnsiTheme="majorBidi"/>
          <w:color w:val="0D0D0D"/>
          <w:sz w:val="30"/>
          <w:szCs w:val="30"/>
        </w:rPr>
        <w:t xml:space="preserve"> </w:t>
      </w:r>
      <w:r w:rsidRPr="00BE5913">
        <w:rPr>
          <w:rFonts w:asciiTheme="majorBidi" w:hAnsiTheme="majorBidi"/>
          <w:color w:val="0D0D0D"/>
          <w:sz w:val="30"/>
          <w:szCs w:val="30"/>
        </w:rPr>
        <w:br/>
      </w:r>
      <w:r w:rsidRPr="00BE5913">
        <w:rPr>
          <w:rFonts w:asciiTheme="majorBidi" w:hAnsiTheme="majorBidi" w:hint="cs"/>
          <w:color w:val="0D0D0D"/>
          <w:sz w:val="30"/>
          <w:szCs w:val="30"/>
          <w:cs/>
        </w:rPr>
        <w:t>จากเกณฑ์ข้อมูลที่นำมาใช้ในเทคนิคการประเมินมูลค่ายุติธรรม</w:t>
      </w:r>
    </w:p>
    <w:p w14:paraId="0987A989" w14:textId="0699FAB6" w:rsidR="007061A7" w:rsidRDefault="00706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color w:val="0D0D0D"/>
          <w:sz w:val="30"/>
          <w:szCs w:val="30"/>
        </w:rPr>
      </w:pPr>
      <w:r>
        <w:rPr>
          <w:rFonts w:asciiTheme="majorBidi" w:hAnsiTheme="majorBidi"/>
          <w:color w:val="0D0D0D"/>
          <w:sz w:val="30"/>
          <w:szCs w:val="30"/>
        </w:rPr>
        <w:br w:type="page"/>
      </w:r>
    </w:p>
    <w:tbl>
      <w:tblPr>
        <w:tblW w:w="9540" w:type="dxa"/>
        <w:tblInd w:w="450" w:type="dxa"/>
        <w:tblLook w:val="04A0" w:firstRow="1" w:lastRow="0" w:firstColumn="1" w:lastColumn="0" w:noHBand="0" w:noVBand="1"/>
      </w:tblPr>
      <w:tblGrid>
        <w:gridCol w:w="3312"/>
        <w:gridCol w:w="6228"/>
      </w:tblGrid>
      <w:tr w:rsidR="00906F18" w:rsidRPr="00BE5913" w14:paraId="7CD7560E" w14:textId="77777777" w:rsidTr="00906F18">
        <w:trPr>
          <w:tblHeader/>
        </w:trPr>
        <w:tc>
          <w:tcPr>
            <w:tcW w:w="3312" w:type="dxa"/>
            <w:vAlign w:val="bottom"/>
          </w:tcPr>
          <w:p w14:paraId="7F720D34" w14:textId="6F6D59EE" w:rsidR="00906F18" w:rsidRPr="00BE5913" w:rsidRDefault="002767C0" w:rsidP="00BE5913">
            <w:pPr>
              <w:tabs>
                <w:tab w:val="left" w:pos="540"/>
              </w:tabs>
              <w:spacing w:line="235" w:lineRule="auto"/>
              <w:ind w:lef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เทคนิคการประเมินมูลค่า</w:t>
            </w:r>
          </w:p>
        </w:tc>
        <w:tc>
          <w:tcPr>
            <w:tcW w:w="6228" w:type="dxa"/>
            <w:vAlign w:val="bottom"/>
          </w:tcPr>
          <w:p w14:paraId="55717661" w14:textId="312DA28F" w:rsidR="00906F18" w:rsidRPr="00BE5913" w:rsidRDefault="002767C0" w:rsidP="00BE5913">
            <w:pPr>
              <w:tabs>
                <w:tab w:val="left" w:pos="540"/>
              </w:tabs>
              <w:spacing w:line="235" w:lineRule="auto"/>
              <w:ind w:lef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คำอธิบาย</w:t>
            </w:r>
            <w:r w:rsidR="002C4EBD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906F18" w:rsidRPr="00BE5913" w14:paraId="78BE1C9E" w14:textId="77777777" w:rsidTr="00906F18">
        <w:tc>
          <w:tcPr>
            <w:tcW w:w="3312" w:type="dxa"/>
          </w:tcPr>
          <w:p w14:paraId="5AC5166B" w14:textId="6A5CB0CD" w:rsidR="002C4EBD" w:rsidRPr="00BE5913" w:rsidRDefault="002C4EBD" w:rsidP="00BE5913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E591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การเปรียบเทียบราคาตลาด</w:t>
            </w:r>
          </w:p>
          <w:p w14:paraId="70C959C8" w14:textId="00F7A6E1" w:rsidR="002C4EBD" w:rsidRPr="00BE5913" w:rsidRDefault="002C4EBD" w:rsidP="00BE5913">
            <w:pPr>
              <w:pStyle w:val="ListParagraph"/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37C9C9A0" w14:textId="77777777" w:rsidR="002C4EBD" w:rsidRPr="00BE5913" w:rsidRDefault="002C4EBD" w:rsidP="00BE5913">
            <w:pPr>
              <w:pStyle w:val="ListParagraph"/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FB672FA" w14:textId="5E1C81D8" w:rsidR="002C4EBD" w:rsidRPr="00BE5913" w:rsidRDefault="002C4EBD" w:rsidP="00BE5913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การคิดลดกระแสเงินสด รูปแบบ</w:t>
            </w:r>
            <w:r w:rsidRPr="00BE591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br/>
            </w:r>
            <w:r w:rsidRPr="00BE5913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การ</w:t>
            </w:r>
            <w:r w:rsidRPr="00BE591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ประเมินมูลค่าพิจารณาถึงมูลค่าปัจจุบันของกระแสเงินสดสุทธิที่ได้จากทรัพย์สิน </w:t>
            </w:r>
          </w:p>
          <w:p w14:paraId="53972CAE" w14:textId="1B49F2CF" w:rsidR="002C4EBD" w:rsidRPr="00BE5913" w:rsidRDefault="002C4EBD" w:rsidP="00BE5913">
            <w:p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EF4C284" w14:textId="0ED7418F" w:rsidR="002C4EBD" w:rsidRPr="00BE5913" w:rsidRDefault="002C4EBD" w:rsidP="00BE5913">
            <w:p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06ECAECE" w14:textId="77777777" w:rsidR="002C4EBD" w:rsidRPr="00BE5913" w:rsidRDefault="002C4EBD" w:rsidP="00BE5913">
            <w:p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3B6464C" w14:textId="77777777" w:rsidR="00A64EDB" w:rsidRPr="00A64EDB" w:rsidRDefault="00A64EDB" w:rsidP="00A64EDB">
            <w:pPr>
              <w:pStyle w:val="ListParagraph"/>
              <w:tabs>
                <w:tab w:val="clear" w:pos="227"/>
                <w:tab w:val="clear" w:pos="680"/>
                <w:tab w:val="clear" w:pos="4451"/>
                <w:tab w:val="left" w:pos="300"/>
                <w:tab w:val="left" w:pos="540"/>
                <w:tab w:val="left" w:pos="2416"/>
              </w:tabs>
              <w:spacing w:line="240" w:lineRule="auto"/>
              <w:ind w:left="256"/>
              <w:jc w:val="thaiDistribute"/>
              <w:rPr>
                <w:rFonts w:asciiTheme="majorBidi" w:hAnsiTheme="majorBidi" w:cstheme="majorBidi"/>
                <w:spacing w:val="-12"/>
                <w:sz w:val="22"/>
              </w:rPr>
            </w:pPr>
          </w:p>
          <w:p w14:paraId="6C0D49B9" w14:textId="57019B79" w:rsidR="00906F18" w:rsidRPr="00BE5913" w:rsidRDefault="002C4EBD" w:rsidP="00BE5913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680"/>
                <w:tab w:val="clear" w:pos="4451"/>
                <w:tab w:val="left" w:pos="300"/>
                <w:tab w:val="left" w:pos="540"/>
                <w:tab w:val="left" w:pos="2416"/>
              </w:tabs>
              <w:spacing w:line="240" w:lineRule="auto"/>
              <w:ind w:left="256" w:hanging="270"/>
              <w:jc w:val="thaiDistribute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spacing w:val="-12"/>
                <w:sz w:val="30"/>
                <w:szCs w:val="30"/>
                <w:cs/>
              </w:rPr>
              <w:t>การประมาณต้นทุนทดแทนหักค่าเสื่อม</w:t>
            </w:r>
          </w:p>
        </w:tc>
        <w:tc>
          <w:tcPr>
            <w:tcW w:w="6228" w:type="dxa"/>
          </w:tcPr>
          <w:p w14:paraId="54D23B1D" w14:textId="77777777" w:rsidR="00906F18" w:rsidRPr="00BE5913" w:rsidRDefault="00906F18" w:rsidP="00BE591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35" w:lineRule="auto"/>
              <w:ind w:left="256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วิธีการเปรียบเทียบราคาตลาด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โดยราคาเสนอซื้อขายหรือราคาซื้อขายสำหรับที่ดินที่คล้ายคลึงกันในตลาดที่ปรับปรุงปัจจัยอื่น เช่น สถานที่ตั้ง ขนาด สภาพของที่ดิน และศักยภาพในการพัฒนา</w:t>
            </w:r>
          </w:p>
          <w:p w14:paraId="20329995" w14:textId="779D942F" w:rsidR="00906F18" w:rsidRPr="00BE5913" w:rsidRDefault="00906F18" w:rsidP="00BE591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35" w:lineRule="auto"/>
              <w:ind w:left="256" w:hanging="270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วิธีการรายได้ โดยการคิดลดกระแสเงินสด 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ระยะเวลาที่เลิกเช่า อัตราการครอบครอง ค่าใช้จ่ายเพื่อเป็นสิ่งจูงใจในการเช่า เช่น ระยะเวลาที่ให้เช่าฟรี และการยกเว้นค่าใช้จ่ายอื่น</w:t>
            </w:r>
            <w:r w:rsidR="00E46EC3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ๆ แก่ผู้เช่า กระแสเงินสดสุทธิที่คาดไว้จะถูกคิดลดโดยใช้อัตราคิดลดที่ปรับค่าความเสี่ยงแล้ว การประมาณอัตราคิดลดได้พิจารณาถึงคุณภาพของอาคารและสถานที่ตั้ง (ตำแหน่งที่ดี</w:t>
            </w:r>
            <w:r w:rsidRPr="00BE591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ที่สุด หรือ รองลงมา) คุณภาพเครดิตของผู้เช่าและระยะเวลาการเช่า</w:t>
            </w:r>
          </w:p>
          <w:p w14:paraId="33AF43AA" w14:textId="77777777" w:rsidR="00906F18" w:rsidRDefault="00906F18" w:rsidP="00BE591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35" w:lineRule="auto"/>
              <w:ind w:left="256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วิธีต้นทุน โดยการประมาณต้นทุนทดแทน หักด้วยค่าเสื่อมราคาตามสภาพ อันประกอบด้วยค่าเสื่อมราคาทางกายภาพ ค่าเสื่อมราคาทางการใช้ประโยชน์ใช้สอย และค่าเสื่อมราคาอันเนื่องมาจากปัจจัยภายนอกหรือทางเศรษฐกิจ</w:t>
            </w:r>
          </w:p>
          <w:p w14:paraId="503ABEFF" w14:textId="77777777" w:rsidR="00550CA7" w:rsidRPr="00BE5913" w:rsidRDefault="00550CA7" w:rsidP="007061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35" w:lineRule="auto"/>
              <w:ind w:left="25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05CCD64" w14:textId="634C4043" w:rsidR="0066577C" w:rsidRPr="00A64EDB" w:rsidRDefault="0066577C" w:rsidP="00BE5913">
      <w:pPr>
        <w:spacing w:line="240" w:lineRule="auto"/>
        <w:ind w:left="72" w:firstLine="706"/>
        <w:rPr>
          <w:rFonts w:asciiTheme="majorBidi" w:hAnsiTheme="majorBidi" w:cstheme="majorBidi"/>
          <w:b/>
          <w:bCs/>
          <w:i/>
          <w:iCs/>
          <w:sz w:val="2"/>
          <w:szCs w:val="2"/>
        </w:rPr>
      </w:pPr>
    </w:p>
    <w:tbl>
      <w:tblPr>
        <w:tblW w:w="9564" w:type="dxa"/>
        <w:tblInd w:w="426" w:type="dxa"/>
        <w:tblLook w:val="04A0" w:firstRow="1" w:lastRow="0" w:firstColumn="1" w:lastColumn="0" w:noHBand="0" w:noVBand="1"/>
      </w:tblPr>
      <w:tblGrid>
        <w:gridCol w:w="2724"/>
        <w:gridCol w:w="2970"/>
        <w:gridCol w:w="3870"/>
      </w:tblGrid>
      <w:tr w:rsidR="002767C0" w:rsidRPr="00BE5913" w14:paraId="0441638A" w14:textId="77777777" w:rsidTr="003E3CC6">
        <w:trPr>
          <w:tblHeader/>
        </w:trPr>
        <w:tc>
          <w:tcPr>
            <w:tcW w:w="2724" w:type="dxa"/>
            <w:vAlign w:val="bottom"/>
          </w:tcPr>
          <w:p w14:paraId="44CD7BBA" w14:textId="77777777" w:rsidR="002767C0" w:rsidRPr="00BE5913" w:rsidRDefault="002767C0" w:rsidP="00BE5913">
            <w:pPr>
              <w:tabs>
                <w:tab w:val="left" w:pos="540"/>
              </w:tabs>
              <w:spacing w:line="240" w:lineRule="auto"/>
              <w:ind w:lef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970" w:type="dxa"/>
            <w:vAlign w:val="bottom"/>
          </w:tcPr>
          <w:p w14:paraId="1A106A96" w14:textId="77777777" w:rsidR="002767C0" w:rsidRPr="00BE5913" w:rsidRDefault="002767C0" w:rsidP="00BE5913">
            <w:pPr>
              <w:tabs>
                <w:tab w:val="left" w:pos="540"/>
              </w:tabs>
              <w:spacing w:line="240" w:lineRule="auto"/>
              <w:ind w:lef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</w:t>
            </w:r>
          </w:p>
          <w:p w14:paraId="02D5B212" w14:textId="77777777" w:rsidR="002767C0" w:rsidRPr="00BE5913" w:rsidRDefault="002767C0" w:rsidP="00BE5913">
            <w:pPr>
              <w:tabs>
                <w:tab w:val="left" w:pos="540"/>
              </w:tabs>
              <w:spacing w:line="240" w:lineRule="auto"/>
              <w:ind w:lef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ที่มีนัยสำคัญ</w:t>
            </w:r>
          </w:p>
        </w:tc>
        <w:tc>
          <w:tcPr>
            <w:tcW w:w="3870" w:type="dxa"/>
            <w:vAlign w:val="bottom"/>
          </w:tcPr>
          <w:p w14:paraId="5B1D0B25" w14:textId="77777777" w:rsidR="002767C0" w:rsidRPr="00BE5913" w:rsidRDefault="002767C0" w:rsidP="00BE5913">
            <w:pPr>
              <w:tabs>
                <w:tab w:val="left" w:pos="540"/>
              </w:tabs>
              <w:spacing w:line="240" w:lineRule="auto"/>
              <w:ind w:lef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2767C0" w:rsidRPr="00BE5913" w14:paraId="6A723E06" w14:textId="77777777" w:rsidTr="003E3CC6">
        <w:tc>
          <w:tcPr>
            <w:tcW w:w="2724" w:type="dxa"/>
          </w:tcPr>
          <w:p w14:paraId="629FC6CB" w14:textId="77777777" w:rsidR="002767C0" w:rsidRPr="00BE5913" w:rsidRDefault="002767C0" w:rsidP="00BE5913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การคิดลดกระแสเงินสด  รูปแบบ</w:t>
            </w:r>
            <w:r w:rsidRPr="00BE5913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การ</w:t>
            </w:r>
            <w:r w:rsidRPr="00BE591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ประเมินมูลค่าพิจารณาถึงมูลค่าปัจจุบันของกระแสเงินสดสุทธิที่ได้จากทรัพย์สิน </w:t>
            </w:r>
          </w:p>
          <w:p w14:paraId="269A4B6A" w14:textId="77777777" w:rsidR="002767C0" w:rsidRPr="00BE5913" w:rsidRDefault="002767C0" w:rsidP="00BE5913">
            <w:pPr>
              <w:tabs>
                <w:tab w:val="left" w:pos="540"/>
              </w:tabs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084BEA0B" w14:textId="77777777" w:rsidR="002767C0" w:rsidRPr="00BE5913" w:rsidRDefault="002767C0" w:rsidP="00BE5913">
            <w:pPr>
              <w:tabs>
                <w:tab w:val="left" w:pos="540"/>
              </w:tabs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635E54E0" w14:textId="77777777" w:rsidR="002767C0" w:rsidRPr="00BE5913" w:rsidRDefault="002767C0" w:rsidP="00BE5913">
            <w:pPr>
              <w:tabs>
                <w:tab w:val="left" w:pos="540"/>
              </w:tabs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34EB0E03" w14:textId="77777777" w:rsidR="002767C0" w:rsidRPr="00BE5913" w:rsidRDefault="002767C0" w:rsidP="00BE5913">
            <w:pPr>
              <w:pStyle w:val="ListParagraph"/>
              <w:tabs>
                <w:tab w:val="clear" w:pos="227"/>
                <w:tab w:val="clear" w:pos="680"/>
                <w:tab w:val="left" w:pos="251"/>
                <w:tab w:val="left" w:pos="540"/>
              </w:tabs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61E27A7B" w14:textId="77777777" w:rsidR="00157786" w:rsidRPr="00BE5913" w:rsidRDefault="00157786" w:rsidP="00BE5913">
            <w:pPr>
              <w:tabs>
                <w:tab w:val="clear" w:pos="680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3EFD58D5" w14:textId="77777777" w:rsidR="00A9154E" w:rsidRDefault="00A9154E" w:rsidP="00BE5913">
            <w:pPr>
              <w:pStyle w:val="ListParagraph"/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4256142E" w14:textId="77777777" w:rsidR="00B57F7A" w:rsidRPr="00BE5913" w:rsidRDefault="00B57F7A" w:rsidP="00BE5913">
            <w:pPr>
              <w:pStyle w:val="ListParagraph"/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380A302" w14:textId="787F195F" w:rsidR="002767C0" w:rsidRPr="00BE5913" w:rsidRDefault="002767C0" w:rsidP="00BE5913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lastRenderedPageBreak/>
              <w:t>การประมาณต้นทุนทดแทนหักด้วยค่าเสื่อมราคาตามสภาพ</w:t>
            </w:r>
          </w:p>
          <w:p w14:paraId="28FA8056" w14:textId="77777777" w:rsidR="002767C0" w:rsidRPr="00BE5913" w:rsidRDefault="002767C0" w:rsidP="00BE5913">
            <w:pPr>
              <w:pStyle w:val="ListParagraph"/>
              <w:tabs>
                <w:tab w:val="clear" w:pos="227"/>
                <w:tab w:val="clear" w:pos="680"/>
                <w:tab w:val="left" w:pos="251"/>
                <w:tab w:val="left" w:pos="540"/>
              </w:tabs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E764966" w14:textId="7AEAAF3C" w:rsidR="00C03130" w:rsidRPr="00BE5913" w:rsidRDefault="00C03130" w:rsidP="00BE5913">
            <w:pPr>
              <w:pStyle w:val="ListParagraph"/>
              <w:tabs>
                <w:tab w:val="clear" w:pos="227"/>
                <w:tab w:val="clear" w:pos="680"/>
                <w:tab w:val="left" w:pos="251"/>
                <w:tab w:val="left" w:pos="540"/>
              </w:tabs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D4DDDDC" w14:textId="77777777" w:rsidR="002767C0" w:rsidRPr="00BE5913" w:rsidRDefault="002767C0" w:rsidP="00BE5913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การเปรียบเทียบราคาตลาด</w:t>
            </w:r>
          </w:p>
        </w:tc>
        <w:tc>
          <w:tcPr>
            <w:tcW w:w="2970" w:type="dxa"/>
          </w:tcPr>
          <w:p w14:paraId="0F451F69" w14:textId="77751834" w:rsidR="002767C0" w:rsidRPr="00BE5913" w:rsidRDefault="002767C0" w:rsidP="00BE591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/>
                <w:spacing w:val="-6"/>
                <w:sz w:val="30"/>
                <w:szCs w:val="30"/>
                <w:cs/>
              </w:rPr>
              <w:lastRenderedPageBreak/>
              <w:t>อัตราการเติบโตระยะยาวของค่าเช่า</w:t>
            </w:r>
            <w:r w:rsidRPr="00BE5913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ร้อยละ</w:t>
            </w:r>
            <w:r w:rsidR="004E2DF7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pacing w:val="-8"/>
                <w:sz w:val="30"/>
                <w:szCs w:val="30"/>
              </w:rPr>
              <w:t>3</w:t>
            </w:r>
            <w:r w:rsidR="00133D82">
              <w:rPr>
                <w:rFonts w:asciiTheme="majorBidi" w:hAnsiTheme="majorBidi" w:cstheme="majorBidi"/>
                <w:spacing w:val="-8"/>
                <w:sz w:val="30"/>
                <w:szCs w:val="30"/>
              </w:rPr>
              <w:t>.</w:t>
            </w:r>
            <w:r w:rsidR="00B11C2B" w:rsidRPr="00B11C2B">
              <w:rPr>
                <w:rFonts w:asciiTheme="majorBidi" w:hAnsiTheme="majorBidi" w:cstheme="majorBidi"/>
                <w:spacing w:val="-8"/>
                <w:sz w:val="30"/>
                <w:szCs w:val="30"/>
              </w:rPr>
              <w:t>00</w:t>
            </w:r>
            <w:r w:rsidRPr="00BE5913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ถึงร้อยละ</w:t>
            </w:r>
            <w:r w:rsidR="004E2DF7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 </w:t>
            </w:r>
            <w:r w:rsidR="00B8130B">
              <w:rPr>
                <w:rFonts w:asciiTheme="majorBidi" w:hAnsiTheme="majorBidi" w:cstheme="majorBidi"/>
                <w:spacing w:val="-8"/>
                <w:sz w:val="30"/>
                <w:szCs w:val="30"/>
              </w:rPr>
              <w:t>30</w:t>
            </w:r>
            <w:r w:rsidR="00133D82">
              <w:rPr>
                <w:rFonts w:asciiTheme="majorBidi" w:hAnsiTheme="majorBidi" w:cstheme="majorBidi"/>
                <w:spacing w:val="-8"/>
                <w:sz w:val="30"/>
                <w:szCs w:val="30"/>
              </w:rPr>
              <w:t>.</w:t>
            </w:r>
            <w:r w:rsidR="00B8130B">
              <w:rPr>
                <w:rFonts w:asciiTheme="majorBidi" w:hAnsiTheme="majorBidi" w:cstheme="majorBidi"/>
                <w:spacing w:val="-8"/>
                <w:sz w:val="30"/>
                <w:szCs w:val="30"/>
              </w:rPr>
              <w:t>3</w:t>
            </w:r>
            <w:r w:rsidR="00B11C2B" w:rsidRPr="00B11C2B">
              <w:rPr>
                <w:rFonts w:asciiTheme="majorBidi" w:hAnsiTheme="majorBidi" w:cstheme="majorBidi"/>
                <w:spacing w:val="-8"/>
                <w:sz w:val="30"/>
                <w:szCs w:val="30"/>
              </w:rPr>
              <w:t>0</w:t>
            </w:r>
            <w:r w:rsidR="000B5F35" w:rsidRPr="00BE5913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>2567</w:t>
            </w:r>
            <w:r w:rsidRPr="00BE5913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>:</w:t>
            </w:r>
            <w:r w:rsidRPr="00BE5913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  <w:cs/>
              </w:rPr>
              <w:t xml:space="preserve">ร้อยละ </w:t>
            </w:r>
            <w:r w:rsidR="00C070A0" w:rsidRPr="00C070A0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>3</w:t>
            </w:r>
            <w:r w:rsidR="00F557E7" w:rsidRPr="00BE5913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>.</w:t>
            </w:r>
            <w:r w:rsidR="00C070A0" w:rsidRPr="00C070A0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>5</w:t>
            </w:r>
            <w:r w:rsidR="00B11C2B" w:rsidRPr="00B11C2B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>0</w:t>
            </w:r>
            <w:r w:rsidR="00564044" w:rsidRPr="00BE5913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  </w:t>
            </w:r>
            <w:r w:rsidRPr="00BE5913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  <w:cs/>
              </w:rPr>
              <w:t xml:space="preserve">ถึงร้อยละ </w:t>
            </w:r>
            <w:r w:rsidR="00B11C2B" w:rsidRPr="00B11C2B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>5</w:t>
            </w:r>
            <w:r w:rsidR="00B57F7A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>.</w:t>
            </w:r>
            <w:r w:rsidR="00B11C2B" w:rsidRPr="00B11C2B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>00</w:t>
            </w:r>
            <w:r w:rsidRPr="00BE5913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>)</w:t>
            </w:r>
          </w:p>
          <w:p w14:paraId="69D2B47E" w14:textId="19873BF8" w:rsidR="002767C0" w:rsidRPr="00BE5913" w:rsidRDefault="002767C0" w:rsidP="00BE591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อัตราคิดลดร้อยละ 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33D8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F133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="004E2DF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 w:rsidR="00371123"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33D8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0B5F35"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BE5913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</w:rPr>
              <w:t xml:space="preserve">ร้อยละ </w:t>
            </w:r>
            <w:r w:rsidR="00C070A0" w:rsidRPr="00C070A0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</w:rPr>
              <w:t>7</w:t>
            </w:r>
            <w:r w:rsidR="00963640" w:rsidRPr="00BE5913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</w:rPr>
              <w:t>.</w:t>
            </w:r>
            <w:r w:rsidR="00C070A0" w:rsidRPr="00C070A0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</w:rPr>
              <w:t>5</w:t>
            </w:r>
            <w:r w:rsidR="00B11C2B" w:rsidRPr="00B11C2B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</w:rPr>
              <w:t>0</w:t>
            </w:r>
            <w:r w:rsidR="00EA3E43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</w:rPr>
              <w:br/>
            </w:r>
            <w:r w:rsidR="00963640" w:rsidRPr="00BE5913">
              <w:rPr>
                <w:rFonts w:asciiTheme="majorBidi" w:hAnsiTheme="majorBidi" w:hint="cs"/>
                <w:i/>
                <w:iCs/>
                <w:spacing w:val="-8"/>
                <w:sz w:val="30"/>
                <w:szCs w:val="30"/>
                <w:cs/>
              </w:rPr>
              <w:t>ถึงร้อยละ</w:t>
            </w:r>
            <w:r w:rsidR="00963640" w:rsidRPr="00BE5913">
              <w:rPr>
                <w:rFonts w:asciiTheme="majorBidi" w:hAnsiTheme="majorBidi"/>
                <w:i/>
                <w:iCs/>
                <w:spacing w:val="-8"/>
                <w:sz w:val="30"/>
                <w:szCs w:val="30"/>
                <w:cs/>
              </w:rPr>
              <w:t xml:space="preserve"> </w:t>
            </w:r>
            <w:r w:rsidR="00C070A0" w:rsidRPr="00C070A0">
              <w:rPr>
                <w:rFonts w:asciiTheme="majorBidi" w:hAnsiTheme="majorBidi"/>
                <w:i/>
                <w:iCs/>
                <w:spacing w:val="-8"/>
                <w:sz w:val="30"/>
                <w:szCs w:val="30"/>
              </w:rPr>
              <w:t>9</w:t>
            </w:r>
            <w:r w:rsidR="000B5F35">
              <w:rPr>
                <w:rFonts w:asciiTheme="majorBidi" w:hAnsiTheme="majorBidi"/>
                <w:i/>
                <w:iCs/>
                <w:spacing w:val="-8"/>
                <w:sz w:val="30"/>
                <w:szCs w:val="30"/>
              </w:rPr>
              <w:t>.</w:t>
            </w:r>
            <w:r w:rsidR="00B11C2B" w:rsidRPr="00B11C2B">
              <w:rPr>
                <w:rFonts w:asciiTheme="majorBidi" w:hAnsiTheme="majorBidi"/>
                <w:i/>
                <w:iCs/>
                <w:spacing w:val="-8"/>
                <w:sz w:val="30"/>
                <w:szCs w:val="30"/>
              </w:rPr>
              <w:t>00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  <w:p w14:paraId="53632C33" w14:textId="21999F3F" w:rsidR="002767C0" w:rsidRPr="00BE5913" w:rsidRDefault="002767C0" w:rsidP="00BE591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อัตราผลตอบแทนการลงทุนร้อยละ 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E6BB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ถึ</w:t>
            </w:r>
            <w:r w:rsidR="00B57B3A"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E6BB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B5F35"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2567</w:t>
            </w:r>
            <w:r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:</w:t>
            </w:r>
            <w:r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 xml:space="preserve">ร้อยละ </w:t>
            </w:r>
            <w:r w:rsidR="00C070A0" w:rsidRPr="00C070A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6</w:t>
            </w:r>
            <w:r w:rsidR="00963640"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.</w:t>
            </w:r>
            <w:r w:rsidR="00C070A0" w:rsidRPr="00C070A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5</w:t>
            </w:r>
            <w:r w:rsidR="00B11C2B" w:rsidRPr="00B11C2B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0</w:t>
            </w:r>
            <w:r w:rsidR="00963640"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963640" w:rsidRPr="00BE5913">
              <w:rPr>
                <w:rFonts w:asciiTheme="majorBidi" w:hAnsiTheme="majorBidi" w:hint="cs"/>
                <w:i/>
                <w:iCs/>
                <w:spacing w:val="-4"/>
                <w:sz w:val="30"/>
                <w:szCs w:val="30"/>
                <w:cs/>
              </w:rPr>
              <w:t>ถึงร้อยละ</w:t>
            </w:r>
            <w:r w:rsidR="00963640" w:rsidRPr="00BE5913">
              <w:rPr>
                <w:rFonts w:asciiTheme="majorBidi" w:hAnsiTheme="majorBidi"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C070A0" w:rsidRPr="00C070A0">
              <w:rPr>
                <w:rFonts w:asciiTheme="majorBidi" w:hAnsiTheme="majorBidi"/>
                <w:i/>
                <w:iCs/>
                <w:spacing w:val="-4"/>
                <w:sz w:val="30"/>
                <w:szCs w:val="30"/>
              </w:rPr>
              <w:t>7</w:t>
            </w:r>
            <w:r w:rsidR="00A9154E"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.</w:t>
            </w:r>
            <w:r w:rsidR="00C070A0" w:rsidRPr="00C070A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5</w:t>
            </w:r>
            <w:r w:rsidR="00B11C2B" w:rsidRPr="00B11C2B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0</w:t>
            </w:r>
            <w:r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  <w:p w14:paraId="33DD4121" w14:textId="77777777" w:rsidR="00157786" w:rsidRPr="00BE5913" w:rsidRDefault="0015778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A385FC" w14:textId="0C7C5D62" w:rsidR="002767C0" w:rsidRPr="00BE5913" w:rsidRDefault="002767C0" w:rsidP="00BE591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ราคาต้นทุนค่าก่อสร้างอาคารใหม่</w:t>
            </w:r>
            <w:r w:rsidR="0000469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เท่ากับ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168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บาทต่อ</w:t>
            </w:r>
            <w:r w:rsidR="00EA3E4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ตารางเมตร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="00131F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963640"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  <w:r w:rsidR="00C070A0" w:rsidRPr="00C070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45</w:t>
            </w:r>
            <w:r w:rsidR="00963640"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บาทต่อตารางเมตร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7F17C101" w14:textId="77777777" w:rsidR="00CA6BF4" w:rsidRPr="00BE5913" w:rsidRDefault="00CA6B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4B23BA" w14:textId="53A47CBF" w:rsidR="002767C0" w:rsidRPr="00BE5913" w:rsidRDefault="002767C0" w:rsidP="00BE591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ราคาตลาดของที่ดินอยู่ระหว่าง 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D20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674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 ถึง 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D20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891C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บาทต่อ</w:t>
            </w:r>
            <w:r w:rsidR="00EA3E4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E591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ตารางเมตร </w:t>
            </w:r>
            <w:r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2567</w:t>
            </w:r>
            <w:r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:</w:t>
            </w:r>
            <w:r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6</w:t>
            </w:r>
            <w:r w:rsidR="00963640"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6</w:t>
            </w:r>
            <w:r w:rsidR="00B11C2B" w:rsidRPr="00B11C2B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0</w:t>
            </w:r>
            <w:r w:rsidR="00C070A0" w:rsidRPr="00C070A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9</w:t>
            </w:r>
            <w:r w:rsidR="00963640"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963640" w:rsidRPr="00BE5913">
              <w:rPr>
                <w:rFonts w:asciiTheme="majorBidi" w:hAnsiTheme="majorBidi" w:hint="cs"/>
                <w:i/>
                <w:iCs/>
                <w:spacing w:val="-4"/>
                <w:sz w:val="30"/>
                <w:szCs w:val="30"/>
                <w:cs/>
              </w:rPr>
              <w:t>บาท</w:t>
            </w:r>
            <w:r w:rsidR="00963640" w:rsidRPr="00BE5913">
              <w:rPr>
                <w:rFonts w:asciiTheme="majorBidi" w:hAnsiTheme="majorBidi"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963640" w:rsidRPr="00BE5913">
              <w:rPr>
                <w:rFonts w:asciiTheme="majorBidi" w:hAnsiTheme="majorBidi" w:hint="cs"/>
                <w:i/>
                <w:iCs/>
                <w:spacing w:val="-4"/>
                <w:sz w:val="30"/>
                <w:szCs w:val="30"/>
                <w:cs/>
              </w:rPr>
              <w:t>ถึง</w:t>
            </w:r>
            <w:r w:rsidR="00963640" w:rsidRPr="00BE5913">
              <w:rPr>
                <w:rFonts w:asciiTheme="majorBidi" w:hAnsiTheme="majorBidi"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C070A0" w:rsidRPr="00C070A0">
              <w:rPr>
                <w:rFonts w:asciiTheme="majorBidi" w:hAnsiTheme="majorBidi"/>
                <w:i/>
                <w:iCs/>
                <w:spacing w:val="-4"/>
                <w:sz w:val="30"/>
                <w:szCs w:val="30"/>
              </w:rPr>
              <w:t>8</w:t>
            </w:r>
            <w:r w:rsidR="00B11C2B" w:rsidRPr="00B11C2B">
              <w:rPr>
                <w:rFonts w:asciiTheme="majorBidi" w:hAnsiTheme="majorBidi"/>
                <w:i/>
                <w:iCs/>
                <w:spacing w:val="-4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/>
                <w:i/>
                <w:iCs/>
                <w:spacing w:val="-4"/>
                <w:sz w:val="30"/>
                <w:szCs w:val="30"/>
              </w:rPr>
              <w:t>2</w:t>
            </w:r>
            <w:r w:rsidR="00963640"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5</w:t>
            </w:r>
            <w:r w:rsidR="00B11C2B" w:rsidRPr="00B11C2B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00</w:t>
            </w:r>
            <w:r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บาทต่อตารา</w:t>
            </w:r>
            <w:r w:rsidRPr="00BE5913"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</w:rPr>
              <w:t>ง</w:t>
            </w:r>
            <w:r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เมตร</w:t>
            </w:r>
            <w:r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3870" w:type="dxa"/>
          </w:tcPr>
          <w:p w14:paraId="69A69EDD" w14:textId="3791F9E9" w:rsidR="002767C0" w:rsidRPr="00BE5913" w:rsidRDefault="002767C0" w:rsidP="00BE591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มูลค่ายุติธรรมที่ประมาณการไว้จะเพิ่มขึ้น (ลดลง) หาก</w:t>
            </w:r>
          </w:p>
          <w:p w14:paraId="382984A3" w14:textId="77777777" w:rsidR="002767C0" w:rsidRPr="00BE5913" w:rsidRDefault="002767C0" w:rsidP="00BE591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อัตราการเพิ่มขึ้นของค่าเช่าที่ประมาณการไว้สูงขึ้น (ลดลง)</w:t>
            </w:r>
          </w:p>
          <w:p w14:paraId="2BD240D3" w14:textId="400716F8" w:rsidR="002767C0" w:rsidRPr="00BE5913" w:rsidRDefault="002767C0" w:rsidP="00BE591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 ลดลง</w:t>
            </w:r>
            <w:r w:rsidR="00AA11F0"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3C0DAFCD" w14:textId="77777777" w:rsidR="002767C0" w:rsidRPr="00BE5913" w:rsidRDefault="002767C0" w:rsidP="00BE591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อัตราผลตอบแทนการลงทุนลดลง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741E1A72" w14:textId="77777777" w:rsidR="002767C0" w:rsidRPr="00BE5913" w:rsidRDefault="002767C0" w:rsidP="00BE5913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E9727D" w14:textId="4F4314BA" w:rsidR="002767C0" w:rsidRPr="00BE5913" w:rsidRDefault="002767C0" w:rsidP="00BE5913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29B6CD" w14:textId="77777777" w:rsidR="00157786" w:rsidRPr="00BE5913" w:rsidRDefault="00157786" w:rsidP="00BE5913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BDDBE9" w14:textId="77777777" w:rsidR="00A9154E" w:rsidRDefault="00A9154E" w:rsidP="00BE591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1555D1" w14:textId="77777777" w:rsidR="00B57F7A" w:rsidRPr="00BE5913" w:rsidRDefault="00B57F7A" w:rsidP="00BE591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5F36D6DC" w14:textId="1845BF05" w:rsidR="002767C0" w:rsidRPr="00BE5913" w:rsidRDefault="002767C0" w:rsidP="00BE591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มูลค่ายุติธรรมที่ประมาณการไว้จะเพิ่มขึ้น (ลดลง) หาก</w:t>
            </w:r>
          </w:p>
          <w:p w14:paraId="33D9EE9E" w14:textId="77777777" w:rsidR="002767C0" w:rsidRPr="00BE5913" w:rsidRDefault="002767C0" w:rsidP="00BE591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ราคาต้นทุนค่าก่อสร้าง สูงขึ้น 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4AA3E8A2" w14:textId="77777777" w:rsidR="002767C0" w:rsidRPr="00BE5913" w:rsidRDefault="002767C0" w:rsidP="00BE591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63C791" w14:textId="77777777" w:rsidR="00CA6BF4" w:rsidRPr="00BE5913" w:rsidRDefault="00CA6BF4" w:rsidP="00BE591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FA366A" w14:textId="77777777" w:rsidR="00C03130" w:rsidRPr="00BE5913" w:rsidRDefault="00C03130" w:rsidP="00BE591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7385AE07" w14:textId="2FAD3290" w:rsidR="002767C0" w:rsidRPr="00BE5913" w:rsidRDefault="002767C0" w:rsidP="00BE5913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ราคาต่อพื้นที่สูงขึ้น (ลดลง)</w:t>
            </w:r>
          </w:p>
        </w:tc>
      </w:tr>
    </w:tbl>
    <w:p w14:paraId="210388D9" w14:textId="77777777" w:rsidR="00DF589E" w:rsidRDefault="00DF589E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color w:val="0D0D0D"/>
          <w:sz w:val="32"/>
          <w:szCs w:val="32"/>
        </w:rPr>
      </w:pPr>
    </w:p>
    <w:p w14:paraId="2824C581" w14:textId="4F65DE9B" w:rsidR="00457E1E" w:rsidRPr="00BE5913" w:rsidRDefault="00143C93" w:rsidP="00143C93">
      <w:pPr>
        <w:tabs>
          <w:tab w:val="left" w:pos="540"/>
        </w:tabs>
        <w:ind w:left="630"/>
        <w:jc w:val="thaiDistribute"/>
        <w:rPr>
          <w:rFonts w:ascii="Angsana New" w:hAnsi="Angsana New"/>
          <w:i/>
          <w:iCs/>
          <w:color w:val="0D0D0D"/>
          <w:sz w:val="32"/>
          <w:szCs w:val="32"/>
          <w:cs/>
        </w:rPr>
        <w:sectPr w:rsidR="00457E1E" w:rsidRPr="00BE5913" w:rsidSect="00891371">
          <w:headerReference w:type="default" r:id="rId19"/>
          <w:footerReference w:type="default" r:id="rId20"/>
          <w:pgSz w:w="11909" w:h="16834" w:code="9"/>
          <w:pgMar w:top="691" w:right="1152" w:bottom="576" w:left="1152" w:header="720" w:footer="720" w:gutter="0"/>
          <w:cols w:space="720"/>
        </w:sectPr>
      </w:pPr>
      <w:r w:rsidRPr="00143C93">
        <w:rPr>
          <w:rFonts w:asciiTheme="majorBidi" w:hAnsiTheme="majorBidi" w:hint="cs"/>
          <w:color w:val="0D0D0D"/>
          <w:sz w:val="30"/>
          <w:szCs w:val="30"/>
          <w:cs/>
        </w:rPr>
        <w:t>ในปีปัจจุบัน</w:t>
      </w:r>
      <w:r w:rsidRPr="00143C93">
        <w:rPr>
          <w:rFonts w:asciiTheme="majorBidi" w:hAnsiTheme="majorBidi"/>
          <w:color w:val="0D0D0D"/>
          <w:sz w:val="30"/>
          <w:szCs w:val="30"/>
          <w:cs/>
        </w:rPr>
        <w:t xml:space="preserve"> </w:t>
      </w:r>
      <w:r w:rsidRPr="00143C93">
        <w:rPr>
          <w:rFonts w:asciiTheme="majorBidi" w:hAnsiTheme="majorBidi" w:hint="cs"/>
          <w:color w:val="0D0D0D"/>
          <w:sz w:val="30"/>
          <w:szCs w:val="30"/>
          <w:cs/>
        </w:rPr>
        <w:t>กลุ่มบริษัทได้เปลี่ยนวิธีการประเมินมูลค่ายุติธรรมของอสังหาริมทรัพย์เพื่อการลงทุนบางแห่งจากวิธีการคิดลดกระแสเงินสดเป็นวิธีการเปรียบเทียบราคาตลาด</w:t>
      </w:r>
      <w:r w:rsidRPr="00143C93">
        <w:rPr>
          <w:rFonts w:asciiTheme="majorBidi" w:hAnsiTheme="majorBidi"/>
          <w:color w:val="0D0D0D"/>
          <w:sz w:val="30"/>
          <w:szCs w:val="30"/>
          <w:cs/>
        </w:rPr>
        <w:t xml:space="preserve"> </w:t>
      </w:r>
      <w:r w:rsidRPr="00143C93">
        <w:rPr>
          <w:rFonts w:asciiTheme="majorBidi" w:hAnsiTheme="majorBidi" w:hint="cs"/>
          <w:color w:val="0D0D0D"/>
          <w:sz w:val="30"/>
          <w:szCs w:val="30"/>
          <w:cs/>
        </w:rPr>
        <w:t>เนื่องจากความไม่แน่นอนของการประมาณการกระแสเงินสดในอนาคต</w:t>
      </w:r>
      <w:r w:rsidRPr="00143C93">
        <w:rPr>
          <w:rFonts w:asciiTheme="majorBidi" w:hAnsiTheme="majorBidi"/>
          <w:color w:val="0D0D0D"/>
          <w:sz w:val="30"/>
          <w:szCs w:val="30"/>
          <w:cs/>
        </w:rPr>
        <w:t xml:space="preserve"> </w:t>
      </w:r>
      <w:r w:rsidRPr="00143C93">
        <w:rPr>
          <w:rFonts w:asciiTheme="majorBidi" w:hAnsiTheme="majorBidi" w:hint="cs"/>
          <w:color w:val="0D0D0D"/>
          <w:sz w:val="30"/>
          <w:szCs w:val="30"/>
          <w:cs/>
        </w:rPr>
        <w:t>การเปลี่ยนแปลงดังกล่าวถือเป็นการเปลี่ยนแปลงประมาณการทางบัญชีและไม่มีผลกระทบอย่างมีนัยสำคัญต่อกำไรหรือขาดทุนของปีปัจจุบัน</w:t>
      </w:r>
    </w:p>
    <w:p w14:paraId="25B9B2D1" w14:textId="18E3BF3E" w:rsidR="007A3D56" w:rsidRPr="00BE5913" w:rsidRDefault="0039603A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  <w:tab w:val="left" w:pos="1620"/>
        </w:tabs>
        <w:spacing w:line="320" w:lineRule="exact"/>
        <w:ind w:left="633" w:right="29" w:hanging="86"/>
        <w:jc w:val="both"/>
        <w:rPr>
          <w:rFonts w:ascii="Angsana New" w:hAnsi="Angsana New"/>
          <w:b/>
          <w:bCs/>
          <w:sz w:val="30"/>
          <w:szCs w:val="30"/>
        </w:rPr>
      </w:pPr>
      <w:bookmarkStart w:id="16" w:name="_Hlk94971471"/>
      <w:r w:rsidRPr="00BE59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ท</w:t>
      </w:r>
      <w:r w:rsidR="00CA7EB8" w:rsidRPr="00BE5913">
        <w:rPr>
          <w:rFonts w:ascii="Angsana New" w:hAnsi="Angsana New" w:hint="cs"/>
          <w:b/>
          <w:bCs/>
          <w:sz w:val="30"/>
          <w:szCs w:val="30"/>
          <w:cs/>
        </w:rPr>
        <w:t>ี่ดิน</w:t>
      </w:r>
      <w:r w:rsidR="00F5798A" w:rsidRPr="00BE5913">
        <w:rPr>
          <w:rFonts w:ascii="Angsana New" w:hAnsi="Angsana New"/>
          <w:b/>
          <w:bCs/>
          <w:sz w:val="30"/>
          <w:szCs w:val="30"/>
        </w:rPr>
        <w:t xml:space="preserve"> </w:t>
      </w:r>
      <w:r w:rsidRPr="00BE5913">
        <w:rPr>
          <w:rFonts w:ascii="Angsana New" w:hAnsi="Angsana New" w:hint="cs"/>
          <w:b/>
          <w:bCs/>
          <w:sz w:val="30"/>
          <w:szCs w:val="30"/>
          <w:cs/>
        </w:rPr>
        <w:t>อาคารและอุปกรณ์</w:t>
      </w:r>
    </w:p>
    <w:p w14:paraId="5354DC04" w14:textId="77777777" w:rsidR="00E63D4C" w:rsidRPr="00BE5913" w:rsidRDefault="00E63D4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  <w:tab w:val="left" w:pos="1620"/>
        </w:tabs>
        <w:spacing w:line="270" w:lineRule="exact"/>
        <w:ind w:left="630" w:right="29"/>
        <w:jc w:val="both"/>
        <w:rPr>
          <w:rFonts w:ascii="Angsana New" w:hAnsi="Angsana New"/>
          <w:b/>
          <w:bCs/>
          <w:sz w:val="22"/>
          <w:szCs w:val="22"/>
        </w:rPr>
      </w:pPr>
    </w:p>
    <w:tbl>
      <w:tblPr>
        <w:tblW w:w="15570" w:type="dxa"/>
        <w:tblInd w:w="90" w:type="dxa"/>
        <w:tblLayout w:type="fixed"/>
        <w:tblLook w:val="0020" w:firstRow="1" w:lastRow="0" w:firstColumn="0" w:lastColumn="0" w:noHBand="0" w:noVBand="0"/>
      </w:tblPr>
      <w:tblGrid>
        <w:gridCol w:w="2700"/>
        <w:gridCol w:w="810"/>
        <w:gridCol w:w="900"/>
        <w:gridCol w:w="264"/>
        <w:gridCol w:w="703"/>
        <w:gridCol w:w="264"/>
        <w:gridCol w:w="777"/>
        <w:gridCol w:w="239"/>
        <w:gridCol w:w="1173"/>
        <w:gridCol w:w="250"/>
        <w:gridCol w:w="1280"/>
        <w:gridCol w:w="252"/>
        <w:gridCol w:w="1098"/>
        <w:gridCol w:w="251"/>
        <w:gridCol w:w="739"/>
        <w:gridCol w:w="249"/>
        <w:gridCol w:w="831"/>
        <w:gridCol w:w="249"/>
        <w:gridCol w:w="1191"/>
        <w:gridCol w:w="264"/>
        <w:gridCol w:w="1086"/>
      </w:tblGrid>
      <w:tr w:rsidR="00E55623" w:rsidRPr="00BE5913" w14:paraId="66FBF76B" w14:textId="77777777" w:rsidTr="00B01E3A">
        <w:trPr>
          <w:cantSplit/>
        </w:trPr>
        <w:tc>
          <w:tcPr>
            <w:tcW w:w="2700" w:type="dxa"/>
          </w:tcPr>
          <w:p w14:paraId="1089DB0B" w14:textId="666CC691" w:rsidR="00E55623" w:rsidRPr="00BE5913" w:rsidRDefault="00E55623" w:rsidP="00BE5913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60" w:lineRule="exact"/>
              <w:ind w:left="-98" w:right="63" w:firstLine="9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37F30194" w14:textId="5C323FF1" w:rsidR="00E55623" w:rsidRPr="00BE5913" w:rsidRDefault="00E55623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right="-108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</w:pPr>
          </w:p>
        </w:tc>
        <w:tc>
          <w:tcPr>
            <w:tcW w:w="12060" w:type="dxa"/>
            <w:gridSpan w:val="19"/>
          </w:tcPr>
          <w:p w14:paraId="15CCA5A9" w14:textId="6DFA1A6B" w:rsidR="00E55623" w:rsidRPr="00BE5913" w:rsidRDefault="00E55623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BE5913">
              <w:rPr>
                <w:rFonts w:ascii="Angsana New" w:hAnsi="Angsana New" w:hint="cs"/>
                <w:b/>
                <w:bCs/>
                <w:sz w:val="23"/>
                <w:szCs w:val="23"/>
                <w:cs/>
                <w:lang w:val="en-US"/>
              </w:rPr>
              <w:t>งบการเงินรวม</w:t>
            </w:r>
          </w:p>
        </w:tc>
      </w:tr>
      <w:bookmarkEnd w:id="16"/>
      <w:tr w:rsidR="00D867DE" w:rsidRPr="008C5E91" w14:paraId="2E1667D0" w14:textId="77777777" w:rsidTr="00B01E3A">
        <w:trPr>
          <w:cantSplit/>
        </w:trPr>
        <w:tc>
          <w:tcPr>
            <w:tcW w:w="2700" w:type="dxa"/>
          </w:tcPr>
          <w:p w14:paraId="3614C6CD" w14:textId="77777777" w:rsidR="00D867DE" w:rsidRPr="008C5E91" w:rsidRDefault="00D867DE" w:rsidP="00BE5913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60" w:lineRule="exact"/>
              <w:ind w:left="-98" w:right="63" w:firstLine="98"/>
              <w:jc w:val="both"/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</w:pPr>
          </w:p>
        </w:tc>
        <w:tc>
          <w:tcPr>
            <w:tcW w:w="810" w:type="dxa"/>
          </w:tcPr>
          <w:p w14:paraId="14580E99" w14:textId="77777777" w:rsidR="00D867DE" w:rsidRPr="008C5E91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  <w:p w14:paraId="2D68573F" w14:textId="77777777" w:rsidR="00D867DE" w:rsidRPr="008C5E91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  <w:p w14:paraId="4580319A" w14:textId="77777777" w:rsidR="000E1CCE" w:rsidRDefault="000E1CC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  <w:p w14:paraId="561B89D4" w14:textId="5FE3E976" w:rsidR="00D867DE" w:rsidRPr="008C5E91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  <w:r w:rsidRPr="008C5E91">
              <w:rPr>
                <w:rFonts w:ascii="Angsana New" w:hAnsi="Angsana New" w:hint="cs"/>
                <w:i/>
                <w:iCs/>
                <w:sz w:val="23"/>
                <w:szCs w:val="23"/>
                <w:cs/>
                <w:lang w:val="en-US"/>
              </w:rPr>
              <w:t>หมายเหตุ</w:t>
            </w:r>
          </w:p>
        </w:tc>
        <w:tc>
          <w:tcPr>
            <w:tcW w:w="900" w:type="dxa"/>
          </w:tcPr>
          <w:p w14:paraId="57F5842E" w14:textId="77777777" w:rsidR="00D867DE" w:rsidRPr="008C5E91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96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00A85A40" w14:textId="77777777" w:rsidR="00D867DE" w:rsidRPr="008C5E91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0C0BFA32" w14:textId="77777777" w:rsidR="00D867DE" w:rsidRPr="008C5E91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79835E4F" w14:textId="4BC2D256" w:rsidR="00D867DE" w:rsidRPr="008C5E91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8C5E91">
              <w:rPr>
                <w:rFonts w:ascii="Angsana New" w:hAnsi="Angsana New"/>
                <w:sz w:val="23"/>
                <w:szCs w:val="23"/>
                <w:cs/>
                <w:lang w:val="en-US"/>
              </w:rPr>
              <w:t>ที่ดิน</w:t>
            </w:r>
          </w:p>
        </w:tc>
        <w:tc>
          <w:tcPr>
            <w:tcW w:w="264" w:type="dxa"/>
          </w:tcPr>
          <w:p w14:paraId="3FC5E3CD" w14:textId="77777777" w:rsidR="00D867DE" w:rsidRPr="008C5E91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703" w:type="dxa"/>
          </w:tcPr>
          <w:p w14:paraId="20714BA1" w14:textId="77777777" w:rsidR="00D867DE" w:rsidRPr="008C5E91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8C5E91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ที่ดิน</w:t>
            </w:r>
          </w:p>
          <w:p w14:paraId="25C106EA" w14:textId="4CF3277D" w:rsidR="00D867DE" w:rsidRPr="008C5E91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8C5E91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และอาคาร</w:t>
            </w:r>
            <w:r w:rsidR="00DB12D8" w:rsidRPr="008C5E91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  <w:r w:rsidR="00DB12D8" w:rsidRPr="008C5E91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64" w:type="dxa"/>
          </w:tcPr>
          <w:p w14:paraId="793317DF" w14:textId="77777777" w:rsidR="00D867DE" w:rsidRPr="008C5E91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777" w:type="dxa"/>
          </w:tcPr>
          <w:p w14:paraId="518274C2" w14:textId="77777777" w:rsidR="00D867DE" w:rsidRPr="008C5E91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3827B030" w14:textId="14C622E7" w:rsidR="00D867DE" w:rsidRPr="008C5E91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8C5E91">
              <w:rPr>
                <w:rFonts w:ascii="Angsana New" w:hAnsi="Angsana New"/>
                <w:sz w:val="23"/>
                <w:szCs w:val="23"/>
                <w:cs/>
                <w:lang w:val="en-US"/>
              </w:rPr>
              <w:t>ที่ดิน</w:t>
            </w:r>
            <w:r w:rsidRPr="008C5E91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  <w:r w:rsidRPr="008C5E91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39" w:type="dxa"/>
          </w:tcPr>
          <w:p w14:paraId="659EE3BF" w14:textId="77777777" w:rsidR="00D867DE" w:rsidRPr="008C5E91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1B940D13" w14:textId="1035A507" w:rsidR="00D867DE" w:rsidRPr="008C5E91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pacing w:val="-6"/>
                <w:sz w:val="23"/>
                <w:szCs w:val="23"/>
                <w:cs/>
                <w:lang w:val="en-US"/>
              </w:rPr>
            </w:pPr>
            <w:r w:rsidRPr="008C5E91">
              <w:rPr>
                <w:rFonts w:ascii="Angsana New" w:hAnsi="Angsana New"/>
                <w:sz w:val="23"/>
                <w:szCs w:val="23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250" w:type="dxa"/>
            <w:vAlign w:val="bottom"/>
          </w:tcPr>
          <w:p w14:paraId="19C660F4" w14:textId="77777777" w:rsidR="00D867DE" w:rsidRPr="008C5E91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63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80" w:type="dxa"/>
            <w:vAlign w:val="bottom"/>
          </w:tcPr>
          <w:p w14:paraId="7508BE5A" w14:textId="77777777" w:rsidR="00D867DE" w:rsidRPr="008C5E91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pacing w:val="-6"/>
                <w:sz w:val="23"/>
                <w:szCs w:val="23"/>
                <w:lang w:val="en-US"/>
              </w:rPr>
            </w:pPr>
            <w:r w:rsidRPr="008C5E91">
              <w:rPr>
                <w:rFonts w:ascii="Angsana New" w:hAnsi="Angsana New"/>
                <w:spacing w:val="-6"/>
                <w:sz w:val="23"/>
                <w:szCs w:val="23"/>
                <w:cs/>
                <w:lang w:val="en-US"/>
              </w:rPr>
              <w:t>อาคารและ</w:t>
            </w:r>
          </w:p>
          <w:p w14:paraId="6A823C51" w14:textId="6B7B8777" w:rsidR="00D867DE" w:rsidRPr="008C5E91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8C5E91">
              <w:rPr>
                <w:rFonts w:ascii="Angsana New" w:hAnsi="Angsana New"/>
                <w:spacing w:val="-6"/>
                <w:sz w:val="23"/>
                <w:szCs w:val="23"/>
                <w:cs/>
                <w:lang w:val="en-US"/>
              </w:rPr>
              <w:t>ส่วนปรับปรุงอาคาร</w:t>
            </w:r>
          </w:p>
        </w:tc>
        <w:tc>
          <w:tcPr>
            <w:tcW w:w="252" w:type="dxa"/>
            <w:vAlign w:val="bottom"/>
          </w:tcPr>
          <w:p w14:paraId="2150DACD" w14:textId="77777777" w:rsidR="00D867DE" w:rsidRPr="008C5E91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63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98" w:type="dxa"/>
            <w:vAlign w:val="bottom"/>
          </w:tcPr>
          <w:p w14:paraId="7D08DB56" w14:textId="77777777" w:rsidR="00D867DE" w:rsidRPr="008C5E91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8C5E91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เครื่องตกแต่ง </w:t>
            </w:r>
          </w:p>
          <w:p w14:paraId="57D35CDD" w14:textId="77777777" w:rsidR="00D867DE" w:rsidRPr="008C5E91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8C5E91">
              <w:rPr>
                <w:rFonts w:ascii="Angsana New" w:hAnsi="Angsana New"/>
                <w:sz w:val="23"/>
                <w:szCs w:val="23"/>
                <w:cs/>
                <w:lang w:val="en-US"/>
              </w:rPr>
              <w:t>ติดตั้งและ</w:t>
            </w:r>
          </w:p>
          <w:p w14:paraId="35E6A91D" w14:textId="629E7668" w:rsidR="00D867DE" w:rsidRPr="008C5E91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8C5E91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อุปกรณ์สำนักงาน</w:t>
            </w:r>
          </w:p>
        </w:tc>
        <w:tc>
          <w:tcPr>
            <w:tcW w:w="251" w:type="dxa"/>
            <w:vAlign w:val="bottom"/>
          </w:tcPr>
          <w:p w14:paraId="6CF291AD" w14:textId="77777777" w:rsidR="00D867DE" w:rsidRPr="008C5E91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739" w:type="dxa"/>
            <w:vAlign w:val="bottom"/>
          </w:tcPr>
          <w:p w14:paraId="30CB9960" w14:textId="743151BD" w:rsidR="00D867DE" w:rsidRPr="008C5E91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8C5E91">
              <w:rPr>
                <w:rFonts w:ascii="Angsana New" w:hAnsi="Angsana New"/>
                <w:sz w:val="23"/>
                <w:szCs w:val="23"/>
                <w:cs/>
                <w:lang w:val="en-US"/>
              </w:rPr>
              <w:t>ยานพาหนะ</w:t>
            </w:r>
          </w:p>
        </w:tc>
        <w:tc>
          <w:tcPr>
            <w:tcW w:w="249" w:type="dxa"/>
            <w:vAlign w:val="bottom"/>
          </w:tcPr>
          <w:p w14:paraId="0DC7D7B6" w14:textId="77777777" w:rsidR="00D867DE" w:rsidRPr="008C5E91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831" w:type="dxa"/>
          </w:tcPr>
          <w:p w14:paraId="775201E1" w14:textId="77777777" w:rsidR="00B42FF5" w:rsidRPr="00E55623" w:rsidRDefault="00B42FF5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63EECDCF" w14:textId="77777777" w:rsidR="003E7589" w:rsidRPr="00E55623" w:rsidRDefault="003E7589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2D7DF640" w14:textId="77777777" w:rsidR="003E7589" w:rsidRPr="00E55623" w:rsidRDefault="003E7589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E55623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เครื่องเล่น</w:t>
            </w:r>
          </w:p>
          <w:p w14:paraId="182A9FE5" w14:textId="0F9A4CB8" w:rsidR="00B42FF5" w:rsidRPr="00E55623" w:rsidRDefault="003E7589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E55623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สวนสนุก</w:t>
            </w:r>
          </w:p>
        </w:tc>
        <w:tc>
          <w:tcPr>
            <w:tcW w:w="249" w:type="dxa"/>
          </w:tcPr>
          <w:p w14:paraId="6DFD50DD" w14:textId="77777777" w:rsidR="00B42FF5" w:rsidRPr="008C5E91" w:rsidRDefault="00B42FF5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2319B753" w14:textId="77777777" w:rsidR="00D867DE" w:rsidRPr="008C5E91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8C5E91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สินทรัพย์</w:t>
            </w:r>
          </w:p>
          <w:p w14:paraId="2C9AA1C7" w14:textId="77777777" w:rsidR="00D867DE" w:rsidRPr="008C5E91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8C5E91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ระหว่างก่อสร้าง</w:t>
            </w:r>
          </w:p>
          <w:p w14:paraId="200BD444" w14:textId="433D12BB" w:rsidR="00D867DE" w:rsidRPr="008C5E91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8C5E91">
              <w:rPr>
                <w:rFonts w:ascii="Angsana New" w:hAnsi="Angsana New"/>
                <w:sz w:val="23"/>
                <w:szCs w:val="23"/>
                <w:cs/>
                <w:lang w:val="en-US"/>
              </w:rPr>
              <w:t>และติดตั้ง</w:t>
            </w:r>
          </w:p>
        </w:tc>
        <w:tc>
          <w:tcPr>
            <w:tcW w:w="264" w:type="dxa"/>
          </w:tcPr>
          <w:p w14:paraId="3C2CF9A9" w14:textId="77777777" w:rsidR="00D867DE" w:rsidRPr="008C5E91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086" w:type="dxa"/>
            <w:vAlign w:val="bottom"/>
          </w:tcPr>
          <w:p w14:paraId="46AB20CE" w14:textId="7F7EBD31" w:rsidR="00D867DE" w:rsidRPr="008C5E91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8C5E91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รวม</w:t>
            </w:r>
          </w:p>
        </w:tc>
      </w:tr>
      <w:tr w:rsidR="007B46D8" w:rsidRPr="008C5E91" w14:paraId="6971AED5" w14:textId="190455B2" w:rsidTr="00B01E3A">
        <w:trPr>
          <w:cantSplit/>
        </w:trPr>
        <w:tc>
          <w:tcPr>
            <w:tcW w:w="2700" w:type="dxa"/>
          </w:tcPr>
          <w:p w14:paraId="7F607D13" w14:textId="77777777" w:rsidR="007B46D8" w:rsidRPr="008C5E91" w:rsidRDefault="007B46D8" w:rsidP="00BE5913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60" w:lineRule="exact"/>
              <w:ind w:left="-98" w:right="63" w:firstLine="98"/>
              <w:jc w:val="both"/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</w:pPr>
          </w:p>
        </w:tc>
        <w:tc>
          <w:tcPr>
            <w:tcW w:w="810" w:type="dxa"/>
          </w:tcPr>
          <w:p w14:paraId="6936BC84" w14:textId="7E8E2377" w:rsidR="007B46D8" w:rsidRPr="008C5E91" w:rsidRDefault="007B46D8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</w:pPr>
          </w:p>
        </w:tc>
        <w:tc>
          <w:tcPr>
            <w:tcW w:w="12060" w:type="dxa"/>
            <w:gridSpan w:val="19"/>
          </w:tcPr>
          <w:p w14:paraId="76926676" w14:textId="0F59AEA8" w:rsidR="007B46D8" w:rsidRPr="008C5E91" w:rsidRDefault="00D35841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</w:pPr>
            <w:r w:rsidRPr="008C5E91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</w:t>
            </w:r>
            <w:r w:rsidRPr="008C5E91"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D867DE" w:rsidRPr="008C5E91" w14:paraId="2C5FCD07" w14:textId="77777777" w:rsidTr="00B01E3A">
        <w:trPr>
          <w:cantSplit/>
        </w:trPr>
        <w:tc>
          <w:tcPr>
            <w:tcW w:w="2700" w:type="dxa"/>
            <w:vAlign w:val="center"/>
          </w:tcPr>
          <w:p w14:paraId="131DEAC8" w14:textId="77777777" w:rsidR="00D867DE" w:rsidRPr="008C5E91" w:rsidRDefault="00D867DE" w:rsidP="00BE5913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</w:pPr>
            <w:r w:rsidRPr="008C5E91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 xml:space="preserve">ราคาทุน </w:t>
            </w:r>
            <w:r w:rsidRPr="008C5E91"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  <w:t xml:space="preserve">/ </w:t>
            </w:r>
            <w:r w:rsidRPr="008C5E91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ราคาประเมินใหม่</w:t>
            </w:r>
          </w:p>
        </w:tc>
        <w:tc>
          <w:tcPr>
            <w:tcW w:w="810" w:type="dxa"/>
          </w:tcPr>
          <w:p w14:paraId="7DC4A630" w14:textId="77777777" w:rsidR="00D867DE" w:rsidRPr="008C5E91" w:rsidRDefault="00D867DE" w:rsidP="00BE59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60" w:lineRule="exact"/>
              <w:ind w:left="-110" w:right="-18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</w:tcPr>
          <w:p w14:paraId="7C286DBB" w14:textId="77777777" w:rsidR="00D867DE" w:rsidRPr="008C5E91" w:rsidRDefault="00D867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64" w:type="dxa"/>
          </w:tcPr>
          <w:p w14:paraId="36068729" w14:textId="77777777" w:rsidR="00D867DE" w:rsidRPr="008C5E91" w:rsidRDefault="00D867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03" w:type="dxa"/>
          </w:tcPr>
          <w:p w14:paraId="5BBE7319" w14:textId="77777777" w:rsidR="00D867DE" w:rsidRPr="008C5E91" w:rsidRDefault="00D867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64" w:type="dxa"/>
          </w:tcPr>
          <w:p w14:paraId="34525DD3" w14:textId="77777777" w:rsidR="00D867DE" w:rsidRPr="008C5E91" w:rsidRDefault="00D867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77" w:type="dxa"/>
          </w:tcPr>
          <w:p w14:paraId="337BFCD9" w14:textId="748CE1C7" w:rsidR="00D867DE" w:rsidRPr="008C5E91" w:rsidRDefault="00D867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9" w:type="dxa"/>
          </w:tcPr>
          <w:p w14:paraId="369FD937" w14:textId="77777777" w:rsidR="00D867DE" w:rsidRPr="008C5E91" w:rsidRDefault="00D867DE" w:rsidP="00BE5913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260" w:lineRule="exact"/>
              <w:ind w:left="-108" w:right="162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73" w:type="dxa"/>
          </w:tcPr>
          <w:p w14:paraId="2D5CD84A" w14:textId="77777777" w:rsidR="00D867DE" w:rsidRPr="008C5E91" w:rsidRDefault="00D867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0" w:type="dxa"/>
          </w:tcPr>
          <w:p w14:paraId="5DE26965" w14:textId="77777777" w:rsidR="00D867DE" w:rsidRPr="008C5E91" w:rsidRDefault="00D867DE" w:rsidP="00BE59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60" w:lineRule="exact"/>
              <w:ind w:left="-108"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80" w:type="dxa"/>
          </w:tcPr>
          <w:p w14:paraId="51F231B7" w14:textId="77777777" w:rsidR="00D867DE" w:rsidRPr="008C5E91" w:rsidRDefault="00D867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536A1425" w14:textId="77777777" w:rsidR="00D867DE" w:rsidRPr="008C5E91" w:rsidRDefault="00D867DE" w:rsidP="00BE5913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60" w:lineRule="exact"/>
              <w:ind w:right="72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098" w:type="dxa"/>
          </w:tcPr>
          <w:p w14:paraId="2793A10A" w14:textId="77777777" w:rsidR="00D867DE" w:rsidRPr="008C5E91" w:rsidRDefault="00D867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color w:val="FF0000"/>
                <w:sz w:val="23"/>
                <w:szCs w:val="23"/>
              </w:rPr>
            </w:pPr>
          </w:p>
        </w:tc>
        <w:tc>
          <w:tcPr>
            <w:tcW w:w="251" w:type="dxa"/>
          </w:tcPr>
          <w:p w14:paraId="6595CF0D" w14:textId="77777777" w:rsidR="00D867DE" w:rsidRPr="008C5E91" w:rsidRDefault="00D867DE" w:rsidP="00BE5913">
            <w:pPr>
              <w:pStyle w:val="30"/>
              <w:tabs>
                <w:tab w:val="clear" w:pos="360"/>
                <w:tab w:val="clear" w:pos="720"/>
                <w:tab w:val="decimal" w:pos="351"/>
              </w:tabs>
              <w:spacing w:line="260" w:lineRule="exact"/>
              <w:ind w:right="152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739" w:type="dxa"/>
          </w:tcPr>
          <w:p w14:paraId="3F351E6F" w14:textId="77777777" w:rsidR="00D867DE" w:rsidRPr="008C5E91" w:rsidRDefault="00D867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9" w:type="dxa"/>
          </w:tcPr>
          <w:p w14:paraId="73DD53B3" w14:textId="77777777" w:rsidR="00D867DE" w:rsidRPr="008C5E91" w:rsidRDefault="00D867DE" w:rsidP="00BE591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60" w:lineRule="exact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31" w:type="dxa"/>
          </w:tcPr>
          <w:p w14:paraId="7AEBEF20" w14:textId="77777777" w:rsidR="00B42FF5" w:rsidRPr="008C5E91" w:rsidRDefault="00B42FF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9" w:type="dxa"/>
          </w:tcPr>
          <w:p w14:paraId="7AC39F93" w14:textId="77777777" w:rsidR="00B42FF5" w:rsidRPr="008C5E91" w:rsidRDefault="00B42FF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91" w:type="dxa"/>
          </w:tcPr>
          <w:p w14:paraId="48B3260C" w14:textId="77777777" w:rsidR="00D867DE" w:rsidRPr="008C5E91" w:rsidRDefault="00D867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64" w:type="dxa"/>
          </w:tcPr>
          <w:p w14:paraId="0ED3658F" w14:textId="77777777" w:rsidR="00D867DE" w:rsidRPr="008C5E91" w:rsidRDefault="00D867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86" w:type="dxa"/>
          </w:tcPr>
          <w:p w14:paraId="0CE0EFE5" w14:textId="36B9BEA4" w:rsidR="00D867DE" w:rsidRPr="008C5E91" w:rsidRDefault="00D867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</w:tr>
      <w:tr w:rsidR="00F24009" w:rsidRPr="008C5E91" w14:paraId="105E039C" w14:textId="77777777" w:rsidTr="00B01E3A">
        <w:trPr>
          <w:cantSplit/>
          <w:trHeight w:val="252"/>
        </w:trPr>
        <w:tc>
          <w:tcPr>
            <w:tcW w:w="2700" w:type="dxa"/>
            <w:vAlign w:val="center"/>
          </w:tcPr>
          <w:p w14:paraId="72495F28" w14:textId="014F1F5B" w:rsidR="00F24009" w:rsidRPr="008C5E91" w:rsidRDefault="00F24009" w:rsidP="00F24009">
            <w:pPr>
              <w:tabs>
                <w:tab w:val="left" w:pos="372"/>
              </w:tabs>
              <w:spacing w:line="260" w:lineRule="exac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8C5E91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="00B11C2B" w:rsidRPr="00B11C2B">
              <w:rPr>
                <w:rFonts w:ascii="Angsana New" w:hAnsi="Angsana New"/>
                <w:sz w:val="23"/>
                <w:szCs w:val="23"/>
              </w:rPr>
              <w:t>1</w:t>
            </w:r>
            <w:r w:rsidRPr="008C5E91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8C5E91">
              <w:rPr>
                <w:rFonts w:ascii="Angsana New" w:hAnsi="Angsana New"/>
                <w:sz w:val="23"/>
                <w:szCs w:val="23"/>
                <w:cs/>
              </w:rPr>
              <w:t>มกราคม</w:t>
            </w:r>
            <w:r w:rsidRPr="008C5E91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="00C070A0" w:rsidRPr="00C070A0">
              <w:rPr>
                <w:rFonts w:ascii="Angsana New" w:hAnsi="Angsana New"/>
                <w:sz w:val="23"/>
                <w:szCs w:val="23"/>
              </w:rPr>
              <w:t>2567</w:t>
            </w:r>
            <w:r w:rsidRPr="008C5E91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810" w:type="dxa"/>
          </w:tcPr>
          <w:p w14:paraId="03D464AA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exact"/>
              <w:ind w:left="-110" w:right="-180"/>
              <w:jc w:val="center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06268D3A" w14:textId="43ECEFCA" w:rsidR="00F24009" w:rsidRPr="008C5E91" w:rsidRDefault="00C070A0" w:rsidP="000E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60" w:lineRule="exact"/>
              <w:ind w:left="-290" w:right="-20" w:firstLine="90"/>
              <w:jc w:val="right"/>
              <w:rPr>
                <w:rFonts w:ascii="Angsana New" w:eastAsia="MS Mincho" w:hAnsi="Angsana New"/>
                <w:sz w:val="23"/>
                <w:szCs w:val="23"/>
              </w:rPr>
            </w:pP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48</w:t>
            </w:r>
            <w:r w:rsidR="00F24009"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0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93</w:t>
            </w:r>
            <w:r w:rsidR="00F24009"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344</w:t>
            </w:r>
          </w:p>
        </w:tc>
        <w:tc>
          <w:tcPr>
            <w:tcW w:w="264" w:type="dxa"/>
            <w:vAlign w:val="bottom"/>
          </w:tcPr>
          <w:p w14:paraId="100497C8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703" w:type="dxa"/>
            <w:vAlign w:val="bottom"/>
          </w:tcPr>
          <w:p w14:paraId="58B3843B" w14:textId="60785670" w:rsidR="00F24009" w:rsidRPr="008C5E91" w:rsidRDefault="00C070A0" w:rsidP="00253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B11C2B" w:rsidRPr="00B11C2B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C070A0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="00F24009" w:rsidRPr="008C5E91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B11C2B" w:rsidRPr="00B11C2B">
              <w:rPr>
                <w:rFonts w:ascii="Angsana New" w:eastAsia="MS Mincho" w:hAnsi="Angsana New"/>
                <w:sz w:val="23"/>
                <w:szCs w:val="23"/>
              </w:rPr>
              <w:t>1</w:t>
            </w:r>
            <w:r w:rsidRPr="00C070A0">
              <w:rPr>
                <w:rFonts w:ascii="Angsana New" w:eastAsia="MS Mincho" w:hAnsi="Angsana New"/>
                <w:sz w:val="23"/>
                <w:szCs w:val="23"/>
              </w:rPr>
              <w:t>56</w:t>
            </w:r>
          </w:p>
        </w:tc>
        <w:tc>
          <w:tcPr>
            <w:tcW w:w="264" w:type="dxa"/>
            <w:vAlign w:val="bottom"/>
          </w:tcPr>
          <w:p w14:paraId="79E4B587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104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777" w:type="dxa"/>
            <w:vAlign w:val="bottom"/>
          </w:tcPr>
          <w:p w14:paraId="1B3F7F7E" w14:textId="1E880313" w:rsidR="00F24009" w:rsidRPr="000E1CCE" w:rsidRDefault="00C070A0" w:rsidP="000E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2</w:t>
            </w:r>
            <w:r w:rsidR="00F24009"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53</w:t>
            </w:r>
            <w:r w:rsidR="00F24009"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0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63</w:t>
            </w:r>
          </w:p>
        </w:tc>
        <w:tc>
          <w:tcPr>
            <w:tcW w:w="239" w:type="dxa"/>
            <w:vAlign w:val="bottom"/>
          </w:tcPr>
          <w:p w14:paraId="6E0AC236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5"/>
              </w:tabs>
              <w:spacing w:line="260" w:lineRule="exact"/>
              <w:ind w:right="-18"/>
              <w:rPr>
                <w:rFonts w:ascii="Angsana New" w:eastAsia="MS Mincho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2DC98FB9" w14:textId="6A291DDB" w:rsidR="00F24009" w:rsidRPr="008C5E91" w:rsidRDefault="00B11C2B" w:rsidP="00782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11C2B">
              <w:rPr>
                <w:rFonts w:ascii="Angsana New" w:eastAsia="MS Mincho" w:hAnsi="Angsana New"/>
                <w:sz w:val="23"/>
                <w:szCs w:val="23"/>
              </w:rPr>
              <w:t>1</w:t>
            </w:r>
            <w:r w:rsidR="00C070A0" w:rsidRPr="00C070A0">
              <w:rPr>
                <w:rFonts w:ascii="Angsana New" w:eastAsia="MS Mincho" w:hAnsi="Angsana New"/>
                <w:sz w:val="23"/>
                <w:szCs w:val="23"/>
              </w:rPr>
              <w:t>2</w:t>
            </w:r>
            <w:r w:rsidR="00F24009" w:rsidRPr="00782B00">
              <w:rPr>
                <w:rFonts w:ascii="Angsana New" w:eastAsia="MS Mincho" w:hAnsi="Angsana New"/>
                <w:sz w:val="23"/>
                <w:szCs w:val="23"/>
              </w:rPr>
              <w:t>,</w:t>
            </w:r>
            <w:r w:rsidR="00C070A0" w:rsidRPr="00C070A0">
              <w:rPr>
                <w:rFonts w:ascii="Angsana New" w:eastAsia="MS Mincho" w:hAnsi="Angsana New"/>
                <w:sz w:val="23"/>
                <w:szCs w:val="23"/>
              </w:rPr>
              <w:t>366</w:t>
            </w:r>
          </w:p>
        </w:tc>
        <w:tc>
          <w:tcPr>
            <w:tcW w:w="250" w:type="dxa"/>
            <w:vAlign w:val="bottom"/>
          </w:tcPr>
          <w:p w14:paraId="289B7AA9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60" w:lineRule="exact"/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6FBD5FB0" w14:textId="738C3E19" w:rsidR="00F24009" w:rsidRPr="008C5E91" w:rsidRDefault="00C070A0" w:rsidP="00DC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35</w:t>
            </w:r>
            <w:r w:rsidR="00F24009"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836</w:t>
            </w:r>
            <w:r w:rsidR="00F24009"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549</w:t>
            </w:r>
          </w:p>
        </w:tc>
        <w:tc>
          <w:tcPr>
            <w:tcW w:w="252" w:type="dxa"/>
            <w:vAlign w:val="bottom"/>
          </w:tcPr>
          <w:p w14:paraId="4F0CC8EA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60" w:lineRule="exact"/>
              <w:ind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8849B17" w14:textId="72164B81" w:rsidR="00F24009" w:rsidRPr="008C5E91" w:rsidRDefault="00C070A0" w:rsidP="00B3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5</w:t>
            </w:r>
            <w:r w:rsidR="00F24009"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897</w:t>
            </w:r>
            <w:r w:rsidR="00F24009"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65</w:t>
            </w:r>
            <w:r w:rsidR="00B11C2B"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251" w:type="dxa"/>
            <w:vAlign w:val="bottom"/>
          </w:tcPr>
          <w:p w14:paraId="523E9247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98"/>
              </w:tabs>
              <w:spacing w:line="260" w:lineRule="exact"/>
              <w:ind w:left="-108" w:right="-126"/>
              <w:rPr>
                <w:rFonts w:ascii="Angsana New" w:eastAsia="MS Mincho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739" w:type="dxa"/>
            <w:vAlign w:val="bottom"/>
          </w:tcPr>
          <w:p w14:paraId="457E8E3A" w14:textId="6FEB778F" w:rsidR="00F24009" w:rsidRPr="00D34820" w:rsidRDefault="00C070A0" w:rsidP="00D34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60" w:lineRule="exact"/>
              <w:ind w:left="-360" w:hanging="360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88</w:t>
            </w:r>
            <w:r w:rsidR="00F24009"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0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38</w:t>
            </w:r>
          </w:p>
        </w:tc>
        <w:tc>
          <w:tcPr>
            <w:tcW w:w="249" w:type="dxa"/>
            <w:vAlign w:val="bottom"/>
          </w:tcPr>
          <w:p w14:paraId="23231825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60" w:lineRule="exact"/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831" w:type="dxa"/>
          </w:tcPr>
          <w:p w14:paraId="2460DAF6" w14:textId="6D108C0D" w:rsidR="00F82C00" w:rsidRPr="008C5E91" w:rsidRDefault="00F82C00" w:rsidP="00BB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60" w:lineRule="exact"/>
              <w:ind w:right="-64"/>
              <w:rPr>
                <w:rFonts w:asciiTheme="majorBidi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9" w:type="dxa"/>
          </w:tcPr>
          <w:p w14:paraId="72E15E81" w14:textId="77777777" w:rsidR="00B42FF5" w:rsidRPr="008C5E91" w:rsidRDefault="00B42FF5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1" w:type="dxa"/>
            <w:vAlign w:val="bottom"/>
          </w:tcPr>
          <w:p w14:paraId="4BDBD00E" w14:textId="3EB6D43C" w:rsidR="00F24009" w:rsidRPr="008C5E91" w:rsidRDefault="00C070A0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F24009" w:rsidRPr="008C5E91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hAnsiTheme="majorBidi" w:cstheme="majorBidi"/>
                <w:sz w:val="23"/>
                <w:szCs w:val="23"/>
              </w:rPr>
              <w:t>985</w:t>
            </w:r>
            <w:r w:rsidR="00F24009" w:rsidRPr="008C5E91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hAnsiTheme="majorBidi" w:cstheme="majorBidi"/>
                <w:sz w:val="23"/>
                <w:szCs w:val="23"/>
              </w:rPr>
              <w:t>486</w:t>
            </w:r>
          </w:p>
        </w:tc>
        <w:tc>
          <w:tcPr>
            <w:tcW w:w="264" w:type="dxa"/>
            <w:vAlign w:val="bottom"/>
          </w:tcPr>
          <w:p w14:paraId="1902A51E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86" w:type="dxa"/>
            <w:vAlign w:val="bottom"/>
          </w:tcPr>
          <w:p w14:paraId="14620B73" w14:textId="112C0F20" w:rsidR="00F24009" w:rsidRPr="008C5E91" w:rsidRDefault="00C070A0" w:rsidP="00B0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22"/>
              <w:rPr>
                <w:rFonts w:ascii="Angsana New" w:eastAsia="MS Mincho" w:hAnsi="Angsana New"/>
                <w:sz w:val="23"/>
                <w:szCs w:val="23"/>
              </w:rPr>
            </w:pP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95</w:t>
            </w:r>
            <w:r w:rsidR="00F24009"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37</w:t>
            </w:r>
            <w:r w:rsidR="00B11C2B"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0</w:t>
            </w:r>
            <w:r w:rsidR="00F24009"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653</w:t>
            </w:r>
          </w:p>
        </w:tc>
      </w:tr>
      <w:tr w:rsidR="00F24009" w:rsidRPr="008C5E91" w14:paraId="246D18AB" w14:textId="77777777" w:rsidTr="00B01E3A">
        <w:trPr>
          <w:cantSplit/>
          <w:trHeight w:val="261"/>
        </w:trPr>
        <w:tc>
          <w:tcPr>
            <w:tcW w:w="2700" w:type="dxa"/>
            <w:vAlign w:val="center"/>
          </w:tcPr>
          <w:p w14:paraId="01BD406E" w14:textId="33BEEB63" w:rsidR="00F24009" w:rsidRPr="008C5E91" w:rsidRDefault="00F24009" w:rsidP="00F24009">
            <w:pPr>
              <w:tabs>
                <w:tab w:val="left" w:pos="372"/>
              </w:tabs>
              <w:spacing w:line="260" w:lineRule="exac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8C5E91">
              <w:rPr>
                <w:rFonts w:ascii="Angsana New" w:hAnsi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545D7DBF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exact"/>
              <w:ind w:left="-110" w:right="-180"/>
              <w:jc w:val="center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21ADF4AA" w14:textId="65E9C4DA" w:rsidR="00F24009" w:rsidRPr="000E1CCE" w:rsidRDefault="00C070A0" w:rsidP="000E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60" w:lineRule="exact"/>
              <w:ind w:left="-290" w:right="-20" w:firstLine="90"/>
              <w:jc w:val="righ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34</w:t>
            </w:r>
            <w:r w:rsidR="00B11C2B"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  <w:r w:rsidR="00F24009"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0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2</w:t>
            </w:r>
            <w:r w:rsidR="00B11C2B"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264" w:type="dxa"/>
            <w:vAlign w:val="center"/>
          </w:tcPr>
          <w:p w14:paraId="298FD3EF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703" w:type="dxa"/>
            <w:vAlign w:val="center"/>
          </w:tcPr>
          <w:p w14:paraId="7F48C12E" w14:textId="4ACB18EE" w:rsidR="00F24009" w:rsidRPr="008C5E91" w:rsidRDefault="00F24009" w:rsidP="00253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C5E91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252801D7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777" w:type="dxa"/>
            <w:vAlign w:val="center"/>
          </w:tcPr>
          <w:p w14:paraId="0DC237D1" w14:textId="4383AB2E" w:rsidR="00F24009" w:rsidRPr="000E1CCE" w:rsidRDefault="00B11C2B" w:rsidP="000E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  <w:r w:rsidR="00F24009"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7</w:t>
            </w:r>
            <w:r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0</w:t>
            </w:r>
            <w:r w:rsidR="00C070A0"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239" w:type="dxa"/>
            <w:vAlign w:val="center"/>
          </w:tcPr>
          <w:p w14:paraId="6EE4050B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260" w:lineRule="exact"/>
              <w:ind w:left="-108" w:right="162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3CA27912" w14:textId="78D81711" w:rsidR="00F24009" w:rsidRPr="008C5E91" w:rsidRDefault="00B11C2B" w:rsidP="00782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11C2B">
              <w:rPr>
                <w:rFonts w:ascii="Angsana New" w:eastAsia="MS Mincho" w:hAnsi="Angsana New"/>
                <w:sz w:val="23"/>
                <w:szCs w:val="23"/>
              </w:rPr>
              <w:t>1</w:t>
            </w:r>
            <w:r w:rsidR="00F24009" w:rsidRPr="00782B00">
              <w:rPr>
                <w:rFonts w:ascii="Angsana New" w:eastAsia="MS Mincho" w:hAnsi="Angsana New"/>
                <w:sz w:val="23"/>
                <w:szCs w:val="23"/>
              </w:rPr>
              <w:t>,</w:t>
            </w:r>
            <w:r w:rsidR="00C070A0" w:rsidRPr="00C070A0">
              <w:rPr>
                <w:rFonts w:ascii="Angsana New" w:eastAsia="MS Mincho" w:hAnsi="Angsana New"/>
                <w:sz w:val="23"/>
                <w:szCs w:val="23"/>
              </w:rPr>
              <w:t>64</w:t>
            </w:r>
            <w:r w:rsidRPr="00B11C2B">
              <w:rPr>
                <w:rFonts w:ascii="Angsana New" w:eastAsia="MS Mincho" w:hAnsi="Angsana New"/>
                <w:sz w:val="23"/>
                <w:szCs w:val="23"/>
              </w:rPr>
              <w:t>1</w:t>
            </w:r>
          </w:p>
        </w:tc>
        <w:tc>
          <w:tcPr>
            <w:tcW w:w="250" w:type="dxa"/>
            <w:vAlign w:val="center"/>
          </w:tcPr>
          <w:p w14:paraId="400B8DF7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80" w:type="dxa"/>
            <w:vAlign w:val="center"/>
          </w:tcPr>
          <w:p w14:paraId="16522230" w14:textId="01D63BBF" w:rsidR="00F24009" w:rsidRPr="00DC244D" w:rsidRDefault="00C070A0" w:rsidP="00DC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35</w:t>
            </w:r>
            <w:r w:rsidR="00B11C2B"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0</w:t>
            </w:r>
            <w:r w:rsidR="00F24009"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4</w:t>
            </w:r>
            <w:r w:rsidR="00B7138D">
              <w:rPr>
                <w:rFonts w:asciiTheme="majorBidi" w:eastAsia="MS Mincho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252" w:type="dxa"/>
            <w:vAlign w:val="center"/>
          </w:tcPr>
          <w:p w14:paraId="67F63CAA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6C822C8F" w14:textId="405D59AC" w:rsidR="00F24009" w:rsidRPr="00B346D0" w:rsidRDefault="00C070A0" w:rsidP="00B3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6</w:t>
            </w:r>
            <w:r w:rsidR="00B11C2B"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0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6</w:t>
            </w:r>
            <w:r w:rsidR="00F24009"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579</w:t>
            </w:r>
          </w:p>
        </w:tc>
        <w:tc>
          <w:tcPr>
            <w:tcW w:w="251" w:type="dxa"/>
            <w:vAlign w:val="center"/>
          </w:tcPr>
          <w:p w14:paraId="58F44BE1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  <w:tab w:val="decimal" w:pos="351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739" w:type="dxa"/>
            <w:vAlign w:val="center"/>
          </w:tcPr>
          <w:p w14:paraId="2F0FE02A" w14:textId="102BD3F4" w:rsidR="00F24009" w:rsidRPr="008C5E91" w:rsidRDefault="00C070A0" w:rsidP="00D34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60" w:lineRule="exact"/>
              <w:ind w:left="-360" w:hanging="360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6</w:t>
            </w:r>
            <w:r w:rsidR="00F24009"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985</w:t>
            </w:r>
          </w:p>
        </w:tc>
        <w:tc>
          <w:tcPr>
            <w:tcW w:w="249" w:type="dxa"/>
            <w:vAlign w:val="center"/>
          </w:tcPr>
          <w:p w14:paraId="0F17748A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831" w:type="dxa"/>
          </w:tcPr>
          <w:p w14:paraId="51287449" w14:textId="66C59408" w:rsidR="00F82C00" w:rsidRPr="008C5E91" w:rsidRDefault="00F82C00" w:rsidP="00BB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60" w:lineRule="exact"/>
              <w:ind w:right="-64"/>
              <w:rPr>
                <w:rFonts w:asciiTheme="majorBidi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9" w:type="dxa"/>
          </w:tcPr>
          <w:p w14:paraId="0030F1FD" w14:textId="77777777" w:rsidR="00B42FF5" w:rsidRPr="008C5E91" w:rsidRDefault="00B42FF5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1" w:type="dxa"/>
            <w:vAlign w:val="center"/>
          </w:tcPr>
          <w:p w14:paraId="30826654" w14:textId="49E4E58A" w:rsidR="00F24009" w:rsidRPr="008C5E91" w:rsidRDefault="00C070A0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="00F24009" w:rsidRPr="008C5E91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hAnsiTheme="majorBidi" w:cstheme="majorBidi"/>
                <w:sz w:val="23"/>
                <w:szCs w:val="23"/>
              </w:rPr>
              <w:t>955</w:t>
            </w:r>
            <w:r w:rsidR="00F24009" w:rsidRPr="008C5E91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hAnsiTheme="majorBidi" w:cstheme="majorBidi"/>
                <w:sz w:val="23"/>
                <w:szCs w:val="23"/>
              </w:rPr>
              <w:t>753</w:t>
            </w:r>
          </w:p>
        </w:tc>
        <w:tc>
          <w:tcPr>
            <w:tcW w:w="264" w:type="dxa"/>
            <w:vAlign w:val="center"/>
          </w:tcPr>
          <w:p w14:paraId="2F09F2CA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86" w:type="dxa"/>
            <w:vAlign w:val="center"/>
          </w:tcPr>
          <w:p w14:paraId="11DE9E57" w14:textId="4BCEAECA" w:rsidR="00F24009" w:rsidRPr="008C5E91" w:rsidRDefault="00C070A0" w:rsidP="00B0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22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6</w:t>
            </w:r>
            <w:r w:rsidR="00F24009"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263</w:t>
            </w:r>
            <w:r w:rsidR="00F24009"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82</w:t>
            </w:r>
            <w:r w:rsidR="00970B32">
              <w:rPr>
                <w:rFonts w:asciiTheme="majorBidi" w:eastAsia="MS Mincho" w:hAnsiTheme="majorBidi" w:cstheme="majorBidi"/>
                <w:sz w:val="23"/>
                <w:szCs w:val="23"/>
              </w:rPr>
              <w:t>3</w:t>
            </w:r>
          </w:p>
        </w:tc>
      </w:tr>
      <w:tr w:rsidR="00F24009" w:rsidRPr="008C5E91" w14:paraId="469088BA" w14:textId="77777777" w:rsidTr="00B01E3A">
        <w:trPr>
          <w:cantSplit/>
        </w:trPr>
        <w:tc>
          <w:tcPr>
            <w:tcW w:w="2700" w:type="dxa"/>
            <w:vAlign w:val="center"/>
          </w:tcPr>
          <w:p w14:paraId="08582048" w14:textId="75837594" w:rsidR="00F24009" w:rsidRPr="008C5E91" w:rsidRDefault="00F24009" w:rsidP="00F24009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8C5E91">
              <w:rPr>
                <w:rFonts w:ascii="Angsana New" w:hAnsi="Angsana New" w:hint="cs"/>
                <w:sz w:val="23"/>
                <w:szCs w:val="23"/>
                <w:cs/>
              </w:rPr>
              <w:t>ส่วนเกิน</w:t>
            </w:r>
            <w:r w:rsidRPr="008C5E91">
              <w:rPr>
                <w:rFonts w:ascii="Angsana New" w:hAnsi="Angsana New"/>
                <w:sz w:val="23"/>
                <w:szCs w:val="23"/>
                <w:cs/>
              </w:rPr>
              <w:t>ทุนจากการตีราคา</w:t>
            </w:r>
          </w:p>
        </w:tc>
        <w:tc>
          <w:tcPr>
            <w:tcW w:w="810" w:type="dxa"/>
          </w:tcPr>
          <w:p w14:paraId="37DB1A90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exact"/>
              <w:ind w:left="-110" w:right="-180" w:hanging="29"/>
              <w:jc w:val="center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6B96C6D3" w14:textId="7AC052B9" w:rsidR="00F24009" w:rsidRPr="000E1CCE" w:rsidRDefault="00C070A0" w:rsidP="000E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60" w:lineRule="exact"/>
              <w:ind w:left="-290" w:right="-20" w:firstLine="90"/>
              <w:jc w:val="right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34</w:t>
            </w:r>
            <w:r w:rsidR="00B11C2B"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0</w:t>
            </w:r>
            <w:r w:rsidR="00F24009"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38</w:t>
            </w:r>
            <w:r w:rsidR="00B11C2B"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264" w:type="dxa"/>
            <w:vAlign w:val="center"/>
          </w:tcPr>
          <w:p w14:paraId="1256758E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</w:p>
        </w:tc>
        <w:tc>
          <w:tcPr>
            <w:tcW w:w="703" w:type="dxa"/>
            <w:vAlign w:val="center"/>
          </w:tcPr>
          <w:p w14:paraId="1CFD2574" w14:textId="31834708" w:rsidR="00F24009" w:rsidRPr="008C5E91" w:rsidRDefault="00F24009" w:rsidP="00253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C5E91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369298C0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777" w:type="dxa"/>
            <w:vAlign w:val="center"/>
          </w:tcPr>
          <w:p w14:paraId="19E88774" w14:textId="49670D9C" w:rsidR="00F24009" w:rsidRPr="008C5E91" w:rsidRDefault="00F24009" w:rsidP="00253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39" w:type="dxa"/>
            <w:vAlign w:val="center"/>
          </w:tcPr>
          <w:p w14:paraId="08A12FD5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260" w:lineRule="exact"/>
              <w:ind w:left="-108" w:right="162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2AB4A4D2" w14:textId="42FFE7E6" w:rsidR="00F24009" w:rsidRPr="008C5E91" w:rsidRDefault="00F24009" w:rsidP="00782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C5E91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0" w:type="dxa"/>
            <w:vAlign w:val="center"/>
          </w:tcPr>
          <w:p w14:paraId="6F23C6BB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80" w:type="dxa"/>
            <w:vAlign w:val="center"/>
          </w:tcPr>
          <w:p w14:paraId="4A8BE7D9" w14:textId="6142D1F3" w:rsidR="00F24009" w:rsidRPr="00DC244D" w:rsidRDefault="00F24009" w:rsidP="00DC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  <w:vAlign w:val="center"/>
          </w:tcPr>
          <w:p w14:paraId="744A49AB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60F91D28" w14:textId="704775BC" w:rsidR="00F24009" w:rsidRPr="00B346D0" w:rsidRDefault="00F24009" w:rsidP="00B3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1" w:type="dxa"/>
            <w:vAlign w:val="center"/>
          </w:tcPr>
          <w:p w14:paraId="4FE06112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  <w:tab w:val="decimal" w:pos="351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739" w:type="dxa"/>
            <w:vAlign w:val="center"/>
          </w:tcPr>
          <w:p w14:paraId="6DF8CBB3" w14:textId="49891FB6" w:rsidR="00F24009" w:rsidRPr="008C5E91" w:rsidRDefault="00F24009" w:rsidP="0001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60" w:lineRule="exact"/>
              <w:ind w:right="-64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9" w:type="dxa"/>
            <w:vAlign w:val="center"/>
          </w:tcPr>
          <w:p w14:paraId="7CAB7BE6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831" w:type="dxa"/>
          </w:tcPr>
          <w:p w14:paraId="387E553E" w14:textId="44CCF456" w:rsidR="00F82C00" w:rsidRPr="008C5E91" w:rsidRDefault="00F82C00" w:rsidP="00BB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60" w:lineRule="exact"/>
              <w:ind w:right="-64"/>
              <w:rPr>
                <w:rFonts w:asciiTheme="majorBidi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9" w:type="dxa"/>
          </w:tcPr>
          <w:p w14:paraId="46C79712" w14:textId="77777777" w:rsidR="00B42FF5" w:rsidRPr="008C5E91" w:rsidRDefault="00B42FF5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1" w:type="dxa"/>
            <w:vAlign w:val="center"/>
          </w:tcPr>
          <w:p w14:paraId="307FD108" w14:textId="0A076A52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34D8611F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86" w:type="dxa"/>
            <w:vAlign w:val="center"/>
          </w:tcPr>
          <w:p w14:paraId="59BD19B8" w14:textId="0C7E4C36" w:rsidR="00F24009" w:rsidRPr="008C5E91" w:rsidRDefault="00C070A0" w:rsidP="00B0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22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34</w:t>
            </w:r>
            <w:r w:rsidR="00B11C2B"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0</w:t>
            </w:r>
            <w:r w:rsidR="00F24009"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38</w:t>
            </w:r>
            <w:r w:rsidR="00B11C2B"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0</w:t>
            </w:r>
          </w:p>
        </w:tc>
      </w:tr>
      <w:tr w:rsidR="00F24009" w:rsidRPr="008C5E91" w14:paraId="1CEE3756" w14:textId="77777777" w:rsidTr="00B01E3A">
        <w:trPr>
          <w:cantSplit/>
          <w:trHeight w:val="279"/>
        </w:trPr>
        <w:tc>
          <w:tcPr>
            <w:tcW w:w="2700" w:type="dxa"/>
            <w:vAlign w:val="center"/>
          </w:tcPr>
          <w:p w14:paraId="31DA1C17" w14:textId="4CC36BE4" w:rsidR="00F24009" w:rsidRPr="008C5E91" w:rsidRDefault="00F24009" w:rsidP="00F24009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</w:rPr>
            </w:pPr>
            <w:r w:rsidRPr="008C5E91">
              <w:rPr>
                <w:rFonts w:ascii="Angsana New" w:hAnsi="Angsana New"/>
                <w:sz w:val="23"/>
                <w:szCs w:val="23"/>
                <w:cs/>
              </w:rPr>
              <w:t>โอน</w:t>
            </w:r>
          </w:p>
        </w:tc>
        <w:tc>
          <w:tcPr>
            <w:tcW w:w="810" w:type="dxa"/>
          </w:tcPr>
          <w:p w14:paraId="17747400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exact"/>
              <w:ind w:left="-110" w:right="-180"/>
              <w:jc w:val="center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6992EF13" w14:textId="65DA9A5C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44EAAC41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703" w:type="dxa"/>
            <w:vAlign w:val="center"/>
          </w:tcPr>
          <w:p w14:paraId="20B4FE79" w14:textId="2D58D9D6" w:rsidR="00F24009" w:rsidRPr="008C5E91" w:rsidRDefault="00F24009" w:rsidP="00253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C5E91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5A931DC1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777" w:type="dxa"/>
            <w:vAlign w:val="center"/>
          </w:tcPr>
          <w:p w14:paraId="79DF1938" w14:textId="3DFAB510" w:rsidR="00F24009" w:rsidRPr="00253FC1" w:rsidRDefault="00F24009" w:rsidP="00253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39" w:type="dxa"/>
            <w:vAlign w:val="center"/>
          </w:tcPr>
          <w:p w14:paraId="7ED770DA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2A11509C" w14:textId="5AB1ED74" w:rsidR="00F24009" w:rsidRPr="008C5E91" w:rsidRDefault="00C070A0" w:rsidP="00782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C070A0">
              <w:rPr>
                <w:rFonts w:ascii="Angsana New" w:eastAsia="MS Mincho" w:hAnsi="Angsana New"/>
                <w:sz w:val="23"/>
                <w:szCs w:val="23"/>
              </w:rPr>
              <w:t>22</w:t>
            </w:r>
            <w:r w:rsidR="00F24009" w:rsidRPr="008C5E91">
              <w:rPr>
                <w:rFonts w:ascii="Angsana New" w:eastAsia="MS Mincho" w:hAnsi="Angsana New"/>
                <w:sz w:val="23"/>
                <w:szCs w:val="23"/>
              </w:rPr>
              <w:t>,</w:t>
            </w:r>
            <w:r w:rsidRPr="00C070A0">
              <w:rPr>
                <w:rFonts w:ascii="Angsana New" w:eastAsia="MS Mincho" w:hAnsi="Angsana New"/>
                <w:sz w:val="23"/>
                <w:szCs w:val="23"/>
              </w:rPr>
              <w:t>752</w:t>
            </w:r>
          </w:p>
        </w:tc>
        <w:tc>
          <w:tcPr>
            <w:tcW w:w="250" w:type="dxa"/>
            <w:vAlign w:val="center"/>
          </w:tcPr>
          <w:p w14:paraId="754E3C6C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80" w:type="dxa"/>
            <w:vAlign w:val="center"/>
          </w:tcPr>
          <w:p w14:paraId="5570ED93" w14:textId="5770A949" w:rsidR="00F24009" w:rsidRPr="00DC244D" w:rsidRDefault="00B11C2B" w:rsidP="00DC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  <w:r w:rsidR="00F24009" w:rsidRPr="00DC244D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0</w:t>
            </w:r>
            <w:r w:rsidR="00C070A0"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55</w:t>
            </w:r>
            <w:r w:rsidR="00F24009" w:rsidRPr="00DC244D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72</w:t>
            </w:r>
          </w:p>
        </w:tc>
        <w:tc>
          <w:tcPr>
            <w:tcW w:w="252" w:type="dxa"/>
            <w:vAlign w:val="center"/>
          </w:tcPr>
          <w:p w14:paraId="6857016F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6CDEE1C7" w14:textId="55811DFE" w:rsidR="00F24009" w:rsidRPr="00B346D0" w:rsidRDefault="00C070A0" w:rsidP="00B3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224</w:t>
            </w:r>
            <w:r w:rsidR="00F24009"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665</w:t>
            </w:r>
          </w:p>
        </w:tc>
        <w:tc>
          <w:tcPr>
            <w:tcW w:w="251" w:type="dxa"/>
            <w:vAlign w:val="center"/>
          </w:tcPr>
          <w:p w14:paraId="3D88830F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739" w:type="dxa"/>
            <w:vAlign w:val="center"/>
          </w:tcPr>
          <w:p w14:paraId="3918A25A" w14:textId="61D16CB3" w:rsidR="00F24009" w:rsidRPr="008C5E91" w:rsidRDefault="00F24009" w:rsidP="0001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60" w:lineRule="exact"/>
              <w:ind w:right="-64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9" w:type="dxa"/>
            <w:vAlign w:val="center"/>
          </w:tcPr>
          <w:p w14:paraId="0119309D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831" w:type="dxa"/>
          </w:tcPr>
          <w:p w14:paraId="220A9030" w14:textId="05C663A2" w:rsidR="00F82C00" w:rsidRPr="008C5E91" w:rsidRDefault="00F82C00" w:rsidP="00BB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60" w:lineRule="exact"/>
              <w:ind w:right="-64"/>
              <w:rPr>
                <w:rFonts w:asciiTheme="majorBidi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9" w:type="dxa"/>
          </w:tcPr>
          <w:p w14:paraId="2F22670F" w14:textId="77777777" w:rsidR="00B42FF5" w:rsidRPr="008C5E91" w:rsidRDefault="00B42FF5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1" w:type="dxa"/>
            <w:vAlign w:val="center"/>
          </w:tcPr>
          <w:p w14:paraId="654F4A95" w14:textId="4DA5F4F5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B11C2B" w:rsidRPr="00B11C2B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8C5E91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B11C2B" w:rsidRPr="00B11C2B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8C5E91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3"/>
                <w:szCs w:val="23"/>
              </w:rPr>
              <w:t>589</w:t>
            </w:r>
            <w:r w:rsidRPr="008C5E91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64" w:type="dxa"/>
            <w:vAlign w:val="center"/>
          </w:tcPr>
          <w:p w14:paraId="2479921F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86" w:type="dxa"/>
            <w:vAlign w:val="center"/>
          </w:tcPr>
          <w:p w14:paraId="3E6AA950" w14:textId="223F23B8" w:rsidR="00F24009" w:rsidRPr="008C5E91" w:rsidRDefault="00F24009" w:rsidP="00B0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60" w:lineRule="exact"/>
              <w:ind w:right="-22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</w:tr>
      <w:tr w:rsidR="00F24009" w:rsidRPr="008C5E91" w14:paraId="57BE9139" w14:textId="77777777" w:rsidTr="00B01E3A">
        <w:trPr>
          <w:cantSplit/>
          <w:trHeight w:val="279"/>
        </w:trPr>
        <w:tc>
          <w:tcPr>
            <w:tcW w:w="2700" w:type="dxa"/>
            <w:vAlign w:val="center"/>
          </w:tcPr>
          <w:p w14:paraId="32F1674C" w14:textId="000EEC70" w:rsidR="00F24009" w:rsidRPr="008C5E91" w:rsidRDefault="00F24009" w:rsidP="00F24009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8C5E91">
              <w:rPr>
                <w:rFonts w:ascii="Angsana New" w:hAnsi="Angsana New" w:hint="cs"/>
                <w:sz w:val="23"/>
                <w:szCs w:val="23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810" w:type="dxa"/>
          </w:tcPr>
          <w:p w14:paraId="72149DE1" w14:textId="5E3EA850" w:rsidR="00F24009" w:rsidRPr="008C5E91" w:rsidRDefault="00C070A0" w:rsidP="0015142F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 w:hanging="34"/>
              <w:jc w:val="center"/>
              <w:rPr>
                <w:rFonts w:ascii="Angsana New" w:eastAsia="MS Mincho" w:hAnsi="Angsana New"/>
                <w:sz w:val="23"/>
                <w:szCs w:val="23"/>
              </w:rPr>
            </w:pPr>
            <w:r w:rsidRPr="00C070A0"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  <w:t>9</w:t>
            </w:r>
          </w:p>
        </w:tc>
        <w:tc>
          <w:tcPr>
            <w:tcW w:w="900" w:type="dxa"/>
            <w:vAlign w:val="center"/>
          </w:tcPr>
          <w:p w14:paraId="1BF9C7B0" w14:textId="6B49FF7D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586E63A8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703" w:type="dxa"/>
            <w:vAlign w:val="center"/>
          </w:tcPr>
          <w:p w14:paraId="1DF21121" w14:textId="10DB60B7" w:rsidR="00F24009" w:rsidRPr="008C5E91" w:rsidRDefault="00F24009" w:rsidP="00253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C5E91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6A87E472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777" w:type="dxa"/>
            <w:vAlign w:val="center"/>
          </w:tcPr>
          <w:p w14:paraId="7A53D1DC" w14:textId="4B19FB29" w:rsidR="00F24009" w:rsidRPr="008C5E91" w:rsidRDefault="00F24009" w:rsidP="00253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39" w:type="dxa"/>
            <w:vAlign w:val="center"/>
          </w:tcPr>
          <w:p w14:paraId="7CA6ED10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2AE180AA" w14:textId="3EC533F4" w:rsidR="00F24009" w:rsidRPr="00782B00" w:rsidRDefault="00F24009" w:rsidP="00782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60" w:lineRule="exact"/>
              <w:ind w:right="-126"/>
              <w:rPr>
                <w:rFonts w:ascii="Angsana New" w:eastAsia="MS Mincho" w:hAnsi="Angsana New"/>
                <w:sz w:val="22"/>
                <w:szCs w:val="22"/>
              </w:rPr>
            </w:pPr>
            <w:r w:rsidRPr="00782B00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vAlign w:val="center"/>
          </w:tcPr>
          <w:p w14:paraId="2811CB5B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80" w:type="dxa"/>
            <w:vAlign w:val="center"/>
          </w:tcPr>
          <w:p w14:paraId="4DB3347B" w14:textId="2E66EC3C" w:rsidR="00F24009" w:rsidRPr="00DC244D" w:rsidRDefault="00F24009" w:rsidP="00DC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  <w:vAlign w:val="center"/>
          </w:tcPr>
          <w:p w14:paraId="6EF12507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34266F49" w14:textId="4082E3EE" w:rsidR="00F24009" w:rsidRPr="008C5E91" w:rsidRDefault="00C070A0" w:rsidP="00B3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9</w:t>
            </w:r>
            <w:r w:rsidR="00F24009"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645</w:t>
            </w:r>
          </w:p>
        </w:tc>
        <w:tc>
          <w:tcPr>
            <w:tcW w:w="251" w:type="dxa"/>
            <w:vAlign w:val="center"/>
          </w:tcPr>
          <w:p w14:paraId="4188132B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739" w:type="dxa"/>
            <w:vAlign w:val="center"/>
          </w:tcPr>
          <w:p w14:paraId="1C5435AF" w14:textId="2F74011A" w:rsidR="00F24009" w:rsidRPr="008C5E91" w:rsidRDefault="00F24009" w:rsidP="0001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60" w:lineRule="exact"/>
              <w:ind w:right="-64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9" w:type="dxa"/>
            <w:vAlign w:val="center"/>
          </w:tcPr>
          <w:p w14:paraId="659C44FA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831" w:type="dxa"/>
          </w:tcPr>
          <w:p w14:paraId="4DAF4E91" w14:textId="26E8EFE8" w:rsidR="00F82C00" w:rsidRPr="008C5E91" w:rsidRDefault="00F82C00" w:rsidP="00BB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60" w:lineRule="exact"/>
              <w:ind w:right="-64"/>
              <w:rPr>
                <w:rFonts w:asciiTheme="majorBidi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9" w:type="dxa"/>
          </w:tcPr>
          <w:p w14:paraId="2AAA69F8" w14:textId="77777777" w:rsidR="00B42FF5" w:rsidRPr="008C5E91" w:rsidRDefault="00B42FF5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1" w:type="dxa"/>
            <w:vAlign w:val="center"/>
          </w:tcPr>
          <w:p w14:paraId="370F12D2" w14:textId="532A5BF9" w:rsidR="00F24009" w:rsidRPr="008C5E91" w:rsidRDefault="00C070A0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="00F24009" w:rsidRPr="008C5E91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hAnsiTheme="majorBidi" w:cstheme="majorBidi"/>
                <w:sz w:val="23"/>
                <w:szCs w:val="23"/>
              </w:rPr>
              <w:t>498</w:t>
            </w:r>
          </w:p>
        </w:tc>
        <w:tc>
          <w:tcPr>
            <w:tcW w:w="264" w:type="dxa"/>
            <w:vAlign w:val="center"/>
          </w:tcPr>
          <w:p w14:paraId="5851E09F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86" w:type="dxa"/>
            <w:vAlign w:val="center"/>
          </w:tcPr>
          <w:p w14:paraId="582327E6" w14:textId="41DDDB66" w:rsidR="00F24009" w:rsidRPr="008C5E91" w:rsidRDefault="00B11C2B" w:rsidP="00B0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22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6</w:t>
            </w:r>
            <w:r w:rsidR="00F24009"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43</w:t>
            </w:r>
          </w:p>
        </w:tc>
      </w:tr>
      <w:tr w:rsidR="00F24009" w:rsidRPr="008C5E91" w14:paraId="3DCC35E2" w14:textId="77777777" w:rsidTr="00B01E3A">
        <w:trPr>
          <w:cantSplit/>
          <w:trHeight w:val="279"/>
        </w:trPr>
        <w:tc>
          <w:tcPr>
            <w:tcW w:w="2700" w:type="dxa"/>
            <w:vAlign w:val="center"/>
          </w:tcPr>
          <w:p w14:paraId="51F531BD" w14:textId="579139A9" w:rsidR="00F24009" w:rsidRPr="008C5E91" w:rsidRDefault="00F24009" w:rsidP="00F24009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8C5E91">
              <w:rPr>
                <w:rFonts w:ascii="Angsana New" w:hAnsi="Angsana New" w:hint="cs"/>
                <w:sz w:val="23"/>
                <w:szCs w:val="23"/>
                <w:cs/>
              </w:rPr>
              <w:t>จัดประเภทใหม่</w:t>
            </w:r>
          </w:p>
        </w:tc>
        <w:tc>
          <w:tcPr>
            <w:tcW w:w="810" w:type="dxa"/>
          </w:tcPr>
          <w:p w14:paraId="4681F2D5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exact"/>
              <w:ind w:left="-110" w:right="-180"/>
              <w:jc w:val="center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024DA0B0" w14:textId="7CA38C6C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771A221A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703" w:type="dxa"/>
            <w:vAlign w:val="center"/>
          </w:tcPr>
          <w:p w14:paraId="409B390E" w14:textId="294F0272" w:rsidR="00F24009" w:rsidRPr="008C5E91" w:rsidRDefault="00F24009" w:rsidP="00253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C5E91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1DE8B75D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777" w:type="dxa"/>
            <w:vAlign w:val="center"/>
          </w:tcPr>
          <w:p w14:paraId="03CF2622" w14:textId="571DA8F4" w:rsidR="00F24009" w:rsidRPr="008C5E91" w:rsidRDefault="00F24009" w:rsidP="00253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39" w:type="dxa"/>
            <w:vAlign w:val="center"/>
          </w:tcPr>
          <w:p w14:paraId="3CF6946F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5AA934FF" w14:textId="27E774CE" w:rsidR="00F24009" w:rsidRPr="00782B00" w:rsidRDefault="00F24009" w:rsidP="00782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60" w:lineRule="exact"/>
              <w:ind w:right="-126"/>
              <w:rPr>
                <w:rFonts w:ascii="Angsana New" w:eastAsia="MS Mincho" w:hAnsi="Angsana New"/>
                <w:sz w:val="22"/>
                <w:szCs w:val="22"/>
              </w:rPr>
            </w:pPr>
            <w:r w:rsidRPr="00782B00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vAlign w:val="center"/>
          </w:tcPr>
          <w:p w14:paraId="28631033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80" w:type="dxa"/>
            <w:vAlign w:val="center"/>
          </w:tcPr>
          <w:p w14:paraId="7B714E23" w14:textId="7D99C3B2" w:rsidR="00F24009" w:rsidRPr="00DC244D" w:rsidRDefault="00F24009" w:rsidP="00DC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52</w:t>
            </w: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86</w:t>
            </w:r>
            <w:r w:rsidR="00B11C2B"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2" w:type="dxa"/>
            <w:vAlign w:val="center"/>
          </w:tcPr>
          <w:p w14:paraId="44CF9E35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6BF53D14" w14:textId="7CFB9FF1" w:rsidR="00F24009" w:rsidRPr="008C5E91" w:rsidRDefault="00C070A0" w:rsidP="00B3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52</w:t>
            </w:r>
            <w:r w:rsidR="00F24009"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86</w:t>
            </w:r>
            <w:r w:rsidR="00B11C2B"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251" w:type="dxa"/>
            <w:vAlign w:val="center"/>
          </w:tcPr>
          <w:p w14:paraId="3A3522B3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739" w:type="dxa"/>
            <w:vAlign w:val="center"/>
          </w:tcPr>
          <w:p w14:paraId="2380FF60" w14:textId="74C14649" w:rsidR="00F24009" w:rsidRPr="008C5E91" w:rsidRDefault="00F24009" w:rsidP="0001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60" w:lineRule="exact"/>
              <w:ind w:right="-64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9" w:type="dxa"/>
            <w:vAlign w:val="center"/>
          </w:tcPr>
          <w:p w14:paraId="26D1D141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831" w:type="dxa"/>
          </w:tcPr>
          <w:p w14:paraId="78FD4474" w14:textId="514857A5" w:rsidR="00F82C00" w:rsidRPr="008C5E91" w:rsidRDefault="00F82C00" w:rsidP="00BB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60" w:lineRule="exact"/>
              <w:ind w:right="-64"/>
              <w:rPr>
                <w:rFonts w:asciiTheme="majorBidi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9" w:type="dxa"/>
          </w:tcPr>
          <w:p w14:paraId="7A7EF9C2" w14:textId="77777777" w:rsidR="00B42FF5" w:rsidRPr="008C5E91" w:rsidRDefault="00B42FF5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1" w:type="dxa"/>
            <w:vAlign w:val="center"/>
          </w:tcPr>
          <w:p w14:paraId="5A557A1C" w14:textId="35B2568E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1C3A79A9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86" w:type="dxa"/>
            <w:vAlign w:val="center"/>
          </w:tcPr>
          <w:p w14:paraId="0A5A1B0B" w14:textId="15AF5F21" w:rsidR="00F24009" w:rsidRPr="008C5E91" w:rsidRDefault="00F24009" w:rsidP="00B0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60" w:lineRule="exact"/>
              <w:ind w:right="-22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</w:tr>
      <w:tr w:rsidR="00F24009" w:rsidRPr="008C5E91" w14:paraId="21005EB8" w14:textId="77777777" w:rsidTr="00B01E3A">
        <w:trPr>
          <w:cantSplit/>
          <w:trHeight w:val="252"/>
        </w:trPr>
        <w:tc>
          <w:tcPr>
            <w:tcW w:w="2700" w:type="dxa"/>
            <w:vAlign w:val="center"/>
          </w:tcPr>
          <w:p w14:paraId="013A4036" w14:textId="2426FB4D" w:rsidR="00F24009" w:rsidRPr="008C5E91" w:rsidRDefault="00F24009" w:rsidP="00F24009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8C5E91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810" w:type="dxa"/>
          </w:tcPr>
          <w:p w14:paraId="32BE0EB1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 w:hanging="34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4046632F" w14:textId="70334AE4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6757E0F8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3" w:type="dxa"/>
            <w:vAlign w:val="center"/>
          </w:tcPr>
          <w:p w14:paraId="315E78FD" w14:textId="2582B436" w:rsidR="00F24009" w:rsidRPr="008C5E91" w:rsidRDefault="00F24009" w:rsidP="00253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C5E91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10545529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77" w:type="dxa"/>
            <w:vAlign w:val="center"/>
          </w:tcPr>
          <w:p w14:paraId="0E53B1CE" w14:textId="4ACCC925" w:rsidR="00F24009" w:rsidRPr="00253FC1" w:rsidRDefault="00F24009" w:rsidP="00253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39" w:type="dxa"/>
            <w:vAlign w:val="center"/>
          </w:tcPr>
          <w:p w14:paraId="3BD8F03F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0C857483" w14:textId="0B9778FD" w:rsidR="00F24009" w:rsidRPr="00782B00" w:rsidRDefault="00F24009" w:rsidP="00782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60" w:lineRule="exact"/>
              <w:ind w:right="-126"/>
              <w:rPr>
                <w:rFonts w:ascii="Angsana New" w:eastAsia="MS Mincho" w:hAnsi="Angsana New"/>
                <w:sz w:val="22"/>
                <w:szCs w:val="22"/>
              </w:rPr>
            </w:pPr>
            <w:r w:rsidRPr="00782B00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vAlign w:val="center"/>
          </w:tcPr>
          <w:p w14:paraId="76D36DF9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80" w:type="dxa"/>
            <w:vAlign w:val="center"/>
          </w:tcPr>
          <w:p w14:paraId="282EE5FD" w14:textId="662E2B81" w:rsidR="00F24009" w:rsidRPr="00DC244D" w:rsidRDefault="00F24009" w:rsidP="00DC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DC244D">
              <w:rPr>
                <w:rFonts w:asciiTheme="majorBidi" w:eastAsia="MS Mincho" w:hAnsiTheme="majorBidi" w:cstheme="majorBidi"/>
                <w:sz w:val="23"/>
                <w:szCs w:val="23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2</w:t>
            </w:r>
            <w:r w:rsidR="00B11C2B"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0</w:t>
            </w:r>
            <w:r w:rsidR="00C070A0"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7</w:t>
            </w:r>
            <w:r w:rsidRPr="00DC244D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2" w:type="dxa"/>
            <w:vAlign w:val="center"/>
          </w:tcPr>
          <w:p w14:paraId="2A39F08E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  <w:tab w:val="left" w:pos="372"/>
                <w:tab w:val="decimal" w:pos="893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  <w:vAlign w:val="center"/>
          </w:tcPr>
          <w:p w14:paraId="0BCE42AB" w14:textId="59D3974E" w:rsidR="00F24009" w:rsidRPr="00B346D0" w:rsidRDefault="00F24009" w:rsidP="00B3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27</w:t>
            </w: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724</w:t>
            </w: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1" w:type="dxa"/>
            <w:vAlign w:val="center"/>
          </w:tcPr>
          <w:p w14:paraId="02E04DC0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39" w:type="dxa"/>
            <w:vAlign w:val="center"/>
          </w:tcPr>
          <w:p w14:paraId="721377FE" w14:textId="4D3F3E10" w:rsidR="00F24009" w:rsidRPr="008C5E91" w:rsidRDefault="00F24009" w:rsidP="00D34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43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2</w:t>
            </w: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786</w:t>
            </w: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9" w:type="dxa"/>
            <w:vAlign w:val="center"/>
          </w:tcPr>
          <w:p w14:paraId="6FEF42C9" w14:textId="77777777" w:rsidR="00F24009" w:rsidRPr="008C5E91" w:rsidRDefault="00F24009" w:rsidP="00F24009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31" w:type="dxa"/>
          </w:tcPr>
          <w:p w14:paraId="49111C6F" w14:textId="5F572FE7" w:rsidR="00F82C00" w:rsidRPr="008C5E91" w:rsidRDefault="00F82C00" w:rsidP="00BB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60" w:lineRule="exact"/>
              <w:ind w:right="-64"/>
              <w:rPr>
                <w:rFonts w:asciiTheme="majorBidi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9" w:type="dxa"/>
          </w:tcPr>
          <w:p w14:paraId="55BC2F6B" w14:textId="77777777" w:rsidR="00B42FF5" w:rsidRPr="008C5E91" w:rsidRDefault="00B42FF5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1" w:type="dxa"/>
            <w:vAlign w:val="center"/>
          </w:tcPr>
          <w:p w14:paraId="1D1BF6C5" w14:textId="32BD65A5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4437CC46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6" w:type="dxa"/>
            <w:vAlign w:val="center"/>
          </w:tcPr>
          <w:p w14:paraId="48E1FEFF" w14:textId="235109B3" w:rsidR="00F24009" w:rsidRPr="008C5E91" w:rsidRDefault="00F24009" w:rsidP="005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4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3</w:t>
            </w:r>
            <w:r w:rsidR="00B11C2B"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0</w:t>
            </w: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7</w:t>
            </w:r>
            <w:r w:rsidR="00B11C2B"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7</w:t>
            </w: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</w:tr>
      <w:tr w:rsidR="00F24009" w:rsidRPr="008C5E91" w14:paraId="4938DC7A" w14:textId="77777777" w:rsidTr="00B01E3A">
        <w:trPr>
          <w:cantSplit/>
          <w:trHeight w:val="252"/>
        </w:trPr>
        <w:tc>
          <w:tcPr>
            <w:tcW w:w="2700" w:type="dxa"/>
            <w:vAlign w:val="center"/>
          </w:tcPr>
          <w:p w14:paraId="79CD91F1" w14:textId="005F0A58" w:rsidR="00F24009" w:rsidRPr="008C5E91" w:rsidRDefault="00F24009" w:rsidP="00F24009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8C5E91"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810" w:type="dxa"/>
          </w:tcPr>
          <w:p w14:paraId="5E64B120" w14:textId="3789CEA1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 w:hanging="34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57EC0C17" w14:textId="4AAA0E96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1598A4AD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3" w:type="dxa"/>
            <w:vAlign w:val="center"/>
          </w:tcPr>
          <w:p w14:paraId="0BEDDCA4" w14:textId="50E94B94" w:rsidR="00F24009" w:rsidRPr="008C5E91" w:rsidRDefault="00F24009" w:rsidP="00253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C5E91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3F36330E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77" w:type="dxa"/>
            <w:vAlign w:val="center"/>
          </w:tcPr>
          <w:p w14:paraId="1BF23DEB" w14:textId="64FC1CC0" w:rsidR="00F24009" w:rsidRPr="00253FC1" w:rsidRDefault="00F24009" w:rsidP="00253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39" w:type="dxa"/>
            <w:vAlign w:val="center"/>
          </w:tcPr>
          <w:p w14:paraId="373E1545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63C2DB0B" w14:textId="79908273" w:rsidR="00F24009" w:rsidRPr="00782B00" w:rsidRDefault="00F24009" w:rsidP="00782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60" w:lineRule="exact"/>
              <w:ind w:right="-126"/>
              <w:rPr>
                <w:rFonts w:ascii="Angsana New" w:eastAsia="MS Mincho" w:hAnsi="Angsana New"/>
                <w:sz w:val="22"/>
                <w:szCs w:val="22"/>
              </w:rPr>
            </w:pPr>
            <w:r w:rsidRPr="00782B00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vAlign w:val="center"/>
          </w:tcPr>
          <w:p w14:paraId="455A332D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80" w:type="dxa"/>
            <w:vAlign w:val="center"/>
          </w:tcPr>
          <w:p w14:paraId="306A1AB1" w14:textId="453303B5" w:rsidR="00F24009" w:rsidRPr="00DC244D" w:rsidRDefault="00F24009" w:rsidP="00DC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DC244D">
              <w:rPr>
                <w:rFonts w:asciiTheme="majorBidi" w:eastAsia="MS Mincho" w:hAnsiTheme="majorBidi" w:cstheme="majorBidi"/>
                <w:sz w:val="23"/>
                <w:szCs w:val="23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63</w:t>
            </w:r>
            <w:r w:rsidRPr="00DC244D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2" w:type="dxa"/>
            <w:vAlign w:val="center"/>
          </w:tcPr>
          <w:p w14:paraId="718ECDDE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  <w:tab w:val="left" w:pos="372"/>
                <w:tab w:val="decimal" w:pos="893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  <w:vAlign w:val="center"/>
          </w:tcPr>
          <w:p w14:paraId="0E7CA820" w14:textId="4F303DB7" w:rsidR="00F24009" w:rsidRPr="00B346D0" w:rsidRDefault="00F24009" w:rsidP="00B3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44</w:t>
            </w: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442</w:t>
            </w: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1" w:type="dxa"/>
            <w:vAlign w:val="center"/>
          </w:tcPr>
          <w:p w14:paraId="5F4A8B72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39" w:type="dxa"/>
            <w:vAlign w:val="center"/>
          </w:tcPr>
          <w:p w14:paraId="49D47A9E" w14:textId="1E32312D" w:rsidR="00F24009" w:rsidRPr="008C5E91" w:rsidRDefault="00F24009" w:rsidP="0001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60" w:lineRule="exact"/>
              <w:ind w:right="-64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9" w:type="dxa"/>
            <w:vAlign w:val="center"/>
          </w:tcPr>
          <w:p w14:paraId="7770CFF1" w14:textId="77777777" w:rsidR="00F24009" w:rsidRPr="008C5E91" w:rsidRDefault="00F24009" w:rsidP="00F24009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31" w:type="dxa"/>
          </w:tcPr>
          <w:p w14:paraId="065EC850" w14:textId="2ED59E64" w:rsidR="00F82C00" w:rsidRPr="008C5E91" w:rsidRDefault="00F82C00" w:rsidP="00BB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60" w:lineRule="exact"/>
              <w:ind w:right="-64"/>
              <w:rPr>
                <w:rFonts w:asciiTheme="majorBidi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9" w:type="dxa"/>
          </w:tcPr>
          <w:p w14:paraId="1BEDCB96" w14:textId="77777777" w:rsidR="00B42FF5" w:rsidRPr="008C5E91" w:rsidRDefault="00B42FF5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1" w:type="dxa"/>
            <w:vAlign w:val="center"/>
          </w:tcPr>
          <w:p w14:paraId="46C3BA4C" w14:textId="28F95AE9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5C185011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6" w:type="dxa"/>
            <w:vAlign w:val="center"/>
          </w:tcPr>
          <w:p w14:paraId="3DE65ADE" w14:textId="329BFA06" w:rsidR="00F24009" w:rsidRPr="008C5E91" w:rsidRDefault="00F24009" w:rsidP="005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4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44</w:t>
            </w: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5</w:t>
            </w:r>
            <w:r w:rsidR="00B11C2B"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0</w:t>
            </w:r>
            <w:r w:rsidR="00C070A0"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5</w:t>
            </w: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</w:tr>
      <w:tr w:rsidR="00F24009" w:rsidRPr="008C5E91" w14:paraId="65D5A6E5" w14:textId="77777777" w:rsidTr="00B01E3A">
        <w:trPr>
          <w:cantSplit/>
          <w:trHeight w:val="252"/>
        </w:trPr>
        <w:tc>
          <w:tcPr>
            <w:tcW w:w="2700" w:type="dxa"/>
            <w:vAlign w:val="center"/>
          </w:tcPr>
          <w:p w14:paraId="16C76D6D" w14:textId="33BA14CC" w:rsidR="00F24009" w:rsidRPr="008C5E91" w:rsidRDefault="00F24009" w:rsidP="00F24009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8C5E91">
              <w:rPr>
                <w:rFonts w:ascii="Angsana New" w:hAnsi="Angsana New" w:hint="cs"/>
                <w:sz w:val="23"/>
                <w:szCs w:val="23"/>
                <w:cs/>
              </w:rPr>
              <w:t>ยกเลิกสัญญาเช่า</w:t>
            </w:r>
          </w:p>
        </w:tc>
        <w:tc>
          <w:tcPr>
            <w:tcW w:w="810" w:type="dxa"/>
          </w:tcPr>
          <w:p w14:paraId="7BBDB64D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 w:hanging="34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3807A1A8" w14:textId="4AC38620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17D18346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3" w:type="dxa"/>
            <w:vAlign w:val="center"/>
          </w:tcPr>
          <w:p w14:paraId="5BA5D4B8" w14:textId="14AEC278" w:rsidR="00F24009" w:rsidRPr="008C5E91" w:rsidRDefault="00F24009" w:rsidP="00253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C5E91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03DE6AD8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77" w:type="dxa"/>
            <w:vAlign w:val="center"/>
          </w:tcPr>
          <w:p w14:paraId="06B58556" w14:textId="040404B0" w:rsidR="00F24009" w:rsidRPr="00253FC1" w:rsidRDefault="00F24009" w:rsidP="00253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39" w:type="dxa"/>
            <w:vAlign w:val="center"/>
          </w:tcPr>
          <w:p w14:paraId="7CC8F5CD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448AB734" w14:textId="608C100C" w:rsidR="00F24009" w:rsidRPr="00782B00" w:rsidRDefault="00F24009" w:rsidP="00782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60" w:lineRule="exact"/>
              <w:ind w:right="-126"/>
              <w:rPr>
                <w:rFonts w:ascii="Angsana New" w:eastAsia="MS Mincho" w:hAnsi="Angsana New"/>
                <w:sz w:val="22"/>
                <w:szCs w:val="22"/>
              </w:rPr>
            </w:pPr>
            <w:r w:rsidRPr="00782B00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vAlign w:val="center"/>
          </w:tcPr>
          <w:p w14:paraId="18A317F1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80" w:type="dxa"/>
            <w:vAlign w:val="center"/>
          </w:tcPr>
          <w:p w14:paraId="43DA280E" w14:textId="1D56F202" w:rsidR="00F24009" w:rsidRPr="00DC244D" w:rsidRDefault="00F24009" w:rsidP="00DC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(</w:t>
            </w:r>
            <w:r w:rsidR="00B11C2B"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57</w:t>
            </w: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2" w:type="dxa"/>
            <w:vAlign w:val="center"/>
          </w:tcPr>
          <w:p w14:paraId="233F8112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  <w:tab w:val="left" w:pos="372"/>
                <w:tab w:val="decimal" w:pos="893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8" w:type="dxa"/>
            <w:vAlign w:val="center"/>
          </w:tcPr>
          <w:p w14:paraId="56475D2A" w14:textId="213A9E10" w:rsidR="00F24009" w:rsidRPr="008C5E91" w:rsidRDefault="00F24009" w:rsidP="00B3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1" w:type="dxa"/>
            <w:vAlign w:val="center"/>
          </w:tcPr>
          <w:p w14:paraId="0ACDF4FE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39" w:type="dxa"/>
            <w:vAlign w:val="center"/>
          </w:tcPr>
          <w:p w14:paraId="1A3C7ADC" w14:textId="5523D723" w:rsidR="00F24009" w:rsidRPr="008C5E91" w:rsidRDefault="00F24009" w:rsidP="00D34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43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2</w:t>
            </w: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0</w:t>
            </w:r>
            <w:r w:rsidR="00C070A0"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2</w:t>
            </w:r>
            <w:r w:rsidR="00B11C2B"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9" w:type="dxa"/>
            <w:vAlign w:val="center"/>
          </w:tcPr>
          <w:p w14:paraId="1D420172" w14:textId="77777777" w:rsidR="00F24009" w:rsidRPr="008C5E91" w:rsidRDefault="00F24009" w:rsidP="00F24009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31" w:type="dxa"/>
            <w:tcBorders>
              <w:bottom w:val="single" w:sz="4" w:space="0" w:color="auto"/>
            </w:tcBorders>
          </w:tcPr>
          <w:p w14:paraId="0431CE72" w14:textId="542A2444" w:rsidR="00F82C00" w:rsidRPr="008C5E91" w:rsidRDefault="00F82C00" w:rsidP="00BB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60" w:lineRule="exact"/>
              <w:ind w:right="-64"/>
              <w:rPr>
                <w:rFonts w:asciiTheme="majorBidi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9" w:type="dxa"/>
          </w:tcPr>
          <w:p w14:paraId="5A7A9E1A" w14:textId="77777777" w:rsidR="00B42FF5" w:rsidRPr="008C5E91" w:rsidRDefault="00B42FF5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1" w:type="dxa"/>
            <w:vAlign w:val="center"/>
          </w:tcPr>
          <w:p w14:paraId="083E3CBF" w14:textId="434B283F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56AD260E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6" w:type="dxa"/>
            <w:vAlign w:val="center"/>
          </w:tcPr>
          <w:p w14:paraId="4B99C98B" w14:textId="4F1AEAF3" w:rsidR="00F24009" w:rsidRPr="008C5E91" w:rsidRDefault="00F24009" w:rsidP="005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4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3</w:t>
            </w: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78</w:t>
            </w:r>
            <w:r w:rsidRPr="008C5E91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</w:tr>
      <w:tr w:rsidR="00F24009" w:rsidRPr="008C5E91" w14:paraId="36FA0604" w14:textId="77777777" w:rsidTr="00B01E3A">
        <w:trPr>
          <w:cantSplit/>
        </w:trPr>
        <w:tc>
          <w:tcPr>
            <w:tcW w:w="2700" w:type="dxa"/>
            <w:vAlign w:val="center"/>
          </w:tcPr>
          <w:p w14:paraId="5BDA3716" w14:textId="5B7A2F83" w:rsidR="00F24009" w:rsidRPr="008C5E91" w:rsidRDefault="007844D4" w:rsidP="00F24009">
            <w:pPr>
              <w:tabs>
                <w:tab w:val="left" w:pos="372"/>
              </w:tabs>
              <w:spacing w:line="260" w:lineRule="exact"/>
              <w:ind w:left="160" w:right="-108" w:hanging="160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34110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C070A0" w:rsidRPr="00C070A0">
              <w:rPr>
                <w:rFonts w:ascii="Angsana New" w:hAnsi="Angsana New"/>
                <w:b/>
                <w:bCs/>
                <w:sz w:val="23"/>
                <w:szCs w:val="23"/>
              </w:rPr>
              <w:t>3</w:t>
            </w:r>
            <w:r w:rsidR="00B11C2B" w:rsidRPr="00B11C2B">
              <w:rPr>
                <w:rFonts w:ascii="Angsana New" w:hAnsi="Angsana New"/>
                <w:b/>
                <w:bCs/>
                <w:sz w:val="23"/>
                <w:szCs w:val="23"/>
              </w:rPr>
              <w:t>1</w:t>
            </w:r>
            <w:r w:rsidRPr="00341102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  <w:r w:rsidRPr="0034110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="00C070A0" w:rsidRPr="00C070A0">
              <w:rPr>
                <w:rFonts w:ascii="Angsana New" w:hAnsi="Angsana New"/>
                <w:b/>
                <w:bCs/>
                <w:sz w:val="23"/>
                <w:szCs w:val="23"/>
              </w:rPr>
              <w:t>2567</w:t>
            </w:r>
            <w:r w:rsidRPr="0034110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</w:t>
            </w:r>
            <w:r w:rsidRPr="00341102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23"/>
                <w:szCs w:val="23"/>
              </w:rPr>
              <w:br/>
            </w:r>
            <w:r w:rsidR="00B11C2B" w:rsidRPr="00B11C2B">
              <w:rPr>
                <w:rFonts w:ascii="Angsana New" w:hAnsi="Angsana New"/>
                <w:b/>
                <w:bCs/>
                <w:sz w:val="23"/>
                <w:szCs w:val="23"/>
              </w:rPr>
              <w:t>1</w:t>
            </w:r>
            <w:r w:rsidRPr="00341102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  <w:r w:rsidRPr="0034110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="00C070A0" w:rsidRPr="00C070A0">
              <w:rPr>
                <w:rFonts w:ascii="Angsana New" w:hAnsi="Angsana New"/>
                <w:b/>
                <w:bCs/>
                <w:sz w:val="23"/>
                <w:szCs w:val="23"/>
              </w:rPr>
              <w:t>2568</w:t>
            </w:r>
          </w:p>
        </w:tc>
        <w:tc>
          <w:tcPr>
            <w:tcW w:w="810" w:type="dxa"/>
          </w:tcPr>
          <w:p w14:paraId="5D80306A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exact"/>
              <w:ind w:left="-110" w:right="-180"/>
              <w:jc w:val="center"/>
              <w:rPr>
                <w:rFonts w:ascii="Angsana New" w:eastAsia="MS Mincho" w:hAnsi="Angsana New"/>
                <w:i/>
                <w:i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9CE4227" w14:textId="6126FF9F" w:rsidR="00F24009" w:rsidRPr="000E1CCE" w:rsidRDefault="00C070A0" w:rsidP="000E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60" w:lineRule="exact"/>
              <w:ind w:left="-290" w:right="-20" w:firstLine="90"/>
              <w:jc w:val="right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0E1CCE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48</w:t>
            </w:r>
            <w:r w:rsidR="00F24009" w:rsidRPr="000E1CCE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,</w:t>
            </w:r>
            <w:r w:rsidRPr="000E1CCE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774</w:t>
            </w:r>
            <w:r w:rsidR="00F24009" w:rsidRPr="000E1CCE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,</w:t>
            </w:r>
            <w:r w:rsidRPr="000E1CCE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744</w:t>
            </w:r>
          </w:p>
        </w:tc>
        <w:tc>
          <w:tcPr>
            <w:tcW w:w="264" w:type="dxa"/>
            <w:vAlign w:val="bottom"/>
          </w:tcPr>
          <w:p w14:paraId="18CC9E5F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vAlign w:val="bottom"/>
          </w:tcPr>
          <w:p w14:paraId="5C159019" w14:textId="2F038918" w:rsidR="00F24009" w:rsidRPr="00253FC1" w:rsidRDefault="00C070A0" w:rsidP="00253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60" w:lineRule="exact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</w:t>
            </w:r>
            <w:r w:rsidRPr="00C070A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</w:t>
            </w:r>
            <w:r w:rsidR="00F24009" w:rsidRPr="00253FC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Pr="00C070A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56</w:t>
            </w:r>
          </w:p>
        </w:tc>
        <w:tc>
          <w:tcPr>
            <w:tcW w:w="264" w:type="dxa"/>
            <w:vAlign w:val="bottom"/>
          </w:tcPr>
          <w:p w14:paraId="4245FC67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vAlign w:val="bottom"/>
          </w:tcPr>
          <w:p w14:paraId="7CE471EF" w14:textId="3FD189E8" w:rsidR="00F24009" w:rsidRPr="000E1CCE" w:rsidRDefault="00C070A0" w:rsidP="000E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0E1CCE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2</w:t>
            </w:r>
            <w:r w:rsidR="00F24009" w:rsidRPr="000E1CCE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,</w:t>
            </w:r>
            <w:r w:rsidR="00B11C2B" w:rsidRPr="000E1CCE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1</w:t>
            </w:r>
            <w:r w:rsidRPr="000E1CCE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54</w:t>
            </w:r>
            <w:r w:rsidR="00F24009" w:rsidRPr="000E1CCE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,</w:t>
            </w:r>
            <w:r w:rsidRPr="000E1CCE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768</w:t>
            </w:r>
          </w:p>
        </w:tc>
        <w:tc>
          <w:tcPr>
            <w:tcW w:w="239" w:type="dxa"/>
            <w:vAlign w:val="bottom"/>
          </w:tcPr>
          <w:p w14:paraId="62F3CC57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3DF322D0" w14:textId="673150EE" w:rsidR="00F24009" w:rsidRPr="008C5E91" w:rsidRDefault="00C070A0" w:rsidP="00782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36</w:t>
            </w:r>
            <w:r w:rsidR="00F24009" w:rsidRPr="008C5E91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759</w:t>
            </w:r>
          </w:p>
        </w:tc>
        <w:tc>
          <w:tcPr>
            <w:tcW w:w="250" w:type="dxa"/>
            <w:vAlign w:val="bottom"/>
          </w:tcPr>
          <w:p w14:paraId="338B4D0C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021783C7" w14:textId="7C2FE526" w:rsidR="00F24009" w:rsidRPr="008C5E91" w:rsidRDefault="00C070A0" w:rsidP="00DC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37</w:t>
            </w:r>
            <w:r w:rsidR="00F24009" w:rsidRPr="008C5E91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1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87</w:t>
            </w:r>
            <w:r w:rsidR="00F24009" w:rsidRPr="008C5E91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57</w:t>
            </w:r>
            <w:r w:rsidR="00B132C4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252" w:type="dxa"/>
            <w:vAlign w:val="bottom"/>
          </w:tcPr>
          <w:p w14:paraId="5B272888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84ACEF1" w14:textId="527621D3" w:rsidR="00F24009" w:rsidRPr="008C5E91" w:rsidRDefault="00C070A0" w:rsidP="00B3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6</w:t>
            </w:r>
            <w:r w:rsidR="00F24009" w:rsidRPr="008C5E91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7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1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9</w:t>
            </w:r>
            <w:r w:rsidR="00F24009" w:rsidRPr="008C5E91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235</w:t>
            </w:r>
          </w:p>
        </w:tc>
        <w:tc>
          <w:tcPr>
            <w:tcW w:w="251" w:type="dxa"/>
            <w:vAlign w:val="bottom"/>
          </w:tcPr>
          <w:p w14:paraId="38F19C63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bottom"/>
          </w:tcPr>
          <w:p w14:paraId="28095B95" w14:textId="2BE30A07" w:rsidR="00F24009" w:rsidRPr="00D34820" w:rsidRDefault="00C070A0" w:rsidP="00D34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60" w:lineRule="exact"/>
              <w:ind w:left="-360" w:hanging="360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D3482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9</w:t>
            </w:r>
            <w:r w:rsidR="00B11C2B" w:rsidRPr="00D3482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0</w:t>
            </w:r>
            <w:r w:rsidR="00F24009" w:rsidRPr="00D3482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,</w:t>
            </w:r>
            <w:r w:rsidRPr="00D3482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2</w:t>
            </w:r>
            <w:r w:rsidR="00B11C2B" w:rsidRPr="00D3482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1</w:t>
            </w:r>
            <w:r w:rsidRPr="00D3482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249" w:type="dxa"/>
            <w:vAlign w:val="bottom"/>
          </w:tcPr>
          <w:p w14:paraId="0A0B1FE6" w14:textId="77777777" w:rsidR="00F24009" w:rsidRPr="008C5E91" w:rsidRDefault="00F24009" w:rsidP="00F2400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  <w:vAlign w:val="bottom"/>
          </w:tcPr>
          <w:p w14:paraId="20ECC581" w14:textId="66B90A2F" w:rsidR="00F82C00" w:rsidRPr="008C5E91" w:rsidRDefault="00F82C00" w:rsidP="00BB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60" w:lineRule="exact"/>
              <w:ind w:right="-64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C5E9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49" w:type="dxa"/>
          </w:tcPr>
          <w:p w14:paraId="160146FD" w14:textId="77777777" w:rsidR="00B42FF5" w:rsidRPr="008C5E91" w:rsidRDefault="00B42FF5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43DA72B5" w14:textId="447D01F4" w:rsidR="00F24009" w:rsidRPr="008C5E91" w:rsidRDefault="00C070A0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</w:t>
            </w:r>
            <w:r w:rsidR="00F24009" w:rsidRPr="008C5E9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645</w:t>
            </w:r>
            <w:r w:rsidR="00F24009" w:rsidRPr="008C5E9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Pr="00C070A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48</w:t>
            </w:r>
          </w:p>
        </w:tc>
        <w:tc>
          <w:tcPr>
            <w:tcW w:w="264" w:type="dxa"/>
            <w:vAlign w:val="bottom"/>
          </w:tcPr>
          <w:p w14:paraId="334A0146" w14:textId="77777777" w:rsidR="00F24009" w:rsidRPr="008C5E91" w:rsidRDefault="00F24009" w:rsidP="00F2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67D379F1" w14:textId="6F4462FC" w:rsidR="00F24009" w:rsidRPr="008C5E91" w:rsidRDefault="00B11C2B" w:rsidP="00B0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B11C2B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101</w:t>
            </w:r>
            <w:r w:rsidR="00F24009" w:rsidRPr="008C5E91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9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2</w:t>
            </w:r>
            <w:r w:rsidR="00F24009" w:rsidRPr="008C5E91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,</w:t>
            </w:r>
            <w:r w:rsidR="00B132C4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599</w:t>
            </w:r>
          </w:p>
        </w:tc>
      </w:tr>
      <w:tr w:rsidR="00D82B38" w:rsidRPr="008C5E91" w14:paraId="2BF3AD3D" w14:textId="77777777" w:rsidTr="00B01E3A">
        <w:trPr>
          <w:cantSplit/>
          <w:trHeight w:val="252"/>
        </w:trPr>
        <w:tc>
          <w:tcPr>
            <w:tcW w:w="2700" w:type="dxa"/>
            <w:vAlign w:val="center"/>
          </w:tcPr>
          <w:p w14:paraId="1431E175" w14:textId="52ADF406" w:rsidR="00D82B38" w:rsidRPr="008C5E91" w:rsidRDefault="00D82B38" w:rsidP="00D82B38">
            <w:pPr>
              <w:tabs>
                <w:tab w:val="left" w:pos="372"/>
              </w:tabs>
              <w:spacing w:line="260" w:lineRule="exac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8C5E91">
              <w:rPr>
                <w:rFonts w:ascii="Angsana New" w:hAnsi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58A301D2" w14:textId="77777777" w:rsidR="00D82B38" w:rsidRPr="008C5E91" w:rsidRDefault="00D82B38" w:rsidP="00D82B38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 w:hanging="34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089B799" w14:textId="2CB2EB70" w:rsidR="00D82B38" w:rsidRPr="00AE1B97" w:rsidRDefault="00D82B38" w:rsidP="000E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60" w:lineRule="exact"/>
              <w:ind w:left="-290" w:right="-20" w:firstLine="90"/>
              <w:jc w:val="righ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>2,000,000</w:t>
            </w:r>
          </w:p>
        </w:tc>
        <w:tc>
          <w:tcPr>
            <w:tcW w:w="264" w:type="dxa"/>
            <w:vAlign w:val="center"/>
          </w:tcPr>
          <w:p w14:paraId="3E55280C" w14:textId="77777777" w:rsidR="00D82B38" w:rsidRPr="00AE1B97" w:rsidRDefault="00D82B38" w:rsidP="00D8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703" w:type="dxa"/>
            <w:vAlign w:val="center"/>
          </w:tcPr>
          <w:p w14:paraId="64EEC448" w14:textId="5B80BC8A" w:rsidR="00D82B38" w:rsidRPr="00AE1B97" w:rsidRDefault="00D82B38" w:rsidP="00D8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hAnsiTheme="majorBidi" w:cstheme="majorBidi"/>
                <w:sz w:val="23"/>
                <w:szCs w:val="23"/>
              </w:rPr>
              <w:t>8,902</w:t>
            </w:r>
          </w:p>
        </w:tc>
        <w:tc>
          <w:tcPr>
            <w:tcW w:w="264" w:type="dxa"/>
            <w:vAlign w:val="center"/>
          </w:tcPr>
          <w:p w14:paraId="36ECDB85" w14:textId="77777777" w:rsidR="00D82B38" w:rsidRPr="00AE1B97" w:rsidRDefault="00D82B38" w:rsidP="00D8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777" w:type="dxa"/>
            <w:vAlign w:val="center"/>
          </w:tcPr>
          <w:p w14:paraId="63EE286E" w14:textId="129FDB33" w:rsidR="00D82B38" w:rsidRPr="000E1CCE" w:rsidRDefault="00D82B38" w:rsidP="000E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0E1CCE">
              <w:rPr>
                <w:rFonts w:asciiTheme="majorBidi" w:eastAsia="MS Mincho" w:hAnsiTheme="majorBidi" w:cstheme="majorBidi"/>
                <w:sz w:val="23"/>
                <w:szCs w:val="23"/>
              </w:rPr>
              <w:t>275,839</w:t>
            </w:r>
          </w:p>
        </w:tc>
        <w:tc>
          <w:tcPr>
            <w:tcW w:w="239" w:type="dxa"/>
            <w:vAlign w:val="center"/>
          </w:tcPr>
          <w:p w14:paraId="4291E19F" w14:textId="77777777" w:rsidR="00D82B38" w:rsidRPr="00AE1B97" w:rsidRDefault="00D82B38" w:rsidP="00D82B38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260" w:lineRule="exact"/>
              <w:ind w:left="-108" w:right="162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71896C8C" w14:textId="7F6B0644" w:rsidR="00D82B38" w:rsidRPr="00AE1B97" w:rsidRDefault="00D82B38" w:rsidP="00D8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AE1B97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0" w:type="dxa"/>
            <w:vAlign w:val="center"/>
          </w:tcPr>
          <w:p w14:paraId="40162441" w14:textId="77777777" w:rsidR="00D82B38" w:rsidRPr="00AE1B97" w:rsidRDefault="00D82B38" w:rsidP="00D82B3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80" w:type="dxa"/>
            <w:vAlign w:val="center"/>
          </w:tcPr>
          <w:p w14:paraId="2C79B2F2" w14:textId="6A51B18C" w:rsidR="00D82B38" w:rsidRPr="00AE1B97" w:rsidRDefault="00D82B38" w:rsidP="00D8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>1,133,071</w:t>
            </w:r>
          </w:p>
        </w:tc>
        <w:tc>
          <w:tcPr>
            <w:tcW w:w="252" w:type="dxa"/>
            <w:vAlign w:val="center"/>
          </w:tcPr>
          <w:p w14:paraId="53D2C5E1" w14:textId="77777777" w:rsidR="00D82B38" w:rsidRPr="00AE1B97" w:rsidRDefault="00D82B38" w:rsidP="00D82B38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57FE2C04" w14:textId="59142E82" w:rsidR="00D82B38" w:rsidRPr="00AE1B97" w:rsidRDefault="00D82B38" w:rsidP="00D8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>636,</w:t>
            </w:r>
            <w:r w:rsidR="00821421">
              <w:rPr>
                <w:rFonts w:asciiTheme="majorBidi" w:eastAsia="MS Mincho" w:hAnsiTheme="majorBidi" w:cstheme="majorBidi"/>
                <w:sz w:val="23"/>
                <w:szCs w:val="23"/>
              </w:rPr>
              <w:t>43</w:t>
            </w:r>
            <w:r w:rsidR="00B42BCE">
              <w:rPr>
                <w:rFonts w:asciiTheme="majorBidi" w:eastAsia="MS Mincho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251" w:type="dxa"/>
            <w:vAlign w:val="center"/>
          </w:tcPr>
          <w:p w14:paraId="4CEB8924" w14:textId="77777777" w:rsidR="00D82B38" w:rsidRPr="00AE1B97" w:rsidRDefault="00D82B38" w:rsidP="00D82B38">
            <w:pPr>
              <w:pStyle w:val="30"/>
              <w:tabs>
                <w:tab w:val="clear" w:pos="360"/>
                <w:tab w:val="clear" w:pos="720"/>
                <w:tab w:val="decimal" w:pos="351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739" w:type="dxa"/>
            <w:vAlign w:val="center"/>
          </w:tcPr>
          <w:p w14:paraId="02F9154E" w14:textId="6D73833D" w:rsidR="00D82B38" w:rsidRPr="00AE1B97" w:rsidRDefault="00D82B38" w:rsidP="00D34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60" w:lineRule="exact"/>
              <w:ind w:left="-360" w:hanging="360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>14,94</w:t>
            </w:r>
            <w:r w:rsidR="00B42BCE">
              <w:rPr>
                <w:rFonts w:asciiTheme="majorBidi" w:eastAsia="MS Mincho" w:hAnsiTheme="majorBidi" w:cstheme="majorBidi"/>
                <w:sz w:val="23"/>
                <w:szCs w:val="23"/>
              </w:rPr>
              <w:t>4</w:t>
            </w:r>
          </w:p>
        </w:tc>
        <w:tc>
          <w:tcPr>
            <w:tcW w:w="249" w:type="dxa"/>
            <w:vAlign w:val="center"/>
          </w:tcPr>
          <w:p w14:paraId="28B3020B" w14:textId="77777777" w:rsidR="00D82B38" w:rsidRPr="00AE1B97" w:rsidRDefault="00D82B38" w:rsidP="00D82B38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831" w:type="dxa"/>
          </w:tcPr>
          <w:p w14:paraId="1DD6A21E" w14:textId="6513C047" w:rsidR="00D82B38" w:rsidRPr="00AE1B97" w:rsidRDefault="00D82B38" w:rsidP="00D8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60" w:lineRule="exact"/>
              <w:ind w:right="-64"/>
              <w:rPr>
                <w:rFonts w:asciiTheme="majorBidi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9" w:type="dxa"/>
          </w:tcPr>
          <w:p w14:paraId="17A335F0" w14:textId="77777777" w:rsidR="00D82B38" w:rsidRPr="00AE1B97" w:rsidRDefault="00D82B38" w:rsidP="00D8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1" w:type="dxa"/>
            <w:vAlign w:val="center"/>
          </w:tcPr>
          <w:p w14:paraId="46D94B5F" w14:textId="22A80891" w:rsidR="00D82B38" w:rsidRPr="00AE1B97" w:rsidRDefault="00D82B38" w:rsidP="00D8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E1B97">
              <w:rPr>
                <w:rFonts w:asciiTheme="majorBidi" w:hAnsiTheme="majorBidi" w:cstheme="majorBidi"/>
                <w:sz w:val="23"/>
                <w:szCs w:val="23"/>
              </w:rPr>
              <w:t>4,793,736</w:t>
            </w:r>
          </w:p>
        </w:tc>
        <w:tc>
          <w:tcPr>
            <w:tcW w:w="264" w:type="dxa"/>
            <w:vAlign w:val="center"/>
          </w:tcPr>
          <w:p w14:paraId="2F336202" w14:textId="77777777" w:rsidR="00D82B38" w:rsidRPr="00AE1B97" w:rsidRDefault="00D82B38" w:rsidP="00D8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086" w:type="dxa"/>
            <w:vAlign w:val="center"/>
          </w:tcPr>
          <w:p w14:paraId="76621605" w14:textId="6E98EAF1" w:rsidR="00D82B38" w:rsidRPr="00AE1B97" w:rsidRDefault="00D82B38" w:rsidP="00D8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>8,862,</w:t>
            </w:r>
            <w:r w:rsidR="00251F14">
              <w:rPr>
                <w:rFonts w:asciiTheme="majorBidi" w:eastAsia="MS Mincho" w:hAnsiTheme="majorBidi" w:cstheme="majorBidi"/>
                <w:sz w:val="23"/>
                <w:szCs w:val="23"/>
              </w:rPr>
              <w:t>92</w:t>
            </w:r>
            <w:r w:rsidR="00B42BCE">
              <w:rPr>
                <w:rFonts w:asciiTheme="majorBidi" w:eastAsia="MS Mincho" w:hAnsiTheme="majorBidi" w:cstheme="majorBidi"/>
                <w:sz w:val="23"/>
                <w:szCs w:val="23"/>
              </w:rPr>
              <w:t>7</w:t>
            </w:r>
          </w:p>
        </w:tc>
      </w:tr>
      <w:tr w:rsidR="00A05DCB" w:rsidRPr="008C5E91" w14:paraId="0A8ADB08" w14:textId="77777777" w:rsidTr="00B01E3A">
        <w:trPr>
          <w:cantSplit/>
        </w:trPr>
        <w:tc>
          <w:tcPr>
            <w:tcW w:w="2700" w:type="dxa"/>
            <w:vAlign w:val="center"/>
          </w:tcPr>
          <w:p w14:paraId="3E49B488" w14:textId="06ED82FC" w:rsidR="00A05DCB" w:rsidRPr="008C5E91" w:rsidRDefault="00A05DCB" w:rsidP="00A05DCB">
            <w:pPr>
              <w:tabs>
                <w:tab w:val="left" w:pos="372"/>
              </w:tabs>
              <w:spacing w:line="260" w:lineRule="exac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8C5E91">
              <w:rPr>
                <w:rFonts w:ascii="Angsana New" w:hAnsi="Angsana New" w:hint="cs"/>
                <w:sz w:val="23"/>
                <w:szCs w:val="23"/>
                <w:cs/>
              </w:rPr>
              <w:t>ส่วนเกิน</w:t>
            </w:r>
            <w:r w:rsidRPr="008C5E91">
              <w:rPr>
                <w:rFonts w:ascii="Angsana New" w:hAnsi="Angsana New"/>
                <w:sz w:val="23"/>
                <w:szCs w:val="23"/>
                <w:cs/>
              </w:rPr>
              <w:t>ทุนจากการตีราคา</w:t>
            </w:r>
          </w:p>
        </w:tc>
        <w:tc>
          <w:tcPr>
            <w:tcW w:w="810" w:type="dxa"/>
          </w:tcPr>
          <w:p w14:paraId="2C9FA82A" w14:textId="77777777" w:rsidR="00A05DCB" w:rsidRPr="008C5E91" w:rsidRDefault="00A05DCB" w:rsidP="00A05DCB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 w:hanging="34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403162C" w14:textId="47A1FAF3" w:rsidR="00A05DCB" w:rsidRPr="00AE1B97" w:rsidRDefault="00A05DCB" w:rsidP="000E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60" w:lineRule="exact"/>
              <w:ind w:left="-290" w:right="-20" w:firstLine="90"/>
              <w:jc w:val="right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>148,535</w:t>
            </w:r>
          </w:p>
        </w:tc>
        <w:tc>
          <w:tcPr>
            <w:tcW w:w="264" w:type="dxa"/>
            <w:vAlign w:val="center"/>
          </w:tcPr>
          <w:p w14:paraId="05765155" w14:textId="77777777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03" w:type="dxa"/>
            <w:vAlign w:val="center"/>
          </w:tcPr>
          <w:p w14:paraId="326FD7F3" w14:textId="2561137D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AE1B97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07BC651D" w14:textId="77777777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777" w:type="dxa"/>
            <w:vAlign w:val="center"/>
          </w:tcPr>
          <w:p w14:paraId="271AD7F6" w14:textId="5194327B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39" w:type="dxa"/>
            <w:vAlign w:val="center"/>
          </w:tcPr>
          <w:p w14:paraId="4BDBC70B" w14:textId="77777777" w:rsidR="00A05DCB" w:rsidRPr="00AE1B97" w:rsidRDefault="00A05DCB" w:rsidP="00A05DCB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260" w:lineRule="exact"/>
              <w:ind w:left="-108" w:right="162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496FC032" w14:textId="5F258855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AE1B97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0" w:type="dxa"/>
            <w:vAlign w:val="center"/>
          </w:tcPr>
          <w:p w14:paraId="5F2D17C7" w14:textId="77777777" w:rsidR="00A05DCB" w:rsidRPr="00AE1B97" w:rsidRDefault="00A05DCB" w:rsidP="00A05DC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80" w:type="dxa"/>
            <w:vAlign w:val="center"/>
          </w:tcPr>
          <w:p w14:paraId="5FF6106C" w14:textId="237A94CA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  <w:vAlign w:val="center"/>
          </w:tcPr>
          <w:p w14:paraId="7DE0E4FC" w14:textId="77777777" w:rsidR="00A05DCB" w:rsidRPr="00AE1B97" w:rsidRDefault="00A05DCB" w:rsidP="00A05DCB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37BD8B03" w14:textId="26859743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1" w:type="dxa"/>
            <w:vAlign w:val="center"/>
          </w:tcPr>
          <w:p w14:paraId="7D8AC87B" w14:textId="77777777" w:rsidR="00A05DCB" w:rsidRPr="00AE1B97" w:rsidRDefault="00A05DCB" w:rsidP="00A05DCB">
            <w:pPr>
              <w:pStyle w:val="30"/>
              <w:tabs>
                <w:tab w:val="clear" w:pos="360"/>
                <w:tab w:val="clear" w:pos="720"/>
                <w:tab w:val="decimal" w:pos="351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739" w:type="dxa"/>
            <w:vAlign w:val="center"/>
          </w:tcPr>
          <w:p w14:paraId="503A0115" w14:textId="5C11CDA1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60" w:lineRule="exact"/>
              <w:ind w:right="-64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9" w:type="dxa"/>
            <w:vAlign w:val="center"/>
          </w:tcPr>
          <w:p w14:paraId="5C4859C5" w14:textId="77777777" w:rsidR="00A05DCB" w:rsidRPr="00AE1B97" w:rsidRDefault="00A05DCB" w:rsidP="00A05D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831" w:type="dxa"/>
          </w:tcPr>
          <w:p w14:paraId="678A4A8B" w14:textId="58361552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60" w:lineRule="exact"/>
              <w:ind w:right="-64"/>
              <w:rPr>
                <w:rFonts w:asciiTheme="majorBidi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9" w:type="dxa"/>
          </w:tcPr>
          <w:p w14:paraId="037A733C" w14:textId="77777777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1" w:type="dxa"/>
            <w:vAlign w:val="center"/>
          </w:tcPr>
          <w:p w14:paraId="7BD9C7BC" w14:textId="0C55C4CC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7CEF26FC" w14:textId="77777777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086" w:type="dxa"/>
            <w:vAlign w:val="center"/>
          </w:tcPr>
          <w:p w14:paraId="5EA8BDEB" w14:textId="24B6AF0F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>148,535</w:t>
            </w:r>
          </w:p>
        </w:tc>
      </w:tr>
      <w:tr w:rsidR="00A05DCB" w:rsidRPr="008C5E91" w14:paraId="78B4ED63" w14:textId="77777777" w:rsidTr="00B01E3A">
        <w:trPr>
          <w:cantSplit/>
          <w:trHeight w:val="189"/>
        </w:trPr>
        <w:tc>
          <w:tcPr>
            <w:tcW w:w="2700" w:type="dxa"/>
            <w:vAlign w:val="center"/>
          </w:tcPr>
          <w:p w14:paraId="0C0182A6" w14:textId="2E4747D9" w:rsidR="00A05DCB" w:rsidRPr="008C5E91" w:rsidRDefault="00A05DCB" w:rsidP="00A05DCB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</w:rPr>
            </w:pPr>
            <w:r w:rsidRPr="008C5E91">
              <w:rPr>
                <w:rFonts w:ascii="Angsana New" w:hAnsi="Angsana New"/>
                <w:sz w:val="23"/>
                <w:szCs w:val="23"/>
                <w:cs/>
              </w:rPr>
              <w:t>โอน</w:t>
            </w:r>
          </w:p>
        </w:tc>
        <w:tc>
          <w:tcPr>
            <w:tcW w:w="810" w:type="dxa"/>
          </w:tcPr>
          <w:p w14:paraId="30FDCB62" w14:textId="77777777" w:rsidR="00A05DCB" w:rsidRPr="008C5E91" w:rsidRDefault="00A05DCB" w:rsidP="00A05DCB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 w:hanging="34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13704778" w14:textId="70A1A7EA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55728A67" w14:textId="77777777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703" w:type="dxa"/>
            <w:vAlign w:val="center"/>
          </w:tcPr>
          <w:p w14:paraId="7E5778AE" w14:textId="7D0643D8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AE1B97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7CBD9767" w14:textId="77777777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777" w:type="dxa"/>
            <w:vAlign w:val="center"/>
          </w:tcPr>
          <w:p w14:paraId="26347A05" w14:textId="7E1F6BFB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39" w:type="dxa"/>
            <w:vAlign w:val="center"/>
          </w:tcPr>
          <w:p w14:paraId="4639DB2C" w14:textId="77777777" w:rsidR="00A05DCB" w:rsidRPr="00AE1B97" w:rsidRDefault="00A05DCB" w:rsidP="00A05DCB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3499FA28" w14:textId="0F202093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AE1B97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0" w:type="dxa"/>
            <w:vAlign w:val="center"/>
          </w:tcPr>
          <w:p w14:paraId="121E9BD6" w14:textId="77777777" w:rsidR="00A05DCB" w:rsidRPr="00AE1B97" w:rsidRDefault="00A05DCB" w:rsidP="00A05DCB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80" w:type="dxa"/>
            <w:vAlign w:val="center"/>
          </w:tcPr>
          <w:p w14:paraId="3B4D2946" w14:textId="17D0C970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>3,789,320</w:t>
            </w:r>
          </w:p>
        </w:tc>
        <w:tc>
          <w:tcPr>
            <w:tcW w:w="252" w:type="dxa"/>
            <w:vAlign w:val="center"/>
          </w:tcPr>
          <w:p w14:paraId="1A3535AD" w14:textId="77777777" w:rsidR="00A05DCB" w:rsidRPr="00AE1B97" w:rsidRDefault="00A05DCB" w:rsidP="00A05DCB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0659001F" w14:textId="23D7562E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>1,557,468</w:t>
            </w:r>
          </w:p>
        </w:tc>
        <w:tc>
          <w:tcPr>
            <w:tcW w:w="251" w:type="dxa"/>
            <w:vAlign w:val="center"/>
          </w:tcPr>
          <w:p w14:paraId="1F6669AC" w14:textId="77777777" w:rsidR="00A05DCB" w:rsidRPr="00AE1B97" w:rsidRDefault="00A05DCB" w:rsidP="00A05DCB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739" w:type="dxa"/>
            <w:vAlign w:val="center"/>
          </w:tcPr>
          <w:p w14:paraId="36F0BF1B" w14:textId="2757A74D" w:rsidR="00A05DCB" w:rsidRPr="00AE1B97" w:rsidRDefault="00A05DCB" w:rsidP="00D34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60" w:lineRule="exact"/>
              <w:ind w:left="-360" w:hanging="360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>53</w:t>
            </w:r>
          </w:p>
        </w:tc>
        <w:tc>
          <w:tcPr>
            <w:tcW w:w="249" w:type="dxa"/>
            <w:vAlign w:val="center"/>
          </w:tcPr>
          <w:p w14:paraId="4CE03D8F" w14:textId="77777777" w:rsidR="00A05DCB" w:rsidRPr="00AE1B97" w:rsidRDefault="00A05DCB" w:rsidP="00A05DCB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831" w:type="dxa"/>
          </w:tcPr>
          <w:p w14:paraId="146248AD" w14:textId="44ABF52D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hAnsiTheme="majorBidi" w:cstheme="majorBidi"/>
                <w:sz w:val="23"/>
                <w:szCs w:val="23"/>
              </w:rPr>
              <w:t>147,417</w:t>
            </w:r>
          </w:p>
        </w:tc>
        <w:tc>
          <w:tcPr>
            <w:tcW w:w="249" w:type="dxa"/>
          </w:tcPr>
          <w:p w14:paraId="47E8E6F5" w14:textId="77777777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91" w:type="dxa"/>
            <w:vAlign w:val="center"/>
          </w:tcPr>
          <w:p w14:paraId="1282B253" w14:textId="015952A0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hAnsiTheme="majorBidi" w:cstheme="majorBidi"/>
                <w:sz w:val="23"/>
                <w:szCs w:val="23"/>
              </w:rPr>
              <w:t>(5,494,258)</w:t>
            </w:r>
          </w:p>
        </w:tc>
        <w:tc>
          <w:tcPr>
            <w:tcW w:w="264" w:type="dxa"/>
            <w:vAlign w:val="center"/>
          </w:tcPr>
          <w:p w14:paraId="070BBCBE" w14:textId="77777777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6" w:type="dxa"/>
            <w:vAlign w:val="center"/>
          </w:tcPr>
          <w:p w14:paraId="51A66D1E" w14:textId="17DE7FF9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</w:tr>
      <w:tr w:rsidR="00A05DCB" w:rsidRPr="008C5E91" w14:paraId="5FEEA0FB" w14:textId="77777777" w:rsidTr="00B01E3A">
        <w:trPr>
          <w:cantSplit/>
          <w:trHeight w:val="87"/>
        </w:trPr>
        <w:tc>
          <w:tcPr>
            <w:tcW w:w="2700" w:type="dxa"/>
            <w:vAlign w:val="center"/>
          </w:tcPr>
          <w:p w14:paraId="3C6A9FFF" w14:textId="3013789C" w:rsidR="00A05DCB" w:rsidRPr="008C5E91" w:rsidRDefault="00A05DCB" w:rsidP="00A05DCB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8C5E91">
              <w:rPr>
                <w:rFonts w:ascii="Angsana New" w:hAnsi="Angsana New" w:hint="cs"/>
                <w:sz w:val="23"/>
                <w:szCs w:val="23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810" w:type="dxa"/>
          </w:tcPr>
          <w:p w14:paraId="6188C131" w14:textId="45615BB3" w:rsidR="00A05DCB" w:rsidRPr="008C5E91" w:rsidRDefault="00A05DCB" w:rsidP="00A05DCB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 w:hanging="34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  <w:r w:rsidRPr="00C070A0"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  <w:t>9</w:t>
            </w:r>
          </w:p>
        </w:tc>
        <w:tc>
          <w:tcPr>
            <w:tcW w:w="900" w:type="dxa"/>
            <w:vAlign w:val="center"/>
          </w:tcPr>
          <w:p w14:paraId="5668608C" w14:textId="2F923ED6" w:rsidR="00A05DCB" w:rsidRPr="00AE1B97" w:rsidRDefault="00A05DCB" w:rsidP="000E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60" w:lineRule="exact"/>
              <w:ind w:left="-290" w:right="-20" w:firstLine="90"/>
              <w:jc w:val="righ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>1,464,130</w:t>
            </w:r>
          </w:p>
        </w:tc>
        <w:tc>
          <w:tcPr>
            <w:tcW w:w="264" w:type="dxa"/>
            <w:vAlign w:val="center"/>
          </w:tcPr>
          <w:p w14:paraId="7D4CBC56" w14:textId="77777777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703" w:type="dxa"/>
            <w:vAlign w:val="center"/>
          </w:tcPr>
          <w:p w14:paraId="03E23B83" w14:textId="376E0422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AE1B97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1911C544" w14:textId="77777777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777" w:type="dxa"/>
            <w:vAlign w:val="center"/>
          </w:tcPr>
          <w:p w14:paraId="59C98FC7" w14:textId="514DE057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39" w:type="dxa"/>
            <w:vAlign w:val="center"/>
          </w:tcPr>
          <w:p w14:paraId="249DA979" w14:textId="77777777" w:rsidR="00A05DCB" w:rsidRPr="00AE1B97" w:rsidRDefault="00A05DCB" w:rsidP="00A05DCB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4F7B5B2D" w14:textId="3F5A827C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AE1B97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0" w:type="dxa"/>
            <w:vAlign w:val="center"/>
          </w:tcPr>
          <w:p w14:paraId="4A65AD7B" w14:textId="77777777" w:rsidR="00A05DCB" w:rsidRPr="00AE1B97" w:rsidRDefault="00A05DCB" w:rsidP="00A05DCB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80" w:type="dxa"/>
            <w:vAlign w:val="center"/>
          </w:tcPr>
          <w:p w14:paraId="39BD233F" w14:textId="2BE6F5EF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  <w:vAlign w:val="center"/>
          </w:tcPr>
          <w:p w14:paraId="27FE0061" w14:textId="77777777" w:rsidR="00A05DCB" w:rsidRPr="00AE1B97" w:rsidRDefault="00A05DCB" w:rsidP="00A05DCB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56615092" w14:textId="79DD3AB9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1" w:type="dxa"/>
            <w:vAlign w:val="center"/>
          </w:tcPr>
          <w:p w14:paraId="6E5CC7E1" w14:textId="77777777" w:rsidR="00A05DCB" w:rsidRPr="00AE1B97" w:rsidRDefault="00A05DCB" w:rsidP="00A05DCB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739" w:type="dxa"/>
            <w:vAlign w:val="center"/>
          </w:tcPr>
          <w:p w14:paraId="786CF094" w14:textId="4A24EC72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60" w:lineRule="exact"/>
              <w:ind w:right="-64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9" w:type="dxa"/>
            <w:vAlign w:val="center"/>
          </w:tcPr>
          <w:p w14:paraId="06566910" w14:textId="77777777" w:rsidR="00A05DCB" w:rsidRPr="00AE1B97" w:rsidRDefault="00A05DCB" w:rsidP="00A05DCB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831" w:type="dxa"/>
          </w:tcPr>
          <w:p w14:paraId="359BBC7C" w14:textId="75DA3510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60" w:lineRule="exact"/>
              <w:ind w:right="-64"/>
              <w:rPr>
                <w:rFonts w:asciiTheme="majorBidi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9" w:type="dxa"/>
          </w:tcPr>
          <w:p w14:paraId="72D7A8F6" w14:textId="77777777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1" w:type="dxa"/>
            <w:vAlign w:val="center"/>
          </w:tcPr>
          <w:p w14:paraId="3C0931B3" w14:textId="657A7368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E1B97">
              <w:rPr>
                <w:rFonts w:asciiTheme="majorBidi" w:hAnsiTheme="majorBidi" w:cstheme="majorBidi"/>
                <w:sz w:val="23"/>
                <w:szCs w:val="23"/>
              </w:rPr>
              <w:t>188,602</w:t>
            </w:r>
          </w:p>
        </w:tc>
        <w:tc>
          <w:tcPr>
            <w:tcW w:w="264" w:type="dxa"/>
            <w:vAlign w:val="center"/>
          </w:tcPr>
          <w:p w14:paraId="47C48448" w14:textId="77777777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6" w:type="dxa"/>
            <w:vAlign w:val="center"/>
          </w:tcPr>
          <w:p w14:paraId="59139958" w14:textId="123432F1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>1,652,732</w:t>
            </w:r>
          </w:p>
        </w:tc>
      </w:tr>
      <w:tr w:rsidR="00B2157F" w:rsidRPr="008C5E91" w14:paraId="66759CA8" w14:textId="77777777" w:rsidTr="00B01E3A">
        <w:trPr>
          <w:cantSplit/>
          <w:trHeight w:val="87"/>
        </w:trPr>
        <w:tc>
          <w:tcPr>
            <w:tcW w:w="2700" w:type="dxa"/>
            <w:vAlign w:val="center"/>
          </w:tcPr>
          <w:p w14:paraId="60B08112" w14:textId="73E85058" w:rsidR="00B2157F" w:rsidRPr="008C5E91" w:rsidRDefault="00B2157F" w:rsidP="00B2157F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8C5E91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810" w:type="dxa"/>
          </w:tcPr>
          <w:p w14:paraId="6E54839A" w14:textId="3C8F4386" w:rsidR="00B2157F" w:rsidRPr="008C5E91" w:rsidRDefault="00B2157F" w:rsidP="00B2157F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right="-108" w:hanging="34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3B4992A6" w14:textId="7421D94E" w:rsidR="00B2157F" w:rsidRPr="00AE1B97" w:rsidRDefault="00B2157F" w:rsidP="00B2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108BACC5" w14:textId="77777777" w:rsidR="00B2157F" w:rsidRPr="00AE1B97" w:rsidRDefault="00B2157F" w:rsidP="00B2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703" w:type="dxa"/>
            <w:vAlign w:val="center"/>
          </w:tcPr>
          <w:p w14:paraId="0F860653" w14:textId="2C9DB7F0" w:rsidR="00B2157F" w:rsidRPr="00AE1B97" w:rsidRDefault="00B2157F" w:rsidP="00B2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AE1B97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23AD53BA" w14:textId="77777777" w:rsidR="00B2157F" w:rsidRPr="00AE1B97" w:rsidRDefault="00B2157F" w:rsidP="00B2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777" w:type="dxa"/>
            <w:vAlign w:val="center"/>
          </w:tcPr>
          <w:p w14:paraId="596FB976" w14:textId="398373F4" w:rsidR="00B2157F" w:rsidRPr="00AE1B97" w:rsidRDefault="00B2157F" w:rsidP="00B2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39" w:type="dxa"/>
            <w:vAlign w:val="center"/>
          </w:tcPr>
          <w:p w14:paraId="2E2AD10A" w14:textId="77777777" w:rsidR="00B2157F" w:rsidRPr="00AE1B97" w:rsidRDefault="00B2157F" w:rsidP="00B2157F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3BA2390F" w14:textId="4F44D763" w:rsidR="00B2157F" w:rsidRPr="00AE1B97" w:rsidRDefault="00B2157F" w:rsidP="00B2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AE1B97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0" w:type="dxa"/>
            <w:vAlign w:val="center"/>
          </w:tcPr>
          <w:p w14:paraId="5973D8C7" w14:textId="77777777" w:rsidR="00B2157F" w:rsidRPr="00AE1B97" w:rsidRDefault="00B2157F" w:rsidP="00B2157F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80" w:type="dxa"/>
            <w:vAlign w:val="center"/>
          </w:tcPr>
          <w:p w14:paraId="4C502C73" w14:textId="7B01ACA9" w:rsidR="00B2157F" w:rsidRPr="00AE1B97" w:rsidRDefault="00B2157F" w:rsidP="00B2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>(112)</w:t>
            </w:r>
          </w:p>
        </w:tc>
        <w:tc>
          <w:tcPr>
            <w:tcW w:w="252" w:type="dxa"/>
            <w:vAlign w:val="center"/>
          </w:tcPr>
          <w:p w14:paraId="3AC60FAB" w14:textId="77777777" w:rsidR="00B2157F" w:rsidRPr="00AE1B97" w:rsidRDefault="00B2157F" w:rsidP="00B2157F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5B53EF6E" w14:textId="4C82D431" w:rsidR="00B2157F" w:rsidRPr="00AE1B97" w:rsidRDefault="00B2157F" w:rsidP="00B2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>(34,543)</w:t>
            </w:r>
          </w:p>
        </w:tc>
        <w:tc>
          <w:tcPr>
            <w:tcW w:w="251" w:type="dxa"/>
            <w:vAlign w:val="center"/>
          </w:tcPr>
          <w:p w14:paraId="3E1546C6" w14:textId="77777777" w:rsidR="00B2157F" w:rsidRPr="00AE1B97" w:rsidRDefault="00B2157F" w:rsidP="00B2157F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739" w:type="dxa"/>
            <w:vAlign w:val="center"/>
          </w:tcPr>
          <w:p w14:paraId="5148DE6A" w14:textId="0B258135" w:rsidR="00B2157F" w:rsidRPr="00AE1B97" w:rsidRDefault="00B2157F" w:rsidP="00D34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43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>(2,41</w:t>
            </w:r>
            <w:r w:rsidR="00251F14">
              <w:rPr>
                <w:rFonts w:asciiTheme="majorBidi" w:eastAsia="MS Mincho" w:hAnsiTheme="majorBidi" w:cstheme="majorBidi"/>
                <w:sz w:val="23"/>
                <w:szCs w:val="23"/>
              </w:rPr>
              <w:t>3</w:t>
            </w: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9" w:type="dxa"/>
            <w:vAlign w:val="center"/>
          </w:tcPr>
          <w:p w14:paraId="73896318" w14:textId="77777777" w:rsidR="00B2157F" w:rsidRPr="00AE1B97" w:rsidRDefault="00B2157F" w:rsidP="00B2157F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831" w:type="dxa"/>
          </w:tcPr>
          <w:p w14:paraId="5EC10F9D" w14:textId="4D25960D" w:rsidR="00B2157F" w:rsidRPr="00AE1B97" w:rsidRDefault="00B2157F" w:rsidP="00B2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60" w:lineRule="exact"/>
              <w:ind w:right="-64"/>
              <w:rPr>
                <w:rFonts w:asciiTheme="majorBidi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9" w:type="dxa"/>
          </w:tcPr>
          <w:p w14:paraId="0D8DA173" w14:textId="77777777" w:rsidR="00B2157F" w:rsidRPr="00AE1B97" w:rsidRDefault="00B2157F" w:rsidP="00B2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1" w:type="dxa"/>
            <w:vAlign w:val="center"/>
          </w:tcPr>
          <w:p w14:paraId="4EE81E74" w14:textId="60A629FB" w:rsidR="00B2157F" w:rsidRPr="00AE1B97" w:rsidRDefault="00B2157F" w:rsidP="00B2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61BBB9B6" w14:textId="77777777" w:rsidR="00B2157F" w:rsidRPr="00AE1B97" w:rsidRDefault="00B2157F" w:rsidP="00B2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086" w:type="dxa"/>
            <w:vAlign w:val="center"/>
          </w:tcPr>
          <w:p w14:paraId="78AB80B5" w14:textId="6C275136" w:rsidR="00B2157F" w:rsidRPr="00AE1B97" w:rsidRDefault="00B2157F" w:rsidP="00B21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4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>(37,06</w:t>
            </w:r>
            <w:r w:rsidR="00251F14">
              <w:rPr>
                <w:rFonts w:asciiTheme="majorBidi" w:eastAsia="MS Mincho" w:hAnsiTheme="majorBidi" w:cstheme="majorBidi"/>
                <w:sz w:val="23"/>
                <w:szCs w:val="23"/>
              </w:rPr>
              <w:t>8</w:t>
            </w: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</w:tr>
      <w:tr w:rsidR="00A05DCB" w:rsidRPr="008C5E91" w14:paraId="39C05D2A" w14:textId="77777777" w:rsidTr="00B01E3A">
        <w:trPr>
          <w:cantSplit/>
          <w:trHeight w:val="87"/>
        </w:trPr>
        <w:tc>
          <w:tcPr>
            <w:tcW w:w="2700" w:type="dxa"/>
            <w:vAlign w:val="center"/>
          </w:tcPr>
          <w:p w14:paraId="4907D171" w14:textId="090002D3" w:rsidR="00A05DCB" w:rsidRPr="008C5E91" w:rsidRDefault="00A05DCB" w:rsidP="00A05DCB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8C5E91"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810" w:type="dxa"/>
          </w:tcPr>
          <w:p w14:paraId="4BFAB1EB" w14:textId="77777777" w:rsidR="00A05DCB" w:rsidRPr="008C5E91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exact"/>
              <w:ind w:left="-108" w:right="-126"/>
              <w:jc w:val="center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6B88645A" w14:textId="6D68E7E3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6A7EC4AF" w14:textId="77777777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703" w:type="dxa"/>
            <w:vAlign w:val="center"/>
          </w:tcPr>
          <w:p w14:paraId="6A001638" w14:textId="23CD5D92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AE1B97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2061616D" w14:textId="77777777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777" w:type="dxa"/>
            <w:vAlign w:val="center"/>
          </w:tcPr>
          <w:p w14:paraId="1C4C4E4F" w14:textId="3669D8CC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39" w:type="dxa"/>
            <w:vAlign w:val="center"/>
          </w:tcPr>
          <w:p w14:paraId="3664F348" w14:textId="77777777" w:rsidR="00A05DCB" w:rsidRPr="00AE1B97" w:rsidRDefault="00A05DCB" w:rsidP="00A05DCB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59D5EF0A" w14:textId="7068FE96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AE1B97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0" w:type="dxa"/>
            <w:vAlign w:val="center"/>
          </w:tcPr>
          <w:p w14:paraId="7F404352" w14:textId="77777777" w:rsidR="00A05DCB" w:rsidRPr="00AE1B97" w:rsidRDefault="00A05DCB" w:rsidP="00A05DCB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80" w:type="dxa"/>
            <w:vAlign w:val="center"/>
          </w:tcPr>
          <w:p w14:paraId="5F63A82F" w14:textId="0122552D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>(4,690)</w:t>
            </w:r>
          </w:p>
        </w:tc>
        <w:tc>
          <w:tcPr>
            <w:tcW w:w="252" w:type="dxa"/>
            <w:vAlign w:val="center"/>
          </w:tcPr>
          <w:p w14:paraId="0D37F59C" w14:textId="77777777" w:rsidR="00A05DCB" w:rsidRPr="00AE1B97" w:rsidRDefault="00A05DCB" w:rsidP="00A05DCB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36D60FAE" w14:textId="7C285547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>(5,728)</w:t>
            </w:r>
          </w:p>
        </w:tc>
        <w:tc>
          <w:tcPr>
            <w:tcW w:w="251" w:type="dxa"/>
            <w:vAlign w:val="center"/>
          </w:tcPr>
          <w:p w14:paraId="4D244DEB" w14:textId="77777777" w:rsidR="00A05DCB" w:rsidRPr="00AE1B97" w:rsidRDefault="00A05DCB" w:rsidP="00A05DCB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739" w:type="dxa"/>
            <w:vAlign w:val="center"/>
          </w:tcPr>
          <w:p w14:paraId="04CE03B2" w14:textId="22F825D1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60" w:lineRule="exact"/>
              <w:ind w:right="-64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9" w:type="dxa"/>
            <w:vAlign w:val="center"/>
          </w:tcPr>
          <w:p w14:paraId="6E70768A" w14:textId="77777777" w:rsidR="00A05DCB" w:rsidRPr="00AE1B97" w:rsidRDefault="00A05DCB" w:rsidP="00A05DCB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831" w:type="dxa"/>
          </w:tcPr>
          <w:p w14:paraId="71161542" w14:textId="49C113C4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60" w:lineRule="exact"/>
              <w:ind w:right="-64"/>
              <w:rPr>
                <w:rFonts w:asciiTheme="majorBidi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9" w:type="dxa"/>
          </w:tcPr>
          <w:p w14:paraId="47C0118D" w14:textId="77777777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1" w:type="dxa"/>
            <w:vAlign w:val="center"/>
          </w:tcPr>
          <w:p w14:paraId="285AD494" w14:textId="5E7CF789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4B20EC9A" w14:textId="77777777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086" w:type="dxa"/>
            <w:vAlign w:val="center"/>
          </w:tcPr>
          <w:p w14:paraId="6B8072C8" w14:textId="2B33C405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4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>(10,418)</w:t>
            </w:r>
          </w:p>
        </w:tc>
      </w:tr>
      <w:tr w:rsidR="00A05DCB" w:rsidRPr="008C5E91" w14:paraId="062B00C3" w14:textId="77777777" w:rsidTr="00B01E3A">
        <w:trPr>
          <w:cantSplit/>
          <w:trHeight w:val="87"/>
        </w:trPr>
        <w:tc>
          <w:tcPr>
            <w:tcW w:w="2700" w:type="dxa"/>
            <w:vAlign w:val="center"/>
          </w:tcPr>
          <w:p w14:paraId="4B91518F" w14:textId="0C852FAF" w:rsidR="00A05DCB" w:rsidRPr="008C5E91" w:rsidRDefault="00A05DCB" w:rsidP="00A05DCB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8C5E91">
              <w:rPr>
                <w:rFonts w:ascii="Angsana New" w:hAnsi="Angsana New" w:hint="cs"/>
                <w:sz w:val="23"/>
                <w:szCs w:val="23"/>
                <w:cs/>
              </w:rPr>
              <w:t>ยกเลิกสัญญาเช่า</w:t>
            </w:r>
          </w:p>
        </w:tc>
        <w:tc>
          <w:tcPr>
            <w:tcW w:w="810" w:type="dxa"/>
          </w:tcPr>
          <w:p w14:paraId="20F2C3ED" w14:textId="77777777" w:rsidR="00A05DCB" w:rsidRPr="008C5E91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exact"/>
              <w:ind w:left="-108" w:right="-126"/>
              <w:jc w:val="center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1C5320EF" w14:textId="5084D5F7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3C232F64" w14:textId="77777777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703" w:type="dxa"/>
            <w:vAlign w:val="center"/>
          </w:tcPr>
          <w:p w14:paraId="2CDDDC81" w14:textId="18523070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AE1B97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56611E26" w14:textId="77777777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777" w:type="dxa"/>
            <w:vAlign w:val="center"/>
          </w:tcPr>
          <w:p w14:paraId="66CE771D" w14:textId="6BCF916D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39" w:type="dxa"/>
            <w:vAlign w:val="center"/>
          </w:tcPr>
          <w:p w14:paraId="19BC6F2D" w14:textId="77777777" w:rsidR="00A05DCB" w:rsidRPr="00AE1B97" w:rsidRDefault="00A05DCB" w:rsidP="00A05DCB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6D01CA71" w14:textId="6112D441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AE1B97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0" w:type="dxa"/>
            <w:vAlign w:val="center"/>
          </w:tcPr>
          <w:p w14:paraId="78C03A9F" w14:textId="77777777" w:rsidR="00A05DCB" w:rsidRPr="00AE1B97" w:rsidRDefault="00A05DCB" w:rsidP="00A05DCB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80" w:type="dxa"/>
            <w:vAlign w:val="center"/>
          </w:tcPr>
          <w:p w14:paraId="0195E36C" w14:textId="19DB025B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  <w:vAlign w:val="center"/>
          </w:tcPr>
          <w:p w14:paraId="6E424ADF" w14:textId="77777777" w:rsidR="00A05DCB" w:rsidRPr="00AE1B97" w:rsidRDefault="00A05DCB" w:rsidP="00A05DCB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003F4667" w14:textId="580A87C2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1" w:type="dxa"/>
            <w:vAlign w:val="center"/>
          </w:tcPr>
          <w:p w14:paraId="167C7FF6" w14:textId="77777777" w:rsidR="00A05DCB" w:rsidRPr="00AE1B97" w:rsidRDefault="00A05DCB" w:rsidP="00A05DCB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739" w:type="dxa"/>
            <w:vAlign w:val="center"/>
          </w:tcPr>
          <w:p w14:paraId="4145D018" w14:textId="54B1BFEA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43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>(1,099)</w:t>
            </w:r>
          </w:p>
        </w:tc>
        <w:tc>
          <w:tcPr>
            <w:tcW w:w="249" w:type="dxa"/>
            <w:vAlign w:val="center"/>
          </w:tcPr>
          <w:p w14:paraId="2E4CF4C1" w14:textId="77777777" w:rsidR="00A05DCB" w:rsidRPr="00AE1B97" w:rsidRDefault="00A05DCB" w:rsidP="00A05DCB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831" w:type="dxa"/>
            <w:tcBorders>
              <w:bottom w:val="single" w:sz="4" w:space="0" w:color="auto"/>
            </w:tcBorders>
          </w:tcPr>
          <w:p w14:paraId="4459530D" w14:textId="540E420E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60" w:lineRule="exact"/>
              <w:ind w:right="-64"/>
              <w:rPr>
                <w:rFonts w:asciiTheme="majorBidi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9" w:type="dxa"/>
          </w:tcPr>
          <w:p w14:paraId="612C9835" w14:textId="77777777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1" w:type="dxa"/>
            <w:vAlign w:val="center"/>
          </w:tcPr>
          <w:p w14:paraId="59565978" w14:textId="6A67DDED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60B323C3" w14:textId="77777777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086" w:type="dxa"/>
            <w:vAlign w:val="center"/>
          </w:tcPr>
          <w:p w14:paraId="536FE181" w14:textId="46C4912B" w:rsidR="00A05DCB" w:rsidRPr="00AE1B97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4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sz w:val="23"/>
                <w:szCs w:val="23"/>
              </w:rPr>
              <w:t>(1,099)</w:t>
            </w:r>
          </w:p>
        </w:tc>
      </w:tr>
      <w:tr w:rsidR="00AE1B97" w:rsidRPr="008C5E91" w14:paraId="2B1AA406" w14:textId="77777777" w:rsidTr="00B01E3A">
        <w:trPr>
          <w:cantSplit/>
          <w:trHeight w:val="287"/>
        </w:trPr>
        <w:tc>
          <w:tcPr>
            <w:tcW w:w="2700" w:type="dxa"/>
            <w:vAlign w:val="center"/>
          </w:tcPr>
          <w:p w14:paraId="7DD4237D" w14:textId="0B682157" w:rsidR="00AE1B97" w:rsidRPr="008C5E91" w:rsidRDefault="00AE1B97" w:rsidP="00AE1B97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C5E91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C070A0">
              <w:rPr>
                <w:rFonts w:ascii="Angsana New" w:hAnsi="Angsana New"/>
                <w:b/>
                <w:bCs/>
                <w:sz w:val="23"/>
                <w:szCs w:val="23"/>
              </w:rPr>
              <w:t>3</w:t>
            </w:r>
            <w:r w:rsidRPr="00B11C2B">
              <w:rPr>
                <w:rFonts w:ascii="Angsana New" w:hAnsi="Angsana New"/>
                <w:b/>
                <w:bCs/>
                <w:sz w:val="23"/>
                <w:szCs w:val="23"/>
              </w:rPr>
              <w:t>1</w:t>
            </w:r>
            <w:r w:rsidRPr="008C5E91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  <w:r w:rsidRPr="008C5E91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C070A0">
              <w:rPr>
                <w:rFonts w:ascii="Angsana New" w:hAnsi="Angsana New"/>
                <w:b/>
                <w:bCs/>
                <w:sz w:val="23"/>
                <w:szCs w:val="23"/>
              </w:rPr>
              <w:t>2568</w:t>
            </w:r>
          </w:p>
        </w:tc>
        <w:tc>
          <w:tcPr>
            <w:tcW w:w="810" w:type="dxa"/>
          </w:tcPr>
          <w:p w14:paraId="4E627C81" w14:textId="77777777" w:rsidR="00AE1B97" w:rsidRPr="008C5E91" w:rsidRDefault="00AE1B97" w:rsidP="00AE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60" w:lineRule="exac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F31B6" w14:textId="3AB8FEF3" w:rsidR="00AE1B97" w:rsidRPr="00AE1B97" w:rsidRDefault="00AE1B97" w:rsidP="000E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60" w:lineRule="exact"/>
              <w:ind w:left="-290" w:right="-20" w:firstLine="90"/>
              <w:jc w:val="right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52,387,409</w:t>
            </w:r>
          </w:p>
        </w:tc>
        <w:tc>
          <w:tcPr>
            <w:tcW w:w="264" w:type="dxa"/>
            <w:vAlign w:val="center"/>
          </w:tcPr>
          <w:p w14:paraId="0032EC96" w14:textId="77777777" w:rsidR="00AE1B97" w:rsidRPr="00AE1B97" w:rsidRDefault="00AE1B97" w:rsidP="00AE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B3F06" w14:textId="7908DE47" w:rsidR="00AE1B97" w:rsidRPr="00AE1B97" w:rsidRDefault="00AE1B97" w:rsidP="00AE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60" w:lineRule="exact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E1B9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313,058</w:t>
            </w:r>
          </w:p>
        </w:tc>
        <w:tc>
          <w:tcPr>
            <w:tcW w:w="264" w:type="dxa"/>
            <w:vAlign w:val="center"/>
          </w:tcPr>
          <w:p w14:paraId="4FBD9A8D" w14:textId="77777777" w:rsidR="00AE1B97" w:rsidRPr="00AE1B97" w:rsidRDefault="00AE1B97" w:rsidP="00AE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AE553" w14:textId="2C8C79BA" w:rsidR="00AE1B97" w:rsidRPr="00AE1B97" w:rsidRDefault="00AE1B97" w:rsidP="00AE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2,430,607</w:t>
            </w:r>
          </w:p>
        </w:tc>
        <w:tc>
          <w:tcPr>
            <w:tcW w:w="239" w:type="dxa"/>
            <w:vAlign w:val="center"/>
          </w:tcPr>
          <w:p w14:paraId="032C68CA" w14:textId="77777777" w:rsidR="00AE1B97" w:rsidRPr="00AE1B97" w:rsidRDefault="00AE1B97" w:rsidP="00AE1B97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CC1C2" w14:textId="7A14EE4A" w:rsidR="00AE1B97" w:rsidRPr="00AE1B97" w:rsidRDefault="00AE1B97" w:rsidP="00AE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36,759</w:t>
            </w:r>
          </w:p>
        </w:tc>
        <w:tc>
          <w:tcPr>
            <w:tcW w:w="250" w:type="dxa"/>
            <w:vAlign w:val="center"/>
          </w:tcPr>
          <w:p w14:paraId="3962080B" w14:textId="77777777" w:rsidR="00AE1B97" w:rsidRPr="00AE1B97" w:rsidRDefault="00AE1B97" w:rsidP="00AE1B97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B734E" w14:textId="64964B3A" w:rsidR="00AE1B97" w:rsidRPr="00AE1B97" w:rsidRDefault="00AE1B97" w:rsidP="00AE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42,105,162</w:t>
            </w:r>
          </w:p>
        </w:tc>
        <w:tc>
          <w:tcPr>
            <w:tcW w:w="252" w:type="dxa"/>
            <w:vAlign w:val="center"/>
          </w:tcPr>
          <w:p w14:paraId="7DE31AA0" w14:textId="77777777" w:rsidR="00AE1B97" w:rsidRPr="00AE1B97" w:rsidRDefault="00AE1B97" w:rsidP="00AE1B97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15B2C" w14:textId="2E48C328" w:rsidR="00AE1B97" w:rsidRPr="00AE1B97" w:rsidRDefault="00AE1B97" w:rsidP="00AE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8,872,</w:t>
            </w:r>
            <w:r w:rsidR="00251F14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86</w:t>
            </w:r>
            <w:r w:rsidR="00B42BCE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251" w:type="dxa"/>
            <w:vAlign w:val="center"/>
          </w:tcPr>
          <w:p w14:paraId="59936D57" w14:textId="77777777" w:rsidR="00AE1B97" w:rsidRPr="00AE1B97" w:rsidRDefault="00AE1B97" w:rsidP="00AE1B97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691F4" w14:textId="4707D91C" w:rsidR="00AE1B97" w:rsidRPr="00AE1B97" w:rsidRDefault="00AE1B97" w:rsidP="00AE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43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101,70</w:t>
            </w:r>
            <w:r w:rsidR="00B42BCE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249" w:type="dxa"/>
            <w:vAlign w:val="center"/>
          </w:tcPr>
          <w:p w14:paraId="4DA9EDF8" w14:textId="77777777" w:rsidR="00AE1B97" w:rsidRPr="00AE1B97" w:rsidRDefault="00AE1B97" w:rsidP="00AE1B97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14:paraId="75520F2E" w14:textId="259373A4" w:rsidR="00AE1B97" w:rsidRPr="00AE1B97" w:rsidRDefault="00AE1B97" w:rsidP="00AE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60" w:lineRule="exact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E1B9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147,417</w:t>
            </w:r>
          </w:p>
        </w:tc>
        <w:tc>
          <w:tcPr>
            <w:tcW w:w="249" w:type="dxa"/>
          </w:tcPr>
          <w:p w14:paraId="3E98A028" w14:textId="77777777" w:rsidR="00AE1B97" w:rsidRPr="00AE1B97" w:rsidRDefault="00AE1B97" w:rsidP="00AE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E1928" w14:textId="2E6A8BBC" w:rsidR="00AE1B97" w:rsidRPr="00AE1B97" w:rsidRDefault="00AE1B97" w:rsidP="00AE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E1B9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6,133,228</w:t>
            </w:r>
          </w:p>
        </w:tc>
        <w:tc>
          <w:tcPr>
            <w:tcW w:w="264" w:type="dxa"/>
            <w:vAlign w:val="center"/>
          </w:tcPr>
          <w:p w14:paraId="21BACB40" w14:textId="77777777" w:rsidR="00AE1B97" w:rsidRPr="00AE1B97" w:rsidRDefault="00AE1B97" w:rsidP="00AE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B2301" w14:textId="14EABA6A" w:rsidR="00AE1B97" w:rsidRPr="00AE1B97" w:rsidRDefault="00AE1B97" w:rsidP="00AE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60" w:lineRule="exact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AE1B97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112,52</w:t>
            </w:r>
            <w:r w:rsidR="00251F14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8</w:t>
            </w:r>
            <w:r w:rsidRPr="00AE1B97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,</w:t>
            </w:r>
            <w:r w:rsidR="00251F14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20</w:t>
            </w:r>
            <w:r w:rsidR="00B42BCE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8</w:t>
            </w:r>
          </w:p>
        </w:tc>
      </w:tr>
      <w:tr w:rsidR="00A05DCB" w:rsidRPr="00BE5913" w14:paraId="6D550169" w14:textId="77777777" w:rsidTr="00B01E3A">
        <w:trPr>
          <w:cantSplit/>
          <w:trHeight w:val="224"/>
        </w:trPr>
        <w:tc>
          <w:tcPr>
            <w:tcW w:w="2700" w:type="dxa"/>
            <w:vAlign w:val="bottom"/>
          </w:tcPr>
          <w:p w14:paraId="60A85A35" w14:textId="77777777" w:rsidR="00A05DCB" w:rsidRDefault="00A05DCB" w:rsidP="00A05DCB">
            <w:pPr>
              <w:tabs>
                <w:tab w:val="left" w:pos="372"/>
              </w:tabs>
              <w:spacing w:line="228" w:lineRule="auto"/>
              <w:ind w:right="63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0F6E1AF6" w14:textId="77777777" w:rsidR="00CB0281" w:rsidRPr="00CF3D5E" w:rsidRDefault="00CB0281" w:rsidP="00A05DCB">
            <w:pPr>
              <w:tabs>
                <w:tab w:val="left" w:pos="372"/>
              </w:tabs>
              <w:spacing w:line="228" w:lineRule="auto"/>
              <w:ind w:right="6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E0D00C0" w14:textId="77777777" w:rsidR="00A05DCB" w:rsidRPr="00CF3D5E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23E26DC4" w14:textId="77777777" w:rsidR="00A05DCB" w:rsidRPr="00CF3D5E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4" w:type="dxa"/>
            <w:vAlign w:val="center"/>
          </w:tcPr>
          <w:p w14:paraId="4099AB88" w14:textId="77777777" w:rsidR="00A05DCB" w:rsidRPr="00CF3D5E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vAlign w:val="center"/>
          </w:tcPr>
          <w:p w14:paraId="62564424" w14:textId="77777777" w:rsidR="00A05DCB" w:rsidRPr="00CF3D5E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23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4" w:type="dxa"/>
            <w:vAlign w:val="center"/>
          </w:tcPr>
          <w:p w14:paraId="2280FAB6" w14:textId="77777777" w:rsidR="00A05DCB" w:rsidRPr="00CF3D5E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vAlign w:val="center"/>
          </w:tcPr>
          <w:p w14:paraId="491EE598" w14:textId="77777777" w:rsidR="00A05DCB" w:rsidRPr="00CF3D5E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  <w:tab w:val="left" w:pos="1780"/>
              </w:tabs>
              <w:spacing w:line="228" w:lineRule="auto"/>
              <w:ind w:right="-1370" w:firstLine="430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9" w:type="dxa"/>
            <w:vAlign w:val="center"/>
          </w:tcPr>
          <w:p w14:paraId="415ACB04" w14:textId="77777777" w:rsidR="00A05DCB" w:rsidRPr="00CF3D5E" w:rsidRDefault="00A05DCB" w:rsidP="00A05D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14:paraId="532B2747" w14:textId="77777777" w:rsidR="00A05DCB" w:rsidRPr="00CF3D5E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0" w:type="dxa"/>
            <w:vAlign w:val="center"/>
          </w:tcPr>
          <w:p w14:paraId="398EABEE" w14:textId="77777777" w:rsidR="00A05DCB" w:rsidRPr="00CF3D5E" w:rsidRDefault="00A05DCB" w:rsidP="00A05D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cs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</w:tcPr>
          <w:p w14:paraId="31669AD6" w14:textId="77777777" w:rsidR="00A05DCB" w:rsidRPr="00CF3D5E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  <w:vAlign w:val="center"/>
          </w:tcPr>
          <w:p w14:paraId="484EC142" w14:textId="77777777" w:rsidR="00A05DCB" w:rsidRPr="00CF3D5E" w:rsidRDefault="00A05DCB" w:rsidP="00A05DCB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1058DFB0" w14:textId="77777777" w:rsidR="00A05DCB" w:rsidRPr="00CF3D5E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1" w:type="dxa"/>
            <w:vAlign w:val="center"/>
          </w:tcPr>
          <w:p w14:paraId="3C8A2D31" w14:textId="77777777" w:rsidR="00A05DCB" w:rsidRPr="00CF3D5E" w:rsidRDefault="00A05DCB" w:rsidP="00A05D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cs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1BF48ADE" w14:textId="77777777" w:rsidR="00A05DCB" w:rsidRPr="00CF3D5E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9" w:type="dxa"/>
            <w:vAlign w:val="center"/>
          </w:tcPr>
          <w:p w14:paraId="0F8026DE" w14:textId="77777777" w:rsidR="00A05DCB" w:rsidRPr="00CF3D5E" w:rsidRDefault="00A05DCB" w:rsidP="00A05DCB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cs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</w:tcPr>
          <w:p w14:paraId="44CCFFA4" w14:textId="77777777" w:rsidR="00A05DCB" w:rsidRPr="00CF3D5E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2"/>
                <w:szCs w:val="22"/>
              </w:rPr>
            </w:pPr>
          </w:p>
        </w:tc>
        <w:tc>
          <w:tcPr>
            <w:tcW w:w="249" w:type="dxa"/>
          </w:tcPr>
          <w:p w14:paraId="74FB24D6" w14:textId="77777777" w:rsidR="00A05DCB" w:rsidRPr="00CF3D5E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4932B63E" w14:textId="77777777" w:rsidR="00A05DCB" w:rsidRPr="00CF3D5E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2"/>
                <w:szCs w:val="22"/>
              </w:rPr>
            </w:pPr>
          </w:p>
        </w:tc>
        <w:tc>
          <w:tcPr>
            <w:tcW w:w="264" w:type="dxa"/>
            <w:vAlign w:val="center"/>
          </w:tcPr>
          <w:p w14:paraId="19A377CC" w14:textId="77777777" w:rsidR="00A05DCB" w:rsidRPr="00CF3D5E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center"/>
          </w:tcPr>
          <w:p w14:paraId="425FB950" w14:textId="161408D4" w:rsidR="00A05DCB" w:rsidRPr="00CF3D5E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2"/>
                <w:szCs w:val="22"/>
              </w:rPr>
            </w:pPr>
          </w:p>
        </w:tc>
      </w:tr>
      <w:tr w:rsidR="00A05DCB" w:rsidRPr="00BE5913" w14:paraId="23AF4E3D" w14:textId="77777777" w:rsidTr="00B01E3A">
        <w:trPr>
          <w:cantSplit/>
        </w:trPr>
        <w:tc>
          <w:tcPr>
            <w:tcW w:w="2700" w:type="dxa"/>
          </w:tcPr>
          <w:p w14:paraId="1CA8E7F3" w14:textId="77777777" w:rsidR="00A05DCB" w:rsidRPr="00CF3D5E" w:rsidRDefault="00A05DCB" w:rsidP="00A05DCB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6D72813" w14:textId="77777777" w:rsidR="00A05DCB" w:rsidRPr="00CF3D5E" w:rsidRDefault="00A05DCB" w:rsidP="00A05DCB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right="-108"/>
              <w:jc w:val="center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12060" w:type="dxa"/>
            <w:gridSpan w:val="19"/>
            <w:vAlign w:val="bottom"/>
          </w:tcPr>
          <w:p w14:paraId="2DE7763A" w14:textId="42C0739D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341102">
              <w:rPr>
                <w:rFonts w:ascii="Angsana New" w:hAnsi="Angsana New" w:hint="cs"/>
                <w:b/>
                <w:bCs/>
                <w:sz w:val="23"/>
                <w:szCs w:val="23"/>
                <w:cs/>
                <w:lang w:val="en-US"/>
              </w:rPr>
              <w:t>งบการเงินรวม</w:t>
            </w:r>
          </w:p>
        </w:tc>
      </w:tr>
      <w:tr w:rsidR="00A05DCB" w:rsidRPr="00BE5913" w14:paraId="16C78C87" w14:textId="77777777" w:rsidTr="00B01E3A">
        <w:trPr>
          <w:cantSplit/>
        </w:trPr>
        <w:tc>
          <w:tcPr>
            <w:tcW w:w="2700" w:type="dxa"/>
          </w:tcPr>
          <w:p w14:paraId="07C79DDF" w14:textId="77777777" w:rsidR="00A05DCB" w:rsidRPr="00CF3D5E" w:rsidRDefault="00A05DCB" w:rsidP="00A05DCB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9E6215E" w14:textId="77777777" w:rsidR="00A05DCB" w:rsidRPr="00CF3D5E" w:rsidRDefault="00A05DCB" w:rsidP="00A05DCB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right="-108"/>
              <w:jc w:val="center"/>
              <w:rPr>
                <w:rFonts w:ascii="Angsana New" w:hAnsi="Angsana New"/>
                <w:i/>
                <w:iCs/>
                <w:lang w:val="en-US"/>
              </w:rPr>
            </w:pPr>
          </w:p>
          <w:p w14:paraId="1000301C" w14:textId="09AF7BC0" w:rsidR="00A05DCB" w:rsidRPr="00CF3D5E" w:rsidRDefault="00A05DCB" w:rsidP="00A05DCB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92" w:right="-130" w:hanging="8"/>
              <w:jc w:val="center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FBC19B9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96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2E3393D1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0BBA88F4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72424935" w14:textId="0E24ABD2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96"/>
              <w:jc w:val="center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341102">
              <w:rPr>
                <w:rFonts w:ascii="Angsana New" w:hAnsi="Angsana New"/>
                <w:sz w:val="23"/>
                <w:szCs w:val="23"/>
                <w:cs/>
                <w:lang w:val="en-US"/>
              </w:rPr>
              <w:t>ที่ดิน</w:t>
            </w:r>
          </w:p>
        </w:tc>
        <w:tc>
          <w:tcPr>
            <w:tcW w:w="264" w:type="dxa"/>
            <w:vAlign w:val="bottom"/>
          </w:tcPr>
          <w:p w14:paraId="73FF6871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03" w:type="dxa"/>
            <w:vAlign w:val="bottom"/>
          </w:tcPr>
          <w:p w14:paraId="2FE04D17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341102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ที่ดิน</w:t>
            </w:r>
          </w:p>
          <w:p w14:paraId="2856B05D" w14:textId="4AFA2EDE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341102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และอาคาร</w:t>
            </w:r>
            <w:r w:rsidRPr="00341102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  <w:r w:rsidRPr="00341102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64" w:type="dxa"/>
            <w:vAlign w:val="bottom"/>
          </w:tcPr>
          <w:p w14:paraId="20B89643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77" w:type="dxa"/>
            <w:vAlign w:val="bottom"/>
          </w:tcPr>
          <w:p w14:paraId="7AE4C75F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64693DD6" w14:textId="35C187B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341102">
              <w:rPr>
                <w:rFonts w:ascii="Angsana New" w:hAnsi="Angsana New"/>
                <w:sz w:val="23"/>
                <w:szCs w:val="23"/>
                <w:cs/>
                <w:lang w:val="en-US"/>
              </w:rPr>
              <w:t>ที่ดิน</w:t>
            </w:r>
            <w:r w:rsidRPr="00341102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  <w:r w:rsidRPr="00341102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39" w:type="dxa"/>
            <w:vAlign w:val="bottom"/>
          </w:tcPr>
          <w:p w14:paraId="34762F1B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34F9FC05" w14:textId="5C80493A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341102">
              <w:rPr>
                <w:rFonts w:ascii="Angsana New" w:hAnsi="Angsana New"/>
                <w:sz w:val="23"/>
                <w:szCs w:val="23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250" w:type="dxa"/>
            <w:vAlign w:val="bottom"/>
          </w:tcPr>
          <w:p w14:paraId="75462427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4086166E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pacing w:val="-6"/>
                <w:sz w:val="23"/>
                <w:szCs w:val="23"/>
                <w:lang w:val="en-US"/>
              </w:rPr>
            </w:pPr>
            <w:r w:rsidRPr="00341102">
              <w:rPr>
                <w:rFonts w:ascii="Angsana New" w:hAnsi="Angsana New"/>
                <w:spacing w:val="-6"/>
                <w:sz w:val="23"/>
                <w:szCs w:val="23"/>
                <w:cs/>
                <w:lang w:val="en-US"/>
              </w:rPr>
              <w:t>อาคารและ</w:t>
            </w:r>
          </w:p>
          <w:p w14:paraId="1EE5F24B" w14:textId="73174410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341102">
              <w:rPr>
                <w:rFonts w:ascii="Angsana New" w:hAnsi="Angsana New"/>
                <w:spacing w:val="-6"/>
                <w:sz w:val="23"/>
                <w:szCs w:val="23"/>
                <w:cs/>
                <w:lang w:val="en-US"/>
              </w:rPr>
              <w:t>ส่วนปรับปรุงอาคาร</w:t>
            </w:r>
          </w:p>
        </w:tc>
        <w:tc>
          <w:tcPr>
            <w:tcW w:w="252" w:type="dxa"/>
            <w:vAlign w:val="bottom"/>
          </w:tcPr>
          <w:p w14:paraId="768CE01D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E9B0C4D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341102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เครื่องตกแต่ง </w:t>
            </w:r>
          </w:p>
          <w:p w14:paraId="7D33D4CA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341102">
              <w:rPr>
                <w:rFonts w:ascii="Angsana New" w:hAnsi="Angsana New"/>
                <w:sz w:val="23"/>
                <w:szCs w:val="23"/>
                <w:cs/>
                <w:lang w:val="en-US"/>
              </w:rPr>
              <w:t>ติดตั้งและ</w:t>
            </w:r>
          </w:p>
          <w:p w14:paraId="29798783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341102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อุปกรณ์</w:t>
            </w:r>
          </w:p>
          <w:p w14:paraId="157EB392" w14:textId="19032A46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  <w:r w:rsidRPr="00341102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สำนักงาน</w:t>
            </w:r>
          </w:p>
        </w:tc>
        <w:tc>
          <w:tcPr>
            <w:tcW w:w="251" w:type="dxa"/>
            <w:vAlign w:val="bottom"/>
          </w:tcPr>
          <w:p w14:paraId="38BBA568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739" w:type="dxa"/>
            <w:vAlign w:val="bottom"/>
          </w:tcPr>
          <w:p w14:paraId="11C5578F" w14:textId="214688B9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  <w:r w:rsidRPr="00341102">
              <w:rPr>
                <w:rFonts w:ascii="Angsana New" w:hAnsi="Angsana New"/>
                <w:sz w:val="23"/>
                <w:szCs w:val="23"/>
                <w:cs/>
                <w:lang w:val="en-US"/>
              </w:rPr>
              <w:t>ยานพาหนะ</w:t>
            </w:r>
          </w:p>
        </w:tc>
        <w:tc>
          <w:tcPr>
            <w:tcW w:w="249" w:type="dxa"/>
            <w:vAlign w:val="bottom"/>
          </w:tcPr>
          <w:p w14:paraId="5ABCB515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31" w:type="dxa"/>
          </w:tcPr>
          <w:p w14:paraId="40C193E0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4E76CCB8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3E989220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341102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เครื่องเล่น</w:t>
            </w:r>
          </w:p>
          <w:p w14:paraId="5ABA7ACE" w14:textId="7E2AA2F3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341102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สวนสนุก</w:t>
            </w:r>
          </w:p>
        </w:tc>
        <w:tc>
          <w:tcPr>
            <w:tcW w:w="249" w:type="dxa"/>
          </w:tcPr>
          <w:p w14:paraId="38E25709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29F7F32E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341102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สินทรัพย์</w:t>
            </w:r>
          </w:p>
          <w:p w14:paraId="2838FA9D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341102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ระหว่างก่อสร้าง</w:t>
            </w:r>
          </w:p>
          <w:p w14:paraId="147BBFF2" w14:textId="2CF316C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  <w:r w:rsidRPr="00341102">
              <w:rPr>
                <w:rFonts w:ascii="Angsana New" w:hAnsi="Angsana New"/>
                <w:sz w:val="23"/>
                <w:szCs w:val="23"/>
                <w:cs/>
                <w:lang w:val="en-US"/>
              </w:rPr>
              <w:t>และติดตั้ง</w:t>
            </w:r>
          </w:p>
        </w:tc>
        <w:tc>
          <w:tcPr>
            <w:tcW w:w="264" w:type="dxa"/>
            <w:vAlign w:val="bottom"/>
          </w:tcPr>
          <w:p w14:paraId="6A7F6E2B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086" w:type="dxa"/>
            <w:vAlign w:val="bottom"/>
          </w:tcPr>
          <w:p w14:paraId="35B25DDC" w14:textId="04BD9D8C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341102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รวม</w:t>
            </w:r>
          </w:p>
        </w:tc>
      </w:tr>
      <w:tr w:rsidR="00A05DCB" w:rsidRPr="00BE5913" w14:paraId="0CDC7920" w14:textId="77777777" w:rsidTr="00B01E3A">
        <w:trPr>
          <w:cantSplit/>
        </w:trPr>
        <w:tc>
          <w:tcPr>
            <w:tcW w:w="2700" w:type="dxa"/>
          </w:tcPr>
          <w:p w14:paraId="11E43A2B" w14:textId="77777777" w:rsidR="00A05DCB" w:rsidRPr="00CF3D5E" w:rsidRDefault="00A05DCB" w:rsidP="00A05DCB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B983D03" w14:textId="77777777" w:rsidR="00A05DCB" w:rsidRPr="00CF3D5E" w:rsidRDefault="00A05DCB" w:rsidP="00A05DCB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right="-108"/>
              <w:jc w:val="center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12060" w:type="dxa"/>
            <w:gridSpan w:val="19"/>
            <w:vAlign w:val="bottom"/>
          </w:tcPr>
          <w:p w14:paraId="44A1C3AC" w14:textId="77653C03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CF3D5E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CF3D5E">
              <w:rPr>
                <w:rFonts w:ascii="Angsana New" w:hAnsi="Angsana New"/>
                <w:i/>
                <w:iCs/>
                <w:cs/>
                <w:lang w:val="en-US"/>
              </w:rPr>
              <w:t>พันบาท)</w:t>
            </w:r>
          </w:p>
        </w:tc>
      </w:tr>
      <w:tr w:rsidR="00A05DCB" w:rsidRPr="00BE5913" w14:paraId="4BF0BAD5" w14:textId="77777777" w:rsidTr="00B01E3A">
        <w:trPr>
          <w:cantSplit/>
        </w:trPr>
        <w:tc>
          <w:tcPr>
            <w:tcW w:w="2700" w:type="dxa"/>
            <w:vAlign w:val="center"/>
          </w:tcPr>
          <w:p w14:paraId="564FF9DC" w14:textId="77777777" w:rsidR="00A05DCB" w:rsidRPr="00341102" w:rsidRDefault="00A05DCB" w:rsidP="00A05DCB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</w:pPr>
            <w:r w:rsidRPr="00341102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810" w:type="dxa"/>
          </w:tcPr>
          <w:p w14:paraId="553150F3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92" w:right="-18" w:firstLine="84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</w:tcPr>
          <w:p w14:paraId="5FFB66EC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64" w:type="dxa"/>
          </w:tcPr>
          <w:p w14:paraId="4AA8541C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03" w:type="dxa"/>
          </w:tcPr>
          <w:p w14:paraId="7FBA7F27" w14:textId="165831F8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64" w:type="dxa"/>
          </w:tcPr>
          <w:p w14:paraId="30ACEBC9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77" w:type="dxa"/>
          </w:tcPr>
          <w:p w14:paraId="36AF90FC" w14:textId="7FBB3AE4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9" w:type="dxa"/>
          </w:tcPr>
          <w:p w14:paraId="0859F316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73" w:type="dxa"/>
          </w:tcPr>
          <w:p w14:paraId="7DCF36CE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0" w:type="dxa"/>
          </w:tcPr>
          <w:p w14:paraId="1176764C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80" w:type="dxa"/>
          </w:tcPr>
          <w:p w14:paraId="08A50606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3DE4C170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098" w:type="dxa"/>
          </w:tcPr>
          <w:p w14:paraId="0BDDB471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251" w:type="dxa"/>
          </w:tcPr>
          <w:p w14:paraId="536002DB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739" w:type="dxa"/>
          </w:tcPr>
          <w:p w14:paraId="255A610E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716"/>
              </w:tabs>
              <w:spacing w:line="200" w:lineRule="atLeast"/>
              <w:ind w:right="-18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249" w:type="dxa"/>
          </w:tcPr>
          <w:p w14:paraId="174A133B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31" w:type="dxa"/>
          </w:tcPr>
          <w:p w14:paraId="165A7B12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249" w:type="dxa"/>
          </w:tcPr>
          <w:p w14:paraId="26FBE884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91" w:type="dxa"/>
          </w:tcPr>
          <w:p w14:paraId="6E312104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264" w:type="dxa"/>
          </w:tcPr>
          <w:p w14:paraId="00E4F9CE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086" w:type="dxa"/>
          </w:tcPr>
          <w:p w14:paraId="0FD07A4E" w14:textId="2F378B3A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</w:tr>
      <w:tr w:rsidR="00A05DCB" w:rsidRPr="00BE5913" w14:paraId="5EADE153" w14:textId="77777777" w:rsidTr="00B01E3A">
        <w:trPr>
          <w:cantSplit/>
        </w:trPr>
        <w:tc>
          <w:tcPr>
            <w:tcW w:w="2700" w:type="dxa"/>
            <w:vAlign w:val="center"/>
          </w:tcPr>
          <w:p w14:paraId="6D3C5591" w14:textId="316101FB" w:rsidR="00A05DCB" w:rsidRPr="00341102" w:rsidRDefault="00A05DCB" w:rsidP="00A05DCB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341102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B11C2B">
              <w:rPr>
                <w:rFonts w:ascii="Angsana New" w:hAnsi="Angsana New"/>
                <w:sz w:val="23"/>
                <w:szCs w:val="23"/>
              </w:rPr>
              <w:t>1</w:t>
            </w:r>
            <w:r w:rsidRPr="00341102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341102">
              <w:rPr>
                <w:rFonts w:ascii="Angsana New" w:hAnsi="Angsana New"/>
                <w:sz w:val="23"/>
                <w:szCs w:val="23"/>
                <w:cs/>
              </w:rPr>
              <w:t>มกราคม</w:t>
            </w:r>
            <w:r w:rsidRPr="00341102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C070A0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810" w:type="dxa"/>
          </w:tcPr>
          <w:p w14:paraId="3EAB93DC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5754463F" w14:textId="2883653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bottom"/>
          </w:tcPr>
          <w:p w14:paraId="5717CB3B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703" w:type="dxa"/>
            <w:vAlign w:val="bottom"/>
          </w:tcPr>
          <w:p w14:paraId="10E8E414" w14:textId="70411E8A" w:rsidR="00A05DCB" w:rsidRPr="00253FC1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253FC1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B11C2B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C070A0">
              <w:rPr>
                <w:rFonts w:asciiTheme="majorBidi" w:hAnsiTheme="majorBidi" w:cstheme="majorBidi"/>
                <w:sz w:val="23"/>
                <w:szCs w:val="23"/>
              </w:rPr>
              <w:t>4</w:t>
            </w:r>
          </w:p>
        </w:tc>
        <w:tc>
          <w:tcPr>
            <w:tcW w:w="264" w:type="dxa"/>
            <w:vAlign w:val="bottom"/>
          </w:tcPr>
          <w:p w14:paraId="51829C52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777" w:type="dxa"/>
            <w:vAlign w:val="bottom"/>
          </w:tcPr>
          <w:p w14:paraId="46DC894C" w14:textId="3B5241E5" w:rsidR="00A05DCB" w:rsidRPr="00253FC1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477</w:t>
            </w:r>
            <w:r w:rsidRPr="00253FC1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46</w:t>
            </w:r>
          </w:p>
        </w:tc>
        <w:tc>
          <w:tcPr>
            <w:tcW w:w="239" w:type="dxa"/>
            <w:vAlign w:val="bottom"/>
          </w:tcPr>
          <w:p w14:paraId="158C13E9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39E48951" w14:textId="0DC12F31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3</w:t>
            </w: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659</w:t>
            </w:r>
          </w:p>
        </w:tc>
        <w:tc>
          <w:tcPr>
            <w:tcW w:w="250" w:type="dxa"/>
            <w:vAlign w:val="bottom"/>
          </w:tcPr>
          <w:p w14:paraId="0F74C0B2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  <w:tab w:val="decimal" w:pos="1152"/>
              </w:tabs>
              <w:ind w:right="-18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0D111F18" w14:textId="6AC69FEB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8</w:t>
            </w: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469</w:t>
            </w: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63</w:t>
            </w:r>
          </w:p>
        </w:tc>
        <w:tc>
          <w:tcPr>
            <w:tcW w:w="252" w:type="dxa"/>
            <w:vAlign w:val="bottom"/>
          </w:tcPr>
          <w:p w14:paraId="64E2988F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ind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40392AB" w14:textId="39050654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3</w:t>
            </w: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749</w:t>
            </w: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6</w:t>
            </w:r>
            <w:r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6</w:t>
            </w:r>
          </w:p>
        </w:tc>
        <w:tc>
          <w:tcPr>
            <w:tcW w:w="251" w:type="dxa"/>
            <w:vAlign w:val="bottom"/>
          </w:tcPr>
          <w:p w14:paraId="781E9976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739" w:type="dxa"/>
            <w:vAlign w:val="bottom"/>
          </w:tcPr>
          <w:p w14:paraId="48F240EC" w14:textId="2B249F9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left="-264" w:right="-23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63</w:t>
            </w: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9</w:t>
            </w:r>
            <w:r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0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249" w:type="dxa"/>
            <w:vAlign w:val="bottom"/>
          </w:tcPr>
          <w:p w14:paraId="10B17DB9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831" w:type="dxa"/>
          </w:tcPr>
          <w:p w14:paraId="6CCE383E" w14:textId="1BD67D47" w:rsidR="00A05DCB" w:rsidRPr="00BB57B0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60" w:lineRule="exact"/>
              <w:ind w:right="-64"/>
              <w:rPr>
                <w:rFonts w:asciiTheme="majorBidi" w:hAnsiTheme="majorBidi" w:cstheme="majorBidi"/>
                <w:sz w:val="23"/>
                <w:szCs w:val="23"/>
              </w:rPr>
            </w:pPr>
            <w:r w:rsidRPr="00BB57B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9" w:type="dxa"/>
          </w:tcPr>
          <w:p w14:paraId="708CAD86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191" w:type="dxa"/>
            <w:vAlign w:val="bottom"/>
          </w:tcPr>
          <w:p w14:paraId="5A7AB6D9" w14:textId="33FA317F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4</w:t>
            </w: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328</w:t>
            </w:r>
          </w:p>
        </w:tc>
        <w:tc>
          <w:tcPr>
            <w:tcW w:w="264" w:type="dxa"/>
            <w:vAlign w:val="bottom"/>
          </w:tcPr>
          <w:p w14:paraId="76AE6B52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86" w:type="dxa"/>
            <w:vAlign w:val="bottom"/>
          </w:tcPr>
          <w:p w14:paraId="0430C979" w14:textId="00304085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2</w:t>
            </w: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777</w:t>
            </w: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424</w:t>
            </w:r>
          </w:p>
        </w:tc>
      </w:tr>
      <w:tr w:rsidR="00A05DCB" w:rsidRPr="00BE5913" w14:paraId="5B074374" w14:textId="77777777" w:rsidTr="00B01E3A">
        <w:trPr>
          <w:cantSplit/>
        </w:trPr>
        <w:tc>
          <w:tcPr>
            <w:tcW w:w="2700" w:type="dxa"/>
            <w:vAlign w:val="center"/>
          </w:tcPr>
          <w:p w14:paraId="5A3885B3" w14:textId="7FFB0F3F" w:rsidR="00A05DCB" w:rsidRPr="00341102" w:rsidRDefault="00A05DCB" w:rsidP="00A05DCB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341102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456DFB2B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274983FA" w14:textId="7E080B76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341102">
              <w:rPr>
                <w:rFonts w:asciiTheme="majorBidi" w:eastAsia="MS Mincho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64" w:type="dxa"/>
            <w:vAlign w:val="center"/>
          </w:tcPr>
          <w:p w14:paraId="4A58E21D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703" w:type="dxa"/>
            <w:vAlign w:val="center"/>
          </w:tcPr>
          <w:p w14:paraId="4EE759A3" w14:textId="5272C167" w:rsidR="00A05DCB" w:rsidRPr="00253FC1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Pr="00253FC1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hAnsiTheme="majorBidi" w:cstheme="majorBidi"/>
                <w:sz w:val="23"/>
                <w:szCs w:val="23"/>
              </w:rPr>
              <w:t>76</w:t>
            </w:r>
            <w:r w:rsidRPr="00B11C2B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264" w:type="dxa"/>
            <w:vAlign w:val="center"/>
          </w:tcPr>
          <w:p w14:paraId="1C6699A9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777" w:type="dxa"/>
            <w:vAlign w:val="center"/>
          </w:tcPr>
          <w:p w14:paraId="27219AE6" w14:textId="43032197" w:rsidR="00A05DCB" w:rsidRPr="00253FC1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7</w:t>
            </w:r>
            <w:r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0</w:t>
            </w:r>
            <w:r w:rsidRPr="00253FC1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679</w:t>
            </w:r>
          </w:p>
        </w:tc>
        <w:tc>
          <w:tcPr>
            <w:tcW w:w="239" w:type="dxa"/>
            <w:vAlign w:val="center"/>
          </w:tcPr>
          <w:p w14:paraId="4F402D5D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6C193162" w14:textId="19C70C40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725</w:t>
            </w:r>
          </w:p>
        </w:tc>
        <w:tc>
          <w:tcPr>
            <w:tcW w:w="250" w:type="dxa"/>
            <w:vAlign w:val="center"/>
          </w:tcPr>
          <w:p w14:paraId="1D886C52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80" w:type="dxa"/>
            <w:vAlign w:val="center"/>
          </w:tcPr>
          <w:p w14:paraId="15B0590A" w14:textId="45CAE6EA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83</w:t>
            </w: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9</w:t>
            </w:r>
            <w:r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6</w:t>
            </w:r>
          </w:p>
        </w:tc>
        <w:tc>
          <w:tcPr>
            <w:tcW w:w="252" w:type="dxa"/>
            <w:vAlign w:val="center"/>
          </w:tcPr>
          <w:p w14:paraId="2954808B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8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29D418E8" w14:textId="4BF7BCC9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559</w:t>
            </w: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6</w:t>
            </w:r>
            <w:r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251" w:type="dxa"/>
            <w:vAlign w:val="center"/>
          </w:tcPr>
          <w:p w14:paraId="48CC4FE7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739" w:type="dxa"/>
            <w:vAlign w:val="center"/>
          </w:tcPr>
          <w:p w14:paraId="61221FAA" w14:textId="2B780B9E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left="-264" w:right="-23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10</w:t>
            </w: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985</w:t>
            </w:r>
          </w:p>
        </w:tc>
        <w:tc>
          <w:tcPr>
            <w:tcW w:w="249" w:type="dxa"/>
            <w:vAlign w:val="center"/>
          </w:tcPr>
          <w:p w14:paraId="7525B949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831" w:type="dxa"/>
          </w:tcPr>
          <w:p w14:paraId="41585A34" w14:textId="33D15AA7" w:rsidR="00A05DCB" w:rsidRPr="00BB57B0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60" w:lineRule="exact"/>
              <w:ind w:right="-64"/>
              <w:rPr>
                <w:rFonts w:asciiTheme="majorBidi" w:hAnsiTheme="majorBidi" w:cstheme="majorBidi"/>
                <w:sz w:val="23"/>
                <w:szCs w:val="23"/>
              </w:rPr>
            </w:pPr>
            <w:r w:rsidRPr="00BB57B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9" w:type="dxa"/>
          </w:tcPr>
          <w:p w14:paraId="3C6AA9FA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191" w:type="dxa"/>
            <w:vAlign w:val="center"/>
          </w:tcPr>
          <w:p w14:paraId="22FC27C8" w14:textId="06A2D75C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7C93F0BE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86" w:type="dxa"/>
            <w:vAlign w:val="center"/>
          </w:tcPr>
          <w:p w14:paraId="43422160" w14:textId="0A8D027E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83</w:t>
            </w:r>
            <w:r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0</w:t>
            </w: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677</w:t>
            </w:r>
          </w:p>
        </w:tc>
      </w:tr>
      <w:tr w:rsidR="00A05DCB" w:rsidRPr="00BE5913" w14:paraId="79CC9A97" w14:textId="77777777" w:rsidTr="00B01E3A">
        <w:trPr>
          <w:cantSplit/>
        </w:trPr>
        <w:tc>
          <w:tcPr>
            <w:tcW w:w="2700" w:type="dxa"/>
            <w:vAlign w:val="center"/>
          </w:tcPr>
          <w:p w14:paraId="3E5FED4E" w14:textId="4F71099E" w:rsidR="00A05DCB" w:rsidRPr="00341102" w:rsidRDefault="00A05DCB" w:rsidP="00A05DCB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341102">
              <w:rPr>
                <w:rFonts w:ascii="Angsana New" w:hAnsi="Angsana New" w:hint="cs"/>
                <w:sz w:val="23"/>
                <w:szCs w:val="23"/>
                <w:cs/>
              </w:rPr>
              <w:t>จัดประเภทใหม่</w:t>
            </w:r>
          </w:p>
        </w:tc>
        <w:tc>
          <w:tcPr>
            <w:tcW w:w="810" w:type="dxa"/>
          </w:tcPr>
          <w:p w14:paraId="011FA607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3631021B" w14:textId="6104003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112A9C0E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703" w:type="dxa"/>
            <w:vAlign w:val="center"/>
          </w:tcPr>
          <w:p w14:paraId="2AB186A6" w14:textId="35D08907" w:rsidR="00A05DCB" w:rsidRPr="00253FC1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253FC1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778765AB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777" w:type="dxa"/>
            <w:vAlign w:val="center"/>
          </w:tcPr>
          <w:p w14:paraId="20544962" w14:textId="6AF62E3D" w:rsidR="00A05DCB" w:rsidRPr="00253FC1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253FC1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vAlign w:val="center"/>
          </w:tcPr>
          <w:p w14:paraId="5C8FFC9B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1ADAB581" w14:textId="46624EB1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34110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0" w:type="dxa"/>
            <w:vAlign w:val="center"/>
          </w:tcPr>
          <w:p w14:paraId="5371DE9E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80" w:type="dxa"/>
            <w:vAlign w:val="center"/>
          </w:tcPr>
          <w:p w14:paraId="52763B8C" w14:textId="7BC9B778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(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3</w:t>
            </w:r>
            <w:r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0</w:t>
            </w: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000</w:t>
            </w: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2" w:type="dxa"/>
            <w:vAlign w:val="center"/>
          </w:tcPr>
          <w:p w14:paraId="1CD75622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8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0C101BE3" w14:textId="37270AE4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3</w:t>
            </w:r>
            <w:r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0</w:t>
            </w: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000</w:t>
            </w:r>
          </w:p>
        </w:tc>
        <w:tc>
          <w:tcPr>
            <w:tcW w:w="251" w:type="dxa"/>
            <w:vAlign w:val="center"/>
          </w:tcPr>
          <w:p w14:paraId="610A9C85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739" w:type="dxa"/>
            <w:vAlign w:val="center"/>
          </w:tcPr>
          <w:p w14:paraId="6F2377F9" w14:textId="537667DE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60" w:lineRule="exact"/>
              <w:ind w:right="-64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9" w:type="dxa"/>
            <w:vAlign w:val="center"/>
          </w:tcPr>
          <w:p w14:paraId="3EBE8D9C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831" w:type="dxa"/>
          </w:tcPr>
          <w:p w14:paraId="142AD413" w14:textId="018F925C" w:rsidR="00A05DCB" w:rsidRPr="00BB57B0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60" w:lineRule="exact"/>
              <w:ind w:right="-64"/>
              <w:rPr>
                <w:rFonts w:asciiTheme="majorBidi" w:hAnsiTheme="majorBidi" w:cstheme="majorBidi"/>
                <w:sz w:val="23"/>
                <w:szCs w:val="23"/>
              </w:rPr>
            </w:pPr>
            <w:r w:rsidRPr="00BB57B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9" w:type="dxa"/>
          </w:tcPr>
          <w:p w14:paraId="501AAEA1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191" w:type="dxa"/>
            <w:vAlign w:val="center"/>
          </w:tcPr>
          <w:p w14:paraId="08DA4549" w14:textId="20A39793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380C980F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86" w:type="dxa"/>
            <w:vAlign w:val="center"/>
          </w:tcPr>
          <w:p w14:paraId="2F4B60C8" w14:textId="2E23D81D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60" w:lineRule="exact"/>
              <w:ind w:right="-4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</w:tr>
      <w:tr w:rsidR="00A05DCB" w:rsidRPr="00BE5913" w14:paraId="185CEB0F" w14:textId="77777777" w:rsidTr="00B01E3A">
        <w:trPr>
          <w:cantSplit/>
        </w:trPr>
        <w:tc>
          <w:tcPr>
            <w:tcW w:w="2700" w:type="dxa"/>
            <w:vAlign w:val="center"/>
          </w:tcPr>
          <w:p w14:paraId="4FAA1A19" w14:textId="6E9628A6" w:rsidR="00A05DCB" w:rsidRPr="00341102" w:rsidRDefault="00A05DCB" w:rsidP="00A05DCB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</w:rPr>
            </w:pPr>
            <w:r w:rsidRPr="00341102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810" w:type="dxa"/>
          </w:tcPr>
          <w:p w14:paraId="4BB80EF7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6F230A6C" w14:textId="51C58BB3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341102">
              <w:rPr>
                <w:rFonts w:asciiTheme="majorBidi" w:eastAsia="MS Mincho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64" w:type="dxa"/>
            <w:vAlign w:val="center"/>
          </w:tcPr>
          <w:p w14:paraId="2E53B245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703" w:type="dxa"/>
            <w:vAlign w:val="center"/>
          </w:tcPr>
          <w:p w14:paraId="7FC3BE90" w14:textId="1DA4CC24" w:rsidR="00A05DCB" w:rsidRPr="00253FC1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253FC1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137287B6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777" w:type="dxa"/>
            <w:vAlign w:val="center"/>
          </w:tcPr>
          <w:p w14:paraId="5BEABD3C" w14:textId="4758C555" w:rsidR="00A05DCB" w:rsidRPr="00253FC1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253FC1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vAlign w:val="center"/>
          </w:tcPr>
          <w:p w14:paraId="576A7B2A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2B03E854" w14:textId="498527E3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34110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0" w:type="dxa"/>
            <w:vAlign w:val="center"/>
          </w:tcPr>
          <w:p w14:paraId="4FF4B1D6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80" w:type="dxa"/>
            <w:vAlign w:val="center"/>
          </w:tcPr>
          <w:p w14:paraId="795737FB" w14:textId="18CE0F8B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(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2</w:t>
            </w:r>
            <w:r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0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7</w:t>
            </w: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2" w:type="dxa"/>
            <w:vAlign w:val="center"/>
          </w:tcPr>
          <w:p w14:paraId="220B7ED6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8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2E0DABE3" w14:textId="3E12DF70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rtl/>
                <w:cs/>
              </w:rPr>
            </w:pP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(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27</w:t>
            </w: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32</w:t>
            </w:r>
            <w:r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1" w:type="dxa"/>
            <w:vAlign w:val="center"/>
          </w:tcPr>
          <w:p w14:paraId="5D87FCA1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739" w:type="dxa"/>
            <w:vAlign w:val="center"/>
          </w:tcPr>
          <w:p w14:paraId="44F38C2C" w14:textId="5A1ADFF3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43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(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968</w:t>
            </w: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9" w:type="dxa"/>
            <w:vAlign w:val="center"/>
          </w:tcPr>
          <w:p w14:paraId="4E554C19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831" w:type="dxa"/>
          </w:tcPr>
          <w:p w14:paraId="2DE32830" w14:textId="7BEE9727" w:rsidR="00A05DCB" w:rsidRPr="00BB57B0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60" w:lineRule="exact"/>
              <w:ind w:right="-64"/>
              <w:rPr>
                <w:rFonts w:asciiTheme="majorBidi" w:hAnsiTheme="majorBidi" w:cstheme="majorBidi"/>
                <w:sz w:val="23"/>
                <w:szCs w:val="23"/>
              </w:rPr>
            </w:pPr>
            <w:r w:rsidRPr="00BB57B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9" w:type="dxa"/>
          </w:tcPr>
          <w:p w14:paraId="038C6729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191" w:type="dxa"/>
            <w:vAlign w:val="center"/>
          </w:tcPr>
          <w:p w14:paraId="77E591AA" w14:textId="59121991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57F93B22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86" w:type="dxa"/>
            <w:vAlign w:val="center"/>
          </w:tcPr>
          <w:p w14:paraId="39554C4D" w14:textId="4731E8E0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4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(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28</w:t>
            </w: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496</w:t>
            </w: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</w:tr>
      <w:tr w:rsidR="00A05DCB" w:rsidRPr="00BE5913" w14:paraId="77D9D4C7" w14:textId="77777777" w:rsidTr="00B01E3A">
        <w:trPr>
          <w:cantSplit/>
        </w:trPr>
        <w:tc>
          <w:tcPr>
            <w:tcW w:w="2700" w:type="dxa"/>
            <w:vAlign w:val="center"/>
          </w:tcPr>
          <w:p w14:paraId="3FB2640F" w14:textId="1AE41F31" w:rsidR="00A05DCB" w:rsidRPr="00341102" w:rsidRDefault="00A05DCB" w:rsidP="00A05DCB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341102"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810" w:type="dxa"/>
          </w:tcPr>
          <w:p w14:paraId="39B56379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7EB5F27E" w14:textId="159F79D6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341102">
              <w:rPr>
                <w:rFonts w:asciiTheme="majorBidi" w:eastAsia="MS Mincho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64" w:type="dxa"/>
            <w:vAlign w:val="center"/>
          </w:tcPr>
          <w:p w14:paraId="2524CE4D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703" w:type="dxa"/>
            <w:vAlign w:val="center"/>
          </w:tcPr>
          <w:p w14:paraId="74557FF5" w14:textId="1EAB964D" w:rsidR="00A05DCB" w:rsidRPr="00253FC1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253FC1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0F1ABD4A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777" w:type="dxa"/>
            <w:vAlign w:val="center"/>
          </w:tcPr>
          <w:p w14:paraId="100B23A3" w14:textId="3A008A79" w:rsidR="00A05DCB" w:rsidRPr="00253FC1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253FC1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vAlign w:val="center"/>
          </w:tcPr>
          <w:p w14:paraId="1662D885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6919118C" w14:textId="7550490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  <w:r w:rsidRPr="0034110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0" w:type="dxa"/>
            <w:vAlign w:val="center"/>
          </w:tcPr>
          <w:p w14:paraId="01C320A6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80" w:type="dxa"/>
            <w:vAlign w:val="center"/>
          </w:tcPr>
          <w:p w14:paraId="35C82C4A" w14:textId="5D3F469D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  <w:vAlign w:val="center"/>
          </w:tcPr>
          <w:p w14:paraId="5B57DE43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527"/>
                <w:tab w:val="decimal" w:pos="702"/>
              </w:tabs>
              <w:spacing w:line="200" w:lineRule="atLeast"/>
              <w:ind w:left="-108" w:right="-18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54F696D7" w14:textId="663FCAE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rtl/>
                <w:cs/>
              </w:rPr>
            </w:pP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(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32</w:t>
            </w: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762</w:t>
            </w: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1" w:type="dxa"/>
            <w:vAlign w:val="center"/>
          </w:tcPr>
          <w:p w14:paraId="1305A288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739" w:type="dxa"/>
            <w:vAlign w:val="center"/>
          </w:tcPr>
          <w:p w14:paraId="5A38E883" w14:textId="2BFDD8A6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60" w:lineRule="exact"/>
              <w:ind w:right="-64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9" w:type="dxa"/>
            <w:vAlign w:val="center"/>
          </w:tcPr>
          <w:p w14:paraId="543CD0C4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831" w:type="dxa"/>
          </w:tcPr>
          <w:p w14:paraId="71C5335C" w14:textId="0B29BB2B" w:rsidR="00A05DCB" w:rsidRPr="00BB57B0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60" w:lineRule="exact"/>
              <w:ind w:right="-64"/>
              <w:rPr>
                <w:rFonts w:asciiTheme="majorBidi" w:hAnsiTheme="majorBidi" w:cstheme="majorBidi"/>
                <w:sz w:val="23"/>
                <w:szCs w:val="23"/>
              </w:rPr>
            </w:pPr>
            <w:r w:rsidRPr="00BB57B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9" w:type="dxa"/>
          </w:tcPr>
          <w:p w14:paraId="30F9CC9B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191" w:type="dxa"/>
            <w:vAlign w:val="center"/>
          </w:tcPr>
          <w:p w14:paraId="7CEBF76C" w14:textId="2BCAAB62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32CC0616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86" w:type="dxa"/>
            <w:vAlign w:val="center"/>
          </w:tcPr>
          <w:p w14:paraId="3C21CD9D" w14:textId="22B8FA8F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4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(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32</w:t>
            </w: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762</w:t>
            </w: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</w:tr>
      <w:tr w:rsidR="00A05DCB" w:rsidRPr="00BE5913" w14:paraId="5666ABD5" w14:textId="77777777" w:rsidTr="00B01E3A">
        <w:trPr>
          <w:cantSplit/>
        </w:trPr>
        <w:tc>
          <w:tcPr>
            <w:tcW w:w="2700" w:type="dxa"/>
            <w:vAlign w:val="center"/>
          </w:tcPr>
          <w:p w14:paraId="6CF822D7" w14:textId="14AA63D6" w:rsidR="00A05DCB" w:rsidRPr="00341102" w:rsidRDefault="00A05DCB" w:rsidP="00A05DCB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341102">
              <w:rPr>
                <w:rFonts w:ascii="Angsana New" w:hAnsi="Angsana New" w:hint="cs"/>
                <w:sz w:val="23"/>
                <w:szCs w:val="23"/>
                <w:cs/>
              </w:rPr>
              <w:t>ยกเลิกสัญญาเช่า</w:t>
            </w:r>
          </w:p>
        </w:tc>
        <w:tc>
          <w:tcPr>
            <w:tcW w:w="810" w:type="dxa"/>
          </w:tcPr>
          <w:p w14:paraId="065D7B89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4B58D9C3" w14:textId="0C3DED59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341102">
              <w:rPr>
                <w:rFonts w:asciiTheme="majorBidi" w:eastAsia="MS Mincho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64" w:type="dxa"/>
            <w:vAlign w:val="center"/>
          </w:tcPr>
          <w:p w14:paraId="2AA6E103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703" w:type="dxa"/>
            <w:vAlign w:val="center"/>
          </w:tcPr>
          <w:p w14:paraId="5F12FB64" w14:textId="7BD96AFA" w:rsidR="00A05DCB" w:rsidRPr="00253FC1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253FC1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76431A38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777" w:type="dxa"/>
            <w:vAlign w:val="center"/>
          </w:tcPr>
          <w:p w14:paraId="0751CFF5" w14:textId="4E376D34" w:rsidR="00A05DCB" w:rsidRPr="00253FC1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253FC1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vAlign w:val="center"/>
          </w:tcPr>
          <w:p w14:paraId="68A395FC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66BDD649" w14:textId="2A909A03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34110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0" w:type="dxa"/>
            <w:vAlign w:val="center"/>
          </w:tcPr>
          <w:p w14:paraId="1BD2A462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80" w:type="dxa"/>
            <w:vAlign w:val="center"/>
          </w:tcPr>
          <w:p w14:paraId="7AF912B9" w14:textId="3498DEAC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(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955</w:t>
            </w: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2" w:type="dxa"/>
            <w:vAlign w:val="center"/>
          </w:tcPr>
          <w:p w14:paraId="40503C37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6122F14E" w14:textId="43E4C381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1" w:type="dxa"/>
            <w:vAlign w:val="center"/>
          </w:tcPr>
          <w:p w14:paraId="149029AF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739" w:type="dxa"/>
            <w:vAlign w:val="center"/>
          </w:tcPr>
          <w:p w14:paraId="799BEB13" w14:textId="59823ED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43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(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2</w:t>
            </w: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0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2</w:t>
            </w:r>
            <w:r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9" w:type="dxa"/>
            <w:vAlign w:val="center"/>
          </w:tcPr>
          <w:p w14:paraId="6D962332" w14:textId="77777777" w:rsidR="00A05DCB" w:rsidRPr="00341102" w:rsidRDefault="00A05DCB" w:rsidP="00A05DCB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831" w:type="dxa"/>
            <w:tcBorders>
              <w:bottom w:val="single" w:sz="4" w:space="0" w:color="auto"/>
            </w:tcBorders>
          </w:tcPr>
          <w:p w14:paraId="3C5A487F" w14:textId="5AFE1359" w:rsidR="00A05DCB" w:rsidRPr="00BB57B0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60" w:lineRule="exact"/>
              <w:ind w:right="-64"/>
              <w:rPr>
                <w:rFonts w:asciiTheme="majorBidi" w:hAnsiTheme="majorBidi" w:cstheme="majorBidi"/>
                <w:sz w:val="23"/>
                <w:szCs w:val="23"/>
              </w:rPr>
            </w:pPr>
            <w:r w:rsidRPr="00BB57B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9" w:type="dxa"/>
          </w:tcPr>
          <w:p w14:paraId="5915C3F9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191" w:type="dxa"/>
            <w:vAlign w:val="center"/>
          </w:tcPr>
          <w:p w14:paraId="33D13990" w14:textId="0788EBF9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7C9A21A6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086" w:type="dxa"/>
            <w:vAlign w:val="center"/>
          </w:tcPr>
          <w:p w14:paraId="4009E36D" w14:textId="7BC84719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4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(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2</w:t>
            </w: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976</w:t>
            </w:r>
            <w:r w:rsidRPr="00341102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</w:tr>
      <w:tr w:rsidR="00A05DCB" w:rsidRPr="00BE5913" w14:paraId="3265F0A1" w14:textId="77777777" w:rsidTr="00B01E3A">
        <w:trPr>
          <w:cantSplit/>
        </w:trPr>
        <w:tc>
          <w:tcPr>
            <w:tcW w:w="2700" w:type="dxa"/>
            <w:vAlign w:val="center"/>
          </w:tcPr>
          <w:p w14:paraId="7C5FE645" w14:textId="3F4D0171" w:rsidR="00A05DCB" w:rsidRPr="00341102" w:rsidRDefault="00A05DCB" w:rsidP="00A05DCB">
            <w:pPr>
              <w:tabs>
                <w:tab w:val="left" w:pos="372"/>
              </w:tabs>
              <w:spacing w:line="200" w:lineRule="atLeast"/>
              <w:ind w:left="160" w:right="-108" w:hanging="160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34110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C070A0">
              <w:rPr>
                <w:rFonts w:ascii="Angsana New" w:hAnsi="Angsana New"/>
                <w:b/>
                <w:bCs/>
                <w:sz w:val="23"/>
                <w:szCs w:val="23"/>
              </w:rPr>
              <w:t>3</w:t>
            </w:r>
            <w:r w:rsidRPr="00B11C2B">
              <w:rPr>
                <w:rFonts w:ascii="Angsana New" w:hAnsi="Angsana New"/>
                <w:b/>
                <w:bCs/>
                <w:sz w:val="23"/>
                <w:szCs w:val="23"/>
              </w:rPr>
              <w:t>1</w:t>
            </w:r>
            <w:r w:rsidRPr="00341102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  <w:r w:rsidRPr="0034110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C070A0">
              <w:rPr>
                <w:rFonts w:ascii="Angsana New" w:hAnsi="Angsana New"/>
                <w:b/>
                <w:bCs/>
                <w:sz w:val="23"/>
                <w:szCs w:val="23"/>
              </w:rPr>
              <w:t>2567</w:t>
            </w:r>
            <w:r w:rsidRPr="0034110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</w:t>
            </w:r>
            <w:r w:rsidRPr="00341102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23"/>
                <w:szCs w:val="23"/>
              </w:rPr>
              <w:br/>
            </w:r>
            <w:r w:rsidRPr="00B11C2B">
              <w:rPr>
                <w:rFonts w:ascii="Angsana New" w:hAnsi="Angsana New"/>
                <w:b/>
                <w:bCs/>
                <w:sz w:val="23"/>
                <w:szCs w:val="23"/>
              </w:rPr>
              <w:t>1</w:t>
            </w:r>
            <w:r w:rsidRPr="00341102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  <w:r w:rsidRPr="0034110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C070A0">
              <w:rPr>
                <w:rFonts w:ascii="Angsana New" w:hAnsi="Angsana New"/>
                <w:b/>
                <w:bCs/>
                <w:sz w:val="23"/>
                <w:szCs w:val="23"/>
              </w:rPr>
              <w:t>2568</w:t>
            </w:r>
            <w:r w:rsidRPr="00341102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810" w:type="dxa"/>
          </w:tcPr>
          <w:p w14:paraId="0611ED11" w14:textId="77777777" w:rsidR="00A05DCB" w:rsidRPr="00341102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8C0634A" w14:textId="448E06B6" w:rsidR="00A05DCB" w:rsidRPr="00832A28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 w:hint="cs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264" w:type="dxa"/>
            <w:vAlign w:val="bottom"/>
          </w:tcPr>
          <w:p w14:paraId="07ADFDFB" w14:textId="77777777" w:rsidR="00A05DCB" w:rsidRPr="00832A28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vAlign w:val="bottom"/>
          </w:tcPr>
          <w:p w14:paraId="32ECD98E" w14:textId="4B392F86" w:rsidR="00A05DCB" w:rsidRPr="00832A28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14,364</w:t>
            </w:r>
          </w:p>
        </w:tc>
        <w:tc>
          <w:tcPr>
            <w:tcW w:w="264" w:type="dxa"/>
            <w:vAlign w:val="bottom"/>
          </w:tcPr>
          <w:p w14:paraId="4362EEB5" w14:textId="77777777" w:rsidR="00A05DCB" w:rsidRPr="00832A28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vAlign w:val="bottom"/>
          </w:tcPr>
          <w:p w14:paraId="38F52F78" w14:textId="2BE678E2" w:rsidR="00A05DCB" w:rsidRPr="00832A28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832A2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547,825</w:t>
            </w:r>
          </w:p>
        </w:tc>
        <w:tc>
          <w:tcPr>
            <w:tcW w:w="239" w:type="dxa"/>
            <w:vAlign w:val="bottom"/>
          </w:tcPr>
          <w:p w14:paraId="312AEBA8" w14:textId="77777777" w:rsidR="00A05DCB" w:rsidRPr="00832A28" w:rsidRDefault="00A05DCB" w:rsidP="00A05DCB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left="-108" w:right="-1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569F566F" w14:textId="0DA98737" w:rsidR="00A05DCB" w:rsidRPr="00832A28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4,384</w:t>
            </w:r>
          </w:p>
        </w:tc>
        <w:tc>
          <w:tcPr>
            <w:tcW w:w="250" w:type="dxa"/>
            <w:vAlign w:val="bottom"/>
          </w:tcPr>
          <w:p w14:paraId="39C3C853" w14:textId="77777777" w:rsidR="00A05DCB" w:rsidRPr="00832A28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Cs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26E8F67D" w14:textId="1CF26294" w:rsidR="00A05DCB" w:rsidRPr="00832A28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9,621,917</w:t>
            </w:r>
          </w:p>
        </w:tc>
        <w:tc>
          <w:tcPr>
            <w:tcW w:w="252" w:type="dxa"/>
            <w:vAlign w:val="bottom"/>
          </w:tcPr>
          <w:p w14:paraId="5244E72F" w14:textId="77777777" w:rsidR="00A05DCB" w:rsidRPr="00832A28" w:rsidRDefault="00A05DCB" w:rsidP="00A05D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rPr>
                <w:rFonts w:asciiTheme="majorBidi" w:eastAsia="MS Mincho" w:hAnsiTheme="majorBidi" w:cstheme="majorBidi"/>
                <w:bCs/>
                <w:sz w:val="23"/>
                <w:szCs w:val="23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3865E4BE" w14:textId="7123DBEC" w:rsidR="00A05DCB" w:rsidRPr="00832A28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</w:pPr>
            <w:r w:rsidRPr="00832A28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4,279,145</w:t>
            </w:r>
          </w:p>
        </w:tc>
        <w:tc>
          <w:tcPr>
            <w:tcW w:w="251" w:type="dxa"/>
            <w:vAlign w:val="bottom"/>
          </w:tcPr>
          <w:p w14:paraId="380531BA" w14:textId="77777777" w:rsidR="00A05DCB" w:rsidRPr="00832A28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sz w:val="23"/>
                <w:szCs w:val="23"/>
                <w:cs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bottom"/>
          </w:tcPr>
          <w:p w14:paraId="3A518B35" w14:textId="5D2B6C09" w:rsidR="00A05DCB" w:rsidRPr="00832A28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left="-354" w:right="-13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71,904</w:t>
            </w:r>
          </w:p>
        </w:tc>
        <w:tc>
          <w:tcPr>
            <w:tcW w:w="249" w:type="dxa"/>
            <w:vAlign w:val="bottom"/>
          </w:tcPr>
          <w:p w14:paraId="6556338A" w14:textId="77777777" w:rsidR="00A05DCB" w:rsidRPr="00832A28" w:rsidRDefault="00A05DCB" w:rsidP="00A05DCB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  <w:vAlign w:val="bottom"/>
          </w:tcPr>
          <w:p w14:paraId="633AFDDA" w14:textId="6F53A404" w:rsidR="00A05DCB" w:rsidRPr="00832A28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60" w:lineRule="exact"/>
              <w:ind w:right="-64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49" w:type="dxa"/>
          </w:tcPr>
          <w:p w14:paraId="595111F9" w14:textId="77777777" w:rsidR="00A05DCB" w:rsidRPr="00832A28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01BBD9C9" w14:textId="279C7951" w:rsidR="00A05DCB" w:rsidRPr="00832A28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4,328</w:t>
            </w:r>
          </w:p>
        </w:tc>
        <w:tc>
          <w:tcPr>
            <w:tcW w:w="264" w:type="dxa"/>
            <w:vAlign w:val="bottom"/>
          </w:tcPr>
          <w:p w14:paraId="409CB416" w14:textId="77777777" w:rsidR="00A05DCB" w:rsidRPr="00832A28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37041352" w14:textId="0E4233E1" w:rsidR="00A05DCB" w:rsidRPr="00832A28" w:rsidRDefault="00A05DCB" w:rsidP="00A0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22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14,543,867</w:t>
            </w:r>
          </w:p>
        </w:tc>
      </w:tr>
      <w:tr w:rsidR="00470BBB" w:rsidRPr="00BE5913" w14:paraId="56EAAF0C" w14:textId="77777777" w:rsidTr="00B01E3A">
        <w:trPr>
          <w:cantSplit/>
        </w:trPr>
        <w:tc>
          <w:tcPr>
            <w:tcW w:w="2700" w:type="dxa"/>
            <w:vAlign w:val="center"/>
          </w:tcPr>
          <w:p w14:paraId="69CD3005" w14:textId="77777777" w:rsidR="00470BBB" w:rsidRPr="00341102" w:rsidRDefault="00470BBB" w:rsidP="00470BBB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</w:rPr>
            </w:pPr>
            <w:r w:rsidRPr="00341102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7FB81710" w14:textId="5DF89D23" w:rsidR="00470BBB" w:rsidRPr="00341102" w:rsidRDefault="00470BBB" w:rsidP="00470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5459CC8E" w14:textId="483E94EA" w:rsidR="00470BBB" w:rsidRPr="00832A28" w:rsidRDefault="00470BBB" w:rsidP="00470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14093449" w14:textId="77777777" w:rsidR="00470BBB" w:rsidRPr="00832A28" w:rsidRDefault="00470BBB" w:rsidP="00470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703" w:type="dxa"/>
            <w:vAlign w:val="center"/>
          </w:tcPr>
          <w:p w14:paraId="675BF91C" w14:textId="35D2EE90" w:rsidR="00470BBB" w:rsidRPr="00832A28" w:rsidRDefault="00470BBB" w:rsidP="00470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sz w:val="23"/>
                <w:szCs w:val="23"/>
              </w:rPr>
              <w:t>8,463</w:t>
            </w:r>
          </w:p>
        </w:tc>
        <w:tc>
          <w:tcPr>
            <w:tcW w:w="264" w:type="dxa"/>
            <w:vAlign w:val="center"/>
          </w:tcPr>
          <w:p w14:paraId="4E70A799" w14:textId="77777777" w:rsidR="00470BBB" w:rsidRPr="00832A28" w:rsidRDefault="00470BBB" w:rsidP="00470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777" w:type="dxa"/>
            <w:vAlign w:val="center"/>
          </w:tcPr>
          <w:p w14:paraId="4027A00C" w14:textId="20B463EC" w:rsidR="00470BBB" w:rsidRPr="00832A28" w:rsidRDefault="00470BBB" w:rsidP="00470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sz w:val="23"/>
                <w:szCs w:val="23"/>
              </w:rPr>
              <w:t>72,342</w:t>
            </w:r>
          </w:p>
        </w:tc>
        <w:tc>
          <w:tcPr>
            <w:tcW w:w="239" w:type="dxa"/>
            <w:vAlign w:val="center"/>
          </w:tcPr>
          <w:p w14:paraId="4B33C9CB" w14:textId="77777777" w:rsidR="00470BBB" w:rsidRPr="00832A28" w:rsidRDefault="00470BBB" w:rsidP="00470BB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1CD15DFE" w14:textId="56034EB4" w:rsidR="00470BBB" w:rsidRPr="00832A28" w:rsidRDefault="00470BBB" w:rsidP="00470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sz w:val="23"/>
                <w:szCs w:val="23"/>
              </w:rPr>
              <w:t>725</w:t>
            </w:r>
          </w:p>
        </w:tc>
        <w:tc>
          <w:tcPr>
            <w:tcW w:w="250" w:type="dxa"/>
            <w:vAlign w:val="center"/>
          </w:tcPr>
          <w:p w14:paraId="270FACAC" w14:textId="77777777" w:rsidR="00470BBB" w:rsidRPr="00832A28" w:rsidRDefault="00470BBB" w:rsidP="00470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80" w:type="dxa"/>
            <w:vAlign w:val="center"/>
          </w:tcPr>
          <w:p w14:paraId="1F5FFC55" w14:textId="0C21D8B7" w:rsidR="00470BBB" w:rsidRPr="00832A28" w:rsidRDefault="00470BBB" w:rsidP="00470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sz w:val="23"/>
                <w:szCs w:val="23"/>
              </w:rPr>
              <w:t>1,317,761</w:t>
            </w:r>
          </w:p>
        </w:tc>
        <w:tc>
          <w:tcPr>
            <w:tcW w:w="252" w:type="dxa"/>
            <w:vAlign w:val="center"/>
          </w:tcPr>
          <w:p w14:paraId="4060050C" w14:textId="77777777" w:rsidR="00470BBB" w:rsidRPr="00832A28" w:rsidRDefault="00470BBB" w:rsidP="00470BB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8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3EAE71BB" w14:textId="33479E14" w:rsidR="00470BBB" w:rsidRPr="00832A28" w:rsidRDefault="00EE3C30" w:rsidP="00470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rtl/>
                <w:cs/>
              </w:rPr>
            </w:pPr>
            <w:r>
              <w:rPr>
                <w:rFonts w:asciiTheme="majorBidi" w:eastAsia="MS Mincho" w:hAnsiTheme="majorBidi" w:cstheme="majorBidi"/>
                <w:sz w:val="23"/>
                <w:szCs w:val="23"/>
              </w:rPr>
              <w:t>758,38</w:t>
            </w:r>
            <w:r w:rsidR="00B42BCE">
              <w:rPr>
                <w:rFonts w:asciiTheme="majorBidi" w:eastAsia="MS Mincho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251" w:type="dxa"/>
            <w:vAlign w:val="center"/>
          </w:tcPr>
          <w:p w14:paraId="454DDAA4" w14:textId="77777777" w:rsidR="00470BBB" w:rsidRPr="00832A28" w:rsidRDefault="00470BBB" w:rsidP="00470BBB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739" w:type="dxa"/>
            <w:vAlign w:val="center"/>
          </w:tcPr>
          <w:p w14:paraId="56C998E6" w14:textId="4CC7990D" w:rsidR="00470BBB" w:rsidRPr="00832A28" w:rsidRDefault="00470BBB" w:rsidP="00470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left="-354" w:right="-13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sz w:val="23"/>
                <w:szCs w:val="23"/>
              </w:rPr>
              <w:t>11,31</w:t>
            </w:r>
            <w:r w:rsidR="00B42BCE">
              <w:rPr>
                <w:rFonts w:asciiTheme="majorBidi" w:eastAsia="MS Mincho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249" w:type="dxa"/>
            <w:vAlign w:val="center"/>
          </w:tcPr>
          <w:p w14:paraId="0EFB88CC" w14:textId="77777777" w:rsidR="00470BBB" w:rsidRPr="00832A28" w:rsidRDefault="00470BBB" w:rsidP="00470BBB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831" w:type="dxa"/>
          </w:tcPr>
          <w:p w14:paraId="29CDF5F6" w14:textId="63C2608D" w:rsidR="00470BBB" w:rsidRPr="00832A28" w:rsidRDefault="00470BBB" w:rsidP="00470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sz w:val="23"/>
                <w:szCs w:val="23"/>
              </w:rPr>
              <w:t>457</w:t>
            </w:r>
          </w:p>
        </w:tc>
        <w:tc>
          <w:tcPr>
            <w:tcW w:w="249" w:type="dxa"/>
          </w:tcPr>
          <w:p w14:paraId="75BA4402" w14:textId="77777777" w:rsidR="00470BBB" w:rsidRPr="00832A28" w:rsidRDefault="00470BBB" w:rsidP="00470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91" w:type="dxa"/>
            <w:vAlign w:val="center"/>
          </w:tcPr>
          <w:p w14:paraId="6721A3B7" w14:textId="76C1FF7F" w:rsidR="00470BBB" w:rsidRPr="00832A28" w:rsidRDefault="00470BBB" w:rsidP="00470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832A28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03ED2663" w14:textId="77777777" w:rsidR="00470BBB" w:rsidRPr="00832A28" w:rsidRDefault="00470BBB" w:rsidP="00470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6" w:type="dxa"/>
            <w:vAlign w:val="center"/>
          </w:tcPr>
          <w:p w14:paraId="62BBBA65" w14:textId="6FC10899" w:rsidR="00470BBB" w:rsidRPr="00832A28" w:rsidRDefault="00470BBB" w:rsidP="00470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22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832A28">
              <w:rPr>
                <w:rFonts w:asciiTheme="majorBidi" w:eastAsia="MS Mincho" w:hAnsiTheme="majorBidi" w:cstheme="majorBidi"/>
                <w:sz w:val="23"/>
                <w:szCs w:val="23"/>
              </w:rPr>
              <w:t>2,169,</w:t>
            </w:r>
            <w:r w:rsidR="00EE3C30">
              <w:rPr>
                <w:rFonts w:asciiTheme="majorBidi" w:eastAsia="MS Mincho" w:hAnsiTheme="majorBidi" w:cstheme="majorBidi"/>
                <w:sz w:val="23"/>
                <w:szCs w:val="23"/>
              </w:rPr>
              <w:t>44</w:t>
            </w:r>
            <w:r w:rsidR="00B42BCE">
              <w:rPr>
                <w:rFonts w:asciiTheme="majorBidi" w:eastAsia="MS Mincho" w:hAnsiTheme="majorBidi" w:cstheme="majorBidi"/>
                <w:sz w:val="23"/>
                <w:szCs w:val="23"/>
              </w:rPr>
              <w:t>7</w:t>
            </w:r>
          </w:p>
        </w:tc>
      </w:tr>
      <w:tr w:rsidR="009D4BFF" w:rsidRPr="00BE5913" w14:paraId="42E999DB" w14:textId="77777777" w:rsidTr="00B01E3A">
        <w:trPr>
          <w:cantSplit/>
        </w:trPr>
        <w:tc>
          <w:tcPr>
            <w:tcW w:w="2700" w:type="dxa"/>
            <w:vAlign w:val="center"/>
          </w:tcPr>
          <w:p w14:paraId="5F9559E1" w14:textId="77777777" w:rsidR="009D4BFF" w:rsidRPr="00341102" w:rsidRDefault="009D4BFF" w:rsidP="009D4BFF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341102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810" w:type="dxa"/>
          </w:tcPr>
          <w:p w14:paraId="7FA60931" w14:textId="77777777" w:rsidR="009D4BFF" w:rsidRPr="00341102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1FBB91B1" w14:textId="745CCED4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79D0F48F" w14:textId="77777777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703" w:type="dxa"/>
            <w:vAlign w:val="center"/>
          </w:tcPr>
          <w:p w14:paraId="6993B931" w14:textId="68DEDA46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32A28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63347420" w14:textId="77777777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777" w:type="dxa"/>
            <w:vAlign w:val="center"/>
          </w:tcPr>
          <w:p w14:paraId="60431A2B" w14:textId="38F6E375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vAlign w:val="center"/>
          </w:tcPr>
          <w:p w14:paraId="094FC628" w14:textId="77777777" w:rsidR="009D4BFF" w:rsidRPr="00832A28" w:rsidRDefault="009D4BFF" w:rsidP="009D4BFF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54719A89" w14:textId="13C702E1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32A28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0" w:type="dxa"/>
            <w:vAlign w:val="center"/>
          </w:tcPr>
          <w:p w14:paraId="254267D7" w14:textId="77777777" w:rsidR="009D4BFF" w:rsidRPr="00832A28" w:rsidRDefault="009D4BFF" w:rsidP="009D4BFF">
            <w:pPr>
              <w:pStyle w:val="30"/>
              <w:tabs>
                <w:tab w:val="clear" w:pos="360"/>
                <w:tab w:val="clear" w:pos="720"/>
                <w:tab w:val="decimal" w:pos="702"/>
                <w:tab w:val="decimal" w:pos="990"/>
              </w:tabs>
              <w:spacing w:line="200" w:lineRule="atLeast"/>
              <w:ind w:left="-108" w:right="-18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80" w:type="dxa"/>
            <w:vAlign w:val="center"/>
          </w:tcPr>
          <w:p w14:paraId="7F96766C" w14:textId="460D4172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sz w:val="23"/>
                <w:szCs w:val="23"/>
              </w:rPr>
              <w:t>(112)</w:t>
            </w:r>
          </w:p>
        </w:tc>
        <w:tc>
          <w:tcPr>
            <w:tcW w:w="252" w:type="dxa"/>
            <w:vAlign w:val="center"/>
          </w:tcPr>
          <w:p w14:paraId="4A4A0CD6" w14:textId="77777777" w:rsidR="009D4BFF" w:rsidRPr="00832A28" w:rsidRDefault="009D4BFF" w:rsidP="009D4BF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15DB5479" w14:textId="6F039F5F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sz w:val="23"/>
                <w:szCs w:val="23"/>
              </w:rPr>
              <w:t>(31,8</w:t>
            </w:r>
            <w:r w:rsidR="00EE3C30">
              <w:rPr>
                <w:rFonts w:asciiTheme="majorBidi" w:eastAsia="MS Mincho" w:hAnsiTheme="majorBidi" w:cstheme="majorBidi"/>
                <w:sz w:val="23"/>
                <w:szCs w:val="23"/>
              </w:rPr>
              <w:t>37</w:t>
            </w:r>
            <w:r w:rsidRPr="00832A28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1" w:type="dxa"/>
            <w:vAlign w:val="center"/>
          </w:tcPr>
          <w:p w14:paraId="1A445A8F" w14:textId="77777777" w:rsidR="009D4BFF" w:rsidRPr="00832A28" w:rsidRDefault="009D4BFF" w:rsidP="009D4BFF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739" w:type="dxa"/>
            <w:vAlign w:val="center"/>
          </w:tcPr>
          <w:p w14:paraId="4B52E70E" w14:textId="30AC8D15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43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sz w:val="23"/>
                <w:szCs w:val="23"/>
              </w:rPr>
              <w:t>(2,38</w:t>
            </w:r>
            <w:r w:rsidR="00D2541C">
              <w:rPr>
                <w:rFonts w:asciiTheme="majorBidi" w:eastAsia="MS Mincho" w:hAnsiTheme="majorBidi" w:cstheme="majorBidi"/>
                <w:sz w:val="23"/>
                <w:szCs w:val="23"/>
              </w:rPr>
              <w:t>8</w:t>
            </w:r>
            <w:r w:rsidRPr="00832A28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9" w:type="dxa"/>
            <w:vAlign w:val="center"/>
          </w:tcPr>
          <w:p w14:paraId="4676EC63" w14:textId="77777777" w:rsidR="009D4BFF" w:rsidRPr="00832A28" w:rsidRDefault="009D4BFF" w:rsidP="009D4BFF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831" w:type="dxa"/>
          </w:tcPr>
          <w:p w14:paraId="0FDE9089" w14:textId="7FD10126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60" w:lineRule="exact"/>
              <w:ind w:right="-64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9" w:type="dxa"/>
          </w:tcPr>
          <w:p w14:paraId="2CB6FEEE" w14:textId="77777777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191" w:type="dxa"/>
            <w:vAlign w:val="center"/>
          </w:tcPr>
          <w:p w14:paraId="630ACE84" w14:textId="1BCD777F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731A6FA8" w14:textId="77777777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086" w:type="dxa"/>
            <w:vAlign w:val="center"/>
          </w:tcPr>
          <w:p w14:paraId="5B5765CF" w14:textId="790FAAA2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4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sz w:val="23"/>
                <w:szCs w:val="23"/>
              </w:rPr>
              <w:t>(34,</w:t>
            </w:r>
            <w:r w:rsidR="00EE3C30">
              <w:rPr>
                <w:rFonts w:asciiTheme="majorBidi" w:eastAsia="MS Mincho" w:hAnsiTheme="majorBidi" w:cstheme="majorBidi"/>
                <w:sz w:val="23"/>
                <w:szCs w:val="23"/>
              </w:rPr>
              <w:t>337</w:t>
            </w:r>
            <w:r w:rsidRPr="00832A28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</w:tr>
      <w:tr w:rsidR="009D4BFF" w:rsidRPr="00BE5913" w14:paraId="0731F0A1" w14:textId="77777777" w:rsidTr="00B01E3A">
        <w:trPr>
          <w:cantSplit/>
        </w:trPr>
        <w:tc>
          <w:tcPr>
            <w:tcW w:w="2700" w:type="dxa"/>
            <w:vAlign w:val="center"/>
          </w:tcPr>
          <w:p w14:paraId="16C0305E" w14:textId="77777777" w:rsidR="009D4BFF" w:rsidRPr="00341102" w:rsidRDefault="009D4BFF" w:rsidP="009D4BFF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341102"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810" w:type="dxa"/>
          </w:tcPr>
          <w:p w14:paraId="660C3666" w14:textId="77777777" w:rsidR="009D4BFF" w:rsidRPr="00341102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7D8FE65B" w14:textId="2777A410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14852234" w14:textId="77777777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703" w:type="dxa"/>
            <w:vAlign w:val="center"/>
          </w:tcPr>
          <w:p w14:paraId="3B9EABF6" w14:textId="48689149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32A28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5137C160" w14:textId="77777777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777" w:type="dxa"/>
            <w:vAlign w:val="center"/>
          </w:tcPr>
          <w:p w14:paraId="527DE328" w14:textId="7280CF86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vAlign w:val="center"/>
          </w:tcPr>
          <w:p w14:paraId="42804D33" w14:textId="77777777" w:rsidR="009D4BFF" w:rsidRPr="00832A28" w:rsidRDefault="009D4BFF" w:rsidP="009D4BFF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4F1E64EF" w14:textId="54C62669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32A28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0" w:type="dxa"/>
            <w:vAlign w:val="center"/>
          </w:tcPr>
          <w:p w14:paraId="5C1302A2" w14:textId="77777777" w:rsidR="009D4BFF" w:rsidRPr="00832A28" w:rsidRDefault="009D4BFF" w:rsidP="009D4BF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80" w:type="dxa"/>
            <w:vAlign w:val="center"/>
          </w:tcPr>
          <w:p w14:paraId="6058EA93" w14:textId="02C3CBA0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sz w:val="23"/>
                <w:szCs w:val="23"/>
              </w:rPr>
              <w:t>(4,690)</w:t>
            </w:r>
          </w:p>
        </w:tc>
        <w:tc>
          <w:tcPr>
            <w:tcW w:w="252" w:type="dxa"/>
            <w:vAlign w:val="center"/>
          </w:tcPr>
          <w:p w14:paraId="4E2BEE8E" w14:textId="77777777" w:rsidR="009D4BFF" w:rsidRPr="00832A28" w:rsidRDefault="009D4BFF" w:rsidP="009D4BF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066B9FAC" w14:textId="15BE4D22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sz w:val="23"/>
                <w:szCs w:val="23"/>
              </w:rPr>
              <w:t>(5,192)</w:t>
            </w:r>
          </w:p>
        </w:tc>
        <w:tc>
          <w:tcPr>
            <w:tcW w:w="251" w:type="dxa"/>
            <w:vAlign w:val="center"/>
          </w:tcPr>
          <w:p w14:paraId="69D9340B" w14:textId="77777777" w:rsidR="009D4BFF" w:rsidRPr="00832A28" w:rsidRDefault="009D4BFF" w:rsidP="009D4BFF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739" w:type="dxa"/>
            <w:vAlign w:val="center"/>
          </w:tcPr>
          <w:p w14:paraId="4CAE6A6E" w14:textId="19E340DD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left="-534" w:right="167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9" w:type="dxa"/>
            <w:vAlign w:val="center"/>
          </w:tcPr>
          <w:p w14:paraId="5A35CF08" w14:textId="77777777" w:rsidR="009D4BFF" w:rsidRPr="00832A28" w:rsidRDefault="009D4BFF" w:rsidP="009D4BFF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831" w:type="dxa"/>
          </w:tcPr>
          <w:p w14:paraId="3884ACB3" w14:textId="7CC04AF4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60" w:lineRule="exact"/>
              <w:ind w:right="-64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9" w:type="dxa"/>
          </w:tcPr>
          <w:p w14:paraId="6DA4D168" w14:textId="77777777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191" w:type="dxa"/>
            <w:vAlign w:val="center"/>
          </w:tcPr>
          <w:p w14:paraId="3F0466D4" w14:textId="750B52BB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58088786" w14:textId="77777777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086" w:type="dxa"/>
            <w:vAlign w:val="center"/>
          </w:tcPr>
          <w:p w14:paraId="5D545446" w14:textId="7D50B738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4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832A28">
              <w:rPr>
                <w:rFonts w:asciiTheme="majorBidi" w:eastAsia="MS Mincho" w:hAnsiTheme="majorBidi" w:cstheme="majorBidi"/>
                <w:sz w:val="23"/>
                <w:szCs w:val="23"/>
              </w:rPr>
              <w:t>(9,882)</w:t>
            </w:r>
          </w:p>
        </w:tc>
      </w:tr>
      <w:tr w:rsidR="009D4BFF" w:rsidRPr="00BE5913" w14:paraId="64A49D02" w14:textId="77777777" w:rsidTr="00B01E3A">
        <w:trPr>
          <w:cantSplit/>
        </w:trPr>
        <w:tc>
          <w:tcPr>
            <w:tcW w:w="2700" w:type="dxa"/>
            <w:vAlign w:val="center"/>
          </w:tcPr>
          <w:p w14:paraId="41DAF744" w14:textId="6ACBF16B" w:rsidR="009D4BFF" w:rsidRPr="00341102" w:rsidRDefault="009D4BFF" w:rsidP="009D4BFF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341102">
              <w:rPr>
                <w:rFonts w:ascii="Angsana New" w:hAnsi="Angsana New" w:hint="cs"/>
                <w:sz w:val="23"/>
                <w:szCs w:val="23"/>
                <w:cs/>
              </w:rPr>
              <w:t>ยกเลิกสัญญาเช่า</w:t>
            </w:r>
          </w:p>
        </w:tc>
        <w:tc>
          <w:tcPr>
            <w:tcW w:w="810" w:type="dxa"/>
          </w:tcPr>
          <w:p w14:paraId="084CB716" w14:textId="77777777" w:rsidR="009D4BFF" w:rsidRPr="00341102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02187022" w14:textId="33DDB5D5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832A28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7E92711C" w14:textId="77777777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703" w:type="dxa"/>
            <w:vAlign w:val="center"/>
          </w:tcPr>
          <w:p w14:paraId="530A382F" w14:textId="6E9A7FE6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32A28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4A1A3AF7" w14:textId="77777777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777" w:type="dxa"/>
            <w:vAlign w:val="center"/>
          </w:tcPr>
          <w:p w14:paraId="6B54F20A" w14:textId="52A64795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vAlign w:val="center"/>
          </w:tcPr>
          <w:p w14:paraId="34D66172" w14:textId="77777777" w:rsidR="009D4BFF" w:rsidRPr="00832A28" w:rsidRDefault="009D4BFF" w:rsidP="009D4BFF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1F6516FA" w14:textId="50BC7E95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32A28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0" w:type="dxa"/>
            <w:vAlign w:val="center"/>
          </w:tcPr>
          <w:p w14:paraId="042F3005" w14:textId="77777777" w:rsidR="009D4BFF" w:rsidRPr="00832A28" w:rsidRDefault="009D4BFF" w:rsidP="009D4BF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80" w:type="dxa"/>
            <w:vAlign w:val="center"/>
          </w:tcPr>
          <w:p w14:paraId="2151CFF6" w14:textId="207F8327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32A28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  <w:vAlign w:val="center"/>
          </w:tcPr>
          <w:p w14:paraId="5AA3E748" w14:textId="77777777" w:rsidR="009D4BFF" w:rsidRPr="00832A28" w:rsidRDefault="009D4BFF" w:rsidP="009D4BF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5CECA9F8" w14:textId="1A1EBA2A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1" w:type="dxa"/>
            <w:vAlign w:val="center"/>
          </w:tcPr>
          <w:p w14:paraId="7E416FBF" w14:textId="77777777" w:rsidR="009D4BFF" w:rsidRPr="00832A28" w:rsidRDefault="009D4BFF" w:rsidP="009D4BFF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739" w:type="dxa"/>
            <w:vAlign w:val="center"/>
          </w:tcPr>
          <w:p w14:paraId="2F68FEBB" w14:textId="399A14F4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43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sz w:val="23"/>
                <w:szCs w:val="23"/>
              </w:rPr>
              <w:t>(1,099)</w:t>
            </w:r>
          </w:p>
        </w:tc>
        <w:tc>
          <w:tcPr>
            <w:tcW w:w="249" w:type="dxa"/>
            <w:vAlign w:val="center"/>
          </w:tcPr>
          <w:p w14:paraId="6A0107A6" w14:textId="77777777" w:rsidR="009D4BFF" w:rsidRPr="00832A28" w:rsidRDefault="009D4BFF" w:rsidP="009D4BFF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831" w:type="dxa"/>
            <w:tcBorders>
              <w:bottom w:val="single" w:sz="4" w:space="0" w:color="auto"/>
            </w:tcBorders>
          </w:tcPr>
          <w:p w14:paraId="09ACD50C" w14:textId="4D709034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60" w:lineRule="exact"/>
              <w:ind w:right="-64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9" w:type="dxa"/>
          </w:tcPr>
          <w:p w14:paraId="7D1741F2" w14:textId="77777777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191" w:type="dxa"/>
            <w:vAlign w:val="center"/>
          </w:tcPr>
          <w:p w14:paraId="448F6297" w14:textId="58BFCFD8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4BC61B4A" w14:textId="77777777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086" w:type="dxa"/>
            <w:vAlign w:val="center"/>
          </w:tcPr>
          <w:p w14:paraId="0A11B6F5" w14:textId="6FB21FCB" w:rsidR="009D4BFF" w:rsidRPr="00832A28" w:rsidRDefault="009D4BFF" w:rsidP="009D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4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sz w:val="23"/>
                <w:szCs w:val="23"/>
              </w:rPr>
              <w:t>(1,099)</w:t>
            </w:r>
          </w:p>
        </w:tc>
      </w:tr>
      <w:tr w:rsidR="007A063A" w:rsidRPr="00BE5913" w14:paraId="550FD823" w14:textId="77777777" w:rsidTr="00B01E3A">
        <w:trPr>
          <w:cantSplit/>
        </w:trPr>
        <w:tc>
          <w:tcPr>
            <w:tcW w:w="2700" w:type="dxa"/>
            <w:vAlign w:val="center"/>
          </w:tcPr>
          <w:p w14:paraId="21E8F2E2" w14:textId="67A928C5" w:rsidR="007A063A" w:rsidRPr="00341102" w:rsidRDefault="007A063A" w:rsidP="007A063A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34110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C070A0">
              <w:rPr>
                <w:rFonts w:ascii="Angsana New" w:hAnsi="Angsana New"/>
                <w:b/>
                <w:bCs/>
                <w:sz w:val="23"/>
                <w:szCs w:val="23"/>
              </w:rPr>
              <w:t>3</w:t>
            </w:r>
            <w:r w:rsidRPr="00B11C2B">
              <w:rPr>
                <w:rFonts w:ascii="Angsana New" w:hAnsi="Angsana New"/>
                <w:b/>
                <w:bCs/>
                <w:sz w:val="23"/>
                <w:szCs w:val="23"/>
              </w:rPr>
              <w:t>1</w:t>
            </w:r>
            <w:r w:rsidRPr="00341102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  <w:r w:rsidRPr="0034110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C070A0">
              <w:rPr>
                <w:rFonts w:ascii="Angsana New" w:hAnsi="Angsana New"/>
                <w:b/>
                <w:bCs/>
                <w:sz w:val="23"/>
                <w:szCs w:val="23"/>
              </w:rPr>
              <w:t>2568</w:t>
            </w:r>
          </w:p>
        </w:tc>
        <w:tc>
          <w:tcPr>
            <w:tcW w:w="810" w:type="dxa"/>
          </w:tcPr>
          <w:p w14:paraId="00BA89E5" w14:textId="77777777" w:rsidR="007A063A" w:rsidRPr="00341102" w:rsidRDefault="007A063A" w:rsidP="007A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8B5BD" w14:textId="6965F266" w:rsidR="007A063A" w:rsidRPr="00832A28" w:rsidRDefault="007A063A" w:rsidP="007A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center"/>
          </w:tcPr>
          <w:p w14:paraId="7370D931" w14:textId="77777777" w:rsidR="007A063A" w:rsidRPr="00832A28" w:rsidRDefault="007A063A" w:rsidP="007A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B47D2" w14:textId="360B6923" w:rsidR="007A063A" w:rsidRPr="00832A28" w:rsidRDefault="007A063A" w:rsidP="007A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22,827</w:t>
            </w:r>
          </w:p>
        </w:tc>
        <w:tc>
          <w:tcPr>
            <w:tcW w:w="264" w:type="dxa"/>
            <w:vAlign w:val="center"/>
          </w:tcPr>
          <w:p w14:paraId="31DF37C4" w14:textId="77777777" w:rsidR="007A063A" w:rsidRPr="00832A28" w:rsidRDefault="007A063A" w:rsidP="007A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927B8" w14:textId="52690623" w:rsidR="007A063A" w:rsidRPr="00832A28" w:rsidRDefault="007A063A" w:rsidP="007A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60" w:lineRule="exact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32A28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620,167</w:t>
            </w:r>
          </w:p>
        </w:tc>
        <w:tc>
          <w:tcPr>
            <w:tcW w:w="239" w:type="dxa"/>
            <w:vAlign w:val="center"/>
          </w:tcPr>
          <w:p w14:paraId="5085AA44" w14:textId="77777777" w:rsidR="007A063A" w:rsidRPr="00832A28" w:rsidRDefault="007A063A" w:rsidP="007A063A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866"/>
                <w:tab w:val="decimal" w:pos="1060"/>
              </w:tabs>
              <w:spacing w:line="200" w:lineRule="atLeast"/>
              <w:ind w:left="-108" w:right="40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1C62D" w14:textId="595EF94A" w:rsidR="007A063A" w:rsidRPr="00832A28" w:rsidRDefault="007A063A" w:rsidP="007A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832A28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5,109</w:t>
            </w:r>
          </w:p>
        </w:tc>
        <w:tc>
          <w:tcPr>
            <w:tcW w:w="250" w:type="dxa"/>
            <w:vAlign w:val="center"/>
          </w:tcPr>
          <w:p w14:paraId="1A7C6D2A" w14:textId="77777777" w:rsidR="007A063A" w:rsidRPr="00832A28" w:rsidRDefault="007A063A" w:rsidP="007A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49C4E" w14:textId="131A6247" w:rsidR="007A063A" w:rsidRPr="00832A28" w:rsidRDefault="007A063A" w:rsidP="007A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10,934,876</w:t>
            </w:r>
          </w:p>
        </w:tc>
        <w:tc>
          <w:tcPr>
            <w:tcW w:w="252" w:type="dxa"/>
            <w:vAlign w:val="center"/>
          </w:tcPr>
          <w:p w14:paraId="3E9D3115" w14:textId="77777777" w:rsidR="007A063A" w:rsidRPr="00832A28" w:rsidRDefault="007A063A" w:rsidP="007A063A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0B6D1" w14:textId="064A8CDB" w:rsidR="007A063A" w:rsidRPr="00832A28" w:rsidRDefault="007A063A" w:rsidP="007A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</w:pPr>
            <w:r w:rsidRPr="00832A28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5,000,</w:t>
            </w:r>
            <w:r w:rsidR="00EE3C3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49</w:t>
            </w:r>
            <w:r w:rsidR="00B42BCE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251" w:type="dxa"/>
            <w:vAlign w:val="center"/>
          </w:tcPr>
          <w:p w14:paraId="12222EA5" w14:textId="77777777" w:rsidR="007A063A" w:rsidRPr="00832A28" w:rsidRDefault="007A063A" w:rsidP="007A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424B1" w14:textId="2ABAC220" w:rsidR="007A063A" w:rsidRPr="00832A28" w:rsidRDefault="007A063A" w:rsidP="007A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left="-444" w:right="-13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79,73</w:t>
            </w:r>
            <w:r w:rsidR="00B42BCE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249" w:type="dxa"/>
            <w:vAlign w:val="center"/>
          </w:tcPr>
          <w:p w14:paraId="50E06F58" w14:textId="77777777" w:rsidR="007A063A" w:rsidRPr="00832A28" w:rsidRDefault="007A063A" w:rsidP="007A063A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14:paraId="39FF04FA" w14:textId="5E8165A7" w:rsidR="007A063A" w:rsidRPr="00832A28" w:rsidRDefault="007A063A" w:rsidP="007A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457</w:t>
            </w:r>
          </w:p>
        </w:tc>
        <w:tc>
          <w:tcPr>
            <w:tcW w:w="249" w:type="dxa"/>
          </w:tcPr>
          <w:p w14:paraId="2004F1A9" w14:textId="77777777" w:rsidR="007A063A" w:rsidRPr="00832A28" w:rsidRDefault="007A063A" w:rsidP="007A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E7B4A" w14:textId="2D2F3B31" w:rsidR="007A063A" w:rsidRPr="00832A28" w:rsidRDefault="007A063A" w:rsidP="007A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4,328</w:t>
            </w:r>
          </w:p>
        </w:tc>
        <w:tc>
          <w:tcPr>
            <w:tcW w:w="264" w:type="dxa"/>
            <w:vAlign w:val="center"/>
          </w:tcPr>
          <w:p w14:paraId="75DDC844" w14:textId="77777777" w:rsidR="007A063A" w:rsidRPr="00832A28" w:rsidRDefault="007A063A" w:rsidP="007A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C6307" w14:textId="360821C6" w:rsidR="007A063A" w:rsidRPr="00832A28" w:rsidRDefault="007A063A" w:rsidP="007A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22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832A28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16,667,</w:t>
            </w:r>
            <w:r w:rsidR="00EE3C3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99</w:t>
            </w:r>
            <w:r w:rsidR="00B42BCE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6</w:t>
            </w:r>
          </w:p>
        </w:tc>
      </w:tr>
    </w:tbl>
    <w:p w14:paraId="1F3C0A0C" w14:textId="71ACEF3A" w:rsidR="0029418C" w:rsidRPr="00CF3D5E" w:rsidRDefault="0029418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  <w:r w:rsidRPr="00CF3D5E">
        <w:rPr>
          <w:rFonts w:ascii="Angsana New" w:hAnsi="Angsana New"/>
          <w:b/>
          <w:bCs/>
          <w:sz w:val="22"/>
          <w:szCs w:val="22"/>
        </w:rPr>
        <w:br w:type="page"/>
      </w:r>
    </w:p>
    <w:tbl>
      <w:tblPr>
        <w:tblW w:w="15443" w:type="dxa"/>
        <w:tblLayout w:type="fixed"/>
        <w:tblLook w:val="0020" w:firstRow="1" w:lastRow="0" w:firstColumn="0" w:lastColumn="0" w:noHBand="0" w:noVBand="0"/>
      </w:tblPr>
      <w:tblGrid>
        <w:gridCol w:w="3060"/>
        <w:gridCol w:w="255"/>
        <w:gridCol w:w="1005"/>
        <w:gridCol w:w="282"/>
        <w:gridCol w:w="888"/>
        <w:gridCol w:w="266"/>
        <w:gridCol w:w="904"/>
        <w:gridCol w:w="236"/>
        <w:gridCol w:w="934"/>
        <w:gridCol w:w="251"/>
        <w:gridCol w:w="1009"/>
        <w:gridCol w:w="254"/>
        <w:gridCol w:w="1006"/>
        <w:gridCol w:w="253"/>
        <w:gridCol w:w="1007"/>
        <w:gridCol w:w="266"/>
        <w:gridCol w:w="994"/>
        <w:gridCol w:w="263"/>
        <w:gridCol w:w="1083"/>
        <w:gridCol w:w="236"/>
        <w:gridCol w:w="991"/>
      </w:tblGrid>
      <w:tr w:rsidR="007844D4" w:rsidRPr="00BE5913" w14:paraId="5C2436AE" w14:textId="77777777">
        <w:trPr>
          <w:cantSplit/>
        </w:trPr>
        <w:tc>
          <w:tcPr>
            <w:tcW w:w="3060" w:type="dxa"/>
          </w:tcPr>
          <w:p w14:paraId="0DA194DD" w14:textId="77777777" w:rsidR="007844D4" w:rsidRPr="00CF3D5E" w:rsidRDefault="007844D4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00" w:lineRule="atLeast"/>
              <w:ind w:left="-98" w:right="63" w:firstLine="9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255" w:type="dxa"/>
          </w:tcPr>
          <w:p w14:paraId="0AD88F52" w14:textId="77777777" w:rsidR="007844D4" w:rsidRPr="00CF3D5E" w:rsidRDefault="007844D4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128" w:type="dxa"/>
            <w:gridSpan w:val="19"/>
          </w:tcPr>
          <w:p w14:paraId="0361DB3C" w14:textId="02A73F80" w:rsidR="007844D4" w:rsidRPr="00465942" w:rsidRDefault="007844D4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CF3D5E">
              <w:rPr>
                <w:rFonts w:ascii="Angsana New" w:hAnsi="Angsana New" w:hint="cs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F70099" w:rsidRPr="00BE5913" w14:paraId="087254E0" w14:textId="77777777" w:rsidTr="007061A7">
        <w:trPr>
          <w:cantSplit/>
        </w:trPr>
        <w:tc>
          <w:tcPr>
            <w:tcW w:w="3060" w:type="dxa"/>
          </w:tcPr>
          <w:p w14:paraId="74726B3B" w14:textId="77777777" w:rsidR="00F70099" w:rsidRPr="00CF3D5E" w:rsidRDefault="00F70099" w:rsidP="00BE5913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00" w:lineRule="atLeast"/>
              <w:ind w:left="-98" w:right="63" w:firstLine="9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255" w:type="dxa"/>
          </w:tcPr>
          <w:p w14:paraId="6488A2EE" w14:textId="77777777" w:rsidR="00F70099" w:rsidRPr="00CF3D5E" w:rsidRDefault="00F70099" w:rsidP="00BE5913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005" w:type="dxa"/>
            <w:vAlign w:val="bottom"/>
          </w:tcPr>
          <w:p w14:paraId="7C6968D9" w14:textId="77777777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72E85726" w14:textId="77777777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68DF5EE6" w14:textId="566432A2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465942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ที่ดิน</w:t>
            </w:r>
          </w:p>
        </w:tc>
        <w:tc>
          <w:tcPr>
            <w:tcW w:w="282" w:type="dxa"/>
            <w:vAlign w:val="bottom"/>
          </w:tcPr>
          <w:p w14:paraId="5C48809C" w14:textId="77777777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888" w:type="dxa"/>
            <w:vAlign w:val="bottom"/>
          </w:tcPr>
          <w:p w14:paraId="057A377E" w14:textId="77777777" w:rsidR="00DB12D8" w:rsidRPr="00465942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465942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ที่ดินและอาคาร</w:t>
            </w:r>
            <w:r w:rsidR="00DB12D8" w:rsidRPr="00465942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  <w:r w:rsidR="00DB12D8" w:rsidRPr="00465942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สินทรัพย์</w:t>
            </w:r>
          </w:p>
          <w:p w14:paraId="647ABF74" w14:textId="3CAF7F3E" w:rsidR="00F70099" w:rsidRPr="00465942" w:rsidRDefault="00DB12D8" w:rsidP="00BE591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465942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สิทธิการใช้</w:t>
            </w:r>
          </w:p>
        </w:tc>
        <w:tc>
          <w:tcPr>
            <w:tcW w:w="266" w:type="dxa"/>
            <w:vAlign w:val="bottom"/>
          </w:tcPr>
          <w:p w14:paraId="540FBCBA" w14:textId="77777777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4" w:type="dxa"/>
            <w:vAlign w:val="bottom"/>
          </w:tcPr>
          <w:p w14:paraId="7BF76D46" w14:textId="77777777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5E2803D3" w14:textId="77777777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465942">
              <w:rPr>
                <w:rFonts w:ascii="Angsana New" w:hAnsi="Angsana New"/>
                <w:sz w:val="23"/>
                <w:szCs w:val="23"/>
                <w:cs/>
                <w:lang w:val="en-US"/>
              </w:rPr>
              <w:t>ที่ดิน</w:t>
            </w:r>
            <w:r w:rsidRPr="00465942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  <w:r w:rsidRPr="00465942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สินทรัพย์</w:t>
            </w:r>
          </w:p>
          <w:p w14:paraId="7AC80183" w14:textId="402796FC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465942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สิทธิการใช้</w:t>
            </w:r>
          </w:p>
        </w:tc>
        <w:tc>
          <w:tcPr>
            <w:tcW w:w="236" w:type="dxa"/>
            <w:vAlign w:val="bottom"/>
          </w:tcPr>
          <w:p w14:paraId="65EEE58A" w14:textId="77777777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18E8CF27" w14:textId="49D81983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3"/>
                <w:szCs w:val="23"/>
                <w:cs/>
                <w:lang w:val="en-US"/>
              </w:rPr>
            </w:pPr>
            <w:r w:rsidRPr="00465942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251" w:type="dxa"/>
            <w:vAlign w:val="bottom"/>
          </w:tcPr>
          <w:p w14:paraId="365FD3D9" w14:textId="77777777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63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09" w:type="dxa"/>
            <w:vAlign w:val="bottom"/>
          </w:tcPr>
          <w:p w14:paraId="025799E0" w14:textId="77777777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3"/>
                <w:szCs w:val="23"/>
                <w:lang w:val="en-US"/>
              </w:rPr>
            </w:pPr>
            <w:r w:rsidRPr="00465942">
              <w:rPr>
                <w:rFonts w:ascii="Angsana New" w:hAnsi="Angsana New" w:hint="cs"/>
                <w:spacing w:val="-6"/>
                <w:sz w:val="23"/>
                <w:szCs w:val="23"/>
                <w:cs/>
                <w:lang w:val="en-US"/>
              </w:rPr>
              <w:t>อาคารและ</w:t>
            </w:r>
          </w:p>
          <w:p w14:paraId="154F0D04" w14:textId="75B6CD56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465942">
              <w:rPr>
                <w:rFonts w:ascii="Angsana New" w:hAnsi="Angsana New" w:hint="cs"/>
                <w:spacing w:val="-6"/>
                <w:sz w:val="23"/>
                <w:szCs w:val="23"/>
                <w:cs/>
                <w:lang w:val="en-US"/>
              </w:rPr>
              <w:t>ส่วนปรับปรุงอาคาร</w:t>
            </w:r>
          </w:p>
        </w:tc>
        <w:tc>
          <w:tcPr>
            <w:tcW w:w="254" w:type="dxa"/>
            <w:vAlign w:val="bottom"/>
          </w:tcPr>
          <w:p w14:paraId="14B31C7C" w14:textId="77777777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63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06" w:type="dxa"/>
            <w:vAlign w:val="bottom"/>
          </w:tcPr>
          <w:p w14:paraId="00F04779" w14:textId="77777777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465942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เครื่องตกแต่ง </w:t>
            </w:r>
          </w:p>
          <w:p w14:paraId="1CF28E4D" w14:textId="77777777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465942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ติดตั้งและ</w:t>
            </w:r>
          </w:p>
          <w:p w14:paraId="36588635" w14:textId="2049F34C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465942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อุปกรณ์สำนักงาน</w:t>
            </w:r>
          </w:p>
        </w:tc>
        <w:tc>
          <w:tcPr>
            <w:tcW w:w="253" w:type="dxa"/>
            <w:vAlign w:val="bottom"/>
          </w:tcPr>
          <w:p w14:paraId="7D216BD4" w14:textId="77777777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007" w:type="dxa"/>
            <w:vAlign w:val="bottom"/>
          </w:tcPr>
          <w:p w14:paraId="06329649" w14:textId="500768FD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465942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ยานพาหนะ</w:t>
            </w:r>
          </w:p>
        </w:tc>
        <w:tc>
          <w:tcPr>
            <w:tcW w:w="266" w:type="dxa"/>
            <w:vAlign w:val="bottom"/>
          </w:tcPr>
          <w:p w14:paraId="333AB19A" w14:textId="77777777" w:rsidR="005C2DBB" w:rsidRPr="00465942" w:rsidRDefault="005C2DBB" w:rsidP="00BE5913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94" w:type="dxa"/>
            <w:vAlign w:val="bottom"/>
          </w:tcPr>
          <w:p w14:paraId="79C25E22" w14:textId="65B03052" w:rsidR="005C2DBB" w:rsidRPr="00465942" w:rsidRDefault="005C2DBB" w:rsidP="00BE5913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258051B9" w14:textId="77777777" w:rsidR="005C2DBB" w:rsidRPr="00465942" w:rsidRDefault="005C2DBB" w:rsidP="00BE5913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465942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เครื่องเล่น</w:t>
            </w:r>
          </w:p>
          <w:p w14:paraId="2B2A09F6" w14:textId="4B4BC727" w:rsidR="005C2DBB" w:rsidRPr="00465942" w:rsidRDefault="005C2DBB" w:rsidP="00BE5913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465942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สวนสนุก</w:t>
            </w:r>
          </w:p>
        </w:tc>
        <w:tc>
          <w:tcPr>
            <w:tcW w:w="263" w:type="dxa"/>
            <w:vAlign w:val="bottom"/>
          </w:tcPr>
          <w:p w14:paraId="5DBC2225" w14:textId="77777777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6982D933" w14:textId="77777777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465942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สินทรัพย์</w:t>
            </w:r>
          </w:p>
          <w:p w14:paraId="5BD36798" w14:textId="77777777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465942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ระหว่างก่อสร้าง</w:t>
            </w:r>
          </w:p>
          <w:p w14:paraId="1C9D2F71" w14:textId="583A2BE7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465942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และติดตั้ง</w:t>
            </w:r>
          </w:p>
        </w:tc>
        <w:tc>
          <w:tcPr>
            <w:tcW w:w="236" w:type="dxa"/>
            <w:vAlign w:val="bottom"/>
          </w:tcPr>
          <w:p w14:paraId="3FA1BEA3" w14:textId="77777777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1576C50E" w14:textId="7A1CD845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465942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รวม</w:t>
            </w:r>
          </w:p>
        </w:tc>
      </w:tr>
      <w:tr w:rsidR="007844D4" w:rsidRPr="00BE5913" w14:paraId="2E3F4995" w14:textId="77777777">
        <w:trPr>
          <w:cantSplit/>
        </w:trPr>
        <w:tc>
          <w:tcPr>
            <w:tcW w:w="3060" w:type="dxa"/>
          </w:tcPr>
          <w:p w14:paraId="3A55C0D1" w14:textId="77777777" w:rsidR="007844D4" w:rsidRPr="00CF3D5E" w:rsidRDefault="007844D4" w:rsidP="00BE5913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00" w:lineRule="atLeast"/>
              <w:ind w:left="-98" w:right="63" w:firstLine="9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255" w:type="dxa"/>
          </w:tcPr>
          <w:p w14:paraId="06D2EDDE" w14:textId="77777777" w:rsidR="007844D4" w:rsidRPr="00CF3D5E" w:rsidRDefault="007844D4" w:rsidP="00BE5913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128" w:type="dxa"/>
            <w:gridSpan w:val="19"/>
          </w:tcPr>
          <w:p w14:paraId="7ECA3424" w14:textId="22DE60B4" w:rsidR="007844D4" w:rsidRPr="00465942" w:rsidRDefault="007844D4" w:rsidP="00BE5913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465942"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  <w:t>(พันบาท</w:t>
            </w:r>
            <w:r w:rsidRPr="00465942"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  <w:t>)</w:t>
            </w:r>
          </w:p>
        </w:tc>
      </w:tr>
      <w:tr w:rsidR="00F70099" w:rsidRPr="00BE5913" w14:paraId="09015B2D" w14:textId="77777777" w:rsidTr="00A66A91">
        <w:trPr>
          <w:cantSplit/>
        </w:trPr>
        <w:tc>
          <w:tcPr>
            <w:tcW w:w="3060" w:type="dxa"/>
          </w:tcPr>
          <w:p w14:paraId="3716D651" w14:textId="77777777" w:rsidR="00F70099" w:rsidRPr="00465942" w:rsidRDefault="00F70099" w:rsidP="00BE5913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465942">
              <w:rPr>
                <w:rFonts w:ascii="Angsana New" w:hAnsi="Angsana New" w:hint="cs"/>
                <w:b/>
                <w:bCs/>
                <w:i/>
                <w:iCs/>
                <w:sz w:val="23"/>
                <w:szCs w:val="23"/>
                <w:cs/>
              </w:rPr>
              <w:t>มูลค่าสุทธิทางบัญชี</w:t>
            </w:r>
          </w:p>
        </w:tc>
        <w:tc>
          <w:tcPr>
            <w:tcW w:w="255" w:type="dxa"/>
          </w:tcPr>
          <w:p w14:paraId="0228A9BC" w14:textId="77777777" w:rsidR="00F70099" w:rsidRPr="00CF3D5E" w:rsidRDefault="00F70099" w:rsidP="00BE5913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05" w:type="dxa"/>
          </w:tcPr>
          <w:p w14:paraId="596FFEDA" w14:textId="77777777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282" w:type="dxa"/>
          </w:tcPr>
          <w:p w14:paraId="3890CB7C" w14:textId="77777777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888" w:type="dxa"/>
          </w:tcPr>
          <w:p w14:paraId="3D5DE67A" w14:textId="77777777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00" w:lineRule="atLeast"/>
              <w:ind w:right="-14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266" w:type="dxa"/>
          </w:tcPr>
          <w:p w14:paraId="4EC75E0A" w14:textId="77777777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904" w:type="dxa"/>
          </w:tcPr>
          <w:p w14:paraId="25DB292B" w14:textId="4B5674B0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236" w:type="dxa"/>
          </w:tcPr>
          <w:p w14:paraId="63C71748" w14:textId="77777777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</w:tcPr>
          <w:p w14:paraId="67D51BFE" w14:textId="77777777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251" w:type="dxa"/>
          </w:tcPr>
          <w:p w14:paraId="759FBC42" w14:textId="77777777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009" w:type="dxa"/>
          </w:tcPr>
          <w:p w14:paraId="0C0619C7" w14:textId="77777777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254" w:type="dxa"/>
          </w:tcPr>
          <w:p w14:paraId="6117AD0D" w14:textId="77777777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  <w:tab w:val="decimal" w:pos="719"/>
                <w:tab w:val="left" w:pos="1136"/>
              </w:tabs>
              <w:spacing w:line="20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006" w:type="dxa"/>
          </w:tcPr>
          <w:p w14:paraId="6456A9AE" w14:textId="77777777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253" w:type="dxa"/>
          </w:tcPr>
          <w:p w14:paraId="6BB86FDE" w14:textId="77777777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  <w:tab w:val="decimal" w:pos="719"/>
                <w:tab w:val="left" w:pos="1136"/>
              </w:tabs>
              <w:spacing w:line="20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007" w:type="dxa"/>
          </w:tcPr>
          <w:p w14:paraId="1DA89AED" w14:textId="77777777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  <w:tab w:val="decimal" w:pos="801"/>
              </w:tabs>
              <w:spacing w:line="200" w:lineRule="atLeast"/>
              <w:ind w:right="-1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266" w:type="dxa"/>
          </w:tcPr>
          <w:p w14:paraId="3DF7C6B7" w14:textId="77777777" w:rsidR="005C2DBB" w:rsidRPr="00465942" w:rsidRDefault="005C2DBB" w:rsidP="00BE5913">
            <w:pPr>
              <w:pStyle w:val="30"/>
              <w:tabs>
                <w:tab w:val="clear" w:pos="360"/>
                <w:tab w:val="clear" w:pos="720"/>
                <w:tab w:val="decimal" w:pos="58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994" w:type="dxa"/>
          </w:tcPr>
          <w:p w14:paraId="5FDDC70C" w14:textId="09EC013A" w:rsidR="005C2DBB" w:rsidRPr="00465942" w:rsidRDefault="005C2DBB" w:rsidP="00BE5913">
            <w:pPr>
              <w:pStyle w:val="30"/>
              <w:tabs>
                <w:tab w:val="clear" w:pos="360"/>
                <w:tab w:val="clear" w:pos="720"/>
                <w:tab w:val="decimal" w:pos="58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263" w:type="dxa"/>
          </w:tcPr>
          <w:p w14:paraId="684C3290" w14:textId="77777777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  <w:tab w:val="decimal" w:pos="58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83" w:type="dxa"/>
          </w:tcPr>
          <w:p w14:paraId="69D79952" w14:textId="77777777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236" w:type="dxa"/>
          </w:tcPr>
          <w:p w14:paraId="74C4D550" w14:textId="77777777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991" w:type="dxa"/>
          </w:tcPr>
          <w:p w14:paraId="4E3CAE8E" w14:textId="223C0CD4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</w:tr>
      <w:tr w:rsidR="00F70099" w:rsidRPr="00BE5913" w14:paraId="7FABFE45" w14:textId="77777777" w:rsidTr="00A66A91">
        <w:trPr>
          <w:cantSplit/>
        </w:trPr>
        <w:tc>
          <w:tcPr>
            <w:tcW w:w="3315" w:type="dxa"/>
            <w:gridSpan w:val="2"/>
          </w:tcPr>
          <w:p w14:paraId="23630294" w14:textId="64276F2E" w:rsidR="00F70099" w:rsidRPr="00465942" w:rsidRDefault="00ED338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576" w:right="-126" w:firstLine="576"/>
              <w:rPr>
                <w:rFonts w:ascii="Angsana New" w:eastAsia="MS Mincho" w:hAnsi="Angsana New"/>
                <w:b/>
                <w:bCs/>
                <w:sz w:val="23"/>
                <w:szCs w:val="23"/>
                <w:cs/>
              </w:rPr>
            </w:pPr>
            <w:r w:rsidRPr="0046594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ณ วันที่</w:t>
            </w:r>
            <w:r w:rsidRPr="00465942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b/>
                <w:bCs/>
                <w:sz w:val="23"/>
                <w:szCs w:val="23"/>
              </w:rPr>
              <w:t>3</w:t>
            </w:r>
            <w:r w:rsidR="00B11C2B" w:rsidRPr="00B11C2B">
              <w:rPr>
                <w:rFonts w:ascii="Angsana New" w:hAnsi="Angsana New"/>
                <w:b/>
                <w:bCs/>
                <w:sz w:val="23"/>
                <w:szCs w:val="23"/>
              </w:rPr>
              <w:t>1</w:t>
            </w:r>
            <w:r w:rsidRPr="00465942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  <w:r w:rsidRPr="00465942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="00C070A0" w:rsidRPr="00C070A0">
              <w:rPr>
                <w:rFonts w:ascii="Angsana New" w:hAnsi="Angsana New"/>
                <w:b/>
                <w:bCs/>
                <w:sz w:val="23"/>
                <w:szCs w:val="23"/>
              </w:rPr>
              <w:t>2567</w:t>
            </w:r>
            <w:r w:rsidRPr="00465942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1005" w:type="dxa"/>
          </w:tcPr>
          <w:p w14:paraId="0757FD6B" w14:textId="77777777" w:rsidR="00F70099" w:rsidRPr="00465942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82" w:type="dxa"/>
          </w:tcPr>
          <w:p w14:paraId="55A1A3D9" w14:textId="77777777" w:rsidR="00F70099" w:rsidRPr="00465942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8" w:type="dxa"/>
          </w:tcPr>
          <w:p w14:paraId="3609C974" w14:textId="77777777" w:rsidR="00F70099" w:rsidRPr="00465942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40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6" w:type="dxa"/>
          </w:tcPr>
          <w:p w14:paraId="2648FE50" w14:textId="77777777" w:rsidR="00F70099" w:rsidRPr="00465942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4" w:type="dxa"/>
          </w:tcPr>
          <w:p w14:paraId="35179B97" w14:textId="68EB4F2A" w:rsidR="00F70099" w:rsidRPr="00465942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65B8CEF0" w14:textId="77777777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</w:tcPr>
          <w:p w14:paraId="7DE7BA48" w14:textId="77777777" w:rsidR="00F70099" w:rsidRPr="00465942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51" w:type="dxa"/>
          </w:tcPr>
          <w:p w14:paraId="3DE247FB" w14:textId="77777777" w:rsidR="00F70099" w:rsidRPr="00465942" w:rsidRDefault="00F70099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009" w:type="dxa"/>
          </w:tcPr>
          <w:p w14:paraId="2CF02A59" w14:textId="77777777" w:rsidR="00F70099" w:rsidRPr="00465942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54" w:type="dxa"/>
          </w:tcPr>
          <w:p w14:paraId="14955AB9" w14:textId="77777777" w:rsidR="00F70099" w:rsidRPr="00465942" w:rsidRDefault="00F70099" w:rsidP="00BE5913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</w:tcPr>
          <w:p w14:paraId="40C61C23" w14:textId="77777777" w:rsidR="00F70099" w:rsidRPr="00465942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53" w:type="dxa"/>
          </w:tcPr>
          <w:p w14:paraId="0B3235A6" w14:textId="77777777" w:rsidR="00F70099" w:rsidRPr="00465942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07" w:type="dxa"/>
          </w:tcPr>
          <w:p w14:paraId="2040C6FF" w14:textId="77777777" w:rsidR="00F70099" w:rsidRPr="00465942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6" w:type="dxa"/>
          </w:tcPr>
          <w:p w14:paraId="4752B275" w14:textId="77777777" w:rsidR="005C2DBB" w:rsidRPr="00465942" w:rsidRDefault="005C2DB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94" w:type="dxa"/>
          </w:tcPr>
          <w:p w14:paraId="7FDAE04D" w14:textId="152F0154" w:rsidR="005C2DBB" w:rsidRPr="00465942" w:rsidRDefault="005C2DB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63" w:type="dxa"/>
          </w:tcPr>
          <w:p w14:paraId="701EE61F" w14:textId="77777777" w:rsidR="00F70099" w:rsidRPr="00465942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83" w:type="dxa"/>
          </w:tcPr>
          <w:p w14:paraId="1E91C92F" w14:textId="77777777" w:rsidR="00F70099" w:rsidRPr="00465942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1248F6AE" w14:textId="77777777" w:rsidR="00F70099" w:rsidRPr="00465942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91" w:type="dxa"/>
          </w:tcPr>
          <w:p w14:paraId="6C6F2A05" w14:textId="3E385606" w:rsidR="00F70099" w:rsidRPr="00465942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</w:tr>
      <w:tr w:rsidR="00750662" w:rsidRPr="00BE5913" w14:paraId="6B07AC21" w14:textId="77777777" w:rsidTr="00A66A91">
        <w:trPr>
          <w:cantSplit/>
        </w:trPr>
        <w:tc>
          <w:tcPr>
            <w:tcW w:w="3060" w:type="dxa"/>
          </w:tcPr>
          <w:p w14:paraId="04469209" w14:textId="34147266" w:rsidR="00750662" w:rsidRPr="00465942" w:rsidRDefault="00750662" w:rsidP="00750662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465942">
              <w:rPr>
                <w:rFonts w:ascii="Angsana New" w:hAnsi="Angsana New"/>
                <w:sz w:val="23"/>
                <w:szCs w:val="23"/>
                <w:cs/>
              </w:rPr>
              <w:t>ภายใต้กรรมสิทธิ์ขอ</w:t>
            </w:r>
            <w:r w:rsidRPr="00465942">
              <w:rPr>
                <w:rFonts w:ascii="Angsana New" w:hAnsi="Angsana New" w:hint="cs"/>
                <w:sz w:val="23"/>
                <w:szCs w:val="23"/>
                <w:cs/>
              </w:rPr>
              <w:t>งกลุ่มบริษัท</w:t>
            </w:r>
          </w:p>
        </w:tc>
        <w:tc>
          <w:tcPr>
            <w:tcW w:w="255" w:type="dxa"/>
          </w:tcPr>
          <w:p w14:paraId="225D0537" w14:textId="77777777" w:rsidR="00750662" w:rsidRPr="00CF3D5E" w:rsidRDefault="00750662" w:rsidP="0075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5" w:type="dxa"/>
          </w:tcPr>
          <w:p w14:paraId="71DAA16C" w14:textId="636AFFC8" w:rsidR="00750662" w:rsidRPr="00465942" w:rsidRDefault="00C070A0" w:rsidP="00A6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223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070A0">
              <w:rPr>
                <w:rFonts w:ascii="Angsana New" w:eastAsia="MS Mincho" w:hAnsi="Angsana New"/>
                <w:sz w:val="23"/>
                <w:szCs w:val="23"/>
              </w:rPr>
              <w:t>48</w:t>
            </w:r>
            <w:r w:rsidR="00750662" w:rsidRPr="00465942">
              <w:rPr>
                <w:rFonts w:ascii="Angsana New" w:eastAsia="MS Mincho" w:hAnsi="Angsana New"/>
                <w:sz w:val="23"/>
                <w:szCs w:val="23"/>
              </w:rPr>
              <w:t>,</w:t>
            </w:r>
            <w:r w:rsidRPr="00C070A0">
              <w:rPr>
                <w:rFonts w:ascii="Angsana New" w:eastAsia="MS Mincho" w:hAnsi="Angsana New"/>
                <w:sz w:val="23"/>
                <w:szCs w:val="23"/>
              </w:rPr>
              <w:t>774</w:t>
            </w:r>
            <w:r w:rsidR="00750662" w:rsidRPr="00465942">
              <w:rPr>
                <w:rFonts w:ascii="Angsana New" w:eastAsia="MS Mincho" w:hAnsi="Angsana New"/>
                <w:sz w:val="23"/>
                <w:szCs w:val="23"/>
              </w:rPr>
              <w:t>,</w:t>
            </w:r>
            <w:r w:rsidRPr="00C070A0">
              <w:rPr>
                <w:rFonts w:ascii="Angsana New" w:eastAsia="MS Mincho" w:hAnsi="Angsana New"/>
                <w:sz w:val="23"/>
                <w:szCs w:val="23"/>
              </w:rPr>
              <w:t>744</w:t>
            </w:r>
          </w:p>
        </w:tc>
        <w:tc>
          <w:tcPr>
            <w:tcW w:w="282" w:type="dxa"/>
          </w:tcPr>
          <w:p w14:paraId="6B6F95E2" w14:textId="77777777" w:rsidR="00750662" w:rsidRPr="00465942" w:rsidRDefault="00750662" w:rsidP="0075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88" w:type="dxa"/>
            <w:vAlign w:val="bottom"/>
          </w:tcPr>
          <w:p w14:paraId="0C82D735" w14:textId="59791FBC" w:rsidR="00750662" w:rsidRPr="00465942" w:rsidRDefault="00750662" w:rsidP="00CB6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6594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66" w:type="dxa"/>
          </w:tcPr>
          <w:p w14:paraId="147EA1BE" w14:textId="77777777" w:rsidR="00750662" w:rsidRPr="00465942" w:rsidRDefault="00750662" w:rsidP="0075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4" w:type="dxa"/>
          </w:tcPr>
          <w:p w14:paraId="32D5DD70" w14:textId="611DE43E" w:rsidR="00750662" w:rsidRPr="00465942" w:rsidRDefault="00750662" w:rsidP="006A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6594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519CDF8A" w14:textId="77777777" w:rsidR="00750662" w:rsidRPr="00465942" w:rsidRDefault="00750662" w:rsidP="00750662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</w:tcPr>
          <w:p w14:paraId="0A388069" w14:textId="677F25E1" w:rsidR="00750662" w:rsidRPr="000E1CCE" w:rsidRDefault="00C070A0" w:rsidP="000E1CC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="Angsana New" w:eastAsia="MS Mincho" w:hAnsi="Angsana New"/>
                <w:sz w:val="23"/>
                <w:szCs w:val="23"/>
                <w:cs/>
                <w:lang w:val="en-US"/>
              </w:rPr>
            </w:pPr>
            <w:r w:rsidRPr="000E1CCE">
              <w:rPr>
                <w:rFonts w:ascii="Angsana New" w:eastAsia="MS Mincho" w:hAnsi="Angsana New"/>
                <w:sz w:val="23"/>
                <w:szCs w:val="23"/>
                <w:lang w:val="en-US"/>
              </w:rPr>
              <w:t>32</w:t>
            </w:r>
            <w:r w:rsidR="00750662" w:rsidRPr="000E1CCE">
              <w:rPr>
                <w:rFonts w:ascii="Angsana New" w:eastAsia="MS Mincho" w:hAnsi="Angsana New"/>
                <w:sz w:val="23"/>
                <w:szCs w:val="23"/>
                <w:lang w:val="en-US"/>
              </w:rPr>
              <w:t>,</w:t>
            </w:r>
            <w:r w:rsidRPr="000E1CCE">
              <w:rPr>
                <w:rFonts w:ascii="Angsana New" w:eastAsia="MS Mincho" w:hAnsi="Angsana New"/>
                <w:sz w:val="23"/>
                <w:szCs w:val="23"/>
                <w:lang w:val="en-US"/>
              </w:rPr>
              <w:t>375</w:t>
            </w:r>
          </w:p>
        </w:tc>
        <w:tc>
          <w:tcPr>
            <w:tcW w:w="251" w:type="dxa"/>
          </w:tcPr>
          <w:p w14:paraId="34A2F65D" w14:textId="77777777" w:rsidR="00750662" w:rsidRPr="00465942" w:rsidRDefault="00750662" w:rsidP="00750662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09" w:type="dxa"/>
          </w:tcPr>
          <w:p w14:paraId="6AD22CCB" w14:textId="386EDA62" w:rsidR="00750662" w:rsidRPr="00465942" w:rsidRDefault="00C070A0" w:rsidP="006C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35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070A0">
              <w:rPr>
                <w:rFonts w:ascii="Angsana New" w:eastAsia="MS Mincho" w:hAnsi="Angsana New"/>
                <w:sz w:val="23"/>
                <w:szCs w:val="23"/>
              </w:rPr>
              <w:t>23</w:t>
            </w:r>
            <w:r w:rsidR="00750662" w:rsidRPr="00465942">
              <w:rPr>
                <w:rFonts w:ascii="Angsana New" w:eastAsia="MS Mincho" w:hAnsi="Angsana New"/>
                <w:sz w:val="23"/>
                <w:szCs w:val="23"/>
              </w:rPr>
              <w:t>,</w:t>
            </w:r>
            <w:r w:rsidRPr="00C070A0">
              <w:rPr>
                <w:rFonts w:ascii="Angsana New" w:eastAsia="MS Mincho" w:hAnsi="Angsana New"/>
                <w:sz w:val="23"/>
                <w:szCs w:val="23"/>
              </w:rPr>
              <w:t>587</w:t>
            </w:r>
            <w:r w:rsidR="00750662" w:rsidRPr="00465942">
              <w:rPr>
                <w:rFonts w:ascii="Angsana New" w:eastAsia="MS Mincho" w:hAnsi="Angsana New"/>
                <w:sz w:val="23"/>
                <w:szCs w:val="23"/>
              </w:rPr>
              <w:t>,</w:t>
            </w:r>
            <w:r w:rsidRPr="00C070A0">
              <w:rPr>
                <w:rFonts w:ascii="Angsana New" w:eastAsia="MS Mincho" w:hAnsi="Angsana New"/>
                <w:sz w:val="23"/>
                <w:szCs w:val="23"/>
              </w:rPr>
              <w:t>32</w:t>
            </w:r>
            <w:r w:rsidR="00D80CFE">
              <w:rPr>
                <w:rFonts w:ascii="Angsana New" w:eastAsia="MS Mincho" w:hAnsi="Angsana New"/>
                <w:sz w:val="23"/>
                <w:szCs w:val="23"/>
              </w:rPr>
              <w:t>7</w:t>
            </w:r>
          </w:p>
        </w:tc>
        <w:tc>
          <w:tcPr>
            <w:tcW w:w="254" w:type="dxa"/>
          </w:tcPr>
          <w:p w14:paraId="1C0D4DE0" w14:textId="77777777" w:rsidR="00750662" w:rsidRPr="00465942" w:rsidRDefault="00750662" w:rsidP="00750662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23"/>
                <w:szCs w:val="23"/>
                <w:rtl/>
                <w:cs/>
              </w:rPr>
            </w:pPr>
          </w:p>
        </w:tc>
        <w:tc>
          <w:tcPr>
            <w:tcW w:w="1006" w:type="dxa"/>
          </w:tcPr>
          <w:p w14:paraId="45715408" w14:textId="3B14D649" w:rsidR="00750662" w:rsidRPr="00465942" w:rsidRDefault="00C070A0" w:rsidP="002B5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  <w:rtl/>
                <w:cs/>
              </w:rPr>
            </w:pPr>
            <w:r w:rsidRPr="00C070A0">
              <w:rPr>
                <w:rFonts w:ascii="Angsana New" w:eastAsia="MS Mincho" w:hAnsi="Angsana New"/>
                <w:sz w:val="23"/>
                <w:szCs w:val="23"/>
              </w:rPr>
              <w:t>2</w:t>
            </w:r>
            <w:r w:rsidR="00750662" w:rsidRPr="00465942">
              <w:rPr>
                <w:rFonts w:ascii="Angsana New" w:eastAsia="MS Mincho" w:hAnsi="Angsana New"/>
                <w:sz w:val="23"/>
                <w:szCs w:val="23"/>
              </w:rPr>
              <w:t>,</w:t>
            </w:r>
            <w:r w:rsidRPr="00C070A0">
              <w:rPr>
                <w:rFonts w:ascii="Angsana New" w:eastAsia="MS Mincho" w:hAnsi="Angsana New"/>
                <w:sz w:val="23"/>
                <w:szCs w:val="23"/>
              </w:rPr>
              <w:t>362</w:t>
            </w:r>
            <w:r w:rsidR="00750662" w:rsidRPr="00465942">
              <w:rPr>
                <w:rFonts w:ascii="Angsana New" w:eastAsia="MS Mincho" w:hAnsi="Angsana New"/>
                <w:sz w:val="23"/>
                <w:szCs w:val="23"/>
              </w:rPr>
              <w:t>,</w:t>
            </w:r>
            <w:r w:rsidRPr="00C070A0">
              <w:rPr>
                <w:rFonts w:ascii="Angsana New" w:eastAsia="MS Mincho" w:hAnsi="Angsana New"/>
                <w:sz w:val="23"/>
                <w:szCs w:val="23"/>
              </w:rPr>
              <w:t>4</w:t>
            </w:r>
            <w:r w:rsidR="00B11C2B" w:rsidRPr="00B11C2B">
              <w:rPr>
                <w:rFonts w:ascii="Angsana New" w:eastAsia="MS Mincho" w:hAnsi="Angsana New"/>
                <w:sz w:val="23"/>
                <w:szCs w:val="23"/>
              </w:rPr>
              <w:t>00</w:t>
            </w:r>
          </w:p>
        </w:tc>
        <w:tc>
          <w:tcPr>
            <w:tcW w:w="253" w:type="dxa"/>
          </w:tcPr>
          <w:p w14:paraId="27B17F97" w14:textId="77777777" w:rsidR="00750662" w:rsidRPr="00465942" w:rsidRDefault="00750662" w:rsidP="00750662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7" w:type="dxa"/>
          </w:tcPr>
          <w:p w14:paraId="5F787EAC" w14:textId="6C115CEC" w:rsidR="00750662" w:rsidRPr="00465942" w:rsidRDefault="00B11C2B" w:rsidP="002B5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3</w:t>
            </w:r>
            <w:r w:rsidR="00750662" w:rsidRPr="00465942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33</w:t>
            </w:r>
          </w:p>
        </w:tc>
        <w:tc>
          <w:tcPr>
            <w:tcW w:w="266" w:type="dxa"/>
          </w:tcPr>
          <w:p w14:paraId="40DF8D86" w14:textId="77777777" w:rsidR="005C2DBB" w:rsidRPr="00465942" w:rsidRDefault="005C2DBB" w:rsidP="00750662">
            <w:pPr>
              <w:pStyle w:val="30"/>
              <w:tabs>
                <w:tab w:val="clear" w:pos="360"/>
                <w:tab w:val="clear" w:pos="720"/>
                <w:tab w:val="decimal" w:pos="58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994" w:type="dxa"/>
          </w:tcPr>
          <w:p w14:paraId="3A71C4DE" w14:textId="4FD4BC72" w:rsidR="00FE754F" w:rsidRPr="00465942" w:rsidRDefault="00FE754F" w:rsidP="00496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65942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</w:tcPr>
          <w:p w14:paraId="2CA07CE1" w14:textId="77777777" w:rsidR="00750662" w:rsidRPr="00465942" w:rsidRDefault="00750662" w:rsidP="00750662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3" w:type="dxa"/>
          </w:tcPr>
          <w:p w14:paraId="7BCA8272" w14:textId="7CEB32D8" w:rsidR="00750662" w:rsidRPr="00465942" w:rsidRDefault="00C070A0" w:rsidP="002B5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6</w:t>
            </w:r>
            <w:r w:rsidR="00750662" w:rsidRPr="00465942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64</w:t>
            </w:r>
            <w:r w:rsidR="00B11C2B"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0</w:t>
            </w:r>
            <w:r w:rsidR="00750662" w:rsidRPr="00465942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82</w:t>
            </w:r>
            <w:r w:rsidR="00B11C2B"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236" w:type="dxa"/>
          </w:tcPr>
          <w:p w14:paraId="7C742683" w14:textId="77777777" w:rsidR="00750662" w:rsidRPr="00465942" w:rsidRDefault="00750662" w:rsidP="0075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91" w:type="dxa"/>
            <w:vAlign w:val="bottom"/>
          </w:tcPr>
          <w:p w14:paraId="23E388E6" w14:textId="51E26198" w:rsidR="00750662" w:rsidRPr="00465942" w:rsidRDefault="00C070A0" w:rsidP="000D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295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8</w:t>
            </w:r>
            <w:r w:rsidR="00B11C2B"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  <w:r w:rsidR="00750662" w:rsidRPr="00465942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4</w:t>
            </w:r>
            <w:r w:rsidR="00B11C2B"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10</w:t>
            </w:r>
            <w:r w:rsidR="00750662" w:rsidRPr="00465942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="00D80CFE">
              <w:rPr>
                <w:rFonts w:asciiTheme="majorBidi" w:eastAsia="MS Mincho" w:hAnsiTheme="majorBidi" w:cstheme="majorBidi"/>
                <w:sz w:val="23"/>
                <w:szCs w:val="23"/>
              </w:rPr>
              <w:t>799</w:t>
            </w:r>
          </w:p>
        </w:tc>
      </w:tr>
      <w:tr w:rsidR="00750662" w:rsidRPr="00BE5913" w14:paraId="52EC6CDA" w14:textId="77777777" w:rsidTr="00A66A91">
        <w:trPr>
          <w:cantSplit/>
        </w:trPr>
        <w:tc>
          <w:tcPr>
            <w:tcW w:w="3060" w:type="dxa"/>
          </w:tcPr>
          <w:p w14:paraId="20636042" w14:textId="75421815" w:rsidR="00750662" w:rsidRPr="00465942" w:rsidRDefault="00750662" w:rsidP="00750662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465942">
              <w:rPr>
                <w:rFonts w:ascii="Angsana New" w:hAnsi="Angsana New" w:hint="cs"/>
                <w:sz w:val="23"/>
                <w:szCs w:val="23"/>
                <w:cs/>
              </w:rPr>
              <w:t>สินทรัพย์สิทธิการใช้</w:t>
            </w:r>
          </w:p>
        </w:tc>
        <w:tc>
          <w:tcPr>
            <w:tcW w:w="255" w:type="dxa"/>
          </w:tcPr>
          <w:p w14:paraId="1F70779B" w14:textId="77777777" w:rsidR="00750662" w:rsidRPr="00CF3D5E" w:rsidRDefault="00750662" w:rsidP="0075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4D6BCEBC" w14:textId="4CCEEBC6" w:rsidR="00750662" w:rsidRPr="00465942" w:rsidRDefault="00750662" w:rsidP="0081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6594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82" w:type="dxa"/>
          </w:tcPr>
          <w:p w14:paraId="3BE6D146" w14:textId="77777777" w:rsidR="00750662" w:rsidRPr="00465942" w:rsidRDefault="00750662" w:rsidP="0075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595BD93D" w14:textId="0A7CD97A" w:rsidR="00750662" w:rsidRPr="00465942" w:rsidRDefault="00C070A0" w:rsidP="00CB6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223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070A0">
              <w:rPr>
                <w:rFonts w:ascii="Angsana New" w:eastAsia="MS Mincho" w:hAnsi="Angsana New"/>
                <w:sz w:val="23"/>
                <w:szCs w:val="23"/>
              </w:rPr>
              <w:t>289</w:t>
            </w:r>
            <w:r w:rsidR="00750662" w:rsidRPr="00465942">
              <w:rPr>
                <w:rFonts w:ascii="Angsana New" w:eastAsia="MS Mincho" w:hAnsi="Angsana New"/>
                <w:sz w:val="23"/>
                <w:szCs w:val="23"/>
              </w:rPr>
              <w:t>,</w:t>
            </w:r>
            <w:r w:rsidRPr="00C070A0">
              <w:rPr>
                <w:rFonts w:ascii="Angsana New" w:eastAsia="MS Mincho" w:hAnsi="Angsana New"/>
                <w:sz w:val="23"/>
                <w:szCs w:val="23"/>
              </w:rPr>
              <w:t>792</w:t>
            </w:r>
          </w:p>
        </w:tc>
        <w:tc>
          <w:tcPr>
            <w:tcW w:w="266" w:type="dxa"/>
          </w:tcPr>
          <w:p w14:paraId="4CCBD84C" w14:textId="77777777" w:rsidR="00750662" w:rsidRPr="00465942" w:rsidRDefault="00750662" w:rsidP="0075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20F72F24" w14:textId="5B96EE8D" w:rsidR="00750662" w:rsidRPr="00465942" w:rsidRDefault="00B11C2B" w:rsidP="0081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48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11C2B">
              <w:rPr>
                <w:rFonts w:ascii="Angsana New" w:eastAsia="MS Mincho" w:hAnsi="Angsana New"/>
                <w:sz w:val="23"/>
                <w:szCs w:val="23"/>
              </w:rPr>
              <w:t>1</w:t>
            </w:r>
            <w:r w:rsidR="00750662" w:rsidRPr="00465942">
              <w:rPr>
                <w:rFonts w:ascii="Angsana New" w:eastAsia="MS Mincho" w:hAnsi="Angsana New"/>
                <w:sz w:val="23"/>
                <w:szCs w:val="23"/>
              </w:rPr>
              <w:t>,</w:t>
            </w:r>
            <w:r w:rsidR="00C070A0" w:rsidRPr="00C070A0">
              <w:rPr>
                <w:rFonts w:ascii="Angsana New" w:eastAsia="MS Mincho" w:hAnsi="Angsana New"/>
                <w:sz w:val="23"/>
                <w:szCs w:val="23"/>
              </w:rPr>
              <w:t>6</w:t>
            </w:r>
            <w:r w:rsidRPr="00B11C2B">
              <w:rPr>
                <w:rFonts w:ascii="Angsana New" w:eastAsia="MS Mincho" w:hAnsi="Angsana New"/>
                <w:sz w:val="23"/>
                <w:szCs w:val="23"/>
              </w:rPr>
              <w:t>0</w:t>
            </w:r>
            <w:r w:rsidR="00C070A0" w:rsidRPr="00C070A0">
              <w:rPr>
                <w:rFonts w:ascii="Angsana New" w:eastAsia="MS Mincho" w:hAnsi="Angsana New"/>
                <w:sz w:val="23"/>
                <w:szCs w:val="23"/>
              </w:rPr>
              <w:t>6</w:t>
            </w:r>
            <w:r w:rsidR="00750662" w:rsidRPr="00465942">
              <w:rPr>
                <w:rFonts w:ascii="Angsana New" w:eastAsia="MS Mincho" w:hAnsi="Angsana New"/>
                <w:sz w:val="23"/>
                <w:szCs w:val="23"/>
              </w:rPr>
              <w:t>,</w:t>
            </w:r>
            <w:r w:rsidR="00C070A0" w:rsidRPr="00C070A0">
              <w:rPr>
                <w:rFonts w:ascii="Angsana New" w:eastAsia="MS Mincho" w:hAnsi="Angsana New"/>
                <w:sz w:val="23"/>
                <w:szCs w:val="23"/>
              </w:rPr>
              <w:t>943</w:t>
            </w:r>
          </w:p>
        </w:tc>
        <w:tc>
          <w:tcPr>
            <w:tcW w:w="236" w:type="dxa"/>
          </w:tcPr>
          <w:p w14:paraId="45D84135" w14:textId="77777777" w:rsidR="00750662" w:rsidRPr="00465942" w:rsidRDefault="00750662" w:rsidP="00750662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44A72E3" w14:textId="300F84B2" w:rsidR="00750662" w:rsidRPr="00465942" w:rsidRDefault="00750662" w:rsidP="006A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6594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1" w:type="dxa"/>
          </w:tcPr>
          <w:p w14:paraId="07261FC5" w14:textId="77777777" w:rsidR="00750662" w:rsidRPr="00465942" w:rsidRDefault="00750662" w:rsidP="00750662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5C9D8FF9" w14:textId="56BA4882" w:rsidR="00750662" w:rsidRPr="00465942" w:rsidRDefault="00C070A0" w:rsidP="006C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35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070A0">
              <w:rPr>
                <w:rFonts w:ascii="Angsana New" w:eastAsia="MS Mincho" w:hAnsi="Angsana New"/>
                <w:sz w:val="23"/>
                <w:szCs w:val="23"/>
              </w:rPr>
              <w:t>3</w:t>
            </w:r>
            <w:r w:rsidR="00750662" w:rsidRPr="00465942">
              <w:rPr>
                <w:rFonts w:ascii="Angsana New" w:eastAsia="MS Mincho" w:hAnsi="Angsana New"/>
                <w:sz w:val="23"/>
                <w:szCs w:val="23"/>
              </w:rPr>
              <w:t>,</w:t>
            </w:r>
            <w:r w:rsidRPr="00C070A0">
              <w:rPr>
                <w:rFonts w:ascii="Angsana New" w:eastAsia="MS Mincho" w:hAnsi="Angsana New"/>
                <w:sz w:val="23"/>
                <w:szCs w:val="23"/>
              </w:rPr>
              <w:t>978</w:t>
            </w:r>
            <w:r w:rsidR="00750662" w:rsidRPr="00465942">
              <w:rPr>
                <w:rFonts w:ascii="Angsana New" w:eastAsia="MS Mincho" w:hAnsi="Angsana New"/>
                <w:sz w:val="23"/>
                <w:szCs w:val="23"/>
              </w:rPr>
              <w:t>,</w:t>
            </w:r>
            <w:r w:rsidRPr="00C070A0">
              <w:rPr>
                <w:rFonts w:ascii="Angsana New" w:eastAsia="MS Mincho" w:hAnsi="Angsana New"/>
                <w:sz w:val="23"/>
                <w:szCs w:val="23"/>
              </w:rPr>
              <w:t>329</w:t>
            </w:r>
          </w:p>
        </w:tc>
        <w:tc>
          <w:tcPr>
            <w:tcW w:w="254" w:type="dxa"/>
          </w:tcPr>
          <w:p w14:paraId="23A92145" w14:textId="77777777" w:rsidR="00750662" w:rsidRPr="00465942" w:rsidRDefault="00750662" w:rsidP="00750662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23"/>
                <w:szCs w:val="23"/>
                <w:rtl/>
                <w:cs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2A6E176E" w14:textId="1ACB1BDC" w:rsidR="00750662" w:rsidRPr="00465942" w:rsidRDefault="00C070A0" w:rsidP="002B5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  <w:rtl/>
                <w:cs/>
              </w:rPr>
            </w:pPr>
            <w:r w:rsidRPr="00C070A0">
              <w:rPr>
                <w:rFonts w:ascii="Angsana New" w:eastAsia="MS Mincho" w:hAnsi="Angsana New"/>
                <w:sz w:val="23"/>
                <w:szCs w:val="23"/>
              </w:rPr>
              <w:t>77</w:t>
            </w:r>
            <w:r w:rsidR="00750662" w:rsidRPr="00465942">
              <w:rPr>
                <w:rFonts w:ascii="Angsana New" w:eastAsia="MS Mincho" w:hAnsi="Angsana New"/>
                <w:sz w:val="23"/>
                <w:szCs w:val="23"/>
              </w:rPr>
              <w:t>,</w:t>
            </w:r>
            <w:r w:rsidRPr="00C070A0">
              <w:rPr>
                <w:rFonts w:ascii="Angsana New" w:eastAsia="MS Mincho" w:hAnsi="Angsana New"/>
                <w:sz w:val="23"/>
                <w:szCs w:val="23"/>
              </w:rPr>
              <w:t>69</w:t>
            </w:r>
            <w:r w:rsidR="00B11C2B" w:rsidRPr="00B11C2B">
              <w:rPr>
                <w:rFonts w:ascii="Angsana New" w:eastAsia="MS Mincho" w:hAnsi="Angsana New"/>
                <w:sz w:val="23"/>
                <w:szCs w:val="23"/>
              </w:rPr>
              <w:t>0</w:t>
            </w:r>
          </w:p>
        </w:tc>
        <w:tc>
          <w:tcPr>
            <w:tcW w:w="253" w:type="dxa"/>
          </w:tcPr>
          <w:p w14:paraId="5C8595C0" w14:textId="77777777" w:rsidR="00750662" w:rsidRPr="00465942" w:rsidRDefault="00750662" w:rsidP="0075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BCEC8D6" w14:textId="62AA962A" w:rsidR="00750662" w:rsidRPr="00465942" w:rsidRDefault="00C070A0" w:rsidP="002B5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5</w:t>
            </w:r>
            <w:r w:rsidR="00750662" w:rsidRPr="00465942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79</w:t>
            </w:r>
          </w:p>
        </w:tc>
        <w:tc>
          <w:tcPr>
            <w:tcW w:w="266" w:type="dxa"/>
          </w:tcPr>
          <w:p w14:paraId="65BF713B" w14:textId="77777777" w:rsidR="00496B85" w:rsidRPr="00465942" w:rsidRDefault="00496B85" w:rsidP="00496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28D89C90" w14:textId="4F57C5F7" w:rsidR="00496B85" w:rsidRPr="00465942" w:rsidRDefault="00496B85" w:rsidP="00496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65942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</w:tcPr>
          <w:p w14:paraId="16FB644E" w14:textId="77777777" w:rsidR="00750662" w:rsidRPr="00465942" w:rsidRDefault="00750662" w:rsidP="0075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F74C35A" w14:textId="1E72A5B5" w:rsidR="00750662" w:rsidRPr="00465942" w:rsidRDefault="00750662" w:rsidP="002B5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65942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1DAD41C5" w14:textId="77777777" w:rsidR="00750662" w:rsidRPr="00465942" w:rsidRDefault="00750662" w:rsidP="0075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4543BE68" w14:textId="7EBF6977" w:rsidR="00750662" w:rsidRPr="00465942" w:rsidRDefault="00C070A0" w:rsidP="000D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295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5</w:t>
            </w:r>
            <w:r w:rsidR="00750662" w:rsidRPr="00465942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957</w:t>
            </w:r>
            <w:r w:rsidR="00750662" w:rsidRPr="00465942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933</w:t>
            </w:r>
          </w:p>
        </w:tc>
      </w:tr>
      <w:tr w:rsidR="00750662" w:rsidRPr="00BE5913" w14:paraId="43298477" w14:textId="77777777" w:rsidTr="00A66A91">
        <w:trPr>
          <w:cantSplit/>
        </w:trPr>
        <w:tc>
          <w:tcPr>
            <w:tcW w:w="3060" w:type="dxa"/>
          </w:tcPr>
          <w:p w14:paraId="5318D590" w14:textId="77777777" w:rsidR="00750662" w:rsidRPr="00465942" w:rsidRDefault="00750662" w:rsidP="00750662">
            <w:pPr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55" w:type="dxa"/>
          </w:tcPr>
          <w:p w14:paraId="7AC5E481" w14:textId="77777777" w:rsidR="00750662" w:rsidRPr="00CF3D5E" w:rsidRDefault="00750662" w:rsidP="0075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</w:tcPr>
          <w:p w14:paraId="5A90E068" w14:textId="62BAF3E7" w:rsidR="00750662" w:rsidRPr="00465942" w:rsidRDefault="00C070A0" w:rsidP="0081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223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C070A0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48</w:t>
            </w:r>
            <w:r w:rsidR="00750662" w:rsidRPr="0046594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,</w:t>
            </w:r>
            <w:r w:rsidRPr="00C070A0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774</w:t>
            </w:r>
            <w:r w:rsidR="00750662" w:rsidRPr="0046594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,</w:t>
            </w:r>
            <w:r w:rsidRPr="00C070A0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744</w:t>
            </w:r>
          </w:p>
        </w:tc>
        <w:tc>
          <w:tcPr>
            <w:tcW w:w="282" w:type="dxa"/>
          </w:tcPr>
          <w:p w14:paraId="02FDE906" w14:textId="77777777" w:rsidR="00750662" w:rsidRPr="00465942" w:rsidRDefault="00750662" w:rsidP="0075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A2E692" w14:textId="00A97098" w:rsidR="00750662" w:rsidRPr="00465942" w:rsidRDefault="00C070A0" w:rsidP="00CB6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223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C070A0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289</w:t>
            </w:r>
            <w:r w:rsidR="00750662" w:rsidRPr="0046594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,</w:t>
            </w:r>
            <w:r w:rsidRPr="00C070A0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792</w:t>
            </w:r>
          </w:p>
        </w:tc>
        <w:tc>
          <w:tcPr>
            <w:tcW w:w="266" w:type="dxa"/>
          </w:tcPr>
          <w:p w14:paraId="7CD84175" w14:textId="77777777" w:rsidR="00750662" w:rsidRPr="00465942" w:rsidRDefault="00750662" w:rsidP="0075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4" w:type="dxa"/>
            <w:tcBorders>
              <w:bottom w:val="double" w:sz="4" w:space="0" w:color="auto"/>
            </w:tcBorders>
          </w:tcPr>
          <w:p w14:paraId="61E14C97" w14:textId="670DE9C7" w:rsidR="00750662" w:rsidRPr="00465942" w:rsidRDefault="00B11C2B" w:rsidP="0081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48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B11C2B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1</w:t>
            </w:r>
            <w:r w:rsidR="00750662" w:rsidRPr="0046594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,</w:t>
            </w:r>
            <w:r w:rsidR="00C070A0" w:rsidRPr="00C070A0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6</w:t>
            </w:r>
            <w:r w:rsidRPr="00B11C2B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0</w:t>
            </w:r>
            <w:r w:rsidR="00C070A0" w:rsidRPr="00C070A0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6</w:t>
            </w:r>
            <w:r w:rsidR="00750662" w:rsidRPr="0046594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,</w:t>
            </w:r>
            <w:r w:rsidR="00C070A0" w:rsidRPr="00C070A0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943</w:t>
            </w:r>
          </w:p>
        </w:tc>
        <w:tc>
          <w:tcPr>
            <w:tcW w:w="236" w:type="dxa"/>
          </w:tcPr>
          <w:p w14:paraId="1B442CA7" w14:textId="77777777" w:rsidR="00750662" w:rsidRPr="00465942" w:rsidRDefault="00750662" w:rsidP="00750662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2171CD73" w14:textId="527F5473" w:rsidR="00750662" w:rsidRPr="000E1CCE" w:rsidRDefault="00C070A0" w:rsidP="000E1CC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0E1CCE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32</w:t>
            </w:r>
            <w:r w:rsidR="00750662" w:rsidRPr="000E1CCE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,</w:t>
            </w:r>
            <w:r w:rsidRPr="000E1CCE">
              <w:rPr>
                <w:rFonts w:ascii="Angsana New" w:eastAsia="MS Mincho" w:hAnsi="Angsana New"/>
                <w:b/>
                <w:bCs/>
                <w:sz w:val="23"/>
                <w:szCs w:val="23"/>
                <w:lang w:val="en-US"/>
              </w:rPr>
              <w:t>375</w:t>
            </w:r>
          </w:p>
        </w:tc>
        <w:tc>
          <w:tcPr>
            <w:tcW w:w="251" w:type="dxa"/>
          </w:tcPr>
          <w:p w14:paraId="25E372E5" w14:textId="77777777" w:rsidR="00750662" w:rsidRPr="00465942" w:rsidRDefault="00750662" w:rsidP="00750662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21BB84EC" w14:textId="544208D0" w:rsidR="00750662" w:rsidRPr="00465942" w:rsidRDefault="00C070A0" w:rsidP="006C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35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C070A0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27</w:t>
            </w:r>
            <w:r w:rsidR="00750662" w:rsidRPr="0046594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,</w:t>
            </w:r>
            <w:r w:rsidRPr="00C070A0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565</w:t>
            </w:r>
            <w:r w:rsidR="00750662" w:rsidRPr="0046594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,</w:t>
            </w:r>
            <w:r w:rsidRPr="00C070A0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65</w:t>
            </w:r>
            <w:r w:rsidR="00D80CFE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254" w:type="dxa"/>
          </w:tcPr>
          <w:p w14:paraId="31E72162" w14:textId="77777777" w:rsidR="00750662" w:rsidRPr="00465942" w:rsidRDefault="00750662" w:rsidP="00750662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0AF889AB" w14:textId="55CECE3A" w:rsidR="00750662" w:rsidRPr="00465942" w:rsidRDefault="00C070A0" w:rsidP="002B5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rtl/>
                <w:cs/>
              </w:rPr>
            </w:pPr>
            <w:r w:rsidRPr="00C070A0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2</w:t>
            </w:r>
            <w:r w:rsidR="00750662" w:rsidRPr="0046594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,</w:t>
            </w:r>
            <w:r w:rsidRPr="00C070A0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44</w:t>
            </w:r>
            <w:r w:rsidR="00B11C2B" w:rsidRPr="00B11C2B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0</w:t>
            </w:r>
            <w:r w:rsidR="00750662" w:rsidRPr="0046594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,</w:t>
            </w:r>
            <w:r w:rsidR="00B11C2B" w:rsidRPr="00B11C2B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0</w:t>
            </w:r>
            <w:r w:rsidRPr="00C070A0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9</w:t>
            </w:r>
            <w:r w:rsidR="00B11C2B" w:rsidRPr="00B11C2B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0</w:t>
            </w:r>
          </w:p>
        </w:tc>
        <w:tc>
          <w:tcPr>
            <w:tcW w:w="253" w:type="dxa"/>
          </w:tcPr>
          <w:p w14:paraId="7BC60929" w14:textId="77777777" w:rsidR="00750662" w:rsidRPr="00465942" w:rsidRDefault="00750662" w:rsidP="0075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07" w:type="dxa"/>
            <w:tcBorders>
              <w:bottom w:val="double" w:sz="4" w:space="0" w:color="auto"/>
            </w:tcBorders>
          </w:tcPr>
          <w:p w14:paraId="775A51E4" w14:textId="4B61C2F5" w:rsidR="00750662" w:rsidRPr="00465942" w:rsidRDefault="00B11C2B" w:rsidP="002B5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B11C2B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8</w:t>
            </w:r>
            <w:r w:rsidR="00750662" w:rsidRPr="00465942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3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266" w:type="dxa"/>
          </w:tcPr>
          <w:p w14:paraId="506DC748" w14:textId="77777777" w:rsidR="00496B85" w:rsidRPr="00465942" w:rsidRDefault="00496B85" w:rsidP="00496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668B67B4" w14:textId="01ACE2CF" w:rsidR="00496B85" w:rsidRPr="00465942" w:rsidRDefault="00496B85" w:rsidP="00496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465942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63" w:type="dxa"/>
          </w:tcPr>
          <w:p w14:paraId="5F049C86" w14:textId="77777777" w:rsidR="00750662" w:rsidRPr="00465942" w:rsidRDefault="00750662" w:rsidP="0075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3A5814C9" w14:textId="7002E3BA" w:rsidR="00750662" w:rsidRPr="00465942" w:rsidRDefault="00C070A0" w:rsidP="002B5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6</w:t>
            </w:r>
            <w:r w:rsidR="00750662" w:rsidRPr="00465942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64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0</w:t>
            </w:r>
            <w:r w:rsidR="00750662" w:rsidRPr="00465942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82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0</w:t>
            </w:r>
          </w:p>
        </w:tc>
        <w:tc>
          <w:tcPr>
            <w:tcW w:w="236" w:type="dxa"/>
          </w:tcPr>
          <w:p w14:paraId="768C2B60" w14:textId="77777777" w:rsidR="00750662" w:rsidRPr="00465942" w:rsidRDefault="00750662" w:rsidP="0075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vAlign w:val="bottom"/>
          </w:tcPr>
          <w:p w14:paraId="4EF5B4E5" w14:textId="0B9AFEA0" w:rsidR="00750662" w:rsidRPr="00465942" w:rsidRDefault="00C070A0" w:rsidP="000D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295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87</w:t>
            </w:r>
            <w:r w:rsidR="00750662" w:rsidRPr="00465942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368</w:t>
            </w:r>
            <w:r w:rsidR="00750662" w:rsidRPr="00465942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73</w:t>
            </w:r>
            <w:r w:rsidR="00D80CFE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2</w:t>
            </w:r>
          </w:p>
        </w:tc>
      </w:tr>
      <w:tr w:rsidR="00750662" w:rsidRPr="00BE5913" w14:paraId="670C0F45" w14:textId="77777777" w:rsidTr="00A66A91">
        <w:trPr>
          <w:cantSplit/>
        </w:trPr>
        <w:tc>
          <w:tcPr>
            <w:tcW w:w="3060" w:type="dxa"/>
          </w:tcPr>
          <w:p w14:paraId="74AB846B" w14:textId="3A7CF56E" w:rsidR="00750662" w:rsidRPr="00465942" w:rsidRDefault="00750662" w:rsidP="00750662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46594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ณ วันที่</w:t>
            </w:r>
            <w:r w:rsidRPr="00465942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b/>
                <w:bCs/>
                <w:sz w:val="23"/>
                <w:szCs w:val="23"/>
              </w:rPr>
              <w:t>3</w:t>
            </w:r>
            <w:r w:rsidR="00B11C2B" w:rsidRPr="00B11C2B">
              <w:rPr>
                <w:rFonts w:ascii="Angsana New" w:hAnsi="Angsana New"/>
                <w:b/>
                <w:bCs/>
                <w:sz w:val="23"/>
                <w:szCs w:val="23"/>
              </w:rPr>
              <w:t>1</w:t>
            </w:r>
            <w:r w:rsidRPr="00465942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  <w:r w:rsidRPr="00465942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="00C070A0" w:rsidRPr="00C070A0">
              <w:rPr>
                <w:rFonts w:ascii="Angsana New" w:hAnsi="Angsana New"/>
                <w:b/>
                <w:bCs/>
                <w:sz w:val="23"/>
                <w:szCs w:val="23"/>
              </w:rPr>
              <w:t>2568</w:t>
            </w:r>
          </w:p>
        </w:tc>
        <w:tc>
          <w:tcPr>
            <w:tcW w:w="255" w:type="dxa"/>
          </w:tcPr>
          <w:p w14:paraId="7304046A" w14:textId="77777777" w:rsidR="00750662" w:rsidRPr="00CF3D5E" w:rsidRDefault="00750662" w:rsidP="0075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5" w:type="dxa"/>
          </w:tcPr>
          <w:p w14:paraId="7CF1B105" w14:textId="77777777" w:rsidR="00750662" w:rsidRPr="00465942" w:rsidRDefault="00750662" w:rsidP="0075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82" w:type="dxa"/>
          </w:tcPr>
          <w:p w14:paraId="5F2102AD" w14:textId="77777777" w:rsidR="00750662" w:rsidRPr="00465942" w:rsidRDefault="00750662" w:rsidP="0075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8" w:type="dxa"/>
            <w:tcBorders>
              <w:top w:val="double" w:sz="4" w:space="0" w:color="auto"/>
            </w:tcBorders>
          </w:tcPr>
          <w:p w14:paraId="0D8D3A31" w14:textId="2B120E75" w:rsidR="00750662" w:rsidRPr="00465942" w:rsidRDefault="00750662" w:rsidP="0075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40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6" w:type="dxa"/>
          </w:tcPr>
          <w:p w14:paraId="793A02D5" w14:textId="77777777" w:rsidR="00750662" w:rsidRPr="00465942" w:rsidRDefault="00750662" w:rsidP="0075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4" w:type="dxa"/>
          </w:tcPr>
          <w:p w14:paraId="10709C6A" w14:textId="7472F550" w:rsidR="00750662" w:rsidRPr="00465942" w:rsidRDefault="00750662" w:rsidP="0075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4B2D41C2" w14:textId="77777777" w:rsidR="00750662" w:rsidRPr="00465942" w:rsidRDefault="00750662" w:rsidP="00750662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</w:tcPr>
          <w:p w14:paraId="2240929C" w14:textId="77777777" w:rsidR="00750662" w:rsidRPr="00465942" w:rsidRDefault="00750662" w:rsidP="0075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51" w:type="dxa"/>
          </w:tcPr>
          <w:p w14:paraId="22452A10" w14:textId="77777777" w:rsidR="00750662" w:rsidRPr="00465942" w:rsidRDefault="00750662" w:rsidP="00750662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009" w:type="dxa"/>
          </w:tcPr>
          <w:p w14:paraId="526B74EA" w14:textId="77777777" w:rsidR="00750662" w:rsidRPr="00465942" w:rsidRDefault="00750662" w:rsidP="0075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54" w:type="dxa"/>
          </w:tcPr>
          <w:p w14:paraId="7F710B52" w14:textId="77777777" w:rsidR="00750662" w:rsidRPr="00465942" w:rsidRDefault="00750662" w:rsidP="00750662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1006" w:type="dxa"/>
          </w:tcPr>
          <w:p w14:paraId="2ECC5295" w14:textId="77777777" w:rsidR="00750662" w:rsidRPr="00465942" w:rsidRDefault="00750662" w:rsidP="0075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  <w:rtl/>
                <w:cs/>
              </w:rPr>
            </w:pPr>
          </w:p>
        </w:tc>
        <w:tc>
          <w:tcPr>
            <w:tcW w:w="253" w:type="dxa"/>
          </w:tcPr>
          <w:p w14:paraId="6F88F977" w14:textId="77777777" w:rsidR="00750662" w:rsidRPr="00465942" w:rsidRDefault="00750662" w:rsidP="0075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07" w:type="dxa"/>
          </w:tcPr>
          <w:p w14:paraId="74D7342D" w14:textId="77777777" w:rsidR="00750662" w:rsidRPr="00465942" w:rsidRDefault="00750662" w:rsidP="0075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6" w:type="dxa"/>
          </w:tcPr>
          <w:p w14:paraId="6A55F2D1" w14:textId="77777777" w:rsidR="00496B85" w:rsidRPr="00465942" w:rsidRDefault="00496B85" w:rsidP="00496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50FF0D5F" w14:textId="4461786E" w:rsidR="00496B85" w:rsidRPr="00465942" w:rsidRDefault="00496B85" w:rsidP="00496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63" w:type="dxa"/>
          </w:tcPr>
          <w:p w14:paraId="7EF99C8D" w14:textId="77777777" w:rsidR="00750662" w:rsidRPr="00465942" w:rsidRDefault="00750662" w:rsidP="0075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1D126F42" w14:textId="77777777" w:rsidR="00750662" w:rsidRPr="00465942" w:rsidRDefault="00750662" w:rsidP="0075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28B5741F" w14:textId="77777777" w:rsidR="00750662" w:rsidRPr="00465942" w:rsidRDefault="00750662" w:rsidP="0075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91" w:type="dxa"/>
          </w:tcPr>
          <w:p w14:paraId="48F7D751" w14:textId="7A68FCC1" w:rsidR="00750662" w:rsidRPr="00465942" w:rsidRDefault="00750662" w:rsidP="0075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</w:tr>
      <w:tr w:rsidR="001F0182" w:rsidRPr="00BE5913" w14:paraId="13DE3482" w14:textId="77777777" w:rsidTr="00A66A91">
        <w:trPr>
          <w:cantSplit/>
        </w:trPr>
        <w:tc>
          <w:tcPr>
            <w:tcW w:w="3060" w:type="dxa"/>
          </w:tcPr>
          <w:p w14:paraId="54B2C9E5" w14:textId="0A57928E" w:rsidR="001F0182" w:rsidRPr="00465942" w:rsidRDefault="001F0182" w:rsidP="001F0182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465942">
              <w:rPr>
                <w:rFonts w:ascii="Angsana New" w:hAnsi="Angsana New"/>
                <w:sz w:val="23"/>
                <w:szCs w:val="23"/>
                <w:cs/>
              </w:rPr>
              <w:t>ภายใต้กรรมสิทธิ์ของ</w:t>
            </w:r>
            <w:r w:rsidRPr="00465942">
              <w:rPr>
                <w:rFonts w:ascii="Angsana New" w:hAnsi="Angsana New" w:hint="cs"/>
                <w:sz w:val="23"/>
                <w:szCs w:val="23"/>
                <w:cs/>
              </w:rPr>
              <w:t>กลุ่มบริษัท</w:t>
            </w:r>
          </w:p>
        </w:tc>
        <w:tc>
          <w:tcPr>
            <w:tcW w:w="255" w:type="dxa"/>
          </w:tcPr>
          <w:p w14:paraId="69F82B62" w14:textId="77777777" w:rsidR="001F0182" w:rsidRPr="00CF3D5E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5" w:type="dxa"/>
          </w:tcPr>
          <w:p w14:paraId="0E1285F0" w14:textId="67E2AF0D" w:rsidR="001F0182" w:rsidRPr="00465942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223"/>
              <w:rPr>
                <w:rFonts w:ascii="Angsana New" w:eastAsia="MS Mincho" w:hAnsi="Angsana New"/>
                <w:sz w:val="23"/>
                <w:szCs w:val="23"/>
              </w:rPr>
            </w:pPr>
            <w:r w:rsidRPr="00C070A0">
              <w:rPr>
                <w:rFonts w:ascii="Angsana New" w:eastAsia="MS Mincho" w:hAnsi="Angsana New"/>
                <w:sz w:val="23"/>
                <w:szCs w:val="23"/>
              </w:rPr>
              <w:t>52</w:t>
            </w:r>
            <w:r w:rsidRPr="00465942">
              <w:rPr>
                <w:rFonts w:ascii="Angsana New" w:eastAsia="MS Mincho" w:hAnsi="Angsana New"/>
                <w:sz w:val="23"/>
                <w:szCs w:val="23"/>
              </w:rPr>
              <w:t>,</w:t>
            </w:r>
            <w:r w:rsidRPr="00C070A0">
              <w:rPr>
                <w:rFonts w:ascii="Angsana New" w:eastAsia="MS Mincho" w:hAnsi="Angsana New"/>
                <w:sz w:val="23"/>
                <w:szCs w:val="23"/>
              </w:rPr>
              <w:t>387</w:t>
            </w:r>
            <w:r w:rsidRPr="00465942">
              <w:rPr>
                <w:rFonts w:ascii="Angsana New" w:eastAsia="MS Mincho" w:hAnsi="Angsana New"/>
                <w:sz w:val="23"/>
                <w:szCs w:val="23"/>
              </w:rPr>
              <w:t>,</w:t>
            </w:r>
            <w:r w:rsidRPr="00C070A0">
              <w:rPr>
                <w:rFonts w:ascii="Angsana New" w:eastAsia="MS Mincho" w:hAnsi="Angsana New"/>
                <w:sz w:val="23"/>
                <w:szCs w:val="23"/>
              </w:rPr>
              <w:t>4</w:t>
            </w:r>
            <w:r w:rsidRPr="00B11C2B">
              <w:rPr>
                <w:rFonts w:ascii="Angsana New" w:eastAsia="MS Mincho" w:hAnsi="Angsana New"/>
                <w:sz w:val="23"/>
                <w:szCs w:val="23"/>
              </w:rPr>
              <w:t>0</w:t>
            </w:r>
            <w:r w:rsidRPr="00C070A0">
              <w:rPr>
                <w:rFonts w:ascii="Angsana New" w:eastAsia="MS Mincho" w:hAnsi="Angsana New"/>
                <w:sz w:val="23"/>
                <w:szCs w:val="23"/>
              </w:rPr>
              <w:t>9</w:t>
            </w:r>
          </w:p>
        </w:tc>
        <w:tc>
          <w:tcPr>
            <w:tcW w:w="282" w:type="dxa"/>
          </w:tcPr>
          <w:p w14:paraId="77A8FF42" w14:textId="77777777" w:rsidR="001F0182" w:rsidRPr="00465942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88" w:type="dxa"/>
            <w:vAlign w:val="bottom"/>
          </w:tcPr>
          <w:p w14:paraId="175A2E1E" w14:textId="4507A15C" w:rsidR="001F0182" w:rsidRPr="00465942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6594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66" w:type="dxa"/>
          </w:tcPr>
          <w:p w14:paraId="24989FAC" w14:textId="77777777" w:rsidR="001F0182" w:rsidRPr="00465942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4" w:type="dxa"/>
          </w:tcPr>
          <w:p w14:paraId="29557439" w14:textId="39A07CD0" w:rsidR="001F0182" w:rsidRPr="00465942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6594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4E588240" w14:textId="77777777" w:rsidR="001F0182" w:rsidRPr="00465942" w:rsidRDefault="001F0182" w:rsidP="001F0182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</w:tcPr>
          <w:p w14:paraId="3489BF65" w14:textId="5560F009" w:rsidR="001F0182" w:rsidRPr="00CF3D5E" w:rsidRDefault="001F0182" w:rsidP="001F0182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="Angsana New" w:eastAsia="MS Mincho" w:hAnsi="Angsana New"/>
                <w:cs/>
              </w:rPr>
            </w:pPr>
            <w:r w:rsidRPr="00C070A0">
              <w:rPr>
                <w:rFonts w:ascii="Angsana New" w:eastAsia="MS Mincho" w:hAnsi="Angsana New"/>
                <w:sz w:val="23"/>
                <w:szCs w:val="23"/>
                <w:lang w:val="en-US"/>
              </w:rPr>
              <w:t>3</w:t>
            </w:r>
            <w:r w:rsidRPr="00B11C2B">
              <w:rPr>
                <w:rFonts w:ascii="Angsana New" w:eastAsia="MS Mincho" w:hAnsi="Angsana New"/>
                <w:sz w:val="23"/>
                <w:szCs w:val="23"/>
                <w:lang w:val="en-US"/>
              </w:rPr>
              <w:t>1</w:t>
            </w:r>
            <w:r w:rsidRPr="00465942">
              <w:rPr>
                <w:rFonts w:ascii="Angsana New" w:eastAsia="MS Mincho" w:hAnsi="Angsana New"/>
                <w:sz w:val="23"/>
                <w:szCs w:val="23"/>
              </w:rPr>
              <w:t>,</w:t>
            </w:r>
            <w:r w:rsidRPr="00C070A0">
              <w:rPr>
                <w:rFonts w:ascii="Angsana New" w:eastAsia="MS Mincho" w:hAnsi="Angsana New"/>
                <w:sz w:val="23"/>
                <w:szCs w:val="23"/>
                <w:lang w:val="en-US"/>
              </w:rPr>
              <w:t>65</w:t>
            </w:r>
            <w:r w:rsidRPr="00B11C2B">
              <w:rPr>
                <w:rFonts w:ascii="Angsana New" w:eastAsia="MS Mincho" w:hAnsi="Angsana New"/>
                <w:sz w:val="23"/>
                <w:szCs w:val="23"/>
                <w:lang w:val="en-US"/>
              </w:rPr>
              <w:t>0</w:t>
            </w:r>
          </w:p>
        </w:tc>
        <w:tc>
          <w:tcPr>
            <w:tcW w:w="251" w:type="dxa"/>
          </w:tcPr>
          <w:p w14:paraId="23805FFB" w14:textId="77777777" w:rsidR="001F0182" w:rsidRPr="00465942" w:rsidRDefault="001F0182" w:rsidP="001F0182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009" w:type="dxa"/>
          </w:tcPr>
          <w:p w14:paraId="0EEEF54E" w14:textId="4AF2B8A4" w:rsidR="001F0182" w:rsidRPr="001F0182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35"/>
              <w:rPr>
                <w:rFonts w:ascii="Angsana New" w:eastAsia="MS Mincho" w:hAnsi="Angsana New"/>
                <w:sz w:val="23"/>
                <w:szCs w:val="23"/>
              </w:rPr>
            </w:pPr>
            <w:r w:rsidRPr="001F0182">
              <w:rPr>
                <w:rFonts w:ascii="Angsana New" w:eastAsia="MS Mincho" w:hAnsi="Angsana New"/>
                <w:sz w:val="23"/>
                <w:szCs w:val="23"/>
              </w:rPr>
              <w:t>27,223,515</w:t>
            </w:r>
          </w:p>
        </w:tc>
        <w:tc>
          <w:tcPr>
            <w:tcW w:w="254" w:type="dxa"/>
          </w:tcPr>
          <w:p w14:paraId="00457201" w14:textId="77777777" w:rsidR="001F0182" w:rsidRPr="001F0182" w:rsidRDefault="001F0182" w:rsidP="001F0182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="Angsana New" w:eastAsia="MS Mincho" w:hAnsi="Angsana New"/>
                <w:sz w:val="23"/>
                <w:szCs w:val="23"/>
                <w:rtl/>
                <w:cs/>
              </w:rPr>
            </w:pPr>
          </w:p>
        </w:tc>
        <w:tc>
          <w:tcPr>
            <w:tcW w:w="1006" w:type="dxa"/>
          </w:tcPr>
          <w:p w14:paraId="03333A7A" w14:textId="58CC65DA" w:rsidR="001F0182" w:rsidRPr="001F0182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  <w:rtl/>
              </w:rPr>
            </w:pPr>
            <w:r w:rsidRPr="001F0182">
              <w:rPr>
                <w:rFonts w:ascii="Angsana New" w:eastAsia="MS Mincho" w:hAnsi="Angsana New"/>
                <w:sz w:val="23"/>
                <w:szCs w:val="23"/>
              </w:rPr>
              <w:t>3,234,985</w:t>
            </w:r>
          </w:p>
        </w:tc>
        <w:tc>
          <w:tcPr>
            <w:tcW w:w="253" w:type="dxa"/>
          </w:tcPr>
          <w:p w14:paraId="5F5710F1" w14:textId="77777777" w:rsidR="001F0182" w:rsidRPr="001F0182" w:rsidRDefault="001F0182" w:rsidP="001F0182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7" w:type="dxa"/>
          </w:tcPr>
          <w:p w14:paraId="2A31E5BA" w14:textId="37E2F79D" w:rsidR="001F0182" w:rsidRPr="001F0182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1F0182">
              <w:rPr>
                <w:rFonts w:asciiTheme="majorBidi" w:eastAsia="MS Mincho" w:hAnsiTheme="majorBidi" w:cstheme="majorBidi"/>
                <w:sz w:val="23"/>
                <w:szCs w:val="23"/>
              </w:rPr>
              <w:t>17,040</w:t>
            </w:r>
          </w:p>
        </w:tc>
        <w:tc>
          <w:tcPr>
            <w:tcW w:w="266" w:type="dxa"/>
          </w:tcPr>
          <w:p w14:paraId="17614BC9" w14:textId="77777777" w:rsidR="001F0182" w:rsidRPr="00937152" w:rsidRDefault="001F0182" w:rsidP="001F0182">
            <w:pPr>
              <w:pStyle w:val="30"/>
              <w:tabs>
                <w:tab w:val="clear" w:pos="360"/>
                <w:tab w:val="clear" w:pos="720"/>
                <w:tab w:val="decimal" w:pos="58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994" w:type="dxa"/>
          </w:tcPr>
          <w:p w14:paraId="7E51C69B" w14:textId="6BF53EA2" w:rsidR="001F0182" w:rsidRPr="00937152" w:rsidRDefault="001F0182" w:rsidP="001F0182">
            <w:pPr>
              <w:pStyle w:val="30"/>
              <w:tabs>
                <w:tab w:val="clear" w:pos="360"/>
                <w:tab w:val="clear" w:pos="720"/>
                <w:tab w:val="decimal" w:pos="58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3715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146,960</w:t>
            </w:r>
          </w:p>
        </w:tc>
        <w:tc>
          <w:tcPr>
            <w:tcW w:w="263" w:type="dxa"/>
          </w:tcPr>
          <w:p w14:paraId="5746D19B" w14:textId="77777777" w:rsidR="001F0182" w:rsidRPr="00937152" w:rsidRDefault="001F0182" w:rsidP="001F0182">
            <w:pPr>
              <w:pStyle w:val="30"/>
              <w:tabs>
                <w:tab w:val="clear" w:pos="360"/>
                <w:tab w:val="clear" w:pos="720"/>
                <w:tab w:val="decimal" w:pos="58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83" w:type="dxa"/>
          </w:tcPr>
          <w:p w14:paraId="1153A5D6" w14:textId="1005170D" w:rsidR="001F0182" w:rsidRPr="00937152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937152">
              <w:rPr>
                <w:rFonts w:asciiTheme="majorBidi" w:eastAsia="MS Mincho" w:hAnsiTheme="majorBidi" w:cstheme="majorBidi"/>
                <w:sz w:val="23"/>
                <w:szCs w:val="23"/>
              </w:rPr>
              <w:t>6,128,900</w:t>
            </w:r>
          </w:p>
        </w:tc>
        <w:tc>
          <w:tcPr>
            <w:tcW w:w="236" w:type="dxa"/>
          </w:tcPr>
          <w:p w14:paraId="002E8778" w14:textId="77777777" w:rsidR="001F0182" w:rsidRPr="00465942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91" w:type="dxa"/>
            <w:vAlign w:val="bottom"/>
          </w:tcPr>
          <w:p w14:paraId="52E41A9F" w14:textId="2723B30F" w:rsidR="001F0182" w:rsidRPr="00465942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295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89</w:t>
            </w:r>
            <w:r w:rsidRPr="00465942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7</w:t>
            </w:r>
            <w:r w:rsidRPr="00B11C2B">
              <w:rPr>
                <w:rFonts w:asciiTheme="majorBidi" w:eastAsia="MS Mincho" w:hAnsiTheme="majorBidi" w:cstheme="majorBidi"/>
                <w:sz w:val="23"/>
                <w:szCs w:val="23"/>
              </w:rPr>
              <w:t>0</w:t>
            </w:r>
            <w:r w:rsidRPr="00465942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459</w:t>
            </w:r>
          </w:p>
        </w:tc>
      </w:tr>
      <w:tr w:rsidR="001F0182" w:rsidRPr="00BE5913" w14:paraId="7045D554" w14:textId="77777777" w:rsidTr="00A66A91">
        <w:trPr>
          <w:cantSplit/>
        </w:trPr>
        <w:tc>
          <w:tcPr>
            <w:tcW w:w="3060" w:type="dxa"/>
          </w:tcPr>
          <w:p w14:paraId="4E912489" w14:textId="77777777" w:rsidR="001F0182" w:rsidRPr="00465942" w:rsidRDefault="001F0182" w:rsidP="001F0182">
            <w:pPr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465942">
              <w:rPr>
                <w:rFonts w:ascii="Angsana New" w:hAnsi="Angsana New" w:hint="cs"/>
                <w:sz w:val="23"/>
                <w:szCs w:val="23"/>
                <w:cs/>
              </w:rPr>
              <w:t>สินทรัพย์สิทธิการใช้</w:t>
            </w:r>
          </w:p>
        </w:tc>
        <w:tc>
          <w:tcPr>
            <w:tcW w:w="255" w:type="dxa"/>
          </w:tcPr>
          <w:p w14:paraId="31337649" w14:textId="77777777" w:rsidR="001F0182" w:rsidRPr="00CF3D5E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20EDC960" w14:textId="7AA5E8C7" w:rsidR="001F0182" w:rsidRPr="00465942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6594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82" w:type="dxa"/>
          </w:tcPr>
          <w:p w14:paraId="5D533978" w14:textId="77777777" w:rsidR="001F0182" w:rsidRPr="00465942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9793D53" w14:textId="4EB81CBB" w:rsidR="001F0182" w:rsidRPr="00465942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223"/>
              <w:rPr>
                <w:rFonts w:ascii="Angsana New" w:eastAsia="MS Mincho" w:hAnsi="Angsana New"/>
                <w:sz w:val="23"/>
                <w:szCs w:val="23"/>
              </w:rPr>
            </w:pPr>
            <w:r w:rsidRPr="00C070A0">
              <w:rPr>
                <w:rFonts w:ascii="Angsana New" w:eastAsia="MS Mincho" w:hAnsi="Angsana New"/>
                <w:sz w:val="23"/>
                <w:szCs w:val="23"/>
              </w:rPr>
              <w:t>29</w:t>
            </w:r>
            <w:r w:rsidRPr="00B11C2B">
              <w:rPr>
                <w:rFonts w:ascii="Angsana New" w:eastAsia="MS Mincho" w:hAnsi="Angsana New"/>
                <w:sz w:val="23"/>
                <w:szCs w:val="23"/>
              </w:rPr>
              <w:t>0</w:t>
            </w:r>
            <w:r w:rsidRPr="00465942">
              <w:rPr>
                <w:rFonts w:ascii="Angsana New" w:eastAsia="MS Mincho" w:hAnsi="Angsana New"/>
                <w:sz w:val="23"/>
                <w:szCs w:val="23"/>
              </w:rPr>
              <w:t>,</w:t>
            </w:r>
            <w:r w:rsidRPr="00C070A0">
              <w:rPr>
                <w:rFonts w:ascii="Angsana New" w:eastAsia="MS Mincho" w:hAnsi="Angsana New"/>
                <w:sz w:val="23"/>
                <w:szCs w:val="23"/>
              </w:rPr>
              <w:t>23</w:t>
            </w:r>
            <w:r w:rsidRPr="00B11C2B">
              <w:rPr>
                <w:rFonts w:ascii="Angsana New" w:eastAsia="MS Mincho" w:hAnsi="Angsana New"/>
                <w:sz w:val="23"/>
                <w:szCs w:val="23"/>
              </w:rPr>
              <w:t>1</w:t>
            </w:r>
          </w:p>
        </w:tc>
        <w:tc>
          <w:tcPr>
            <w:tcW w:w="266" w:type="dxa"/>
          </w:tcPr>
          <w:p w14:paraId="3B13FB9D" w14:textId="77777777" w:rsidR="001F0182" w:rsidRPr="00465942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5CD0A960" w14:textId="59FC77CA" w:rsidR="001F0182" w:rsidRPr="00465942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48"/>
              <w:rPr>
                <w:rFonts w:ascii="Angsana New" w:eastAsia="MS Mincho" w:hAnsi="Angsana New"/>
                <w:sz w:val="23"/>
                <w:szCs w:val="23"/>
              </w:rPr>
            </w:pPr>
            <w:r w:rsidRPr="00B11C2B">
              <w:rPr>
                <w:rFonts w:ascii="Angsana New" w:eastAsia="MS Mincho" w:hAnsi="Angsana New"/>
                <w:sz w:val="23"/>
                <w:szCs w:val="23"/>
              </w:rPr>
              <w:t>1</w:t>
            </w:r>
            <w:r w:rsidRPr="00465942">
              <w:rPr>
                <w:rFonts w:ascii="Angsana New" w:eastAsia="MS Mincho" w:hAnsi="Angsana New"/>
                <w:sz w:val="23"/>
                <w:szCs w:val="23"/>
              </w:rPr>
              <w:t>,</w:t>
            </w:r>
            <w:r w:rsidRPr="00C070A0">
              <w:rPr>
                <w:rFonts w:ascii="Angsana New" w:eastAsia="MS Mincho" w:hAnsi="Angsana New"/>
                <w:sz w:val="23"/>
                <w:szCs w:val="23"/>
              </w:rPr>
              <w:t>8</w:t>
            </w:r>
            <w:r w:rsidRPr="00B11C2B">
              <w:rPr>
                <w:rFonts w:ascii="Angsana New" w:eastAsia="MS Mincho" w:hAnsi="Angsana New"/>
                <w:sz w:val="23"/>
                <w:szCs w:val="23"/>
              </w:rPr>
              <w:t>10</w:t>
            </w:r>
            <w:r w:rsidRPr="00465942">
              <w:rPr>
                <w:rFonts w:ascii="Angsana New" w:eastAsia="MS Mincho" w:hAnsi="Angsana New"/>
                <w:sz w:val="23"/>
                <w:szCs w:val="23"/>
              </w:rPr>
              <w:t>,</w:t>
            </w:r>
            <w:r w:rsidRPr="00C070A0">
              <w:rPr>
                <w:rFonts w:ascii="Angsana New" w:eastAsia="MS Mincho" w:hAnsi="Angsana New"/>
                <w:sz w:val="23"/>
                <w:szCs w:val="23"/>
              </w:rPr>
              <w:t>44</w:t>
            </w:r>
            <w:r w:rsidRPr="00B11C2B">
              <w:rPr>
                <w:rFonts w:ascii="Angsana New" w:eastAsia="MS Mincho" w:hAnsi="Angsana New"/>
                <w:sz w:val="23"/>
                <w:szCs w:val="23"/>
              </w:rPr>
              <w:t>0</w:t>
            </w:r>
          </w:p>
        </w:tc>
        <w:tc>
          <w:tcPr>
            <w:tcW w:w="236" w:type="dxa"/>
          </w:tcPr>
          <w:p w14:paraId="4BFEC096" w14:textId="77777777" w:rsidR="001F0182" w:rsidRPr="00465942" w:rsidRDefault="001F0182" w:rsidP="001F0182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72F05E0" w14:textId="0A8667ED" w:rsidR="001F0182" w:rsidRPr="00465942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6594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1" w:type="dxa"/>
          </w:tcPr>
          <w:p w14:paraId="32010B83" w14:textId="77777777" w:rsidR="001F0182" w:rsidRPr="00465942" w:rsidRDefault="001F0182" w:rsidP="001F0182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D236FB6" w14:textId="15DE4CF3" w:rsidR="001F0182" w:rsidRPr="001F0182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35"/>
              <w:rPr>
                <w:rFonts w:ascii="Angsana New" w:eastAsia="MS Mincho" w:hAnsi="Angsana New"/>
                <w:sz w:val="23"/>
                <w:szCs w:val="23"/>
              </w:rPr>
            </w:pPr>
            <w:r w:rsidRPr="001F0182">
              <w:rPr>
                <w:rFonts w:ascii="Angsana New" w:eastAsia="MS Mincho" w:hAnsi="Angsana New"/>
                <w:sz w:val="23"/>
                <w:szCs w:val="23"/>
              </w:rPr>
              <w:t>3,946,771</w:t>
            </w:r>
          </w:p>
        </w:tc>
        <w:tc>
          <w:tcPr>
            <w:tcW w:w="254" w:type="dxa"/>
          </w:tcPr>
          <w:p w14:paraId="03819221" w14:textId="77777777" w:rsidR="001F0182" w:rsidRPr="001F0182" w:rsidRDefault="001F0182" w:rsidP="001F0182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="Angsana New" w:eastAsia="MS Mincho" w:hAnsi="Angsana New"/>
                <w:sz w:val="23"/>
                <w:szCs w:val="23"/>
                <w:rtl/>
                <w:cs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1CCFBCF4" w14:textId="45DD9CCD" w:rsidR="001F0182" w:rsidRPr="001F0182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  <w:rtl/>
                <w:cs/>
              </w:rPr>
            </w:pPr>
            <w:r w:rsidRPr="001F0182">
              <w:rPr>
                <w:rFonts w:ascii="Angsana New" w:eastAsia="MS Mincho" w:hAnsi="Angsana New"/>
                <w:sz w:val="23"/>
                <w:szCs w:val="23"/>
              </w:rPr>
              <w:t>637,384</w:t>
            </w:r>
          </w:p>
        </w:tc>
        <w:tc>
          <w:tcPr>
            <w:tcW w:w="253" w:type="dxa"/>
          </w:tcPr>
          <w:p w14:paraId="6890A29F" w14:textId="77777777" w:rsidR="001F0182" w:rsidRPr="001F0182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FBBA0A1" w14:textId="4B31E6D7" w:rsidR="001F0182" w:rsidRPr="001F0182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1F0182">
              <w:rPr>
                <w:rFonts w:asciiTheme="majorBidi" w:eastAsia="MS Mincho" w:hAnsiTheme="majorBidi" w:cstheme="majorBidi"/>
                <w:sz w:val="23"/>
                <w:szCs w:val="23"/>
              </w:rPr>
              <w:t>4,927</w:t>
            </w:r>
          </w:p>
        </w:tc>
        <w:tc>
          <w:tcPr>
            <w:tcW w:w="266" w:type="dxa"/>
          </w:tcPr>
          <w:p w14:paraId="2E4F6EE2" w14:textId="77777777" w:rsidR="001F0182" w:rsidRPr="00937152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0EC728F7" w14:textId="0CB5AE41" w:rsidR="001F0182" w:rsidRPr="00937152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937152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</w:tcPr>
          <w:p w14:paraId="2C0E056D" w14:textId="77777777" w:rsidR="001F0182" w:rsidRPr="00937152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6DAAB18" w14:textId="34C872A6" w:rsidR="001F0182" w:rsidRPr="00937152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937152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3AA1535E" w14:textId="77777777" w:rsidR="001F0182" w:rsidRPr="00465942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30F2DE45" w14:textId="73E94978" w:rsidR="001F0182" w:rsidRPr="00465942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295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6</w:t>
            </w:r>
            <w:r w:rsidRPr="00465942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689</w:t>
            </w:r>
            <w:r w:rsidRPr="00465942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3"/>
                <w:szCs w:val="23"/>
              </w:rPr>
              <w:t>753</w:t>
            </w:r>
          </w:p>
        </w:tc>
      </w:tr>
      <w:tr w:rsidR="001F0182" w:rsidRPr="00BE5913" w14:paraId="0982787E" w14:textId="77777777" w:rsidTr="00A66A91">
        <w:trPr>
          <w:cantSplit/>
        </w:trPr>
        <w:tc>
          <w:tcPr>
            <w:tcW w:w="3060" w:type="dxa"/>
          </w:tcPr>
          <w:p w14:paraId="4215F6AB" w14:textId="77777777" w:rsidR="001F0182" w:rsidRPr="00CF3D5E" w:rsidRDefault="001F0182" w:rsidP="001F0182">
            <w:pPr>
              <w:spacing w:line="200" w:lineRule="atLeast"/>
              <w:ind w:right="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5" w:type="dxa"/>
          </w:tcPr>
          <w:p w14:paraId="5FA4E166" w14:textId="77777777" w:rsidR="001F0182" w:rsidRPr="00CF3D5E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56E4D93F" w14:textId="41CC6EB8" w:rsidR="001F0182" w:rsidRPr="00465942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223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C070A0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52</w:t>
            </w:r>
            <w:r w:rsidRPr="0046594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,</w:t>
            </w:r>
            <w:r w:rsidRPr="00C070A0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387</w:t>
            </w:r>
            <w:r w:rsidRPr="0046594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,</w:t>
            </w:r>
            <w:r w:rsidRPr="00C070A0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4</w:t>
            </w:r>
            <w:r w:rsidRPr="00B11C2B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0</w:t>
            </w:r>
            <w:r w:rsidRPr="00C070A0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9</w:t>
            </w:r>
          </w:p>
        </w:tc>
        <w:tc>
          <w:tcPr>
            <w:tcW w:w="282" w:type="dxa"/>
          </w:tcPr>
          <w:p w14:paraId="246F1CF5" w14:textId="77777777" w:rsidR="001F0182" w:rsidRPr="00465942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5E442" w14:textId="22B33872" w:rsidR="001F0182" w:rsidRPr="00465942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223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C070A0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29</w:t>
            </w:r>
            <w:r w:rsidRPr="00B11C2B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0</w:t>
            </w:r>
            <w:r w:rsidRPr="0046594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,</w:t>
            </w:r>
            <w:r w:rsidRPr="00C070A0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23</w:t>
            </w:r>
            <w:r w:rsidRPr="00B11C2B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266" w:type="dxa"/>
          </w:tcPr>
          <w:p w14:paraId="44FABDAD" w14:textId="77777777" w:rsidR="001F0182" w:rsidRPr="00465942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55B69907" w14:textId="7E875F63" w:rsidR="001F0182" w:rsidRPr="00465942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48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B11C2B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1</w:t>
            </w:r>
            <w:r w:rsidRPr="0046594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,</w:t>
            </w:r>
            <w:r w:rsidRPr="00C070A0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8</w:t>
            </w:r>
            <w:r w:rsidRPr="00B11C2B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10</w:t>
            </w:r>
            <w:r w:rsidRPr="0046594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,</w:t>
            </w:r>
            <w:r w:rsidRPr="00C070A0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44</w:t>
            </w:r>
            <w:r w:rsidRPr="00B11C2B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0</w:t>
            </w:r>
          </w:p>
        </w:tc>
        <w:tc>
          <w:tcPr>
            <w:tcW w:w="236" w:type="dxa"/>
          </w:tcPr>
          <w:p w14:paraId="591979F5" w14:textId="77777777" w:rsidR="001F0182" w:rsidRPr="00465942" w:rsidRDefault="001F0182" w:rsidP="001F0182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16892BB" w14:textId="2F556D93" w:rsidR="001F0182" w:rsidRPr="00CF3D5E" w:rsidRDefault="001F0182" w:rsidP="001F0182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="Angsana New" w:eastAsia="MS Mincho" w:hAnsi="Angsana New"/>
                <w:b/>
                <w:bCs/>
              </w:rPr>
            </w:pPr>
            <w:r w:rsidRPr="00C070A0">
              <w:rPr>
                <w:rFonts w:ascii="Angsana New" w:eastAsia="MS Mincho" w:hAnsi="Angsana New"/>
                <w:b/>
                <w:bCs/>
                <w:sz w:val="23"/>
                <w:szCs w:val="23"/>
                <w:lang w:val="en-US"/>
              </w:rPr>
              <w:t>3</w:t>
            </w:r>
            <w:r w:rsidRPr="00B11C2B">
              <w:rPr>
                <w:rFonts w:ascii="Angsana New" w:eastAsia="MS Mincho" w:hAnsi="Angsana New"/>
                <w:b/>
                <w:bCs/>
                <w:sz w:val="23"/>
                <w:szCs w:val="23"/>
                <w:lang w:val="en-US"/>
              </w:rPr>
              <w:t>1</w:t>
            </w:r>
            <w:r w:rsidRPr="0046594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,</w:t>
            </w:r>
            <w:r w:rsidRPr="00C070A0">
              <w:rPr>
                <w:rFonts w:ascii="Angsana New" w:eastAsia="MS Mincho" w:hAnsi="Angsana New"/>
                <w:b/>
                <w:bCs/>
                <w:sz w:val="23"/>
                <w:szCs w:val="23"/>
                <w:lang w:val="en-US"/>
              </w:rPr>
              <w:t>65</w:t>
            </w:r>
            <w:r w:rsidRPr="00B11C2B">
              <w:rPr>
                <w:rFonts w:ascii="Angsana New" w:eastAsia="MS Mincho" w:hAnsi="Angsana New"/>
                <w:b/>
                <w:bCs/>
                <w:sz w:val="23"/>
                <w:szCs w:val="23"/>
                <w:lang w:val="en-US"/>
              </w:rPr>
              <w:t>0</w:t>
            </w:r>
          </w:p>
        </w:tc>
        <w:tc>
          <w:tcPr>
            <w:tcW w:w="251" w:type="dxa"/>
          </w:tcPr>
          <w:p w14:paraId="63D1EAE5" w14:textId="77777777" w:rsidR="001F0182" w:rsidRPr="00465942" w:rsidRDefault="001F0182" w:rsidP="001F0182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="Angsana New" w:eastAsia="MS Mincho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072D40AA" w14:textId="263A16C7" w:rsidR="001F0182" w:rsidRPr="001F0182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35"/>
              <w:rPr>
                <w:rFonts w:ascii="Angsana New" w:eastAsia="MS Mincho" w:hAnsi="Angsana New"/>
                <w:b/>
                <w:bCs/>
                <w:sz w:val="23"/>
                <w:szCs w:val="23"/>
                <w:cs/>
              </w:rPr>
            </w:pPr>
            <w:r w:rsidRPr="001F018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31,170,286</w:t>
            </w:r>
          </w:p>
        </w:tc>
        <w:tc>
          <w:tcPr>
            <w:tcW w:w="254" w:type="dxa"/>
          </w:tcPr>
          <w:p w14:paraId="6E167BB1" w14:textId="77777777" w:rsidR="001F0182" w:rsidRPr="001F0182" w:rsidRDefault="001F0182" w:rsidP="001F0182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6F942F82" w14:textId="1BFCCE2B" w:rsidR="001F0182" w:rsidRPr="001F0182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1F018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3,872,369</w:t>
            </w:r>
          </w:p>
        </w:tc>
        <w:tc>
          <w:tcPr>
            <w:tcW w:w="253" w:type="dxa"/>
          </w:tcPr>
          <w:p w14:paraId="22EF71F5" w14:textId="77777777" w:rsidR="001F0182" w:rsidRPr="001F0182" w:rsidRDefault="001F0182" w:rsidP="001F0182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6F394DA" w14:textId="1A1668BD" w:rsidR="001F0182" w:rsidRPr="001F0182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</w:pPr>
            <w:r w:rsidRPr="001F0182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21,967</w:t>
            </w:r>
          </w:p>
        </w:tc>
        <w:tc>
          <w:tcPr>
            <w:tcW w:w="266" w:type="dxa"/>
          </w:tcPr>
          <w:p w14:paraId="38C191CA" w14:textId="77777777" w:rsidR="001F0182" w:rsidRPr="00937152" w:rsidRDefault="001F0182" w:rsidP="001F0182">
            <w:pPr>
              <w:pStyle w:val="30"/>
              <w:tabs>
                <w:tab w:val="clear" w:pos="360"/>
                <w:tab w:val="clear" w:pos="720"/>
                <w:tab w:val="decimal" w:pos="58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56E99E11" w14:textId="04609F7D" w:rsidR="001F0182" w:rsidRPr="00937152" w:rsidRDefault="001F0182" w:rsidP="001F0182">
            <w:pPr>
              <w:pStyle w:val="30"/>
              <w:tabs>
                <w:tab w:val="clear" w:pos="360"/>
                <w:tab w:val="clear" w:pos="720"/>
                <w:tab w:val="decimal" w:pos="58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93715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146,960</w:t>
            </w:r>
          </w:p>
        </w:tc>
        <w:tc>
          <w:tcPr>
            <w:tcW w:w="263" w:type="dxa"/>
          </w:tcPr>
          <w:p w14:paraId="59A248A9" w14:textId="77777777" w:rsidR="001F0182" w:rsidRPr="00937152" w:rsidRDefault="001F0182" w:rsidP="001F0182">
            <w:pPr>
              <w:pStyle w:val="30"/>
              <w:tabs>
                <w:tab w:val="clear" w:pos="360"/>
                <w:tab w:val="clear" w:pos="720"/>
                <w:tab w:val="decimal" w:pos="58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558728AF" w14:textId="07BD312A" w:rsidR="001F0182" w:rsidRPr="00937152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937152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6,128,900</w:t>
            </w:r>
          </w:p>
        </w:tc>
        <w:tc>
          <w:tcPr>
            <w:tcW w:w="236" w:type="dxa"/>
          </w:tcPr>
          <w:p w14:paraId="036601A3" w14:textId="77777777" w:rsidR="001F0182" w:rsidRPr="00465942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A5097" w14:textId="0FBC2627" w:rsidR="001F0182" w:rsidRPr="00465942" w:rsidRDefault="001F0182" w:rsidP="001F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295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95</w:t>
            </w:r>
            <w:r w:rsidRPr="00465942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86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0</w:t>
            </w:r>
            <w:r w:rsidRPr="00465942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2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1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2</w:t>
            </w:r>
          </w:p>
        </w:tc>
      </w:tr>
    </w:tbl>
    <w:p w14:paraId="7C655F63" w14:textId="4818AED7" w:rsidR="00DD253E" w:rsidRPr="00BE5913" w:rsidRDefault="00DD253E" w:rsidP="00A66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5400"/>
        </w:tabs>
        <w:spacing w:line="228" w:lineRule="auto"/>
        <w:jc w:val="thaiDistribute"/>
        <w:rPr>
          <w:rFonts w:ascii="Angsana New" w:hAnsi="Angsana New"/>
          <w:sz w:val="30"/>
          <w:szCs w:val="30"/>
          <w:cs/>
        </w:rPr>
        <w:sectPr w:rsidR="00DD253E" w:rsidRPr="00BE5913" w:rsidSect="00891371">
          <w:headerReference w:type="default" r:id="rId21"/>
          <w:footerReference w:type="default" r:id="rId22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tbl>
      <w:tblPr>
        <w:tblW w:w="9720" w:type="dxa"/>
        <w:tblLayout w:type="fixed"/>
        <w:tblLook w:val="0020" w:firstRow="1" w:lastRow="0" w:firstColumn="0" w:lastColumn="0" w:noHBand="0" w:noVBand="0"/>
      </w:tblPr>
      <w:tblGrid>
        <w:gridCol w:w="297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4F19B3" w:rsidRPr="00BE5913" w14:paraId="5B4C89BE" w14:textId="77777777" w:rsidTr="007208B9">
        <w:trPr>
          <w:cantSplit/>
          <w:tblHeader/>
        </w:trPr>
        <w:tc>
          <w:tcPr>
            <w:tcW w:w="2970" w:type="dxa"/>
          </w:tcPr>
          <w:p w14:paraId="6CDF469C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320" w:lineRule="exact"/>
              <w:ind w:left="-98" w:right="63" w:firstLine="9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750" w:type="dxa"/>
            <w:gridSpan w:val="10"/>
          </w:tcPr>
          <w:p w14:paraId="69B83816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F19B3" w:rsidRPr="00BE5913" w14:paraId="78B5C256" w14:textId="77777777" w:rsidTr="007208B9">
        <w:trPr>
          <w:cantSplit/>
          <w:tblHeader/>
        </w:trPr>
        <w:tc>
          <w:tcPr>
            <w:tcW w:w="2970" w:type="dxa"/>
          </w:tcPr>
          <w:p w14:paraId="224D317D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320" w:lineRule="exact"/>
              <w:ind w:left="-98" w:right="63" w:firstLine="9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70" w:type="dxa"/>
            <w:vAlign w:val="bottom"/>
          </w:tcPr>
          <w:p w14:paraId="2B6D8044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2DE6D52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  <w:lang w:val="en-US"/>
              </w:rPr>
            </w:pPr>
            <w:r w:rsidRPr="00BE5913">
              <w:rPr>
                <w:rFonts w:asciiTheme="majorBidi" w:hAnsiTheme="majorBidi" w:cstheme="majorBidi"/>
                <w:spacing w:val="-6"/>
                <w:sz w:val="25"/>
                <w:szCs w:val="25"/>
                <w:cs/>
                <w:lang w:val="en-US"/>
              </w:rPr>
              <w:t>อาคารและ</w:t>
            </w:r>
          </w:p>
          <w:p w14:paraId="4A14BA9B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BE5913">
              <w:rPr>
                <w:rFonts w:asciiTheme="majorBidi" w:hAnsiTheme="majorBidi" w:cstheme="majorBidi"/>
                <w:spacing w:val="-6"/>
                <w:sz w:val="25"/>
                <w:szCs w:val="25"/>
                <w:cs/>
                <w:lang w:val="en-US"/>
              </w:rPr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1847A1A8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6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80" w:type="dxa"/>
            <w:vAlign w:val="bottom"/>
          </w:tcPr>
          <w:p w14:paraId="0F11593D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BE591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เครื่องตกแต่ง ติดตั้ง</w:t>
            </w:r>
          </w:p>
          <w:p w14:paraId="27993D46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BE591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และอุปกรณ์สำนักงาน</w:t>
            </w:r>
          </w:p>
        </w:tc>
        <w:tc>
          <w:tcPr>
            <w:tcW w:w="270" w:type="dxa"/>
            <w:vAlign w:val="bottom"/>
          </w:tcPr>
          <w:p w14:paraId="3CD05E2D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6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80" w:type="dxa"/>
            <w:vAlign w:val="bottom"/>
          </w:tcPr>
          <w:p w14:paraId="20B9C395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BE591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1190FFCD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2B218B1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BE591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สินทรัพย์ระหว่าง</w:t>
            </w:r>
          </w:p>
          <w:p w14:paraId="056A0124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BE591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ก่อสร้างและติดตั้ง</w:t>
            </w:r>
          </w:p>
        </w:tc>
        <w:tc>
          <w:tcPr>
            <w:tcW w:w="270" w:type="dxa"/>
            <w:vAlign w:val="bottom"/>
          </w:tcPr>
          <w:p w14:paraId="4EBA7674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25F2FB3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BE591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รวม</w:t>
            </w:r>
          </w:p>
        </w:tc>
      </w:tr>
      <w:tr w:rsidR="004F19B3" w:rsidRPr="00BE5913" w14:paraId="50AD51F4" w14:textId="77777777" w:rsidTr="007208B9">
        <w:trPr>
          <w:cantSplit/>
          <w:tblHeader/>
        </w:trPr>
        <w:tc>
          <w:tcPr>
            <w:tcW w:w="2970" w:type="dxa"/>
          </w:tcPr>
          <w:p w14:paraId="6FED550D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320" w:lineRule="exact"/>
              <w:ind w:left="-98" w:right="63" w:firstLine="9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750" w:type="dxa"/>
            <w:gridSpan w:val="10"/>
          </w:tcPr>
          <w:p w14:paraId="2872A193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val="en-US"/>
              </w:rPr>
            </w:pPr>
            <w:r w:rsidRPr="00BE591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val="en-US"/>
              </w:rPr>
              <w:t>(พันบาท)</w:t>
            </w:r>
          </w:p>
        </w:tc>
      </w:tr>
      <w:tr w:rsidR="004F19B3" w:rsidRPr="00BE5913" w14:paraId="7E89E69C" w14:textId="77777777" w:rsidTr="007208B9">
        <w:trPr>
          <w:cantSplit/>
          <w:trHeight w:val="162"/>
        </w:trPr>
        <w:tc>
          <w:tcPr>
            <w:tcW w:w="2970" w:type="dxa"/>
          </w:tcPr>
          <w:p w14:paraId="242DD768" w14:textId="77777777" w:rsidR="004F19B3" w:rsidRPr="00BE5913" w:rsidRDefault="004F19B3" w:rsidP="00BE5913">
            <w:pPr>
              <w:tabs>
                <w:tab w:val="left" w:pos="372"/>
              </w:tabs>
              <w:spacing w:line="320" w:lineRule="exact"/>
              <w:ind w:right="6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ราคาทุน </w:t>
            </w:r>
          </w:p>
        </w:tc>
        <w:tc>
          <w:tcPr>
            <w:tcW w:w="270" w:type="dxa"/>
          </w:tcPr>
          <w:p w14:paraId="5367218E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320" w:lineRule="exact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367F38CD" w14:textId="77777777" w:rsidR="004F19B3" w:rsidRPr="00BE5913" w:rsidRDefault="004F19B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49B2DFBF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6E3E82F7" w14:textId="77777777" w:rsidR="004F19B3" w:rsidRPr="00BE5913" w:rsidRDefault="004F19B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6F33431A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72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CA22293" w14:textId="77777777" w:rsidR="004F19B3" w:rsidRPr="00BE5913" w:rsidRDefault="004F19B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color w:val="FF0000"/>
                <w:sz w:val="25"/>
                <w:szCs w:val="25"/>
              </w:rPr>
            </w:pPr>
          </w:p>
        </w:tc>
        <w:tc>
          <w:tcPr>
            <w:tcW w:w="270" w:type="dxa"/>
          </w:tcPr>
          <w:p w14:paraId="13152B0F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152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2E21A722" w14:textId="77777777" w:rsidR="004F19B3" w:rsidRPr="00BE5913" w:rsidRDefault="004F19B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5C157E2B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3F962804" w14:textId="77777777" w:rsidR="004F19B3" w:rsidRPr="00BE5913" w:rsidRDefault="004F19B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7E4E0B" w:rsidRPr="00BE5913" w14:paraId="6B8A1216" w14:textId="77777777" w:rsidTr="007208B9">
        <w:trPr>
          <w:cantSplit/>
        </w:trPr>
        <w:tc>
          <w:tcPr>
            <w:tcW w:w="2970" w:type="dxa"/>
          </w:tcPr>
          <w:p w14:paraId="0B60E19E" w14:textId="2B690FD9" w:rsidR="007E4E0B" w:rsidRPr="00BE5913" w:rsidRDefault="007E4E0B" w:rsidP="007E4E0B">
            <w:pPr>
              <w:tabs>
                <w:tab w:val="left" w:pos="37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E591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="00B11C2B" w:rsidRPr="00B11C2B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BE591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E5913">
              <w:rPr>
                <w:rFonts w:asciiTheme="majorBidi" w:hAnsiTheme="majorBidi" w:cstheme="majorBidi"/>
                <w:sz w:val="25"/>
                <w:szCs w:val="25"/>
                <w:cs/>
              </w:rPr>
              <w:t>มกราคม</w:t>
            </w:r>
            <w:r w:rsidRPr="00BE591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270" w:type="dxa"/>
            <w:vAlign w:val="bottom"/>
          </w:tcPr>
          <w:p w14:paraId="2FC203D8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411A45DE" w14:textId="4E6B7F31" w:rsidR="007E4E0B" w:rsidRPr="007E4E0B" w:rsidRDefault="00B11C2B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11C2B">
              <w:rPr>
                <w:rFonts w:asciiTheme="majorBidi" w:eastAsia="MS Mincho" w:hAnsiTheme="majorBidi" w:cstheme="majorBidi"/>
                <w:sz w:val="25"/>
                <w:szCs w:val="25"/>
              </w:rPr>
              <w:t>111</w:t>
            </w:r>
            <w:r w:rsidR="007E4E0B" w:rsidRPr="007E4E0B">
              <w:rPr>
                <w:rFonts w:asciiTheme="majorBidi" w:eastAsia="MS Mincho" w:hAnsiTheme="majorBidi" w:cstheme="majorBidi"/>
                <w:sz w:val="25"/>
                <w:szCs w:val="25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549</w:t>
            </w:r>
          </w:p>
        </w:tc>
        <w:tc>
          <w:tcPr>
            <w:tcW w:w="270" w:type="dxa"/>
          </w:tcPr>
          <w:p w14:paraId="27F72BAB" w14:textId="77777777" w:rsidR="007E4E0B" w:rsidRPr="007E4E0B" w:rsidRDefault="007E4E0B" w:rsidP="007E4E0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8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05306AD" w14:textId="17F8E209" w:rsidR="007E4E0B" w:rsidRPr="007E4E0B" w:rsidRDefault="00C070A0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46</w:t>
            </w:r>
            <w:r w:rsidR="007E4E0B" w:rsidRPr="007E4E0B">
              <w:rPr>
                <w:rFonts w:asciiTheme="majorBidi" w:eastAsia="MS Mincho" w:hAnsiTheme="majorBidi" w:cstheme="majorBidi"/>
                <w:sz w:val="25"/>
                <w:szCs w:val="25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25"/>
                <w:szCs w:val="25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56</w:t>
            </w:r>
          </w:p>
        </w:tc>
        <w:tc>
          <w:tcPr>
            <w:tcW w:w="270" w:type="dxa"/>
          </w:tcPr>
          <w:p w14:paraId="1C340699" w14:textId="77777777" w:rsidR="007E4E0B" w:rsidRPr="007E4E0B" w:rsidRDefault="007E4E0B" w:rsidP="007E4E0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2EDD6B4" w14:textId="1FCE560E" w:rsidR="007E4E0B" w:rsidRPr="007E4E0B" w:rsidRDefault="00C070A0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4</w:t>
            </w:r>
            <w:r w:rsidR="007E4E0B" w:rsidRPr="007E4E0B">
              <w:rPr>
                <w:rFonts w:asciiTheme="majorBidi" w:eastAsia="MS Mincho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749</w:t>
            </w:r>
          </w:p>
        </w:tc>
        <w:tc>
          <w:tcPr>
            <w:tcW w:w="270" w:type="dxa"/>
          </w:tcPr>
          <w:p w14:paraId="495276EE" w14:textId="77777777" w:rsidR="007E4E0B" w:rsidRPr="007E4E0B" w:rsidRDefault="007E4E0B" w:rsidP="007E4E0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left="-108"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7BA9637F" w14:textId="3596F051" w:rsidR="007E4E0B" w:rsidRPr="007E4E0B" w:rsidRDefault="00B11C2B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11C2B">
              <w:rPr>
                <w:rFonts w:asciiTheme="majorBidi" w:eastAsia="MS Mincho" w:hAnsiTheme="majorBidi" w:cstheme="majorBidi"/>
                <w:sz w:val="25"/>
                <w:szCs w:val="25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42</w:t>
            </w:r>
            <w:r w:rsidR="007E4E0B" w:rsidRPr="007E4E0B">
              <w:rPr>
                <w:rFonts w:asciiTheme="majorBidi" w:eastAsia="MS Mincho" w:hAnsiTheme="majorBidi" w:cstheme="majorBidi"/>
                <w:sz w:val="25"/>
                <w:szCs w:val="25"/>
              </w:rPr>
              <w:t>,</w:t>
            </w:r>
            <w:r w:rsidRPr="00B11C2B">
              <w:rPr>
                <w:rFonts w:asciiTheme="majorBidi" w:eastAsia="MS Mincho" w:hAnsiTheme="majorBidi" w:cstheme="majorBidi"/>
                <w:sz w:val="25"/>
                <w:szCs w:val="25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64</w:t>
            </w:r>
          </w:p>
        </w:tc>
        <w:tc>
          <w:tcPr>
            <w:tcW w:w="270" w:type="dxa"/>
          </w:tcPr>
          <w:p w14:paraId="2C5AF394" w14:textId="77777777" w:rsidR="007E4E0B" w:rsidRPr="007E4E0B" w:rsidRDefault="007E4E0B" w:rsidP="007E4E0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8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83F32BB" w14:textId="4E61A0F5" w:rsidR="007E4E0B" w:rsidRPr="007E4E0B" w:rsidRDefault="00C070A0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3</w:t>
            </w:r>
            <w:r w:rsidR="00B11C2B" w:rsidRPr="00B11C2B">
              <w:rPr>
                <w:rFonts w:asciiTheme="majorBidi" w:eastAsia="MS Mincho" w:hAnsiTheme="majorBidi" w:cstheme="majorBidi"/>
                <w:sz w:val="25"/>
                <w:szCs w:val="25"/>
              </w:rPr>
              <w:t>0</w:t>
            </w: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4</w:t>
            </w:r>
            <w:r w:rsidR="007E4E0B" w:rsidRPr="007E4E0B">
              <w:rPr>
                <w:rFonts w:asciiTheme="majorBidi" w:eastAsia="MS Mincho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6</w:t>
            </w:r>
            <w:r w:rsidR="00B11C2B" w:rsidRPr="00B11C2B">
              <w:rPr>
                <w:rFonts w:asciiTheme="majorBidi" w:eastAsia="MS Mincho" w:hAnsiTheme="majorBidi" w:cstheme="majorBidi"/>
                <w:sz w:val="25"/>
                <w:szCs w:val="25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8</w:t>
            </w:r>
          </w:p>
        </w:tc>
      </w:tr>
      <w:tr w:rsidR="007E4E0B" w:rsidRPr="00BE5913" w14:paraId="5E9AECDD" w14:textId="77777777" w:rsidTr="007208B9">
        <w:trPr>
          <w:cantSplit/>
        </w:trPr>
        <w:tc>
          <w:tcPr>
            <w:tcW w:w="2970" w:type="dxa"/>
          </w:tcPr>
          <w:p w14:paraId="742D58ED" w14:textId="76A00D4E" w:rsidR="007E4E0B" w:rsidRPr="00BE5913" w:rsidRDefault="007E4E0B" w:rsidP="007E4E0B">
            <w:pPr>
              <w:tabs>
                <w:tab w:val="left" w:pos="37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E5913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095E023D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320" w:lineRule="exact"/>
              <w:ind w:left="-108" w:right="162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7688875E" w14:textId="1A09A2E8" w:rsidR="007E4E0B" w:rsidRPr="00BE5913" w:rsidRDefault="00B11C2B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11C2B">
              <w:rPr>
                <w:rFonts w:asciiTheme="majorBidi" w:eastAsia="MS Mincho" w:hAnsiTheme="majorBidi" w:cstheme="majorBidi"/>
                <w:sz w:val="25"/>
                <w:szCs w:val="25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43</w:t>
            </w:r>
            <w:r w:rsidR="007E4E0B"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46</w:t>
            </w:r>
            <w:r w:rsidRPr="00B11C2B">
              <w:rPr>
                <w:rFonts w:asciiTheme="majorBidi" w:eastAsia="MS Mincho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270" w:type="dxa"/>
          </w:tcPr>
          <w:p w14:paraId="6EBE1D9A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left="-108" w:right="-18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0E8291E9" w14:textId="1DDEFEBB" w:rsidR="007E4E0B" w:rsidRPr="00BE5913" w:rsidRDefault="00C070A0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6</w:t>
            </w:r>
            <w:r w:rsidR="007E4E0B"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689</w:t>
            </w:r>
          </w:p>
        </w:tc>
        <w:tc>
          <w:tcPr>
            <w:tcW w:w="270" w:type="dxa"/>
          </w:tcPr>
          <w:p w14:paraId="42245FF3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0881D1FC" w14:textId="30C0011F" w:rsidR="007E4E0B" w:rsidRPr="00BE5913" w:rsidRDefault="00C070A0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233</w:t>
            </w:r>
          </w:p>
        </w:tc>
        <w:tc>
          <w:tcPr>
            <w:tcW w:w="270" w:type="dxa"/>
          </w:tcPr>
          <w:p w14:paraId="776168D1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6EFF0392" w14:textId="20347B37" w:rsidR="007E4E0B" w:rsidRPr="00BE5913" w:rsidRDefault="00C070A0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</w:rPr>
              <w:t>85</w:t>
            </w:r>
            <w:r w:rsidR="007E4E0B" w:rsidRPr="00BE591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C070A0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="00B11C2B" w:rsidRPr="00B11C2B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  <w:tc>
          <w:tcPr>
            <w:tcW w:w="270" w:type="dxa"/>
          </w:tcPr>
          <w:p w14:paraId="4838FCBD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4D44AC83" w14:textId="31E24A60" w:rsidR="007E4E0B" w:rsidRPr="00BE5913" w:rsidRDefault="00C070A0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235</w:t>
            </w:r>
            <w:r w:rsidR="007E4E0B"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553</w:t>
            </w:r>
          </w:p>
        </w:tc>
      </w:tr>
      <w:tr w:rsidR="007E4E0B" w:rsidRPr="00BE5913" w14:paraId="1BC561D5" w14:textId="77777777" w:rsidTr="007208B9">
        <w:trPr>
          <w:cantSplit/>
        </w:trPr>
        <w:tc>
          <w:tcPr>
            <w:tcW w:w="2970" w:type="dxa"/>
          </w:tcPr>
          <w:p w14:paraId="3A8E8550" w14:textId="0EAB7C8E" w:rsidR="007E4E0B" w:rsidRPr="00BE5913" w:rsidRDefault="007E4E0B" w:rsidP="007E4E0B">
            <w:pPr>
              <w:tabs>
                <w:tab w:val="left" w:pos="37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E5913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โอน</w:t>
            </w:r>
          </w:p>
        </w:tc>
        <w:tc>
          <w:tcPr>
            <w:tcW w:w="270" w:type="dxa"/>
          </w:tcPr>
          <w:p w14:paraId="089D1240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320" w:lineRule="exact"/>
              <w:ind w:left="-108" w:right="162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0CD1DFF8" w14:textId="089CDB7A" w:rsidR="007E4E0B" w:rsidRPr="00BE5913" w:rsidRDefault="00B11C2B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11C2B">
              <w:rPr>
                <w:rFonts w:asciiTheme="majorBidi" w:eastAsia="MS Mincho" w:hAnsiTheme="majorBidi" w:cstheme="majorBidi"/>
                <w:sz w:val="25"/>
                <w:szCs w:val="25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95</w:t>
            </w:r>
            <w:r w:rsidR="007E4E0B"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759</w:t>
            </w:r>
          </w:p>
        </w:tc>
        <w:tc>
          <w:tcPr>
            <w:tcW w:w="270" w:type="dxa"/>
          </w:tcPr>
          <w:p w14:paraId="6A89E1D7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left="-108" w:right="-18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46A9F083" w14:textId="5A77FAB1" w:rsidR="007E4E0B" w:rsidRPr="00BE5913" w:rsidRDefault="00C070A0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3</w:t>
            </w:r>
            <w:r w:rsidR="00B11C2B" w:rsidRPr="00B11C2B">
              <w:rPr>
                <w:rFonts w:asciiTheme="majorBidi" w:eastAsia="MS Mincho" w:hAnsiTheme="majorBidi" w:cstheme="majorBidi"/>
                <w:sz w:val="25"/>
                <w:szCs w:val="25"/>
              </w:rPr>
              <w:t>1</w:t>
            </w:r>
            <w:r w:rsidR="007E4E0B"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25"/>
                <w:szCs w:val="25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82</w:t>
            </w:r>
          </w:p>
        </w:tc>
        <w:tc>
          <w:tcPr>
            <w:tcW w:w="270" w:type="dxa"/>
          </w:tcPr>
          <w:p w14:paraId="007CB1A7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4AB801E6" w14:textId="06CD4894" w:rsidR="007E4E0B" w:rsidRPr="00BE5913" w:rsidRDefault="007E4E0B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102DB12C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43F2910B" w14:textId="0323F5B1" w:rsidR="007E4E0B" w:rsidRPr="00BE5913" w:rsidRDefault="007E4E0B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25"/>
                <w:szCs w:val="25"/>
              </w:rPr>
              <w:t>226</w:t>
            </w:r>
            <w:r w:rsidRPr="00BE591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5"/>
                <w:szCs w:val="25"/>
              </w:rPr>
              <w:t>94</w:t>
            </w:r>
            <w:r w:rsidR="00B11C2B" w:rsidRPr="00B11C2B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BE591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70" w:type="dxa"/>
          </w:tcPr>
          <w:p w14:paraId="4BB32558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32AC6C59" w14:textId="300DB88A" w:rsidR="007E4E0B" w:rsidRPr="00BE5913" w:rsidRDefault="007E4E0B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</w:tr>
      <w:tr w:rsidR="007E4E0B" w:rsidRPr="00BE5913" w14:paraId="213F7EB6" w14:textId="77777777" w:rsidTr="007208B9">
        <w:trPr>
          <w:cantSplit/>
        </w:trPr>
        <w:tc>
          <w:tcPr>
            <w:tcW w:w="2970" w:type="dxa"/>
          </w:tcPr>
          <w:p w14:paraId="02554D7A" w14:textId="7F24986F" w:rsidR="007E4E0B" w:rsidRPr="00BE5913" w:rsidRDefault="007E4E0B" w:rsidP="007E4E0B">
            <w:pPr>
              <w:tabs>
                <w:tab w:val="left" w:pos="372"/>
              </w:tabs>
              <w:spacing w:line="320" w:lineRule="exact"/>
              <w:ind w:right="6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E5913">
              <w:rPr>
                <w:rFonts w:asciiTheme="majorBidi" w:hAnsiTheme="majorBidi" w:cstheme="majorBidi" w:hint="cs"/>
                <w:sz w:val="25"/>
                <w:szCs w:val="25"/>
                <w:cs/>
              </w:rPr>
              <w:t>ยกเลิกสัญญาเช่า</w:t>
            </w:r>
          </w:p>
        </w:tc>
        <w:tc>
          <w:tcPr>
            <w:tcW w:w="270" w:type="dxa"/>
          </w:tcPr>
          <w:p w14:paraId="1D89FE04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320" w:lineRule="exact"/>
              <w:ind w:left="-108" w:right="162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51E297E0" w14:textId="13AE8924" w:rsidR="007E4E0B" w:rsidRPr="00BE5913" w:rsidRDefault="007E4E0B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CE95499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00"/>
              </w:tabs>
              <w:spacing w:line="320" w:lineRule="exact"/>
              <w:ind w:left="-108" w:right="-18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E5F64D3" w14:textId="2847ED2E" w:rsidR="007E4E0B" w:rsidRPr="00BE5913" w:rsidRDefault="007E4E0B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4CABB437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722D7958" w14:textId="2E7A97F9" w:rsidR="007E4E0B" w:rsidRPr="00BE5913" w:rsidRDefault="007E4E0B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2</w:t>
            </w: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25"/>
                <w:szCs w:val="25"/>
              </w:rPr>
              <w:t>0</w:t>
            </w:r>
            <w:r w:rsidR="00C070A0"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2</w:t>
            </w:r>
            <w:r w:rsidR="00B11C2B" w:rsidRPr="00B11C2B">
              <w:rPr>
                <w:rFonts w:asciiTheme="majorBidi" w:eastAsia="MS Mincho" w:hAnsiTheme="majorBidi" w:cstheme="majorBidi"/>
                <w:sz w:val="25"/>
                <w:szCs w:val="25"/>
              </w:rPr>
              <w:t>1</w:t>
            </w: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70" w:type="dxa"/>
          </w:tcPr>
          <w:p w14:paraId="55951D3A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548F2870" w14:textId="7720F336" w:rsidR="007E4E0B" w:rsidRPr="00BE5913" w:rsidRDefault="007E4E0B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130F3FE2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4B1289DB" w14:textId="1AB54D97" w:rsidR="007E4E0B" w:rsidRPr="00BE5913" w:rsidRDefault="007E4E0B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2</w:t>
            </w: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25"/>
                <w:szCs w:val="25"/>
              </w:rPr>
              <w:t>0</w:t>
            </w:r>
            <w:r w:rsidR="00C070A0"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2</w:t>
            </w:r>
            <w:r w:rsidR="00B11C2B" w:rsidRPr="00B11C2B">
              <w:rPr>
                <w:rFonts w:asciiTheme="majorBidi" w:eastAsia="MS Mincho" w:hAnsiTheme="majorBidi" w:cstheme="majorBidi"/>
                <w:sz w:val="25"/>
                <w:szCs w:val="25"/>
              </w:rPr>
              <w:t>1</w:t>
            </w: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)</w:t>
            </w:r>
          </w:p>
        </w:tc>
      </w:tr>
      <w:tr w:rsidR="007E4E0B" w:rsidRPr="00BE5913" w14:paraId="3B5B8B45" w14:textId="77777777" w:rsidTr="007208B9">
        <w:trPr>
          <w:cantSplit/>
        </w:trPr>
        <w:tc>
          <w:tcPr>
            <w:tcW w:w="2970" w:type="dxa"/>
          </w:tcPr>
          <w:p w14:paraId="421364AE" w14:textId="74CC8512" w:rsidR="007E4E0B" w:rsidRPr="00BE5913" w:rsidRDefault="007E4E0B" w:rsidP="007208B9">
            <w:pPr>
              <w:tabs>
                <w:tab w:val="left" w:pos="372"/>
              </w:tabs>
              <w:spacing w:line="320" w:lineRule="exact"/>
              <w:ind w:left="251" w:right="-108" w:hanging="25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  <w:r w:rsidRPr="00BE591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BE591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2567</w:t>
            </w:r>
            <w:r w:rsidRPr="00BE5913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 และ </w:t>
            </w:r>
            <w:r w:rsidR="007844D4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br/>
            </w:r>
            <w:r w:rsidR="00B11C2B" w:rsidRPr="00B11C2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  <w:r w:rsidRPr="00BE591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BE5913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2568</w:t>
            </w:r>
          </w:p>
        </w:tc>
        <w:tc>
          <w:tcPr>
            <w:tcW w:w="270" w:type="dxa"/>
          </w:tcPr>
          <w:p w14:paraId="0C20F066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6B33DE9" w14:textId="1A24C8A6" w:rsidR="007E4E0B" w:rsidRPr="00BE5913" w:rsidRDefault="00C070A0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45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0</w:t>
            </w:r>
            <w:r w:rsidR="007E4E0B"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769</w:t>
            </w:r>
          </w:p>
        </w:tc>
        <w:tc>
          <w:tcPr>
            <w:tcW w:w="270" w:type="dxa"/>
            <w:vAlign w:val="bottom"/>
          </w:tcPr>
          <w:p w14:paraId="055B1114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1AAE24B" w14:textId="320E61C5" w:rsidR="007E4E0B" w:rsidRPr="00BE5913" w:rsidRDefault="00C070A0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84</w:t>
            </w:r>
            <w:r w:rsidR="007E4E0B"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0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27</w:t>
            </w:r>
          </w:p>
        </w:tc>
        <w:tc>
          <w:tcPr>
            <w:tcW w:w="270" w:type="dxa"/>
            <w:vAlign w:val="bottom"/>
          </w:tcPr>
          <w:p w14:paraId="63B8094C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6498F57" w14:textId="752E96AA" w:rsidR="007E4E0B" w:rsidRPr="00BE5913" w:rsidRDefault="00C070A0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2</w:t>
            </w:r>
            <w:r w:rsidR="007E4E0B"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96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270" w:type="dxa"/>
            <w:vAlign w:val="bottom"/>
          </w:tcPr>
          <w:p w14:paraId="6F0CB134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4F7055C" w14:textId="7F989CEB" w:rsidR="007E4E0B" w:rsidRPr="00BE5913" w:rsidRDefault="00C070A0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393</w:t>
            </w:r>
          </w:p>
        </w:tc>
        <w:tc>
          <w:tcPr>
            <w:tcW w:w="270" w:type="dxa"/>
            <w:vAlign w:val="bottom"/>
          </w:tcPr>
          <w:p w14:paraId="239582CD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C7A6EC" w14:textId="0E7C2835" w:rsidR="007E4E0B" w:rsidRPr="00BE5913" w:rsidRDefault="00C070A0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538</w:t>
            </w:r>
            <w:r w:rsidR="007E4E0B"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5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0</w:t>
            </w:r>
          </w:p>
        </w:tc>
      </w:tr>
      <w:tr w:rsidR="007E4E0B" w:rsidRPr="00BE5913" w14:paraId="450D46C5" w14:textId="77777777" w:rsidTr="007208B9">
        <w:trPr>
          <w:cantSplit/>
        </w:trPr>
        <w:tc>
          <w:tcPr>
            <w:tcW w:w="2970" w:type="dxa"/>
          </w:tcPr>
          <w:p w14:paraId="4FD9B9D6" w14:textId="77777777" w:rsidR="007E4E0B" w:rsidRPr="00BE5913" w:rsidRDefault="007E4E0B" w:rsidP="007E4E0B">
            <w:pPr>
              <w:tabs>
                <w:tab w:val="left" w:pos="37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CFA5900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320" w:lineRule="exact"/>
              <w:ind w:left="-108" w:right="162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4B35161D" w14:textId="0BCE8AED" w:rsidR="007E4E0B" w:rsidRPr="00BE5913" w:rsidRDefault="00C070A0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2</w:t>
            </w:r>
            <w:r w:rsidR="00A930CE">
              <w:rPr>
                <w:rFonts w:asciiTheme="majorBidi" w:eastAsia="MS Mincho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564</w:t>
            </w:r>
          </w:p>
        </w:tc>
        <w:tc>
          <w:tcPr>
            <w:tcW w:w="270" w:type="dxa"/>
          </w:tcPr>
          <w:p w14:paraId="4E9E2A74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left="-108" w:right="-18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24CF8EC4" w14:textId="6308A1FA" w:rsidR="007E4E0B" w:rsidRPr="00BE5913" w:rsidRDefault="00C070A0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5</w:t>
            </w:r>
            <w:r w:rsidR="0014723B">
              <w:rPr>
                <w:rFonts w:asciiTheme="majorBidi" w:eastAsia="MS Mincho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93</w:t>
            </w:r>
            <w:r w:rsidR="00B11C2B" w:rsidRPr="00B11C2B">
              <w:rPr>
                <w:rFonts w:asciiTheme="majorBidi" w:eastAsia="MS Mincho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270" w:type="dxa"/>
          </w:tcPr>
          <w:p w14:paraId="49A4BAE3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4FA26D75" w14:textId="757C20B3" w:rsidR="007E4E0B" w:rsidRPr="00BE5913" w:rsidRDefault="00C070A0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247</w:t>
            </w:r>
          </w:p>
        </w:tc>
        <w:tc>
          <w:tcPr>
            <w:tcW w:w="270" w:type="dxa"/>
          </w:tcPr>
          <w:p w14:paraId="254DF6ED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3B069845" w14:textId="358BAB93" w:rsidR="007E4E0B" w:rsidRPr="00BE5913" w:rsidRDefault="00C070A0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hAnsiTheme="majorBidi" w:cstheme="majorBidi"/>
                <w:sz w:val="25"/>
                <w:szCs w:val="25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CD2EB9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 w:rsidR="00B11C2B" w:rsidRPr="00B11C2B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C070A0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270" w:type="dxa"/>
          </w:tcPr>
          <w:p w14:paraId="070C756C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0401685C" w14:textId="596A5EC2" w:rsidR="007E4E0B" w:rsidRPr="00BE5913" w:rsidRDefault="00B11C2B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11C2B">
              <w:rPr>
                <w:rFonts w:asciiTheme="majorBidi" w:eastAsia="MS Mincho" w:hAnsiTheme="majorBidi" w:cstheme="majorBidi"/>
                <w:sz w:val="25"/>
                <w:szCs w:val="25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2</w:t>
            </w:r>
            <w:r w:rsidR="0014723B">
              <w:rPr>
                <w:rFonts w:asciiTheme="majorBidi" w:eastAsia="MS Mincho" w:hAnsiTheme="majorBidi" w:cstheme="majorBidi"/>
                <w:sz w:val="25"/>
                <w:szCs w:val="25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654</w:t>
            </w:r>
          </w:p>
        </w:tc>
      </w:tr>
      <w:tr w:rsidR="007E4E0B" w:rsidRPr="00BE5913" w14:paraId="1CA12567" w14:textId="77777777" w:rsidTr="007208B9">
        <w:trPr>
          <w:cantSplit/>
        </w:trPr>
        <w:tc>
          <w:tcPr>
            <w:tcW w:w="2970" w:type="dxa"/>
          </w:tcPr>
          <w:p w14:paraId="6C0D5DB9" w14:textId="569D5B2D" w:rsidR="007E4E0B" w:rsidRPr="00BE5913" w:rsidRDefault="007E4E0B" w:rsidP="007E4E0B">
            <w:pPr>
              <w:tabs>
                <w:tab w:val="left" w:pos="37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E5913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โอน</w:t>
            </w:r>
          </w:p>
        </w:tc>
        <w:tc>
          <w:tcPr>
            <w:tcW w:w="270" w:type="dxa"/>
          </w:tcPr>
          <w:p w14:paraId="57D177FE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320" w:lineRule="exact"/>
              <w:ind w:left="-108" w:right="162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9F539CC" w14:textId="407F3A40" w:rsidR="007E4E0B" w:rsidRPr="00BE5913" w:rsidRDefault="00A930CE" w:rsidP="00A9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6FB6F783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left="-108" w:right="-18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59424377" w14:textId="7ED1D614" w:rsidR="007E4E0B" w:rsidRPr="00BE5913" w:rsidRDefault="00C070A0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3</w:t>
            </w:r>
            <w:r w:rsidR="00CD2EB9">
              <w:rPr>
                <w:rFonts w:asciiTheme="majorBidi" w:eastAsia="MS Mincho" w:hAnsiTheme="majorBidi" w:cstheme="majorBidi"/>
                <w:sz w:val="25"/>
                <w:szCs w:val="25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25"/>
                <w:szCs w:val="25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270" w:type="dxa"/>
          </w:tcPr>
          <w:p w14:paraId="5E231534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02F15817" w14:textId="02BB98AE" w:rsidR="007E4E0B" w:rsidRPr="00BE5913" w:rsidRDefault="00CD2EB9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FCD28EB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7CA7B2E9" w14:textId="4D4E0A46" w:rsidR="007E4E0B" w:rsidRPr="00BE5913" w:rsidRDefault="00CD2EB9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70" w:type="dxa"/>
          </w:tcPr>
          <w:p w14:paraId="48878902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29FEF04" w14:textId="3EF3B18D" w:rsidR="007E4E0B" w:rsidRPr="00BE5913" w:rsidRDefault="00CD2EB9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</w:tr>
      <w:tr w:rsidR="007E4E0B" w:rsidRPr="00BE5913" w14:paraId="2341238E" w14:textId="77777777" w:rsidTr="007208B9">
        <w:trPr>
          <w:cantSplit/>
          <w:trHeight w:val="87"/>
        </w:trPr>
        <w:tc>
          <w:tcPr>
            <w:tcW w:w="2970" w:type="dxa"/>
          </w:tcPr>
          <w:p w14:paraId="58B0D5B8" w14:textId="530689EC" w:rsidR="007E4E0B" w:rsidRPr="00BE5913" w:rsidRDefault="00DE1776" w:rsidP="007E4E0B">
            <w:pPr>
              <w:tabs>
                <w:tab w:val="left" w:pos="372"/>
              </w:tabs>
              <w:spacing w:line="320" w:lineRule="exact"/>
              <w:ind w:right="6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270" w:type="dxa"/>
          </w:tcPr>
          <w:p w14:paraId="1303DAB9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5EAADBF" w14:textId="74891DAF" w:rsidR="007E4E0B" w:rsidRPr="00BE5913" w:rsidRDefault="00A930CE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67183740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left="-108" w:right="-18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270C7B4D" w14:textId="60F8AB24" w:rsidR="007E4E0B" w:rsidRPr="00BE5913" w:rsidRDefault="00CD2EB9" w:rsidP="00CD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285</w:t>
            </w: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70" w:type="dxa"/>
          </w:tcPr>
          <w:p w14:paraId="24E305C7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34615DBD" w14:textId="3FBFD43E" w:rsidR="007E4E0B" w:rsidRPr="00BE5913" w:rsidRDefault="00CD2EB9" w:rsidP="00CD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1655E937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78E09661" w14:textId="03E52A50" w:rsidR="007E4E0B" w:rsidRPr="00BE5913" w:rsidRDefault="00CD2EB9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AF5F84E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2943A5EC" w14:textId="779B2E59" w:rsidR="007E4E0B" w:rsidRPr="00BE5913" w:rsidRDefault="00C12D3C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285</w:t>
            </w: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)</w:t>
            </w:r>
          </w:p>
        </w:tc>
      </w:tr>
      <w:tr w:rsidR="007E4E0B" w:rsidRPr="00BE5913" w14:paraId="54748E3F" w14:textId="77777777" w:rsidTr="007208B9">
        <w:trPr>
          <w:cantSplit/>
          <w:trHeight w:val="224"/>
        </w:trPr>
        <w:tc>
          <w:tcPr>
            <w:tcW w:w="2970" w:type="dxa"/>
            <w:vAlign w:val="bottom"/>
          </w:tcPr>
          <w:p w14:paraId="67795980" w14:textId="2478213B" w:rsidR="007E4E0B" w:rsidRPr="00BE5913" w:rsidRDefault="007E4E0B" w:rsidP="007E4E0B">
            <w:pPr>
              <w:tabs>
                <w:tab w:val="left" w:pos="372"/>
              </w:tabs>
              <w:spacing w:line="320" w:lineRule="exact"/>
              <w:ind w:right="6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  <w:r w:rsidRPr="00BE591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BE591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2568</w:t>
            </w:r>
          </w:p>
        </w:tc>
        <w:tc>
          <w:tcPr>
            <w:tcW w:w="270" w:type="dxa"/>
          </w:tcPr>
          <w:p w14:paraId="77581131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8987400" w14:textId="79BA39B9" w:rsidR="007E4E0B" w:rsidRPr="00BE5913" w:rsidRDefault="00C070A0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453</w:t>
            </w:r>
            <w:r w:rsidR="00A930CE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333</w:t>
            </w:r>
          </w:p>
        </w:tc>
        <w:tc>
          <w:tcPr>
            <w:tcW w:w="270" w:type="dxa"/>
          </w:tcPr>
          <w:p w14:paraId="5BA6C664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815D27B" w14:textId="2DB0CE6C" w:rsidR="007E4E0B" w:rsidRPr="00BE5913" w:rsidRDefault="00C070A0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92</w:t>
            </w:r>
            <w:r w:rsidR="00CD2EB9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872</w:t>
            </w:r>
          </w:p>
        </w:tc>
        <w:tc>
          <w:tcPr>
            <w:tcW w:w="270" w:type="dxa"/>
          </w:tcPr>
          <w:p w14:paraId="68387E97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5D52C0" w14:textId="7F8CACD3" w:rsidR="007E4E0B" w:rsidRPr="00BE5913" w:rsidRDefault="00C070A0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3</w:t>
            </w:r>
            <w:r w:rsidR="00CD2EB9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2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0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8</w:t>
            </w:r>
          </w:p>
        </w:tc>
        <w:tc>
          <w:tcPr>
            <w:tcW w:w="270" w:type="dxa"/>
          </w:tcPr>
          <w:p w14:paraId="493C7F2B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E77248" w14:textId="387D1F2A" w:rsidR="007E4E0B" w:rsidRPr="00BE5913" w:rsidRDefault="00B11C2B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B11C2B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</w:t>
            </w:r>
            <w:r w:rsidR="00CD2EB9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,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10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6</w:t>
            </w:r>
          </w:p>
        </w:tc>
        <w:tc>
          <w:tcPr>
            <w:tcW w:w="270" w:type="dxa"/>
          </w:tcPr>
          <w:p w14:paraId="3A180FF2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8287DF2" w14:textId="5CF697CA" w:rsidR="007E4E0B" w:rsidRPr="00BE5913" w:rsidRDefault="00C070A0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55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0</w:t>
            </w:r>
            <w:r w:rsidR="00C12D3C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5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9</w:t>
            </w:r>
          </w:p>
        </w:tc>
      </w:tr>
      <w:tr w:rsidR="007E4E0B" w:rsidRPr="00BE5913" w14:paraId="4BCBEE88" w14:textId="77777777" w:rsidTr="007208B9">
        <w:trPr>
          <w:cantSplit/>
          <w:trHeight w:val="224"/>
        </w:trPr>
        <w:tc>
          <w:tcPr>
            <w:tcW w:w="2970" w:type="dxa"/>
            <w:vAlign w:val="bottom"/>
          </w:tcPr>
          <w:p w14:paraId="10A68326" w14:textId="77777777" w:rsidR="007E4E0B" w:rsidRPr="00BE5913" w:rsidRDefault="007E4E0B" w:rsidP="007E4E0B">
            <w:pPr>
              <w:tabs>
                <w:tab w:val="left" w:pos="372"/>
              </w:tabs>
              <w:spacing w:line="320" w:lineRule="exact"/>
              <w:ind w:right="6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5F01F2FD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D3B7DD" w14:textId="77777777" w:rsidR="007E4E0B" w:rsidRPr="00BE5913" w:rsidRDefault="007E4E0B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1D417EF7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4B08FDC" w14:textId="77777777" w:rsidR="007E4E0B" w:rsidRPr="00BE5913" w:rsidRDefault="007E4E0B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348BEBBA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DEFB56" w14:textId="77777777" w:rsidR="007E4E0B" w:rsidRPr="00BE5913" w:rsidRDefault="007E4E0B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635CF7FE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A2BEE4" w14:textId="77777777" w:rsidR="007E4E0B" w:rsidRPr="00BE5913" w:rsidRDefault="007E4E0B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7E81EEB7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AFE408" w14:textId="77777777" w:rsidR="007E4E0B" w:rsidRPr="00BE5913" w:rsidRDefault="007E4E0B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</w:tr>
      <w:tr w:rsidR="007E4E0B" w:rsidRPr="00BE5913" w14:paraId="76E337D2" w14:textId="77777777" w:rsidTr="007208B9">
        <w:trPr>
          <w:cantSplit/>
          <w:trHeight w:val="224"/>
        </w:trPr>
        <w:tc>
          <w:tcPr>
            <w:tcW w:w="2970" w:type="dxa"/>
          </w:tcPr>
          <w:p w14:paraId="050460C9" w14:textId="508E1FD6" w:rsidR="007E4E0B" w:rsidRPr="00BE5913" w:rsidRDefault="007E4E0B" w:rsidP="007E4E0B">
            <w:pPr>
              <w:tabs>
                <w:tab w:val="left" w:pos="372"/>
              </w:tabs>
              <w:spacing w:line="320" w:lineRule="exact"/>
              <w:ind w:right="6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>ค่าเสื่อมราคา</w:t>
            </w:r>
          </w:p>
        </w:tc>
        <w:tc>
          <w:tcPr>
            <w:tcW w:w="270" w:type="dxa"/>
            <w:vAlign w:val="bottom"/>
          </w:tcPr>
          <w:p w14:paraId="1FD9076F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3FEE0A6" w14:textId="77777777" w:rsidR="007E4E0B" w:rsidRPr="00BE5913" w:rsidRDefault="007E4E0B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43FD2A67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250930C" w14:textId="77777777" w:rsidR="007E4E0B" w:rsidRPr="00BE5913" w:rsidRDefault="007E4E0B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48262733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7ABAA252" w14:textId="77777777" w:rsidR="007E4E0B" w:rsidRPr="00BE5913" w:rsidRDefault="007E4E0B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64F218FA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6B50BF5" w14:textId="77777777" w:rsidR="007E4E0B" w:rsidRPr="00BE5913" w:rsidRDefault="007E4E0B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5A988760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88E51C2" w14:textId="77777777" w:rsidR="007E4E0B" w:rsidRPr="00BE5913" w:rsidRDefault="007E4E0B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</w:tr>
      <w:tr w:rsidR="007E4E0B" w:rsidRPr="00BE5913" w14:paraId="7DCA95E5" w14:textId="77777777" w:rsidTr="007208B9">
        <w:trPr>
          <w:cantSplit/>
          <w:trHeight w:val="224"/>
        </w:trPr>
        <w:tc>
          <w:tcPr>
            <w:tcW w:w="2970" w:type="dxa"/>
          </w:tcPr>
          <w:p w14:paraId="05E163E9" w14:textId="09258F39" w:rsidR="007E4E0B" w:rsidRPr="00BE5913" w:rsidRDefault="007E4E0B" w:rsidP="007E4E0B">
            <w:pPr>
              <w:tabs>
                <w:tab w:val="left" w:pos="372"/>
              </w:tabs>
              <w:spacing w:line="320" w:lineRule="exact"/>
              <w:ind w:right="6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E5913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="00B11C2B" w:rsidRPr="00B11C2B">
              <w:rPr>
                <w:rFonts w:ascii="Angsana New" w:hAnsi="Angsana New"/>
                <w:sz w:val="25"/>
                <w:szCs w:val="25"/>
              </w:rPr>
              <w:t>1</w:t>
            </w:r>
            <w:r w:rsidRPr="00BE5913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BE5913">
              <w:rPr>
                <w:rFonts w:ascii="Angsana New" w:hAnsi="Angsana New"/>
                <w:sz w:val="25"/>
                <w:szCs w:val="25"/>
                <w:cs/>
              </w:rPr>
              <w:t xml:space="preserve">มกราคม </w:t>
            </w:r>
            <w:r w:rsidR="00C070A0" w:rsidRPr="00C070A0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270" w:type="dxa"/>
          </w:tcPr>
          <w:p w14:paraId="6DEB176A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EEE2CC6" w14:textId="6F1ACBBC" w:rsidR="007E4E0B" w:rsidRPr="007E4E0B" w:rsidRDefault="00C070A0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7</w:t>
            </w:r>
            <w:r w:rsidR="00B11C2B" w:rsidRPr="00B11C2B">
              <w:rPr>
                <w:rFonts w:asciiTheme="majorBidi" w:eastAsia="MS Mincho" w:hAnsiTheme="majorBidi" w:cstheme="majorBidi"/>
                <w:sz w:val="25"/>
                <w:szCs w:val="25"/>
              </w:rPr>
              <w:t>1</w:t>
            </w:r>
            <w:r w:rsidR="007E4E0B" w:rsidRPr="007E4E0B">
              <w:rPr>
                <w:rFonts w:asciiTheme="majorBidi" w:eastAsia="MS Mincho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282</w:t>
            </w:r>
          </w:p>
        </w:tc>
        <w:tc>
          <w:tcPr>
            <w:tcW w:w="270" w:type="dxa"/>
          </w:tcPr>
          <w:p w14:paraId="42389E18" w14:textId="77777777" w:rsidR="007E4E0B" w:rsidRPr="007E4E0B" w:rsidRDefault="007E4E0B" w:rsidP="007E4E0B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1115C36E" w14:textId="172E8ED4" w:rsidR="007E4E0B" w:rsidRPr="007E4E0B" w:rsidRDefault="00B11C2B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11C2B">
              <w:rPr>
                <w:rFonts w:asciiTheme="majorBidi" w:eastAsia="MS Mincho" w:hAnsiTheme="majorBidi" w:cstheme="majorBidi"/>
                <w:sz w:val="25"/>
                <w:szCs w:val="25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7</w:t>
            </w:r>
            <w:r w:rsidR="007E4E0B" w:rsidRPr="007E4E0B">
              <w:rPr>
                <w:rFonts w:asciiTheme="majorBidi" w:eastAsia="MS Mincho" w:hAnsiTheme="majorBidi" w:cstheme="majorBidi"/>
                <w:sz w:val="25"/>
                <w:szCs w:val="25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968</w:t>
            </w:r>
          </w:p>
        </w:tc>
        <w:tc>
          <w:tcPr>
            <w:tcW w:w="270" w:type="dxa"/>
          </w:tcPr>
          <w:p w14:paraId="0AF71C18" w14:textId="77777777" w:rsidR="007E4E0B" w:rsidRPr="007E4E0B" w:rsidRDefault="007E4E0B" w:rsidP="007E4E0B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44FD82FC" w14:textId="6EDDB411" w:rsidR="007E4E0B" w:rsidRPr="007E4E0B" w:rsidRDefault="00C070A0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3</w:t>
            </w:r>
            <w:r w:rsidR="007E4E0B" w:rsidRPr="007E4E0B">
              <w:rPr>
                <w:rFonts w:asciiTheme="majorBidi" w:eastAsia="MS Mincho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8</w:t>
            </w:r>
            <w:r w:rsidR="00B11C2B" w:rsidRPr="00B11C2B">
              <w:rPr>
                <w:rFonts w:asciiTheme="majorBidi" w:eastAsia="MS Mincho" w:hAnsiTheme="majorBidi" w:cstheme="majorBidi"/>
                <w:sz w:val="25"/>
                <w:szCs w:val="25"/>
              </w:rPr>
              <w:t>11</w:t>
            </w:r>
          </w:p>
        </w:tc>
        <w:tc>
          <w:tcPr>
            <w:tcW w:w="270" w:type="dxa"/>
          </w:tcPr>
          <w:p w14:paraId="4C96D536" w14:textId="77777777" w:rsidR="007E4E0B" w:rsidRPr="007E4E0B" w:rsidRDefault="007E4E0B" w:rsidP="007E4E0B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17E6663" w14:textId="3CE1618B" w:rsidR="007E4E0B" w:rsidRPr="007E4E0B" w:rsidRDefault="007E4E0B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E4E0B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92AC1C6" w14:textId="77777777" w:rsidR="007E4E0B" w:rsidRPr="007E4E0B" w:rsidRDefault="007E4E0B" w:rsidP="007E4E0B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7858B2A7" w14:textId="1738D7EF" w:rsidR="007E4E0B" w:rsidRPr="007E4E0B" w:rsidRDefault="00C070A0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93</w:t>
            </w:r>
            <w:r w:rsidR="007E4E0B" w:rsidRPr="007E4E0B">
              <w:rPr>
                <w:rFonts w:asciiTheme="majorBidi" w:eastAsia="MS Mincho" w:hAnsiTheme="majorBidi" w:cstheme="majorBidi"/>
                <w:sz w:val="25"/>
                <w:szCs w:val="25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25"/>
                <w:szCs w:val="25"/>
              </w:rPr>
              <w:t>0</w:t>
            </w: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6</w:t>
            </w:r>
            <w:r w:rsidR="00B11C2B" w:rsidRPr="00B11C2B">
              <w:rPr>
                <w:rFonts w:asciiTheme="majorBidi" w:eastAsia="MS Mincho" w:hAnsiTheme="majorBidi" w:cstheme="majorBidi"/>
                <w:sz w:val="25"/>
                <w:szCs w:val="25"/>
              </w:rPr>
              <w:t>1</w:t>
            </w:r>
          </w:p>
        </w:tc>
      </w:tr>
      <w:tr w:rsidR="007E4E0B" w:rsidRPr="00BE5913" w14:paraId="1AC3F617" w14:textId="77777777" w:rsidTr="007208B9">
        <w:trPr>
          <w:cantSplit/>
          <w:trHeight w:val="224"/>
        </w:trPr>
        <w:tc>
          <w:tcPr>
            <w:tcW w:w="2970" w:type="dxa"/>
          </w:tcPr>
          <w:p w14:paraId="57B7113E" w14:textId="0E77019C" w:rsidR="007E4E0B" w:rsidRPr="00BE5913" w:rsidRDefault="007E4E0B" w:rsidP="007E4E0B">
            <w:pPr>
              <w:tabs>
                <w:tab w:val="left" w:pos="372"/>
              </w:tabs>
              <w:spacing w:line="320" w:lineRule="exact"/>
              <w:ind w:right="63"/>
              <w:rPr>
                <w:rFonts w:ascii="Angsana New" w:hAnsi="Angsana New"/>
                <w:sz w:val="25"/>
                <w:szCs w:val="25"/>
                <w:cs/>
              </w:rPr>
            </w:pPr>
            <w:r w:rsidRPr="00BE5913">
              <w:rPr>
                <w:rFonts w:ascii="Angsana New" w:hAnsi="Angsana New" w:hint="cs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73DDAAE4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19F1D7D4" w14:textId="1BB093FF" w:rsidR="007E4E0B" w:rsidRPr="00BE5913" w:rsidRDefault="00C070A0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34</w:t>
            </w:r>
            <w:r w:rsidR="007E4E0B"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644</w:t>
            </w:r>
          </w:p>
        </w:tc>
        <w:tc>
          <w:tcPr>
            <w:tcW w:w="270" w:type="dxa"/>
          </w:tcPr>
          <w:p w14:paraId="6DF1A22D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9E78118" w14:textId="15A8F5DD" w:rsidR="007E4E0B" w:rsidRPr="00BE5913" w:rsidRDefault="00B11C2B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11C2B">
              <w:rPr>
                <w:rFonts w:asciiTheme="majorBidi" w:eastAsia="MS Mincho" w:hAnsiTheme="majorBidi" w:cstheme="majorBidi"/>
                <w:sz w:val="25"/>
                <w:szCs w:val="25"/>
              </w:rPr>
              <w:t>10</w:t>
            </w:r>
            <w:r w:rsidR="007E4E0B"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373</w:t>
            </w:r>
          </w:p>
        </w:tc>
        <w:tc>
          <w:tcPr>
            <w:tcW w:w="270" w:type="dxa"/>
          </w:tcPr>
          <w:p w14:paraId="71507385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366CB48C" w14:textId="51D14F56" w:rsidR="007E4E0B" w:rsidRPr="00BE5913" w:rsidRDefault="00C070A0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7</w:t>
            </w:r>
            <w:r w:rsidR="00B11C2B" w:rsidRPr="00B11C2B">
              <w:rPr>
                <w:rFonts w:asciiTheme="majorBidi" w:eastAsia="MS Mincho" w:hAnsiTheme="majorBidi" w:cstheme="majorBidi"/>
                <w:sz w:val="25"/>
                <w:szCs w:val="25"/>
              </w:rPr>
              <w:t>0</w:t>
            </w: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270" w:type="dxa"/>
          </w:tcPr>
          <w:p w14:paraId="035722D3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40DFA276" w14:textId="173CE630" w:rsidR="007E4E0B" w:rsidRPr="00BE5913" w:rsidRDefault="007E4E0B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E687057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7AAB3E3" w14:textId="7F1B3984" w:rsidR="007E4E0B" w:rsidRPr="00BE5913" w:rsidRDefault="00C070A0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45</w:t>
            </w:r>
            <w:r w:rsidR="007E4E0B"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72</w:t>
            </w:r>
            <w:r w:rsidR="00B11C2B" w:rsidRPr="00B11C2B">
              <w:rPr>
                <w:rFonts w:asciiTheme="majorBidi" w:eastAsia="MS Mincho" w:hAnsiTheme="majorBidi" w:cstheme="majorBidi"/>
                <w:sz w:val="25"/>
                <w:szCs w:val="25"/>
              </w:rPr>
              <w:t>1</w:t>
            </w:r>
          </w:p>
        </w:tc>
      </w:tr>
      <w:tr w:rsidR="007E4E0B" w:rsidRPr="00BE5913" w14:paraId="253D22A2" w14:textId="77777777" w:rsidTr="007208B9">
        <w:trPr>
          <w:cantSplit/>
          <w:trHeight w:val="224"/>
        </w:trPr>
        <w:tc>
          <w:tcPr>
            <w:tcW w:w="2970" w:type="dxa"/>
          </w:tcPr>
          <w:p w14:paraId="2F764490" w14:textId="668307D3" w:rsidR="007E4E0B" w:rsidRPr="00BE5913" w:rsidRDefault="007E4E0B" w:rsidP="007E4E0B">
            <w:pPr>
              <w:tabs>
                <w:tab w:val="left" w:pos="372"/>
              </w:tabs>
              <w:spacing w:line="320" w:lineRule="exact"/>
              <w:ind w:right="6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E5913">
              <w:rPr>
                <w:rFonts w:asciiTheme="majorBidi" w:hAnsiTheme="majorBidi" w:cstheme="majorBidi" w:hint="cs"/>
                <w:sz w:val="25"/>
                <w:szCs w:val="25"/>
                <w:cs/>
              </w:rPr>
              <w:t>ยกเลิกสัญญาเช่า</w:t>
            </w:r>
          </w:p>
        </w:tc>
        <w:tc>
          <w:tcPr>
            <w:tcW w:w="270" w:type="dxa"/>
          </w:tcPr>
          <w:p w14:paraId="67310A79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F6BACB5" w14:textId="3EF80088" w:rsidR="007E4E0B" w:rsidRPr="00BE5913" w:rsidRDefault="007E4E0B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40CD730C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4C35E4A" w14:textId="6C5DE02C" w:rsidR="007E4E0B" w:rsidRPr="00BE5913" w:rsidRDefault="007E4E0B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60508EF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3A34A0AD" w14:textId="5E948B35" w:rsidR="007E4E0B" w:rsidRPr="00BE5913" w:rsidRDefault="007E4E0B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2</w:t>
            </w: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25"/>
                <w:szCs w:val="25"/>
              </w:rPr>
              <w:t>0</w:t>
            </w:r>
            <w:r w:rsidR="00C070A0"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2</w:t>
            </w:r>
            <w:r w:rsidR="00B11C2B" w:rsidRPr="00B11C2B">
              <w:rPr>
                <w:rFonts w:asciiTheme="majorBidi" w:eastAsia="MS Mincho" w:hAnsiTheme="majorBidi" w:cstheme="majorBidi"/>
                <w:sz w:val="25"/>
                <w:szCs w:val="25"/>
              </w:rPr>
              <w:t>1</w:t>
            </w: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70" w:type="dxa"/>
            <w:vAlign w:val="bottom"/>
          </w:tcPr>
          <w:p w14:paraId="1004DD66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5AE4FA6" w14:textId="578889E6" w:rsidR="007E4E0B" w:rsidRPr="00BE5913" w:rsidRDefault="007E4E0B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B32529F" w14:textId="77777777" w:rsidR="007E4E0B" w:rsidRPr="00BE5913" w:rsidRDefault="007E4E0B" w:rsidP="007E4E0B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449863E5" w14:textId="4EAE4323" w:rsidR="007E4E0B" w:rsidRPr="00BE5913" w:rsidRDefault="007E4E0B" w:rsidP="007E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2</w:t>
            </w: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25"/>
                <w:szCs w:val="25"/>
              </w:rPr>
              <w:t>0</w:t>
            </w:r>
            <w:r w:rsidR="00C070A0"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2</w:t>
            </w:r>
            <w:r w:rsidR="00B11C2B" w:rsidRPr="00B11C2B">
              <w:rPr>
                <w:rFonts w:asciiTheme="majorBidi" w:eastAsia="MS Mincho" w:hAnsiTheme="majorBidi" w:cstheme="majorBidi"/>
                <w:sz w:val="25"/>
                <w:szCs w:val="25"/>
              </w:rPr>
              <w:t>1</w:t>
            </w: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)</w:t>
            </w:r>
          </w:p>
        </w:tc>
      </w:tr>
      <w:tr w:rsidR="007844D4" w:rsidRPr="00BE5913" w14:paraId="1A97D4F5" w14:textId="77777777" w:rsidTr="007208B9">
        <w:trPr>
          <w:cantSplit/>
          <w:trHeight w:val="224"/>
        </w:trPr>
        <w:tc>
          <w:tcPr>
            <w:tcW w:w="2970" w:type="dxa"/>
          </w:tcPr>
          <w:p w14:paraId="13A51D0E" w14:textId="3FA0031D" w:rsidR="007844D4" w:rsidRPr="00BE5913" w:rsidRDefault="007844D4" w:rsidP="007844D4">
            <w:pPr>
              <w:tabs>
                <w:tab w:val="left" w:pos="372"/>
              </w:tabs>
              <w:spacing w:line="320" w:lineRule="exact"/>
              <w:ind w:left="251" w:right="-108" w:hanging="25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  <w:r w:rsidRPr="00BE591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BE591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2567</w:t>
            </w:r>
            <w:r w:rsidRPr="00BE5913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 และ 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br/>
            </w:r>
            <w:r w:rsidR="00B11C2B" w:rsidRPr="00B11C2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  <w:r w:rsidRPr="00BE591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BE5913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2568</w:t>
            </w:r>
          </w:p>
        </w:tc>
        <w:tc>
          <w:tcPr>
            <w:tcW w:w="270" w:type="dxa"/>
          </w:tcPr>
          <w:p w14:paraId="19ABD1E8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A0771D" w14:textId="4ACE9D18" w:rsidR="007844D4" w:rsidRPr="00BE5913" w:rsidRDefault="00B11C2B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</w:rPr>
            </w:pPr>
            <w:r w:rsidRPr="00B11C2B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10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5</w:t>
            </w:r>
            <w:r w:rsidR="007844D4"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926</w:t>
            </w:r>
          </w:p>
        </w:tc>
        <w:tc>
          <w:tcPr>
            <w:tcW w:w="270" w:type="dxa"/>
            <w:vAlign w:val="bottom"/>
          </w:tcPr>
          <w:p w14:paraId="7A067876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483A7B" w14:textId="506C2762" w:rsidR="007844D4" w:rsidRPr="00BE5913" w:rsidRDefault="00C070A0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28</w:t>
            </w:r>
            <w:r w:rsidR="007844D4"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34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270" w:type="dxa"/>
            <w:vAlign w:val="bottom"/>
          </w:tcPr>
          <w:p w14:paraId="1EF86504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A48063F" w14:textId="48750247" w:rsidR="007844D4" w:rsidRPr="00BE5913" w:rsidRDefault="00C070A0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2</w:t>
            </w:r>
            <w:r w:rsidR="007844D4"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494</w:t>
            </w:r>
          </w:p>
        </w:tc>
        <w:tc>
          <w:tcPr>
            <w:tcW w:w="270" w:type="dxa"/>
            <w:vAlign w:val="bottom"/>
          </w:tcPr>
          <w:p w14:paraId="782476C6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ED8C9B" w14:textId="79DCDD16" w:rsidR="007844D4" w:rsidRPr="00BE5913" w:rsidRDefault="007844D4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1937E7C2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C2C1F7" w14:textId="58A11337" w:rsidR="007844D4" w:rsidRPr="00BE5913" w:rsidRDefault="00B11C2B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B11C2B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36</w:t>
            </w:r>
            <w:r w:rsidR="007844D4"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76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</w:t>
            </w:r>
          </w:p>
        </w:tc>
      </w:tr>
      <w:tr w:rsidR="007844D4" w:rsidRPr="00BE5913" w14:paraId="0F37AC61" w14:textId="77777777" w:rsidTr="007208B9">
        <w:trPr>
          <w:cantSplit/>
          <w:trHeight w:val="224"/>
        </w:trPr>
        <w:tc>
          <w:tcPr>
            <w:tcW w:w="2970" w:type="dxa"/>
          </w:tcPr>
          <w:p w14:paraId="0830E878" w14:textId="77777777" w:rsidR="007844D4" w:rsidRPr="00BE5913" w:rsidRDefault="007844D4" w:rsidP="007844D4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E5913">
              <w:rPr>
                <w:rFonts w:ascii="Angsana New" w:hAnsi="Angsana New" w:hint="cs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25A67629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7E0FC859" w14:textId="447ED047" w:rsidR="007844D4" w:rsidRPr="00BE5913" w:rsidRDefault="00C070A0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4</w:t>
            </w:r>
            <w:r w:rsidR="00B11C2B" w:rsidRPr="00B11C2B">
              <w:rPr>
                <w:rFonts w:asciiTheme="majorBidi" w:eastAsia="MS Mincho" w:hAnsiTheme="majorBidi" w:cstheme="majorBidi"/>
                <w:sz w:val="25"/>
                <w:szCs w:val="25"/>
              </w:rPr>
              <w:t>0</w:t>
            </w:r>
            <w:r w:rsidR="007844D4">
              <w:rPr>
                <w:rFonts w:asciiTheme="majorBidi" w:eastAsia="MS Mincho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357</w:t>
            </w:r>
          </w:p>
        </w:tc>
        <w:tc>
          <w:tcPr>
            <w:tcW w:w="270" w:type="dxa"/>
          </w:tcPr>
          <w:p w14:paraId="3E860D25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7B32660" w14:textId="6F7623CD" w:rsidR="007844D4" w:rsidRPr="00BE5913" w:rsidRDefault="00B11C2B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11C2B">
              <w:rPr>
                <w:rFonts w:asciiTheme="majorBidi" w:eastAsia="MS Mincho" w:hAnsiTheme="majorBidi" w:cstheme="majorBidi"/>
                <w:sz w:val="25"/>
                <w:szCs w:val="25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3</w:t>
            </w:r>
            <w:r w:rsidR="007844D4">
              <w:rPr>
                <w:rFonts w:asciiTheme="majorBidi" w:eastAsia="MS Mincho" w:hAnsiTheme="majorBidi" w:cstheme="majorBidi"/>
                <w:sz w:val="25"/>
                <w:szCs w:val="25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7</w:t>
            </w:r>
            <w:r w:rsidR="007D672F">
              <w:rPr>
                <w:rFonts w:asciiTheme="majorBidi" w:eastAsia="MS Mincho" w:hAnsiTheme="majorBidi" w:cstheme="majorBidi"/>
                <w:sz w:val="25"/>
                <w:szCs w:val="25"/>
              </w:rPr>
              <w:t>68</w:t>
            </w:r>
          </w:p>
        </w:tc>
        <w:tc>
          <w:tcPr>
            <w:tcW w:w="270" w:type="dxa"/>
          </w:tcPr>
          <w:p w14:paraId="6ED3F3DC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543F2799" w14:textId="3536B255" w:rsidR="007844D4" w:rsidRPr="00BE5913" w:rsidRDefault="00C070A0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452</w:t>
            </w:r>
          </w:p>
        </w:tc>
        <w:tc>
          <w:tcPr>
            <w:tcW w:w="270" w:type="dxa"/>
          </w:tcPr>
          <w:p w14:paraId="15DEE8FC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39CBB34" w14:textId="640EC3A1" w:rsidR="007844D4" w:rsidRPr="00BE5913" w:rsidRDefault="007844D4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4EC68172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060DE2A" w14:textId="4A1B99C1" w:rsidR="007844D4" w:rsidRPr="00BE5913" w:rsidRDefault="00C070A0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54</w:t>
            </w:r>
            <w:r w:rsidR="007844D4">
              <w:rPr>
                <w:rFonts w:asciiTheme="majorBidi" w:eastAsia="MS Mincho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5</w:t>
            </w:r>
            <w:r w:rsidR="007D672F">
              <w:rPr>
                <w:rFonts w:asciiTheme="majorBidi" w:eastAsia="MS Mincho" w:hAnsiTheme="majorBidi" w:cstheme="majorBidi"/>
                <w:sz w:val="25"/>
                <w:szCs w:val="25"/>
              </w:rPr>
              <w:t>77</w:t>
            </w:r>
          </w:p>
        </w:tc>
      </w:tr>
      <w:tr w:rsidR="007844D4" w:rsidRPr="00BE5913" w14:paraId="56BCE09B" w14:textId="77777777" w:rsidTr="007208B9">
        <w:trPr>
          <w:cantSplit/>
          <w:trHeight w:val="224"/>
        </w:trPr>
        <w:tc>
          <w:tcPr>
            <w:tcW w:w="2970" w:type="dxa"/>
          </w:tcPr>
          <w:p w14:paraId="51DB1FEB" w14:textId="6E130FC9" w:rsidR="007844D4" w:rsidRPr="00BE5913" w:rsidRDefault="007844D4" w:rsidP="007844D4">
            <w:pPr>
              <w:tabs>
                <w:tab w:val="left" w:pos="372"/>
              </w:tabs>
              <w:spacing w:line="320" w:lineRule="exact"/>
              <w:ind w:right="6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270" w:type="dxa"/>
          </w:tcPr>
          <w:p w14:paraId="5E6467FD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4CF64B26" w14:textId="73255CD2" w:rsidR="007844D4" w:rsidRPr="00BE5913" w:rsidRDefault="007844D4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1FADBC69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721C62F" w14:textId="5A34466A" w:rsidR="007844D4" w:rsidRPr="00BE5913" w:rsidRDefault="007844D4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(</w:t>
            </w:r>
            <w:r w:rsidR="007D672F">
              <w:rPr>
                <w:rFonts w:asciiTheme="majorBidi" w:eastAsia="MS Mincho" w:hAnsiTheme="majorBidi" w:cstheme="majorBidi"/>
                <w:sz w:val="25"/>
                <w:szCs w:val="25"/>
              </w:rPr>
              <w:t>98</w:t>
            </w: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70" w:type="dxa"/>
          </w:tcPr>
          <w:p w14:paraId="15BCE234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0A3E924D" w14:textId="3088C960" w:rsidR="007844D4" w:rsidRPr="00BE5913" w:rsidRDefault="007844D4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1D7F4A4C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7521389" w14:textId="2573D3BA" w:rsidR="007844D4" w:rsidRPr="00BE5913" w:rsidRDefault="007844D4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62C44503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1E98608E" w14:textId="65C0DBDB" w:rsidR="007844D4" w:rsidRPr="00BE5913" w:rsidRDefault="007844D4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(</w:t>
            </w:r>
            <w:r w:rsidR="007D672F">
              <w:rPr>
                <w:rFonts w:asciiTheme="majorBidi" w:eastAsia="MS Mincho" w:hAnsiTheme="majorBidi" w:cstheme="majorBidi"/>
                <w:sz w:val="25"/>
                <w:szCs w:val="25"/>
              </w:rPr>
              <w:t>98</w:t>
            </w: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)</w:t>
            </w:r>
          </w:p>
        </w:tc>
      </w:tr>
      <w:tr w:rsidR="007844D4" w:rsidRPr="00BE5913" w14:paraId="45824528" w14:textId="77777777" w:rsidTr="007208B9">
        <w:trPr>
          <w:cantSplit/>
          <w:trHeight w:val="73"/>
        </w:trPr>
        <w:tc>
          <w:tcPr>
            <w:tcW w:w="2970" w:type="dxa"/>
          </w:tcPr>
          <w:p w14:paraId="2C1D8932" w14:textId="23F304A7" w:rsidR="007844D4" w:rsidRPr="00BE5913" w:rsidRDefault="007844D4" w:rsidP="007844D4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C070A0" w:rsidRPr="00C070A0">
              <w:rPr>
                <w:rFonts w:ascii="Angsana New" w:hAnsi="Angsana New"/>
                <w:b/>
                <w:bCs/>
                <w:sz w:val="25"/>
                <w:szCs w:val="25"/>
              </w:rPr>
              <w:t>3</w:t>
            </w:r>
            <w:r w:rsidR="00B11C2B" w:rsidRPr="00B11C2B">
              <w:rPr>
                <w:rFonts w:ascii="Angsana New" w:hAnsi="Angsana New"/>
                <w:b/>
                <w:bCs/>
                <w:sz w:val="25"/>
                <w:szCs w:val="25"/>
              </w:rPr>
              <w:t>1</w:t>
            </w:r>
            <w:r w:rsidRPr="00BE5913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  <w:r w:rsidRPr="00BE5913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="00C070A0" w:rsidRPr="00C070A0">
              <w:rPr>
                <w:rFonts w:ascii="Angsana New" w:hAnsi="Angsana New"/>
                <w:b/>
                <w:bCs/>
                <w:sz w:val="25"/>
                <w:szCs w:val="25"/>
              </w:rPr>
              <w:t>2568</w:t>
            </w:r>
          </w:p>
        </w:tc>
        <w:tc>
          <w:tcPr>
            <w:tcW w:w="270" w:type="dxa"/>
          </w:tcPr>
          <w:p w14:paraId="1E0D4A17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EE01B4F" w14:textId="3324BC18" w:rsidR="007844D4" w:rsidRPr="00BE5913" w:rsidRDefault="00B11C2B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B11C2B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46</w:t>
            </w:r>
            <w:r w:rsidR="007844D4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283</w:t>
            </w:r>
          </w:p>
        </w:tc>
        <w:tc>
          <w:tcPr>
            <w:tcW w:w="270" w:type="dxa"/>
          </w:tcPr>
          <w:p w14:paraId="7684A66C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30" w:lineRule="exact"/>
              <w:ind w:right="-13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F17FD5" w14:textId="7FAA9859" w:rsidR="007844D4" w:rsidRPr="00BE5913" w:rsidRDefault="00C070A0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42</w:t>
            </w:r>
            <w:r w:rsidR="007844D4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011</w:t>
            </w:r>
          </w:p>
        </w:tc>
        <w:tc>
          <w:tcPr>
            <w:tcW w:w="270" w:type="dxa"/>
          </w:tcPr>
          <w:p w14:paraId="20C1FF4C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30" w:lineRule="exact"/>
              <w:ind w:right="-13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D6BD62F" w14:textId="356B7E51" w:rsidR="007844D4" w:rsidRPr="00BE5913" w:rsidRDefault="00C070A0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2</w:t>
            </w:r>
            <w:r w:rsidR="007844D4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946</w:t>
            </w:r>
          </w:p>
        </w:tc>
        <w:tc>
          <w:tcPr>
            <w:tcW w:w="270" w:type="dxa"/>
          </w:tcPr>
          <w:p w14:paraId="3D049F2B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30" w:lineRule="exact"/>
              <w:ind w:right="-13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55B0325" w14:textId="678E510C" w:rsidR="007844D4" w:rsidRPr="00BE5913" w:rsidRDefault="007844D4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3F948A11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30" w:lineRule="exact"/>
              <w:ind w:right="-13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81901B" w14:textId="74874304" w:rsidR="007844D4" w:rsidRPr="00BE5913" w:rsidRDefault="00B11C2B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B11C2B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9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</w:t>
            </w:r>
            <w:r w:rsidR="007844D4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24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0</w:t>
            </w:r>
          </w:p>
        </w:tc>
      </w:tr>
      <w:tr w:rsidR="007844D4" w:rsidRPr="00BE5913" w14:paraId="68E2BE6B" w14:textId="77777777" w:rsidTr="007208B9">
        <w:trPr>
          <w:cantSplit/>
          <w:trHeight w:val="224"/>
        </w:trPr>
        <w:tc>
          <w:tcPr>
            <w:tcW w:w="2970" w:type="dxa"/>
          </w:tcPr>
          <w:p w14:paraId="3C9A1CD0" w14:textId="77777777" w:rsidR="007844D4" w:rsidRPr="00BE5913" w:rsidRDefault="007844D4" w:rsidP="007844D4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7F5034EB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430B2803" w14:textId="77777777" w:rsidR="007844D4" w:rsidRPr="00BE5913" w:rsidRDefault="007844D4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1E0AD2AF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0414404" w14:textId="77777777" w:rsidR="007844D4" w:rsidRPr="00BE5913" w:rsidRDefault="007844D4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02DB0906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27F5EE2B" w14:textId="77777777" w:rsidR="007844D4" w:rsidRPr="00BE5913" w:rsidRDefault="007844D4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20BEA9F0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4D8A1D26" w14:textId="77777777" w:rsidR="007844D4" w:rsidRPr="00BE5913" w:rsidRDefault="007844D4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468D2727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023CFAC" w14:textId="77777777" w:rsidR="007844D4" w:rsidRPr="00BE5913" w:rsidRDefault="007844D4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</w:rPr>
            </w:pPr>
          </w:p>
        </w:tc>
      </w:tr>
      <w:tr w:rsidR="007844D4" w:rsidRPr="00BE5913" w14:paraId="094AD634" w14:textId="77777777" w:rsidTr="007208B9">
        <w:trPr>
          <w:cantSplit/>
          <w:trHeight w:val="224"/>
        </w:trPr>
        <w:tc>
          <w:tcPr>
            <w:tcW w:w="2970" w:type="dxa"/>
          </w:tcPr>
          <w:p w14:paraId="417F44BD" w14:textId="58945F09" w:rsidR="007844D4" w:rsidRPr="00BE5913" w:rsidRDefault="007844D4" w:rsidP="007844D4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4A7CECC9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594CAF7" w14:textId="77777777" w:rsidR="007844D4" w:rsidRPr="00BE5913" w:rsidRDefault="007844D4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283B2772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0064FF5C" w14:textId="77777777" w:rsidR="007844D4" w:rsidRPr="00BE5913" w:rsidRDefault="007844D4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3DA50FB7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0058A82B" w14:textId="77777777" w:rsidR="007844D4" w:rsidRPr="00BE5913" w:rsidRDefault="007844D4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64381C76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7A8C677" w14:textId="77777777" w:rsidR="007844D4" w:rsidRPr="00BE5913" w:rsidRDefault="007844D4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00D2A52A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C16FF3F" w14:textId="77777777" w:rsidR="007844D4" w:rsidRPr="00BE5913" w:rsidRDefault="007844D4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</w:rPr>
            </w:pPr>
          </w:p>
        </w:tc>
      </w:tr>
      <w:tr w:rsidR="007844D4" w:rsidRPr="00BE5913" w14:paraId="2912F89B" w14:textId="77777777" w:rsidTr="007208B9">
        <w:trPr>
          <w:cantSplit/>
          <w:trHeight w:val="224"/>
        </w:trPr>
        <w:tc>
          <w:tcPr>
            <w:tcW w:w="2970" w:type="dxa"/>
          </w:tcPr>
          <w:p w14:paraId="1D8D6A6C" w14:textId="6B8D018F" w:rsidR="007844D4" w:rsidRPr="00BE5913" w:rsidRDefault="007844D4" w:rsidP="007844D4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C070A0" w:rsidRPr="00C070A0">
              <w:rPr>
                <w:rFonts w:ascii="Angsana New" w:hAnsi="Angsana New"/>
                <w:b/>
                <w:bCs/>
                <w:sz w:val="25"/>
                <w:szCs w:val="25"/>
              </w:rPr>
              <w:t>3</w:t>
            </w:r>
            <w:r w:rsidR="00B11C2B" w:rsidRPr="00B11C2B">
              <w:rPr>
                <w:rFonts w:ascii="Angsana New" w:hAnsi="Angsana New"/>
                <w:b/>
                <w:bCs/>
                <w:sz w:val="25"/>
                <w:szCs w:val="25"/>
              </w:rPr>
              <w:t>1</w:t>
            </w:r>
            <w:r w:rsidRPr="00BE5913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  <w:r w:rsidRPr="00BE5913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="00C070A0" w:rsidRPr="00C070A0">
              <w:rPr>
                <w:rFonts w:ascii="Angsana New" w:hAnsi="Angsana New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270" w:type="dxa"/>
          </w:tcPr>
          <w:p w14:paraId="72762984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A239ACC" w14:textId="38F07321" w:rsidR="007844D4" w:rsidRPr="00BE5913" w:rsidRDefault="007844D4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02F6690B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422871CF" w14:textId="61FCC3CD" w:rsidR="007844D4" w:rsidRPr="00BE5913" w:rsidRDefault="007844D4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24A2EF7D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9CA5E5C" w14:textId="5B1C2679" w:rsidR="007844D4" w:rsidRPr="00BE5913" w:rsidRDefault="007844D4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0392C1FF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0290D8F" w14:textId="5FEE7C1C" w:rsidR="007844D4" w:rsidRPr="00BE5913" w:rsidRDefault="007844D4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31F9EA16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B961E3D" w14:textId="2E2516F5" w:rsidR="007844D4" w:rsidRPr="00BE5913" w:rsidRDefault="007844D4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</w:rPr>
            </w:pPr>
          </w:p>
        </w:tc>
      </w:tr>
      <w:tr w:rsidR="007844D4" w:rsidRPr="00BE5913" w14:paraId="32118C93" w14:textId="77777777" w:rsidTr="007208B9">
        <w:trPr>
          <w:cantSplit/>
          <w:trHeight w:val="224"/>
        </w:trPr>
        <w:tc>
          <w:tcPr>
            <w:tcW w:w="2970" w:type="dxa"/>
          </w:tcPr>
          <w:p w14:paraId="41C9EA06" w14:textId="180A4861" w:rsidR="007844D4" w:rsidRPr="00BE5913" w:rsidRDefault="007844D4" w:rsidP="007844D4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BE5913">
              <w:rPr>
                <w:rFonts w:ascii="Angsana New" w:hAnsi="Angsana New" w:hint="cs"/>
                <w:sz w:val="25"/>
                <w:szCs w:val="25"/>
                <w:cs/>
              </w:rPr>
              <w:t>ภายใต้กรรมสิทธิ์ของบริษัท</w:t>
            </w:r>
          </w:p>
        </w:tc>
        <w:tc>
          <w:tcPr>
            <w:tcW w:w="270" w:type="dxa"/>
          </w:tcPr>
          <w:p w14:paraId="47729B86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12C54983" w14:textId="6AE7CE6A" w:rsidR="007844D4" w:rsidRPr="00BE5913" w:rsidRDefault="00B11C2B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11C2B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 w:rsidRPr="00B11C2B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="007844D4" w:rsidRPr="00BE591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11C2B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5"/>
                <w:szCs w:val="25"/>
              </w:rPr>
              <w:t>47</w:t>
            </w:r>
          </w:p>
        </w:tc>
        <w:tc>
          <w:tcPr>
            <w:tcW w:w="270" w:type="dxa"/>
          </w:tcPr>
          <w:p w14:paraId="35A1D44C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1C5A39CF" w14:textId="7F385EAD" w:rsidR="007844D4" w:rsidRPr="00BE5913" w:rsidRDefault="00C070A0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55</w:t>
            </w:r>
            <w:r w:rsidR="007844D4"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686</w:t>
            </w:r>
          </w:p>
        </w:tc>
        <w:tc>
          <w:tcPr>
            <w:tcW w:w="270" w:type="dxa"/>
          </w:tcPr>
          <w:p w14:paraId="4C6877A4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5EC2A651" w14:textId="0A36BED0" w:rsidR="007844D4" w:rsidRPr="00BE5913" w:rsidRDefault="007844D4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6C736629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22332F3" w14:textId="490A4AB6" w:rsidR="007844D4" w:rsidRPr="00BE5913" w:rsidRDefault="00C070A0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393</w:t>
            </w:r>
          </w:p>
        </w:tc>
        <w:tc>
          <w:tcPr>
            <w:tcW w:w="270" w:type="dxa"/>
          </w:tcPr>
          <w:p w14:paraId="3B665817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04E2C97" w14:textId="6BAEAA30" w:rsidR="007844D4" w:rsidRPr="00BE5913" w:rsidRDefault="00C070A0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</w:rPr>
              <w:t>236</w:t>
            </w:r>
            <w:r w:rsidR="007844D4" w:rsidRPr="00BE591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</w:rPr>
              <w:t>226</w:t>
            </w:r>
          </w:p>
        </w:tc>
      </w:tr>
      <w:tr w:rsidR="007844D4" w:rsidRPr="00BE5913" w14:paraId="70BA4BA1" w14:textId="77777777" w:rsidTr="007208B9">
        <w:trPr>
          <w:cantSplit/>
          <w:trHeight w:val="224"/>
        </w:trPr>
        <w:tc>
          <w:tcPr>
            <w:tcW w:w="2970" w:type="dxa"/>
          </w:tcPr>
          <w:p w14:paraId="664AB692" w14:textId="0F13A9FF" w:rsidR="007844D4" w:rsidRPr="00BE5913" w:rsidRDefault="007844D4" w:rsidP="007844D4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BE5913">
              <w:rPr>
                <w:rFonts w:ascii="Angsana New" w:hAnsi="Angsana New" w:hint="cs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65011848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0D7BC3" w14:textId="1739ECFA" w:rsidR="007844D4" w:rsidRPr="00BE5913" w:rsidRDefault="00B11C2B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11C2B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5"/>
                <w:szCs w:val="25"/>
              </w:rPr>
              <w:t>64</w:t>
            </w:r>
            <w:r w:rsidR="007844D4" w:rsidRPr="00BE591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5"/>
                <w:szCs w:val="25"/>
              </w:rPr>
              <w:t>696</w:t>
            </w:r>
          </w:p>
        </w:tc>
        <w:tc>
          <w:tcPr>
            <w:tcW w:w="270" w:type="dxa"/>
          </w:tcPr>
          <w:p w14:paraId="7E51E079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1D6CE2" w14:textId="42969337" w:rsidR="007844D4" w:rsidRPr="00BE5913" w:rsidRDefault="007844D4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1E6D55E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946AFD" w14:textId="1AFE6FF2" w:rsidR="007844D4" w:rsidRPr="00BE5913" w:rsidRDefault="00C070A0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</w:rPr>
              <w:t>467</w:t>
            </w:r>
          </w:p>
        </w:tc>
        <w:tc>
          <w:tcPr>
            <w:tcW w:w="270" w:type="dxa"/>
          </w:tcPr>
          <w:p w14:paraId="1BD93EB5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477493" w14:textId="304C96B3" w:rsidR="007844D4" w:rsidRPr="00BE5913" w:rsidRDefault="007844D4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68502EE6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24255D" w14:textId="726ECEC9" w:rsidR="007844D4" w:rsidRPr="00BE5913" w:rsidRDefault="00B11C2B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11C2B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5"/>
                <w:szCs w:val="25"/>
              </w:rPr>
              <w:t>65</w:t>
            </w:r>
            <w:r w:rsidR="007844D4" w:rsidRPr="00BE591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11C2B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5"/>
                <w:szCs w:val="25"/>
              </w:rPr>
              <w:t>63</w:t>
            </w:r>
          </w:p>
        </w:tc>
      </w:tr>
      <w:tr w:rsidR="007844D4" w:rsidRPr="00BE5913" w14:paraId="27BBA81C" w14:textId="77777777" w:rsidTr="007208B9">
        <w:trPr>
          <w:cantSplit/>
          <w:trHeight w:val="127"/>
        </w:trPr>
        <w:tc>
          <w:tcPr>
            <w:tcW w:w="2970" w:type="dxa"/>
          </w:tcPr>
          <w:p w14:paraId="35F46071" w14:textId="77777777" w:rsidR="007844D4" w:rsidRPr="00BE5913" w:rsidRDefault="007844D4" w:rsidP="007844D4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462B5EA0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D9EDFB" w14:textId="625C07A4" w:rsidR="007844D4" w:rsidRPr="00BE5913" w:rsidRDefault="00C070A0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344</w:t>
            </w:r>
            <w:r w:rsidR="007844D4" w:rsidRPr="00BE591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843</w:t>
            </w:r>
          </w:p>
        </w:tc>
        <w:tc>
          <w:tcPr>
            <w:tcW w:w="270" w:type="dxa"/>
          </w:tcPr>
          <w:p w14:paraId="2B8B5F19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CBFC4E" w14:textId="6F54D8BB" w:rsidR="007844D4" w:rsidRPr="00BE5913" w:rsidRDefault="00C070A0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55</w:t>
            </w:r>
            <w:r w:rsidR="007844D4"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686</w:t>
            </w:r>
          </w:p>
        </w:tc>
        <w:tc>
          <w:tcPr>
            <w:tcW w:w="270" w:type="dxa"/>
          </w:tcPr>
          <w:p w14:paraId="589AF4FB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B5274F" w14:textId="1E586CB2" w:rsidR="007844D4" w:rsidRPr="00BE5913" w:rsidRDefault="00C070A0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467</w:t>
            </w:r>
          </w:p>
        </w:tc>
        <w:tc>
          <w:tcPr>
            <w:tcW w:w="270" w:type="dxa"/>
          </w:tcPr>
          <w:p w14:paraId="7FB1F1A3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9008A7" w14:textId="04F8841E" w:rsidR="007844D4" w:rsidRPr="00BE5913" w:rsidRDefault="00C070A0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393</w:t>
            </w:r>
          </w:p>
        </w:tc>
        <w:tc>
          <w:tcPr>
            <w:tcW w:w="270" w:type="dxa"/>
          </w:tcPr>
          <w:p w14:paraId="78A8D40B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DBA0FB" w14:textId="5AEC9BF3" w:rsidR="007844D4" w:rsidRPr="00BE5913" w:rsidRDefault="00C070A0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b/>
                <w:sz w:val="25"/>
                <w:szCs w:val="25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01</w:t>
            </w:r>
            <w:r w:rsidR="007844D4" w:rsidRPr="00BE591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389</w:t>
            </w:r>
          </w:p>
        </w:tc>
      </w:tr>
      <w:tr w:rsidR="007844D4" w:rsidRPr="00BE5913" w14:paraId="2B11C49B" w14:textId="77777777" w:rsidTr="007208B9">
        <w:trPr>
          <w:cantSplit/>
          <w:trHeight w:val="224"/>
        </w:trPr>
        <w:tc>
          <w:tcPr>
            <w:tcW w:w="2970" w:type="dxa"/>
          </w:tcPr>
          <w:p w14:paraId="62A8668F" w14:textId="64E51155" w:rsidR="007844D4" w:rsidRPr="00BE5913" w:rsidRDefault="007844D4" w:rsidP="007844D4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C070A0" w:rsidRPr="00C070A0">
              <w:rPr>
                <w:rFonts w:ascii="Angsana New" w:hAnsi="Angsana New"/>
                <w:b/>
                <w:bCs/>
                <w:sz w:val="25"/>
                <w:szCs w:val="25"/>
              </w:rPr>
              <w:t>3</w:t>
            </w:r>
            <w:r w:rsidR="00B11C2B" w:rsidRPr="00B11C2B">
              <w:rPr>
                <w:rFonts w:ascii="Angsana New" w:hAnsi="Angsana New"/>
                <w:b/>
                <w:bCs/>
                <w:sz w:val="25"/>
                <w:szCs w:val="25"/>
              </w:rPr>
              <w:t>1</w:t>
            </w:r>
            <w:r w:rsidRPr="00BE5913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  <w:r w:rsidRPr="00BE5913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="00C070A0" w:rsidRPr="00C070A0">
              <w:rPr>
                <w:rFonts w:ascii="Angsana New" w:hAnsi="Angsana New"/>
                <w:b/>
                <w:bCs/>
                <w:sz w:val="25"/>
                <w:szCs w:val="25"/>
              </w:rPr>
              <w:t>2568</w:t>
            </w:r>
          </w:p>
        </w:tc>
        <w:tc>
          <w:tcPr>
            <w:tcW w:w="270" w:type="dxa"/>
          </w:tcPr>
          <w:p w14:paraId="73807797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278DD1C" w14:textId="77777777" w:rsidR="007844D4" w:rsidRPr="00BE5913" w:rsidRDefault="007844D4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11C73B63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33E11FE" w14:textId="77777777" w:rsidR="007844D4" w:rsidRPr="00BE5913" w:rsidRDefault="007844D4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1F450CA0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37021750" w14:textId="77777777" w:rsidR="007844D4" w:rsidRPr="00BE5913" w:rsidRDefault="007844D4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664532F3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07C07AC8" w14:textId="77777777" w:rsidR="007844D4" w:rsidRPr="00BE5913" w:rsidRDefault="007844D4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7E3310B6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08150FF4" w14:textId="77777777" w:rsidR="007844D4" w:rsidRPr="00BE5913" w:rsidRDefault="007844D4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</w:rPr>
            </w:pPr>
          </w:p>
        </w:tc>
      </w:tr>
      <w:tr w:rsidR="007844D4" w:rsidRPr="00BE5913" w14:paraId="61C82C6D" w14:textId="77777777" w:rsidTr="007208B9">
        <w:trPr>
          <w:cantSplit/>
          <w:trHeight w:val="224"/>
        </w:trPr>
        <w:tc>
          <w:tcPr>
            <w:tcW w:w="2970" w:type="dxa"/>
          </w:tcPr>
          <w:p w14:paraId="63B0344A" w14:textId="1CD08FD0" w:rsidR="007844D4" w:rsidRPr="00BE5913" w:rsidRDefault="007844D4" w:rsidP="007844D4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BE5913">
              <w:rPr>
                <w:rFonts w:ascii="Angsana New" w:hAnsi="Angsana New" w:hint="cs"/>
                <w:sz w:val="25"/>
                <w:szCs w:val="25"/>
                <w:cs/>
              </w:rPr>
              <w:t>ภายใต้กรรมสิทธิ์ของบริษัท</w:t>
            </w:r>
          </w:p>
        </w:tc>
        <w:tc>
          <w:tcPr>
            <w:tcW w:w="270" w:type="dxa"/>
          </w:tcPr>
          <w:p w14:paraId="2BF7A3B0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64F4E9C" w14:textId="19FE418A" w:rsidR="007844D4" w:rsidRPr="00BE5913" w:rsidRDefault="00B11C2B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hAnsiTheme="majorBidi" w:cstheme="majorBidi"/>
                <w:sz w:val="25"/>
                <w:szCs w:val="25"/>
              </w:rPr>
            </w:pPr>
            <w:r w:rsidRPr="00B11C2B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Pr="00B11C2B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="007844D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5"/>
                <w:szCs w:val="25"/>
              </w:rPr>
              <w:t>642</w:t>
            </w:r>
          </w:p>
        </w:tc>
        <w:tc>
          <w:tcPr>
            <w:tcW w:w="270" w:type="dxa"/>
          </w:tcPr>
          <w:p w14:paraId="3B878EF0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A8365FA" w14:textId="49749E16" w:rsidR="007844D4" w:rsidRPr="00BE5913" w:rsidRDefault="00C070A0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5</w:t>
            </w:r>
            <w:r w:rsidR="00B11C2B" w:rsidRPr="00B11C2B">
              <w:rPr>
                <w:rFonts w:asciiTheme="majorBidi" w:eastAsia="MS Mincho" w:hAnsiTheme="majorBidi" w:cstheme="majorBidi"/>
                <w:sz w:val="25"/>
                <w:szCs w:val="25"/>
              </w:rPr>
              <w:t>0</w:t>
            </w:r>
            <w:r w:rsidR="007844D4">
              <w:rPr>
                <w:rFonts w:asciiTheme="majorBidi" w:eastAsia="MS Mincho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86</w:t>
            </w:r>
            <w:r w:rsidR="00B11C2B" w:rsidRPr="00B11C2B">
              <w:rPr>
                <w:rFonts w:asciiTheme="majorBidi" w:eastAsia="MS Mincho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270" w:type="dxa"/>
          </w:tcPr>
          <w:p w14:paraId="7DEC0B06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636FD1E6" w14:textId="444D0BDA" w:rsidR="007844D4" w:rsidRPr="00BE5913" w:rsidRDefault="007844D4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3D453F9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13A6551F" w14:textId="6B56A4E7" w:rsidR="007844D4" w:rsidRPr="00BE5913" w:rsidRDefault="00B11C2B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11C2B">
              <w:rPr>
                <w:rFonts w:asciiTheme="majorBidi" w:eastAsia="MS Mincho" w:hAnsiTheme="majorBidi" w:cstheme="majorBidi"/>
                <w:sz w:val="25"/>
                <w:szCs w:val="25"/>
              </w:rPr>
              <w:t>1</w:t>
            </w:r>
            <w:r w:rsidR="007844D4">
              <w:rPr>
                <w:rFonts w:asciiTheme="majorBidi" w:eastAsia="MS Mincho" w:hAnsiTheme="majorBidi" w:cstheme="majorBidi"/>
                <w:sz w:val="25"/>
                <w:szCs w:val="25"/>
              </w:rPr>
              <w:t>,</w:t>
            </w:r>
            <w:r w:rsidRPr="00B11C2B">
              <w:rPr>
                <w:rFonts w:asciiTheme="majorBidi" w:eastAsia="MS Mincho" w:hAnsiTheme="majorBidi" w:cstheme="majorBidi"/>
                <w:sz w:val="25"/>
                <w:szCs w:val="25"/>
              </w:rPr>
              <w:t>10</w:t>
            </w:r>
            <w:r w:rsidR="00C070A0" w:rsidRPr="00C070A0">
              <w:rPr>
                <w:rFonts w:asciiTheme="majorBidi" w:eastAsia="MS Mincho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270" w:type="dxa"/>
          </w:tcPr>
          <w:p w14:paraId="6F1C3BAF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92A95F9" w14:textId="0631F5D2" w:rsidR="007844D4" w:rsidRPr="00BE5913" w:rsidRDefault="00C070A0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hAnsiTheme="majorBidi" w:cstheme="majorBidi"/>
                <w:sz w:val="25"/>
                <w:szCs w:val="25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C070A0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7844D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="00B11C2B" w:rsidRPr="00B11C2B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C070A0">
              <w:rPr>
                <w:rFonts w:asciiTheme="majorBidi" w:hAnsiTheme="majorBidi" w:cstheme="majorBidi"/>
                <w:sz w:val="25"/>
                <w:szCs w:val="25"/>
              </w:rPr>
              <w:t>9</w:t>
            </w:r>
          </w:p>
        </w:tc>
      </w:tr>
      <w:tr w:rsidR="007844D4" w:rsidRPr="00BE5913" w14:paraId="1A10931F" w14:textId="77777777" w:rsidTr="007208B9">
        <w:trPr>
          <w:cantSplit/>
          <w:trHeight w:val="224"/>
        </w:trPr>
        <w:tc>
          <w:tcPr>
            <w:tcW w:w="2970" w:type="dxa"/>
          </w:tcPr>
          <w:p w14:paraId="575D2990" w14:textId="77777777" w:rsidR="007844D4" w:rsidRPr="00BE5913" w:rsidRDefault="007844D4" w:rsidP="007844D4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BE5913">
              <w:rPr>
                <w:rFonts w:ascii="Angsana New" w:hAnsi="Angsana New" w:hint="cs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0ABD008C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CABFB9" w14:textId="7C879E81" w:rsidR="007844D4" w:rsidRPr="00BE5913" w:rsidRDefault="00B11C2B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hAnsiTheme="majorBidi" w:cstheme="majorBidi"/>
                <w:sz w:val="25"/>
                <w:szCs w:val="25"/>
              </w:rPr>
            </w:pPr>
            <w:r w:rsidRPr="00B11C2B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5"/>
                <w:szCs w:val="25"/>
              </w:rPr>
              <w:t>46</w:t>
            </w:r>
            <w:r w:rsidR="007844D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Pr="00B11C2B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270" w:type="dxa"/>
          </w:tcPr>
          <w:p w14:paraId="7029CCE8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A6E309" w14:textId="51D34BA7" w:rsidR="007844D4" w:rsidRPr="00BE5913" w:rsidRDefault="007844D4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33608266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774A64" w14:textId="5B548791" w:rsidR="007844D4" w:rsidRPr="00BE5913" w:rsidRDefault="00C070A0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hAnsiTheme="majorBidi" w:cstheme="majorBidi"/>
                <w:sz w:val="25"/>
                <w:szCs w:val="25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</w:rPr>
              <w:t>262</w:t>
            </w:r>
          </w:p>
        </w:tc>
        <w:tc>
          <w:tcPr>
            <w:tcW w:w="270" w:type="dxa"/>
          </w:tcPr>
          <w:p w14:paraId="336D8ECF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0C62AF" w14:textId="6B60DF84" w:rsidR="007844D4" w:rsidRPr="00BE5913" w:rsidRDefault="007844D4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F3291FE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177C83" w14:textId="039756EA" w:rsidR="007844D4" w:rsidRPr="00BE5913" w:rsidRDefault="00B11C2B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hAnsiTheme="majorBidi" w:cstheme="majorBidi"/>
                <w:sz w:val="25"/>
                <w:szCs w:val="25"/>
              </w:rPr>
            </w:pPr>
            <w:r w:rsidRPr="00B11C2B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5"/>
                <w:szCs w:val="25"/>
              </w:rPr>
              <w:t>46</w:t>
            </w:r>
            <w:r w:rsidR="007844D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5"/>
                <w:szCs w:val="25"/>
              </w:rPr>
              <w:t>67</w:t>
            </w:r>
            <w:r w:rsidRPr="00B11C2B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</w:tr>
      <w:tr w:rsidR="007844D4" w:rsidRPr="00BE5913" w14:paraId="3663FB66" w14:textId="77777777" w:rsidTr="007208B9">
        <w:trPr>
          <w:cantSplit/>
          <w:trHeight w:val="224"/>
        </w:trPr>
        <w:tc>
          <w:tcPr>
            <w:tcW w:w="2970" w:type="dxa"/>
          </w:tcPr>
          <w:p w14:paraId="08E8C476" w14:textId="77777777" w:rsidR="007844D4" w:rsidRPr="00BE5913" w:rsidRDefault="007844D4" w:rsidP="007844D4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0C78B062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135F12" w14:textId="466C9D0A" w:rsidR="007844D4" w:rsidRPr="00BE5913" w:rsidRDefault="00C070A0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0</w:t>
            </w:r>
            <w:r w:rsidRPr="00C070A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</w:t>
            </w:r>
            <w:r w:rsidR="007844D4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0</w:t>
            </w:r>
            <w:r w:rsidRPr="00C070A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0</w:t>
            </w:r>
          </w:p>
        </w:tc>
        <w:tc>
          <w:tcPr>
            <w:tcW w:w="270" w:type="dxa"/>
          </w:tcPr>
          <w:p w14:paraId="3B32E33F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44BA16" w14:textId="0AB86B10" w:rsidR="007844D4" w:rsidRPr="00BE5913" w:rsidRDefault="00C070A0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5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0</w:t>
            </w:r>
            <w:r w:rsidR="007844D4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86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270" w:type="dxa"/>
          </w:tcPr>
          <w:p w14:paraId="29A39B6F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8EC912" w14:textId="6D0E555F" w:rsidR="007844D4" w:rsidRPr="00BE5913" w:rsidRDefault="00C070A0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262</w:t>
            </w:r>
          </w:p>
        </w:tc>
        <w:tc>
          <w:tcPr>
            <w:tcW w:w="270" w:type="dxa"/>
          </w:tcPr>
          <w:p w14:paraId="74C45F8C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927DEA" w14:textId="1E756D20" w:rsidR="007844D4" w:rsidRPr="00BE5913" w:rsidRDefault="00B11C2B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B11C2B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</w:t>
            </w:r>
            <w:r w:rsidR="007844D4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,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10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6</w:t>
            </w:r>
          </w:p>
        </w:tc>
        <w:tc>
          <w:tcPr>
            <w:tcW w:w="270" w:type="dxa"/>
          </w:tcPr>
          <w:p w14:paraId="0AF53DD2" w14:textId="77777777" w:rsidR="007844D4" w:rsidRPr="00BE5913" w:rsidRDefault="007844D4" w:rsidP="007844D4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516386" w14:textId="18AF665D" w:rsidR="007844D4" w:rsidRPr="00BE5913" w:rsidRDefault="00C070A0" w:rsidP="00784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359</w:t>
            </w:r>
            <w:r w:rsidR="007844D4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279</w:t>
            </w:r>
          </w:p>
        </w:tc>
      </w:tr>
    </w:tbl>
    <w:p w14:paraId="7537D2E6" w14:textId="77777777" w:rsidR="001C6165" w:rsidRPr="00BE5913" w:rsidRDefault="001C616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jc w:val="thaiDistribute"/>
        <w:rPr>
          <w:rFonts w:ascii="Angsana New" w:hAnsi="Angsana New"/>
          <w:sz w:val="30"/>
          <w:szCs w:val="30"/>
        </w:rPr>
      </w:pPr>
    </w:p>
    <w:p w14:paraId="5E107C25" w14:textId="6190CDCC" w:rsidR="008C5A2A" w:rsidRPr="00BE5913" w:rsidRDefault="008C5A2A" w:rsidP="00BE5913">
      <w:pPr>
        <w:tabs>
          <w:tab w:val="clear" w:pos="454"/>
          <w:tab w:val="clear" w:pos="68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lastRenderedPageBreak/>
        <w:t>ในระหว่าง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C070A0" w:rsidRPr="00C070A0">
        <w:rPr>
          <w:rFonts w:asciiTheme="majorBidi" w:hAnsiTheme="majorBidi" w:cstheme="majorBidi"/>
          <w:sz w:val="30"/>
          <w:szCs w:val="30"/>
        </w:rPr>
        <w:t>3</w:t>
      </w:r>
      <w:r w:rsidR="00B11C2B" w:rsidRPr="00B11C2B">
        <w:rPr>
          <w:rFonts w:asciiTheme="majorBidi" w:hAnsiTheme="majorBidi" w:cstheme="majorBidi"/>
          <w:sz w:val="30"/>
          <w:szCs w:val="30"/>
        </w:rPr>
        <w:t>1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C070A0" w:rsidRPr="00C070A0">
        <w:rPr>
          <w:rFonts w:asciiTheme="majorBidi" w:hAnsiTheme="majorBidi" w:cstheme="majorBidi"/>
          <w:sz w:val="30"/>
          <w:szCs w:val="30"/>
        </w:rPr>
        <w:t>2568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492C" w:rsidRPr="00BE5913">
        <w:rPr>
          <w:rFonts w:asciiTheme="majorBidi" w:hAnsiTheme="majorBidi" w:cstheme="majorBidi" w:hint="cs"/>
          <w:sz w:val="30"/>
          <w:szCs w:val="30"/>
          <w:cs/>
        </w:rPr>
        <w:t>กลุ่มบริ</w:t>
      </w:r>
      <w:r w:rsidR="0017492C">
        <w:rPr>
          <w:rFonts w:asciiTheme="majorBidi" w:hAnsiTheme="majorBidi" w:cstheme="majorBidi" w:hint="cs"/>
          <w:sz w:val="30"/>
          <w:szCs w:val="30"/>
          <w:cs/>
        </w:rPr>
        <w:t>ษัทและ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บริษัทบันทึกค่าใช้จ่าย</w:t>
      </w:r>
      <w:r w:rsidRPr="00BE5913">
        <w:rPr>
          <w:rFonts w:asciiTheme="majorBidi" w:hAnsiTheme="majorBidi" w:cstheme="majorBidi"/>
          <w:sz w:val="30"/>
          <w:szCs w:val="30"/>
          <w:cs/>
        </w:rPr>
        <w:t>ในภายหลังเข้าเป็นต้นทุนของสินทรัพย์ใน</w:t>
      </w:r>
      <w:r w:rsidR="0017492C" w:rsidRPr="00BE5913">
        <w:rPr>
          <w:rFonts w:asciiTheme="majorBidi" w:hAnsiTheme="majorBidi" w:cstheme="majorBidi" w:hint="cs"/>
          <w:sz w:val="30"/>
          <w:szCs w:val="30"/>
          <w:cs/>
        </w:rPr>
        <w:t>งบการเงินรวมและงบการเฉพาะกิจกา</w:t>
      </w:r>
      <w:r w:rsidR="0017492C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BE5913">
        <w:rPr>
          <w:rFonts w:asciiTheme="majorBidi" w:hAnsiTheme="majorBidi" w:cstheme="majorBidi"/>
          <w:sz w:val="30"/>
          <w:szCs w:val="30"/>
          <w:cs/>
        </w:rPr>
        <w:t>จำนวน</w:t>
      </w:r>
      <w:r w:rsidR="0017492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070A0" w:rsidRPr="00C070A0">
        <w:rPr>
          <w:rFonts w:asciiTheme="majorBidi" w:hAnsiTheme="majorBidi" w:cstheme="majorBidi"/>
          <w:sz w:val="30"/>
          <w:szCs w:val="30"/>
        </w:rPr>
        <w:t>33</w:t>
      </w:r>
      <w:r w:rsidR="00B11C2B" w:rsidRPr="00B11C2B">
        <w:rPr>
          <w:rFonts w:asciiTheme="majorBidi" w:hAnsiTheme="majorBidi" w:cstheme="majorBidi"/>
          <w:sz w:val="30"/>
          <w:szCs w:val="30"/>
        </w:rPr>
        <w:t>1</w:t>
      </w:r>
      <w:r w:rsidR="00CA0644" w:rsidRPr="00C24F3C">
        <w:rPr>
          <w:rFonts w:asciiTheme="majorBidi" w:hAnsiTheme="majorBidi" w:cstheme="majorBidi"/>
          <w:sz w:val="30"/>
          <w:szCs w:val="30"/>
        </w:rPr>
        <w:t>.</w:t>
      </w:r>
      <w:r w:rsidR="00C070A0" w:rsidRPr="00C070A0">
        <w:rPr>
          <w:rFonts w:asciiTheme="majorBidi" w:hAnsiTheme="majorBidi" w:cstheme="majorBidi"/>
          <w:sz w:val="30"/>
          <w:szCs w:val="30"/>
        </w:rPr>
        <w:t>38</w:t>
      </w:r>
      <w:r w:rsidR="0017492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64EDB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BD11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7492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E5625">
        <w:rPr>
          <w:rFonts w:asciiTheme="majorBidi" w:hAnsiTheme="majorBidi" w:cstheme="majorBidi" w:hint="cs"/>
          <w:sz w:val="30"/>
          <w:szCs w:val="30"/>
          <w:cs/>
        </w:rPr>
        <w:t>ไม่มี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492C" w:rsidRPr="00BE5913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17492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070A0" w:rsidRPr="00C070A0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17492C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C070A0" w:rsidRPr="00C070A0">
        <w:rPr>
          <w:rFonts w:asciiTheme="majorBidi" w:hAnsiTheme="majorBidi" w:cstheme="majorBidi"/>
          <w:i/>
          <w:iCs/>
          <w:sz w:val="30"/>
          <w:szCs w:val="30"/>
        </w:rPr>
        <w:t>436</w:t>
      </w:r>
      <w:r w:rsidR="0017492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070A0" w:rsidRPr="00C070A0">
        <w:rPr>
          <w:rFonts w:asciiTheme="majorBidi" w:hAnsiTheme="majorBidi" w:cstheme="majorBidi"/>
          <w:i/>
          <w:iCs/>
          <w:sz w:val="30"/>
          <w:szCs w:val="30"/>
        </w:rPr>
        <w:t>29</w:t>
      </w:r>
      <w:r w:rsidR="0017492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D11C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</w:t>
      </w:r>
      <w:r w:rsidR="0017492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 </w:t>
      </w:r>
      <w:r w:rsidR="00B11C2B" w:rsidRPr="00B11C2B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C070A0" w:rsidRPr="00C070A0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17492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070A0" w:rsidRPr="00C070A0">
        <w:rPr>
          <w:rFonts w:asciiTheme="majorBidi" w:hAnsiTheme="majorBidi" w:cstheme="majorBidi"/>
          <w:i/>
          <w:iCs/>
          <w:sz w:val="30"/>
          <w:szCs w:val="30"/>
        </w:rPr>
        <w:t>84</w:t>
      </w:r>
      <w:r w:rsidR="00042771" w:rsidRPr="00BE591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557E7" w:rsidRPr="00BE5913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17492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37109F84" w14:textId="77777777" w:rsidR="008C5A2A" w:rsidRPr="00BD11CE" w:rsidRDefault="008C5A2A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0D1CA2" w14:textId="60AC7268" w:rsidR="008B467C" w:rsidRPr="00BE5913" w:rsidRDefault="008B467C" w:rsidP="00BE5913">
      <w:pPr>
        <w:tabs>
          <w:tab w:val="clear" w:pos="454"/>
          <w:tab w:val="clear" w:pos="68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ต้นทุนการกู้ยืมที่เกี่ยวข้องกับการดำเนินการปรับปรุงสินทรัพย์ได้บันทึกเป็นส่วนหนึ่งของต้นทุนสินทรัพย์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BE5913">
        <w:rPr>
          <w:rFonts w:asciiTheme="majorBidi" w:hAnsiTheme="majorBidi" w:cstheme="majorBidi"/>
          <w:sz w:val="30"/>
          <w:szCs w:val="30"/>
        </w:rPr>
        <w:t xml:space="preserve">                     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งบการเงินรวม</w:t>
      </w:r>
      <w:r w:rsidRPr="00BE5913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="00C070A0" w:rsidRPr="00C070A0">
        <w:rPr>
          <w:rFonts w:asciiTheme="majorBidi" w:hAnsiTheme="majorBidi" w:cstheme="majorBidi"/>
          <w:sz w:val="30"/>
          <w:szCs w:val="30"/>
        </w:rPr>
        <w:t>736</w:t>
      </w:r>
      <w:r w:rsidR="00EB779A">
        <w:rPr>
          <w:rFonts w:asciiTheme="majorBidi" w:hAnsiTheme="majorBidi" w:cstheme="majorBidi"/>
          <w:sz w:val="30"/>
          <w:szCs w:val="30"/>
        </w:rPr>
        <w:t>.</w:t>
      </w:r>
      <w:r w:rsidR="00C070A0" w:rsidRPr="00C070A0">
        <w:rPr>
          <w:rFonts w:asciiTheme="majorBidi" w:hAnsiTheme="majorBidi" w:cstheme="majorBidi"/>
          <w:sz w:val="30"/>
          <w:szCs w:val="30"/>
        </w:rPr>
        <w:t>82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070A0" w:rsidRPr="00C070A0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C070A0" w:rsidRPr="00C070A0">
        <w:rPr>
          <w:rFonts w:asciiTheme="majorBidi" w:hAnsiTheme="majorBidi" w:cstheme="majorBidi"/>
          <w:i/>
          <w:iCs/>
          <w:sz w:val="30"/>
          <w:szCs w:val="30"/>
        </w:rPr>
        <w:t>752</w:t>
      </w:r>
      <w:r w:rsidR="0017492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070A0" w:rsidRPr="00C070A0">
        <w:rPr>
          <w:rFonts w:asciiTheme="majorBidi" w:hAnsiTheme="majorBidi" w:cstheme="majorBidi"/>
          <w:i/>
          <w:iCs/>
          <w:sz w:val="30"/>
          <w:szCs w:val="30"/>
        </w:rPr>
        <w:t>52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มีอัตราดอกเบี้ยที่รับรู้ร้อยละ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="00C070A0" w:rsidRPr="00C070A0">
        <w:rPr>
          <w:rFonts w:asciiTheme="majorBidi" w:hAnsiTheme="majorBidi" w:cstheme="majorBidi"/>
          <w:sz w:val="30"/>
          <w:szCs w:val="30"/>
        </w:rPr>
        <w:t>3</w:t>
      </w:r>
      <w:r w:rsidR="002D453F">
        <w:rPr>
          <w:rFonts w:asciiTheme="majorBidi" w:hAnsiTheme="majorBidi" w:cstheme="majorBidi"/>
          <w:sz w:val="30"/>
          <w:szCs w:val="30"/>
        </w:rPr>
        <w:t>.</w:t>
      </w:r>
      <w:r w:rsidR="00B11C2B" w:rsidRPr="00B11C2B">
        <w:rPr>
          <w:rFonts w:asciiTheme="majorBidi" w:hAnsiTheme="majorBidi" w:cstheme="majorBidi"/>
          <w:sz w:val="30"/>
          <w:szCs w:val="30"/>
        </w:rPr>
        <w:t>1</w:t>
      </w:r>
      <w:r w:rsidR="00C070A0" w:rsidRPr="00C070A0">
        <w:rPr>
          <w:rFonts w:asciiTheme="majorBidi" w:hAnsiTheme="majorBidi" w:cstheme="majorBidi"/>
          <w:sz w:val="30"/>
          <w:szCs w:val="30"/>
        </w:rPr>
        <w:t>9</w:t>
      </w:r>
      <w:r w:rsidR="00BD6C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C070A0" w:rsidRPr="00C070A0">
        <w:rPr>
          <w:rFonts w:asciiTheme="majorBidi" w:hAnsiTheme="majorBidi" w:cstheme="majorBidi"/>
          <w:sz w:val="30"/>
          <w:szCs w:val="30"/>
        </w:rPr>
        <w:t>6</w:t>
      </w:r>
      <w:r w:rsidR="00D44927">
        <w:rPr>
          <w:rFonts w:asciiTheme="majorBidi" w:hAnsiTheme="majorBidi" w:cstheme="majorBidi"/>
          <w:sz w:val="30"/>
          <w:szCs w:val="30"/>
        </w:rPr>
        <w:t>.</w:t>
      </w:r>
      <w:r w:rsidR="00B11C2B" w:rsidRPr="00B11C2B">
        <w:rPr>
          <w:rFonts w:asciiTheme="majorBidi" w:hAnsiTheme="majorBidi" w:cstheme="majorBidi"/>
          <w:sz w:val="30"/>
          <w:szCs w:val="30"/>
        </w:rPr>
        <w:t>0</w:t>
      </w:r>
      <w:r w:rsidR="00C070A0" w:rsidRPr="00C070A0">
        <w:rPr>
          <w:rFonts w:asciiTheme="majorBidi" w:hAnsiTheme="majorBidi" w:cstheme="majorBidi"/>
          <w:sz w:val="30"/>
          <w:szCs w:val="30"/>
        </w:rPr>
        <w:t>8</w:t>
      </w:r>
      <w:r w:rsidR="00BD6C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070A0" w:rsidRPr="00C070A0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BE5913">
        <w:rPr>
          <w:rFonts w:asciiTheme="majorBidi" w:hAnsiTheme="majorBidi" w:cstheme="majorBidi" w:hint="cs"/>
          <w:i/>
          <w:iCs/>
          <w:sz w:val="30"/>
          <w:szCs w:val="30"/>
          <w:cs/>
        </w:rPr>
        <w:t>ร้อยละ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C070A0" w:rsidRPr="00C070A0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4E790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11C2B" w:rsidRPr="00B11C2B">
        <w:rPr>
          <w:rFonts w:asciiTheme="majorBidi" w:hAnsiTheme="majorBidi" w:cstheme="majorBidi"/>
          <w:i/>
          <w:iCs/>
          <w:sz w:val="30"/>
          <w:szCs w:val="30"/>
        </w:rPr>
        <w:t>01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E5913">
        <w:rPr>
          <w:rFonts w:asciiTheme="majorBidi" w:hAnsiTheme="majorBidi" w:cstheme="majorBidi" w:hint="cs"/>
          <w:i/>
          <w:iCs/>
          <w:sz w:val="30"/>
          <w:szCs w:val="30"/>
          <w:cs/>
        </w:rPr>
        <w:t>ถึง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C070A0" w:rsidRPr="00C070A0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11C2B" w:rsidRPr="00B11C2B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C070A0" w:rsidRPr="00C070A0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E5913">
        <w:rPr>
          <w:rFonts w:asciiTheme="majorBidi" w:hAnsiTheme="majorBidi" w:cstheme="majorBidi" w:hint="cs"/>
          <w:i/>
          <w:iCs/>
          <w:sz w:val="30"/>
          <w:szCs w:val="30"/>
          <w:cs/>
        </w:rPr>
        <w:t>ต่อปี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441058D4" w14:textId="77777777" w:rsidR="008B467C" w:rsidRPr="00BE5913" w:rsidRDefault="008B467C" w:rsidP="00BD1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22C9F06" w14:textId="3CCBCBBF" w:rsidR="008B467C" w:rsidRPr="00BE5913" w:rsidRDefault="008B467C" w:rsidP="00BE5913">
      <w:pPr>
        <w:tabs>
          <w:tab w:val="clear" w:pos="454"/>
          <w:tab w:val="clear" w:pos="680"/>
        </w:tabs>
        <w:ind w:left="54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C070A0" w:rsidRPr="00C070A0">
        <w:rPr>
          <w:rFonts w:asciiTheme="majorBidi" w:hAnsiTheme="majorBidi" w:cstheme="majorBidi"/>
          <w:sz w:val="30"/>
          <w:szCs w:val="30"/>
        </w:rPr>
        <w:t>3</w:t>
      </w:r>
      <w:r w:rsidR="00B11C2B" w:rsidRPr="00B11C2B">
        <w:rPr>
          <w:rFonts w:asciiTheme="majorBidi" w:hAnsiTheme="majorBidi" w:cstheme="majorBidi"/>
          <w:sz w:val="30"/>
          <w:szCs w:val="30"/>
        </w:rPr>
        <w:t>1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C070A0" w:rsidRPr="00C070A0">
        <w:rPr>
          <w:rFonts w:asciiTheme="majorBidi" w:hAnsiTheme="majorBidi" w:cstheme="majorBidi"/>
          <w:sz w:val="30"/>
          <w:szCs w:val="30"/>
        </w:rPr>
        <w:t>2568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 ที่ดิน</w:t>
      </w:r>
      <w:r w:rsidRPr="00BE5913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ได้ถูกวัดมูลค่า</w:t>
      </w:r>
      <w:r w:rsidRPr="00BE5913">
        <w:rPr>
          <w:rFonts w:asciiTheme="majorBidi" w:hAnsiTheme="majorBidi" w:cstheme="majorBidi"/>
          <w:sz w:val="30"/>
          <w:szCs w:val="30"/>
          <w:cs/>
        </w:rPr>
        <w:t>ใหม่โดยผู้ประเมินราคาอิสระ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วิธีมูลค่าตลาดสำหรับการใช้ประโยชน์ปัจจุบัน ซึ่งจัดลำดับมูลค่ายุติธรรมเป็นระดับ </w:t>
      </w:r>
      <w:r w:rsidR="00C070A0" w:rsidRPr="00C070A0">
        <w:rPr>
          <w:rFonts w:asciiTheme="majorBidi" w:hAnsiTheme="majorBidi" w:cstheme="majorBidi"/>
          <w:sz w:val="30"/>
          <w:szCs w:val="30"/>
        </w:rPr>
        <w:t>3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Pr="00BE591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รับรู้</w:t>
      </w:r>
      <w:r w:rsidRPr="00BE5913">
        <w:rPr>
          <w:rFonts w:asciiTheme="majorBidi" w:hAnsiTheme="majorBidi" w:cstheme="majorBidi"/>
          <w:sz w:val="30"/>
          <w:szCs w:val="30"/>
          <w:cs/>
        </w:rPr>
        <w:t>สำรองการตีราคาสินทรัพย์ใหม่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="00B11C2B" w:rsidRPr="00B11C2B">
        <w:rPr>
          <w:rFonts w:asciiTheme="majorBidi" w:hAnsiTheme="majorBidi" w:cstheme="majorBidi"/>
          <w:sz w:val="30"/>
          <w:szCs w:val="30"/>
        </w:rPr>
        <w:t>1</w:t>
      </w:r>
      <w:r w:rsidR="00C070A0" w:rsidRPr="00C070A0">
        <w:rPr>
          <w:rFonts w:asciiTheme="majorBidi" w:hAnsiTheme="majorBidi" w:cstheme="majorBidi"/>
          <w:sz w:val="30"/>
          <w:szCs w:val="30"/>
        </w:rPr>
        <w:t>48</w:t>
      </w:r>
      <w:r w:rsidR="00F31AD4">
        <w:rPr>
          <w:rFonts w:asciiTheme="majorBidi" w:hAnsiTheme="majorBidi" w:cstheme="majorBidi"/>
          <w:sz w:val="30"/>
          <w:szCs w:val="30"/>
        </w:rPr>
        <w:t>.</w:t>
      </w:r>
      <w:r w:rsidR="00C070A0" w:rsidRPr="00C070A0">
        <w:rPr>
          <w:rFonts w:asciiTheme="majorBidi" w:hAnsiTheme="majorBidi" w:cstheme="majorBidi"/>
          <w:sz w:val="30"/>
          <w:szCs w:val="30"/>
        </w:rPr>
        <w:t>53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ใน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กำไรขาดทุนเบ็ดเสร็จอื่น ทั้งนี้ที่ดิน</w:t>
      </w:r>
      <w:r w:rsidRPr="00BE5913">
        <w:rPr>
          <w:rFonts w:asciiTheme="majorBidi" w:hAnsiTheme="majorBidi" w:cstheme="majorBidi"/>
          <w:sz w:val="30"/>
          <w:szCs w:val="30"/>
          <w:cs/>
        </w:rPr>
        <w:t>ของกลุ่มบริษัทจะมีมูลค่า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สุทธิ</w:t>
      </w:r>
      <w:r w:rsidRPr="00BE5913">
        <w:rPr>
          <w:rFonts w:asciiTheme="majorBidi" w:hAnsiTheme="majorBidi" w:cstheme="majorBidi"/>
          <w:sz w:val="30"/>
          <w:szCs w:val="30"/>
        </w:rPr>
        <w:br/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ทางบัญชี ณ วันที่ </w:t>
      </w:r>
      <w:r w:rsidR="00C070A0" w:rsidRPr="00C070A0">
        <w:rPr>
          <w:rFonts w:asciiTheme="majorBidi" w:hAnsiTheme="majorBidi" w:cstheme="majorBidi"/>
          <w:sz w:val="30"/>
          <w:szCs w:val="30"/>
        </w:rPr>
        <w:t>3</w:t>
      </w:r>
      <w:r w:rsidR="00B11C2B" w:rsidRPr="00B11C2B">
        <w:rPr>
          <w:rFonts w:asciiTheme="majorBidi" w:hAnsiTheme="majorBidi" w:cstheme="majorBidi"/>
          <w:sz w:val="30"/>
          <w:szCs w:val="30"/>
        </w:rPr>
        <w:t>1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070A0" w:rsidRPr="00C070A0">
        <w:rPr>
          <w:rFonts w:asciiTheme="majorBidi" w:hAnsiTheme="majorBidi" w:cstheme="majorBidi"/>
          <w:sz w:val="30"/>
          <w:szCs w:val="30"/>
        </w:rPr>
        <w:t>2568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 w:rsidR="00363B23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070A0" w:rsidRPr="00C070A0">
        <w:rPr>
          <w:rFonts w:asciiTheme="majorBidi" w:hAnsiTheme="majorBidi" w:cstheme="majorBidi"/>
          <w:sz w:val="30"/>
          <w:szCs w:val="30"/>
        </w:rPr>
        <w:t>27</w:t>
      </w:r>
      <w:r w:rsidR="00795D12">
        <w:rPr>
          <w:rFonts w:asciiTheme="majorBidi" w:hAnsiTheme="majorBidi" w:cstheme="majorBidi"/>
          <w:sz w:val="30"/>
          <w:szCs w:val="30"/>
        </w:rPr>
        <w:t>,</w:t>
      </w:r>
      <w:r w:rsidR="00B11C2B" w:rsidRPr="00B11C2B">
        <w:rPr>
          <w:rFonts w:asciiTheme="majorBidi" w:hAnsiTheme="majorBidi" w:cstheme="majorBidi"/>
          <w:sz w:val="30"/>
          <w:szCs w:val="30"/>
        </w:rPr>
        <w:t>0</w:t>
      </w:r>
      <w:r w:rsidR="00C070A0" w:rsidRPr="00C070A0">
        <w:rPr>
          <w:rFonts w:asciiTheme="majorBidi" w:hAnsiTheme="majorBidi" w:cstheme="majorBidi"/>
          <w:sz w:val="30"/>
          <w:szCs w:val="30"/>
        </w:rPr>
        <w:t>76</w:t>
      </w:r>
      <w:r w:rsidR="00795D12">
        <w:rPr>
          <w:rFonts w:asciiTheme="majorBidi" w:hAnsiTheme="majorBidi" w:cstheme="majorBidi"/>
          <w:sz w:val="30"/>
          <w:szCs w:val="30"/>
        </w:rPr>
        <w:t>.</w:t>
      </w:r>
      <w:r w:rsidR="00B11C2B" w:rsidRPr="00B11C2B">
        <w:rPr>
          <w:rFonts w:asciiTheme="majorBidi" w:hAnsiTheme="majorBidi" w:cstheme="majorBidi"/>
          <w:sz w:val="30"/>
          <w:szCs w:val="30"/>
        </w:rPr>
        <w:t>1</w:t>
      </w:r>
      <w:r w:rsidR="00C070A0" w:rsidRPr="00C070A0">
        <w:rPr>
          <w:rFonts w:asciiTheme="majorBidi" w:hAnsiTheme="majorBidi" w:cstheme="majorBidi"/>
          <w:sz w:val="30"/>
          <w:szCs w:val="30"/>
        </w:rPr>
        <w:t>6</w:t>
      </w:r>
      <w:r w:rsidR="00C34C8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หากวัดมูลค่าด้วยวิธีราคาทุน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C070A0" w:rsidRPr="00C070A0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C070A0" w:rsidRPr="00C070A0">
        <w:rPr>
          <w:rFonts w:asciiTheme="majorBidi" w:hAnsiTheme="majorBidi" w:cstheme="majorBidi"/>
          <w:i/>
          <w:iCs/>
          <w:sz w:val="30"/>
          <w:szCs w:val="30"/>
        </w:rPr>
        <w:t>23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C070A0" w:rsidRPr="00C070A0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B11C2B" w:rsidRPr="00B11C2B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C070A0" w:rsidRPr="00C070A0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11C2B" w:rsidRPr="00B11C2B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C070A0" w:rsidRPr="00C070A0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BE591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 </w:t>
      </w:r>
    </w:p>
    <w:p w14:paraId="44DD7322" w14:textId="77777777" w:rsidR="008B467C" w:rsidRPr="00BE5913" w:rsidRDefault="008B467C" w:rsidP="00BD1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E96C3E7" w14:textId="77777777" w:rsidR="008B467C" w:rsidRPr="00BE5913" w:rsidRDefault="008B467C" w:rsidP="00BE5913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78E66BFA" w14:textId="77777777" w:rsidR="008B467C" w:rsidRPr="00BD11CE" w:rsidRDefault="008B467C" w:rsidP="00BD1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540" w:type="dxa"/>
        <w:tblLook w:val="04A0" w:firstRow="1" w:lastRow="0" w:firstColumn="1" w:lastColumn="0" w:noHBand="0" w:noVBand="1"/>
      </w:tblPr>
      <w:tblGrid>
        <w:gridCol w:w="1368"/>
        <w:gridCol w:w="1422"/>
        <w:gridCol w:w="3960"/>
        <w:gridCol w:w="2538"/>
      </w:tblGrid>
      <w:tr w:rsidR="008B467C" w:rsidRPr="00BE5913" w14:paraId="0BFC6BB2" w14:textId="77777777">
        <w:trPr>
          <w:trHeight w:val="1568"/>
          <w:tblHeader/>
        </w:trPr>
        <w:tc>
          <w:tcPr>
            <w:tcW w:w="1368" w:type="dxa"/>
            <w:vAlign w:val="bottom"/>
          </w:tcPr>
          <w:p w14:paraId="3AC947C9" w14:textId="77777777" w:rsidR="008B467C" w:rsidRPr="00BE5913" w:rsidRDefault="008B467C" w:rsidP="00BE5913">
            <w:pPr>
              <w:spacing w:line="230" w:lineRule="auto"/>
              <w:jc w:val="center"/>
              <w:rPr>
                <w:b/>
                <w:bCs/>
                <w:sz w:val="30"/>
                <w:szCs w:val="30"/>
              </w:rPr>
            </w:pPr>
            <w:r w:rsidRPr="00BE5913">
              <w:rPr>
                <w:b/>
                <w:bCs/>
                <w:sz w:val="30"/>
                <w:szCs w:val="30"/>
                <w:cs/>
              </w:rPr>
              <w:t>ประเภทของสินทรัพย์</w:t>
            </w:r>
          </w:p>
        </w:tc>
        <w:tc>
          <w:tcPr>
            <w:tcW w:w="1422" w:type="dxa"/>
            <w:vAlign w:val="bottom"/>
          </w:tcPr>
          <w:p w14:paraId="56D3CE7F" w14:textId="77777777" w:rsidR="008B467C" w:rsidRPr="00BE5913" w:rsidRDefault="008B467C" w:rsidP="00BE5913">
            <w:pPr>
              <w:spacing w:line="23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E5913">
              <w:rPr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3960" w:type="dxa"/>
            <w:vAlign w:val="bottom"/>
          </w:tcPr>
          <w:p w14:paraId="16A5CE3B" w14:textId="77777777" w:rsidR="008B467C" w:rsidRPr="00BE5913" w:rsidRDefault="008B467C" w:rsidP="00BE5913">
            <w:pPr>
              <w:spacing w:line="23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E5913">
              <w:rPr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538" w:type="dxa"/>
            <w:vAlign w:val="bottom"/>
          </w:tcPr>
          <w:p w14:paraId="71E57D14" w14:textId="77777777" w:rsidR="008B467C" w:rsidRPr="00BE5913" w:rsidRDefault="008B467C" w:rsidP="00BE5913">
            <w:pPr>
              <w:spacing w:line="23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E5913">
              <w:rPr>
                <w:b/>
                <w:bCs/>
                <w:sz w:val="30"/>
                <w:szCs w:val="30"/>
                <w:cs/>
              </w:rPr>
              <w:t>ความสัมพันธ์ระหว่างข้อมูล</w:t>
            </w:r>
            <w:r w:rsidRPr="00BE5913">
              <w:rPr>
                <w:rFonts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BE5913">
              <w:rPr>
                <w:b/>
                <w:bCs/>
                <w:sz w:val="30"/>
                <w:szCs w:val="30"/>
                <w:cs/>
              </w:rPr>
              <w:t>ที่ไม่สามารถสังเกตได้ที่มีนัยสำคัญและการวัดมูลค่ายุติธรรม</w:t>
            </w:r>
          </w:p>
        </w:tc>
      </w:tr>
      <w:tr w:rsidR="008B467C" w:rsidRPr="00BE5913" w14:paraId="4CEF01FD" w14:textId="77777777">
        <w:tc>
          <w:tcPr>
            <w:tcW w:w="1368" w:type="dxa"/>
          </w:tcPr>
          <w:p w14:paraId="6DBC2FDA" w14:textId="77777777" w:rsidR="008B467C" w:rsidRPr="00BE5913" w:rsidRDefault="008B467C" w:rsidP="00BE5913">
            <w:pPr>
              <w:spacing w:line="23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22" w:type="dxa"/>
          </w:tcPr>
          <w:p w14:paraId="6784B421" w14:textId="77777777" w:rsidR="008B467C" w:rsidRPr="00BE5913" w:rsidRDefault="008B467C" w:rsidP="00BE5913">
            <w:pPr>
              <w:spacing w:line="23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การเปรียบเทียบราคาตลาด</w:t>
            </w:r>
          </w:p>
        </w:tc>
        <w:tc>
          <w:tcPr>
            <w:tcW w:w="3960" w:type="dxa"/>
          </w:tcPr>
          <w:p w14:paraId="68FF5298" w14:textId="77777777" w:rsidR="008B467C" w:rsidRPr="00BE5913" w:rsidRDefault="008B467C" w:rsidP="000E1CCE">
            <w:pPr>
              <w:spacing w:line="230" w:lineRule="auto"/>
              <w:ind w:right="-11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ราคาเสนอซื้อขายหรือราคาซื้อขายสำหรับที่ดินที่คล้ายคลึงกันในตลาดที่ปรับปรุงด้วยปัจจัยอื่น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>เช่น สถานที่ตั้ง ขนาด สภาพของที่ดิน และศักยภาพในการพัฒนา</w:t>
            </w:r>
          </w:p>
          <w:p w14:paraId="26106DAF" w14:textId="77777777" w:rsidR="008B467C" w:rsidRPr="00BE5913" w:rsidRDefault="008B467C" w:rsidP="000E1CCE">
            <w:pPr>
              <w:spacing w:line="230" w:lineRule="auto"/>
              <w:ind w:right="-11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5F4C8B98" w14:textId="7D617D2F" w:rsidR="008B467C" w:rsidRPr="00BE5913" w:rsidRDefault="008B467C" w:rsidP="000E1CCE">
            <w:pPr>
              <w:spacing w:line="230" w:lineRule="auto"/>
              <w:ind w:right="-11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ราคาตลาดของที่ดินที่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>ล้ายคลึงกันอยู่ระหว่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าง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3</w:t>
            </w:r>
            <w:r w:rsidR="00C723A4">
              <w:rPr>
                <w:rFonts w:ascii="Angsana New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1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25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 บาท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="007E405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627</w:t>
            </w:r>
            <w:r w:rsidR="00C723A4">
              <w:rPr>
                <w:rFonts w:ascii="Angsana New" w:hAnsi="Angsana New"/>
                <w:sz w:val="30"/>
                <w:szCs w:val="30"/>
              </w:rPr>
              <w:t>,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825</w:t>
            </w:r>
            <w:r w:rsidR="00A0119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>บาทต่อตาราง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เมตร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br/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C070A0" w:rsidRPr="00C070A0">
              <w:rPr>
                <w:rFonts w:ascii="Angsana New" w:hAnsi="Angsana New"/>
                <w:i/>
                <w:iCs/>
                <w:sz w:val="30"/>
                <w:szCs w:val="30"/>
              </w:rPr>
              <w:t>2567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="00C070A0" w:rsidRPr="00C070A0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</w:rPr>
              <w:t>,</w:t>
            </w:r>
            <w:r w:rsidR="00C070A0" w:rsidRPr="00C070A0">
              <w:rPr>
                <w:rFonts w:ascii="Angsana New" w:hAnsi="Angsana New"/>
                <w:i/>
                <w:iCs/>
                <w:sz w:val="30"/>
                <w:szCs w:val="30"/>
              </w:rPr>
              <w:t>25</w:t>
            </w:r>
            <w:r w:rsidR="00B11C2B" w:rsidRPr="00B11C2B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ถึง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  <w:r w:rsidR="00B11C2B" w:rsidRPr="00B11C2B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C070A0" w:rsidRPr="00C070A0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</w:rPr>
              <w:t>,</w:t>
            </w:r>
            <w:r w:rsidR="00C070A0" w:rsidRPr="00C070A0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="00B11C2B" w:rsidRPr="00B11C2B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บาทต่อตารางเมตร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538" w:type="dxa"/>
          </w:tcPr>
          <w:p w14:paraId="169428D4" w14:textId="77777777" w:rsidR="008B467C" w:rsidRPr="00BE5913" w:rsidRDefault="008B467C" w:rsidP="00BE5913">
            <w:pPr>
              <w:spacing w:line="23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มูลค่ายุติธรรมที่ประมาณ การไว้จะเพิ่มขึ้น (ลดลง) หากราคาต่อพื้นที่สูงขึ้น (ลดลง)</w:t>
            </w:r>
          </w:p>
        </w:tc>
      </w:tr>
    </w:tbl>
    <w:p w14:paraId="082C30DD" w14:textId="77777777" w:rsidR="008B467C" w:rsidRPr="00BE5913" w:rsidRDefault="008B467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25B3B9E" w14:textId="77777777" w:rsidR="008B467C" w:rsidRPr="00BE5913" w:rsidRDefault="008B467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/>
          <w:b/>
          <w:bCs/>
          <w:sz w:val="30"/>
          <w:szCs w:val="30"/>
        </w:rPr>
        <w:br w:type="page"/>
      </w:r>
    </w:p>
    <w:p w14:paraId="3F61919A" w14:textId="397776AD" w:rsidR="008C5A2A" w:rsidRPr="00BE5913" w:rsidRDefault="008C5A2A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jc w:val="thaiDistribute"/>
        <w:rPr>
          <w:rFonts w:ascii="Angsana New" w:hAnsi="Angsana New"/>
          <w:sz w:val="30"/>
          <w:szCs w:val="30"/>
        </w:rPr>
        <w:sectPr w:rsidR="008C5A2A" w:rsidRPr="00BE5913" w:rsidSect="00891371">
          <w:headerReference w:type="default" r:id="rId23"/>
          <w:footerReference w:type="default" r:id="rId2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31A2DC42" w14:textId="42B36554" w:rsidR="002B3AA9" w:rsidRPr="00BE5913" w:rsidRDefault="002B3AA9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bookmarkStart w:id="17" w:name="_Hlk93560759"/>
      <w:r w:rsidRPr="00BE59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ส</w:t>
      </w:r>
      <w:r w:rsidR="00B22B00" w:rsidRPr="00BE5913">
        <w:rPr>
          <w:rFonts w:ascii="Angsana New" w:hAnsi="Angsana New" w:hint="cs"/>
          <w:b/>
          <w:bCs/>
          <w:sz w:val="30"/>
          <w:szCs w:val="30"/>
          <w:cs/>
        </w:rPr>
        <w:t xml:space="preserve">ัญญาเช่า </w:t>
      </w:r>
    </w:p>
    <w:p w14:paraId="77431B48" w14:textId="647A9C34" w:rsidR="00867CAB" w:rsidRPr="00BE5913" w:rsidRDefault="00867CAB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4EC76B41" w14:textId="6FC4A03C" w:rsidR="00867CAB" w:rsidRPr="00BE5913" w:rsidRDefault="00867CAB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BE5913">
        <w:rPr>
          <w:rFonts w:ascii="Angsana New" w:hAnsi="Angsana New"/>
          <w:b/>
          <w:bCs/>
          <w:sz w:val="30"/>
          <w:szCs w:val="30"/>
        </w:rPr>
        <w:tab/>
      </w:r>
      <w:r w:rsidRPr="00BE5913">
        <w:rPr>
          <w:rFonts w:ascii="Angsana New" w:hAnsi="Angsana New" w:hint="cs"/>
          <w:i/>
          <w:iCs/>
          <w:sz w:val="30"/>
          <w:szCs w:val="30"/>
          <w:cs/>
        </w:rPr>
        <w:t>ในฐานะผู้เช่า</w:t>
      </w:r>
    </w:p>
    <w:p w14:paraId="31C24124" w14:textId="77777777" w:rsidR="00F727D9" w:rsidRPr="00BE5913" w:rsidRDefault="00F727D9" w:rsidP="00BE5913">
      <w:pPr>
        <w:pStyle w:val="block"/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p w14:paraId="0449DE52" w14:textId="77777777" w:rsidR="00F727D9" w:rsidRPr="00BE5913" w:rsidRDefault="00F727D9" w:rsidP="00BE591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66270D9" w14:textId="798FFC4F" w:rsidR="008D47E6" w:rsidRPr="00BE5913" w:rsidRDefault="008D47E6" w:rsidP="00BE5913">
      <w:pPr>
        <w:pStyle w:val="block"/>
        <w:spacing w:after="0"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B5B6C8" w14:textId="6D857F67" w:rsidR="008D47E6" w:rsidRPr="00BE5913" w:rsidRDefault="008D47E6" w:rsidP="00BE591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มีสิทธิ</w:t>
      </w:r>
      <w:r w:rsidRPr="00BE5913">
        <w:rPr>
          <w:rFonts w:asciiTheme="majorBidi" w:hAnsiTheme="majorBidi" w:cstheme="majorBidi"/>
          <w:sz w:val="30"/>
          <w:szCs w:val="30"/>
          <w:cs/>
        </w:rPr>
        <w:t>เลือกขยายอายุสัญญาเช่า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อสังหาริมทรัพย์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ภายในหนึ่งปีก่อนสิ้นสุดระยะเวลาเช่า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BE5913">
        <w:rPr>
          <w:rFonts w:asciiTheme="majorBidi" w:hAnsiTheme="majorBidi" w:cstheme="majorBidi"/>
          <w:sz w:val="30"/>
          <w:szCs w:val="30"/>
          <w:cs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ดังกล่าวอย่างสม่ำเสมอ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709ACA81" w14:textId="77777777" w:rsidR="007C3186" w:rsidRPr="00BE5913" w:rsidRDefault="007C3186" w:rsidP="00BE5913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tbl>
      <w:tblPr>
        <w:tblW w:w="945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440"/>
        <w:gridCol w:w="180"/>
        <w:gridCol w:w="1443"/>
        <w:gridCol w:w="180"/>
        <w:gridCol w:w="1259"/>
        <w:gridCol w:w="180"/>
        <w:gridCol w:w="1259"/>
      </w:tblGrid>
      <w:tr w:rsidR="00203E94" w:rsidRPr="00BE5913" w14:paraId="254A64D3" w14:textId="77777777" w:rsidTr="00343A2E">
        <w:trPr>
          <w:cantSplit/>
          <w:tblHeader/>
        </w:trPr>
        <w:tc>
          <w:tcPr>
            <w:tcW w:w="3510" w:type="dxa"/>
            <w:vAlign w:val="bottom"/>
          </w:tcPr>
          <w:p w14:paraId="2CB802DA" w14:textId="77777777" w:rsidR="00203E94" w:rsidRPr="00BE5913" w:rsidRDefault="00203E94" w:rsidP="00BE59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  <w:bookmarkStart w:id="18" w:name="_Hlk62826449"/>
          </w:p>
        </w:tc>
        <w:tc>
          <w:tcPr>
            <w:tcW w:w="3063" w:type="dxa"/>
            <w:gridSpan w:val="3"/>
          </w:tcPr>
          <w:p w14:paraId="2A523572" w14:textId="6D06A7AE" w:rsidR="00203E94" w:rsidRPr="00BE5913" w:rsidRDefault="00740CE7" w:rsidP="00BE5913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ED91E7F" w14:textId="77777777" w:rsidR="00203E94" w:rsidRPr="00BE5913" w:rsidRDefault="00203E94" w:rsidP="00BE5913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8" w:type="dxa"/>
            <w:gridSpan w:val="3"/>
          </w:tcPr>
          <w:p w14:paraId="5A73BDEF" w14:textId="77777777" w:rsidR="00203E94" w:rsidRPr="00BE5913" w:rsidRDefault="00203E94" w:rsidP="00BE5913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E405C" w:rsidRPr="00BE5913" w14:paraId="3F0635CD" w14:textId="77777777" w:rsidTr="00343A2E">
        <w:trPr>
          <w:cantSplit/>
          <w:tblHeader/>
        </w:trPr>
        <w:tc>
          <w:tcPr>
            <w:tcW w:w="3510" w:type="dxa"/>
          </w:tcPr>
          <w:p w14:paraId="320AB4D1" w14:textId="5E022E45" w:rsidR="007E405C" w:rsidRPr="00BE5913" w:rsidRDefault="007E405C" w:rsidP="007E405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C070A0" w:rsidRPr="00C070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B11C2B" w:rsidRPr="00B11C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40" w:type="dxa"/>
          </w:tcPr>
          <w:p w14:paraId="5FC77850" w14:textId="159F7E88" w:rsidR="007E405C" w:rsidRPr="00BE5913" w:rsidRDefault="00C070A0" w:rsidP="007E405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025F6C5C" w14:textId="77777777" w:rsidR="007E405C" w:rsidRPr="00BE5913" w:rsidRDefault="007E405C" w:rsidP="007E405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43" w:type="dxa"/>
          </w:tcPr>
          <w:p w14:paraId="21CCA9FD" w14:textId="0F3DFF6B" w:rsidR="007E405C" w:rsidRPr="00BE5913" w:rsidRDefault="00C070A0" w:rsidP="007E405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43A21AF7" w14:textId="77777777" w:rsidR="007E405C" w:rsidRPr="00BE5913" w:rsidRDefault="007E405C" w:rsidP="007E405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3CF14E39" w14:textId="1ACCC8E4" w:rsidR="007E405C" w:rsidRPr="00BE5913" w:rsidRDefault="00C070A0" w:rsidP="007E405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1052A80B" w14:textId="77777777" w:rsidR="007E405C" w:rsidRPr="00BE5913" w:rsidRDefault="007E405C" w:rsidP="007E405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4E055E79" w14:textId="373D212D" w:rsidR="007E405C" w:rsidRPr="00BE5913" w:rsidRDefault="00C070A0" w:rsidP="007E405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7E405C" w:rsidRPr="00BE5913" w14:paraId="4AC22E3C" w14:textId="77777777" w:rsidTr="00343A2E">
        <w:trPr>
          <w:cantSplit/>
          <w:tblHeader/>
        </w:trPr>
        <w:tc>
          <w:tcPr>
            <w:tcW w:w="3510" w:type="dxa"/>
          </w:tcPr>
          <w:p w14:paraId="4FE9A026" w14:textId="77777777" w:rsidR="007E405C" w:rsidRPr="00BE5913" w:rsidRDefault="007E405C" w:rsidP="007E405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41" w:type="dxa"/>
            <w:gridSpan w:val="7"/>
          </w:tcPr>
          <w:p w14:paraId="50B1A98C" w14:textId="77777777" w:rsidR="007E405C" w:rsidRPr="00BE5913" w:rsidRDefault="007E405C" w:rsidP="007E405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591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E405C" w:rsidRPr="00BE5913" w14:paraId="234EC297" w14:textId="77777777" w:rsidTr="00343A2E">
        <w:trPr>
          <w:cantSplit/>
        </w:trPr>
        <w:tc>
          <w:tcPr>
            <w:tcW w:w="3510" w:type="dxa"/>
          </w:tcPr>
          <w:p w14:paraId="16748D7D" w14:textId="77777777" w:rsidR="007E405C" w:rsidRPr="00BE5913" w:rsidRDefault="007E405C" w:rsidP="007E405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14:paraId="1064B826" w14:textId="77777777" w:rsidR="007E405C" w:rsidRPr="00BE5913" w:rsidRDefault="007E405C" w:rsidP="007E405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2F94514" w14:textId="77777777" w:rsidR="007E405C" w:rsidRPr="00BE5913" w:rsidRDefault="007E405C" w:rsidP="007E405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2FDBB761" w14:textId="77777777" w:rsidR="007E405C" w:rsidRPr="00BE5913" w:rsidRDefault="007E405C" w:rsidP="007E405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16D70A" w14:textId="77777777" w:rsidR="007E405C" w:rsidRPr="00BE5913" w:rsidRDefault="007E405C" w:rsidP="007E405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6445A19" w14:textId="77777777" w:rsidR="007E405C" w:rsidRPr="00BE5913" w:rsidRDefault="007E405C" w:rsidP="007E405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414528" w14:textId="77777777" w:rsidR="007E405C" w:rsidRPr="00BE5913" w:rsidRDefault="007E405C" w:rsidP="007E405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E06BB5D" w14:textId="77777777" w:rsidR="007E405C" w:rsidRPr="00BE5913" w:rsidRDefault="007E405C" w:rsidP="007E405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405C" w:rsidRPr="00BE5913" w14:paraId="5490C60C" w14:textId="77777777" w:rsidTr="000E0A0A">
        <w:trPr>
          <w:cantSplit/>
        </w:trPr>
        <w:tc>
          <w:tcPr>
            <w:tcW w:w="3510" w:type="dxa"/>
          </w:tcPr>
          <w:p w14:paraId="1F8BF299" w14:textId="77777777" w:rsidR="007E405C" w:rsidRPr="00BE5913" w:rsidRDefault="007E405C" w:rsidP="007E405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56E6A5F5" w14:textId="77777777" w:rsidR="007E405C" w:rsidRPr="00BE5913" w:rsidRDefault="007E405C" w:rsidP="007E405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97981B1" w14:textId="77777777" w:rsidR="007E405C" w:rsidRPr="00BE5913" w:rsidRDefault="007E405C" w:rsidP="007E405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75714D65" w14:textId="77777777" w:rsidR="007E405C" w:rsidRPr="00BE5913" w:rsidRDefault="007E405C" w:rsidP="007E405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6B323B0" w14:textId="77777777" w:rsidR="007E405C" w:rsidRPr="00BE5913" w:rsidRDefault="007E405C" w:rsidP="007E405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16CE47C" w14:textId="77777777" w:rsidR="007E405C" w:rsidRPr="00BE5913" w:rsidRDefault="007E405C" w:rsidP="007E405C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986692C" w14:textId="77777777" w:rsidR="007E405C" w:rsidRPr="00BE5913" w:rsidRDefault="007E405C" w:rsidP="007E405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47DAE34" w14:textId="77777777" w:rsidR="007E405C" w:rsidRPr="00BE5913" w:rsidRDefault="007E405C" w:rsidP="007E405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E405C" w:rsidRPr="00BE5913" w14:paraId="653CF732" w14:textId="77777777" w:rsidTr="00A57083">
        <w:trPr>
          <w:cantSplit/>
        </w:trPr>
        <w:tc>
          <w:tcPr>
            <w:tcW w:w="3510" w:type="dxa"/>
          </w:tcPr>
          <w:p w14:paraId="35CAFF29" w14:textId="14785207" w:rsidR="007E405C" w:rsidRPr="00BE5913" w:rsidRDefault="007E405C" w:rsidP="007E405C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  <w:r w:rsidR="00E6073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และอาคาร</w:t>
            </w:r>
          </w:p>
        </w:tc>
        <w:tc>
          <w:tcPr>
            <w:tcW w:w="1440" w:type="dxa"/>
          </w:tcPr>
          <w:p w14:paraId="47AB8F00" w14:textId="384199BA" w:rsidR="007E405C" w:rsidRPr="00BE5913" w:rsidRDefault="00C070A0" w:rsidP="007E405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D507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9940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,8</w:t>
            </w:r>
            <w:r w:rsidR="00D507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9940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1B99DB4D" w14:textId="77777777" w:rsidR="007E405C" w:rsidRPr="00BE5913" w:rsidRDefault="007E405C" w:rsidP="007E405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787EECD0" w14:textId="044AD59A" w:rsidR="007E405C" w:rsidRPr="00BE5913" w:rsidRDefault="00C070A0" w:rsidP="007E405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 w:rsidR="007E405C" w:rsidRPr="00B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84FF195" w14:textId="77777777" w:rsidR="007E405C" w:rsidRPr="00BE5913" w:rsidRDefault="007E405C" w:rsidP="007E405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DF3AB15" w14:textId="1149874E" w:rsidR="007E405C" w:rsidRPr="00BE5913" w:rsidRDefault="00AA6255" w:rsidP="008A75F2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F7292F" w14:textId="77777777" w:rsidR="007E405C" w:rsidRPr="00BE5913" w:rsidRDefault="007E405C" w:rsidP="007E405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FF3C0ED" w14:textId="068665AE" w:rsidR="007E405C" w:rsidRPr="00BE5913" w:rsidRDefault="007E405C" w:rsidP="0000071D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           -   </w:t>
            </w:r>
          </w:p>
        </w:tc>
      </w:tr>
      <w:tr w:rsidR="007E405C" w:rsidRPr="00BE5913" w14:paraId="28568524" w14:textId="77777777" w:rsidTr="00A57083">
        <w:trPr>
          <w:cantSplit/>
        </w:trPr>
        <w:tc>
          <w:tcPr>
            <w:tcW w:w="3510" w:type="dxa"/>
          </w:tcPr>
          <w:p w14:paraId="292B60F3" w14:textId="7B16554F" w:rsidR="007E405C" w:rsidRPr="00BE5913" w:rsidRDefault="007E405C" w:rsidP="007E405C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40" w:type="dxa"/>
          </w:tcPr>
          <w:p w14:paraId="00330C25" w14:textId="023E536B" w:rsidR="007E405C" w:rsidRPr="00BE5913" w:rsidRDefault="00C070A0" w:rsidP="007E405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D507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AA62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507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779</w:t>
            </w:r>
          </w:p>
        </w:tc>
        <w:tc>
          <w:tcPr>
            <w:tcW w:w="180" w:type="dxa"/>
            <w:vAlign w:val="bottom"/>
          </w:tcPr>
          <w:p w14:paraId="41658DF4" w14:textId="77777777" w:rsidR="007E405C" w:rsidRPr="00BE5913" w:rsidRDefault="007E405C" w:rsidP="007E405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7003B16A" w14:textId="55CFE6B3" w:rsidR="007E405C" w:rsidRPr="004A03FD" w:rsidRDefault="00C070A0" w:rsidP="007E405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  <w:r w:rsidR="007E405C" w:rsidRPr="00B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244</w:t>
            </w:r>
          </w:p>
        </w:tc>
        <w:tc>
          <w:tcPr>
            <w:tcW w:w="180" w:type="dxa"/>
            <w:vAlign w:val="bottom"/>
          </w:tcPr>
          <w:p w14:paraId="58BA2DB0" w14:textId="77777777" w:rsidR="007E405C" w:rsidRPr="004A03FD" w:rsidRDefault="007E405C" w:rsidP="007E405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9778E47" w14:textId="61EBD6DC" w:rsidR="007E405C" w:rsidRPr="004A03FD" w:rsidRDefault="00C070A0" w:rsidP="007E405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8A75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852</w:t>
            </w:r>
          </w:p>
        </w:tc>
        <w:tc>
          <w:tcPr>
            <w:tcW w:w="180" w:type="dxa"/>
            <w:vAlign w:val="bottom"/>
          </w:tcPr>
          <w:p w14:paraId="7A9A35B9" w14:textId="77777777" w:rsidR="007E405C" w:rsidRPr="00BE5913" w:rsidRDefault="007E405C" w:rsidP="007E405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90BE4D5" w14:textId="74E93060" w:rsidR="007E405C" w:rsidRPr="00BE5913" w:rsidRDefault="00B11C2B" w:rsidP="007E405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7E405C" w:rsidRPr="004A03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7E405C" w:rsidRPr="00BE5913" w14:paraId="6708B6C5" w14:textId="77777777" w:rsidTr="00A57083">
        <w:trPr>
          <w:cantSplit/>
        </w:trPr>
        <w:tc>
          <w:tcPr>
            <w:tcW w:w="3510" w:type="dxa"/>
          </w:tcPr>
          <w:p w14:paraId="510AAD4C" w14:textId="77777777" w:rsidR="007E405C" w:rsidRPr="00BE5913" w:rsidRDefault="007E405C" w:rsidP="007E405C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440" w:type="dxa"/>
          </w:tcPr>
          <w:p w14:paraId="21A72EE1" w14:textId="491C66BF" w:rsidR="007E405C" w:rsidRPr="00BE5913" w:rsidRDefault="00C070A0" w:rsidP="007E405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  <w:r w:rsidR="00AA62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</w:t>
            </w:r>
          </w:p>
        </w:tc>
        <w:tc>
          <w:tcPr>
            <w:tcW w:w="180" w:type="dxa"/>
            <w:vAlign w:val="bottom"/>
          </w:tcPr>
          <w:p w14:paraId="25BE214A" w14:textId="77777777" w:rsidR="007E405C" w:rsidRPr="00BE5913" w:rsidRDefault="007E405C" w:rsidP="007E405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0A0FEC87" w14:textId="1B2F1CCE" w:rsidR="007E405C" w:rsidRPr="004A03FD" w:rsidRDefault="00C070A0" w:rsidP="007E405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E405C" w:rsidRPr="00B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369</w:t>
            </w:r>
          </w:p>
        </w:tc>
        <w:tc>
          <w:tcPr>
            <w:tcW w:w="180" w:type="dxa"/>
            <w:vAlign w:val="bottom"/>
          </w:tcPr>
          <w:p w14:paraId="1FF1A5F3" w14:textId="77777777" w:rsidR="007E405C" w:rsidRPr="004A03FD" w:rsidRDefault="007E405C" w:rsidP="007E405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47829E1" w14:textId="17440EAE" w:rsidR="007E405C" w:rsidRPr="004A03FD" w:rsidRDefault="008A75F2" w:rsidP="008A75F2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0EB64F8" w14:textId="77777777" w:rsidR="007E405C" w:rsidRPr="00BE5913" w:rsidRDefault="007E405C" w:rsidP="007E405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18D5BD4" w14:textId="34057A56" w:rsidR="007E405C" w:rsidRPr="00BE5913" w:rsidRDefault="007E405C" w:rsidP="0000071D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03FD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</w:tr>
      <w:tr w:rsidR="007E405C" w:rsidRPr="00BE5913" w14:paraId="2DDB499E" w14:textId="77777777" w:rsidTr="00A57083">
        <w:trPr>
          <w:cantSplit/>
        </w:trPr>
        <w:tc>
          <w:tcPr>
            <w:tcW w:w="3510" w:type="dxa"/>
          </w:tcPr>
          <w:p w14:paraId="54588CD7" w14:textId="77777777" w:rsidR="007E405C" w:rsidRPr="00BE5913" w:rsidRDefault="007E405C" w:rsidP="007E405C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40" w:type="dxa"/>
          </w:tcPr>
          <w:p w14:paraId="641FF5CF" w14:textId="74C63A4B" w:rsidR="007E405C" w:rsidRPr="00BE5913" w:rsidRDefault="00C070A0" w:rsidP="007E405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AA62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963</w:t>
            </w:r>
          </w:p>
        </w:tc>
        <w:tc>
          <w:tcPr>
            <w:tcW w:w="180" w:type="dxa"/>
            <w:vAlign w:val="bottom"/>
          </w:tcPr>
          <w:p w14:paraId="39260102" w14:textId="77777777" w:rsidR="007E405C" w:rsidRPr="00BE5913" w:rsidRDefault="007E405C" w:rsidP="007E405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02017868" w14:textId="4558B953" w:rsidR="007E405C" w:rsidRPr="004A03FD" w:rsidRDefault="00C070A0" w:rsidP="007E405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7E405C" w:rsidRPr="00B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0D74D69F" w14:textId="77777777" w:rsidR="007E405C" w:rsidRPr="004A03FD" w:rsidRDefault="007E405C" w:rsidP="007E405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65A4504" w14:textId="731453BF" w:rsidR="007E405C" w:rsidRPr="004A03FD" w:rsidRDefault="00C070A0" w:rsidP="007E405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452</w:t>
            </w:r>
          </w:p>
        </w:tc>
        <w:tc>
          <w:tcPr>
            <w:tcW w:w="180" w:type="dxa"/>
            <w:vAlign w:val="bottom"/>
          </w:tcPr>
          <w:p w14:paraId="60167E39" w14:textId="77777777" w:rsidR="007E405C" w:rsidRPr="00BE5913" w:rsidRDefault="007E405C" w:rsidP="007E405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9F52D64" w14:textId="781B6FBF" w:rsidR="007E405C" w:rsidRPr="00BE5913" w:rsidRDefault="00C070A0" w:rsidP="007E405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7E405C" w:rsidRPr="00BE5913" w14:paraId="4E76F63F" w14:textId="77777777">
        <w:trPr>
          <w:cantSplit/>
        </w:trPr>
        <w:tc>
          <w:tcPr>
            <w:tcW w:w="3510" w:type="dxa"/>
          </w:tcPr>
          <w:p w14:paraId="05A52FA5" w14:textId="77777777" w:rsidR="007E405C" w:rsidRPr="00BE5913" w:rsidRDefault="007E405C" w:rsidP="007E405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440" w:type="dxa"/>
          </w:tcPr>
          <w:p w14:paraId="2D218690" w14:textId="15BBE225" w:rsidR="007E405C" w:rsidRPr="00BE5913" w:rsidRDefault="00B11C2B" w:rsidP="007E405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1D30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242</w:t>
            </w:r>
          </w:p>
        </w:tc>
        <w:tc>
          <w:tcPr>
            <w:tcW w:w="180" w:type="dxa"/>
          </w:tcPr>
          <w:p w14:paraId="7A340FEF" w14:textId="77777777" w:rsidR="007E405C" w:rsidRPr="00BE5913" w:rsidRDefault="007E405C" w:rsidP="007E405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</w:tcPr>
          <w:p w14:paraId="3A544AEC" w14:textId="5830DA63" w:rsidR="007E405C" w:rsidRPr="004A03FD" w:rsidRDefault="00B11C2B" w:rsidP="007E405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</w:t>
            </w:r>
            <w:r w:rsidR="007E405C" w:rsidRPr="00B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180" w:type="dxa"/>
          </w:tcPr>
          <w:p w14:paraId="4ECB0664" w14:textId="77777777" w:rsidR="007E405C" w:rsidRPr="004A03FD" w:rsidRDefault="007E405C" w:rsidP="007E405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59" w:type="dxa"/>
          </w:tcPr>
          <w:p w14:paraId="5DC10F2E" w14:textId="2E3A4AAA" w:rsidR="007E405C" w:rsidRPr="004A03FD" w:rsidRDefault="00C070A0" w:rsidP="007E405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8A75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2704448" w14:textId="77777777" w:rsidR="007E405C" w:rsidRPr="00BE5913" w:rsidRDefault="007E405C" w:rsidP="007E405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</w:tcPr>
          <w:p w14:paraId="37F85F90" w14:textId="53EA46A2" w:rsidR="007E405C" w:rsidRPr="00BE5913" w:rsidRDefault="00C070A0" w:rsidP="007E405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7E405C" w:rsidRPr="004A03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772</w:t>
            </w:r>
          </w:p>
        </w:tc>
      </w:tr>
      <w:tr w:rsidR="007E405C" w:rsidRPr="00BE5913" w14:paraId="0CB08D0D" w14:textId="77777777" w:rsidTr="00343A2E">
        <w:trPr>
          <w:cantSplit/>
        </w:trPr>
        <w:tc>
          <w:tcPr>
            <w:tcW w:w="3510" w:type="dxa"/>
          </w:tcPr>
          <w:p w14:paraId="44D1AE0C" w14:textId="77777777" w:rsidR="007E405C" w:rsidRPr="00BE5913" w:rsidRDefault="007E405C" w:rsidP="007E405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bookmarkStart w:id="19" w:name="_Hlk94280879"/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  <w:bookmarkEnd w:id="19"/>
          </w:p>
        </w:tc>
        <w:tc>
          <w:tcPr>
            <w:tcW w:w="1440" w:type="dxa"/>
          </w:tcPr>
          <w:p w14:paraId="3B0ED010" w14:textId="5A924A30" w:rsidR="007E405C" w:rsidRPr="00BE5913" w:rsidRDefault="00B11C2B" w:rsidP="007E405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1341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010</w:t>
            </w:r>
          </w:p>
        </w:tc>
        <w:tc>
          <w:tcPr>
            <w:tcW w:w="180" w:type="dxa"/>
            <w:vAlign w:val="bottom"/>
          </w:tcPr>
          <w:p w14:paraId="4250B726" w14:textId="77777777" w:rsidR="007E405C" w:rsidRPr="00BE5913" w:rsidRDefault="007E405C" w:rsidP="007E405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2D8F15A1" w14:textId="0947420F" w:rsidR="007E405C" w:rsidRPr="004A03FD" w:rsidRDefault="00B11C2B" w:rsidP="007E405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7E40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  <w:r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653D9FBF" w14:textId="77777777" w:rsidR="007E405C" w:rsidRPr="004A03FD" w:rsidRDefault="007E405C" w:rsidP="007E405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8264F90" w14:textId="0D508A7C" w:rsidR="007E405C" w:rsidRPr="004A03FD" w:rsidRDefault="00C070A0" w:rsidP="007E405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572</w:t>
            </w:r>
          </w:p>
        </w:tc>
        <w:tc>
          <w:tcPr>
            <w:tcW w:w="180" w:type="dxa"/>
            <w:vAlign w:val="bottom"/>
          </w:tcPr>
          <w:p w14:paraId="40C6ED60" w14:textId="77777777" w:rsidR="007E405C" w:rsidRPr="00BE5913" w:rsidRDefault="007E405C" w:rsidP="007E405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A8D6035" w14:textId="499BD8C1" w:rsidR="007E405C" w:rsidRPr="00BE5913" w:rsidRDefault="00B11C2B" w:rsidP="007E405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E405C" w:rsidRPr="004A03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759</w:t>
            </w:r>
          </w:p>
        </w:tc>
      </w:tr>
      <w:tr w:rsidR="007E405C" w:rsidRPr="00BE5913" w14:paraId="76A43598" w14:textId="77777777" w:rsidTr="001E2CEC">
        <w:trPr>
          <w:cantSplit/>
        </w:trPr>
        <w:tc>
          <w:tcPr>
            <w:tcW w:w="3510" w:type="dxa"/>
          </w:tcPr>
          <w:p w14:paraId="6C1FDD3F" w14:textId="77777777" w:rsidR="007E405C" w:rsidRPr="00BE5913" w:rsidRDefault="007E405C" w:rsidP="007E405C">
            <w:pPr>
              <w:tabs>
                <w:tab w:val="clear" w:pos="680"/>
                <w:tab w:val="clear" w:pos="907"/>
              </w:tabs>
              <w:ind w:left="18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440" w:type="dxa"/>
            <w:vAlign w:val="bottom"/>
          </w:tcPr>
          <w:p w14:paraId="1D77BC90" w14:textId="7795197D" w:rsidR="007E405C" w:rsidRPr="00BE5913" w:rsidRDefault="00B11C2B" w:rsidP="007E405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1D30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666</w:t>
            </w:r>
          </w:p>
        </w:tc>
        <w:tc>
          <w:tcPr>
            <w:tcW w:w="180" w:type="dxa"/>
            <w:vAlign w:val="bottom"/>
          </w:tcPr>
          <w:p w14:paraId="1589B1C3" w14:textId="77777777" w:rsidR="007E405C" w:rsidRPr="00BE5913" w:rsidRDefault="007E405C" w:rsidP="007E405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54B12CBD" w14:textId="2E72722D" w:rsidR="007E405C" w:rsidRPr="00BE5913" w:rsidRDefault="00B11C2B" w:rsidP="007E405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7E405C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</w:t>
            </w:r>
          </w:p>
        </w:tc>
        <w:tc>
          <w:tcPr>
            <w:tcW w:w="180" w:type="dxa"/>
            <w:vAlign w:val="bottom"/>
          </w:tcPr>
          <w:p w14:paraId="2C0E3FA7" w14:textId="77777777" w:rsidR="007E405C" w:rsidRPr="00BE5913" w:rsidRDefault="007E405C" w:rsidP="007E405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9ACC036" w14:textId="2D3A1948" w:rsidR="007E405C" w:rsidRPr="00BE5913" w:rsidRDefault="00B11C2B" w:rsidP="007E405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</w:p>
        </w:tc>
        <w:tc>
          <w:tcPr>
            <w:tcW w:w="180" w:type="dxa"/>
            <w:vAlign w:val="bottom"/>
          </w:tcPr>
          <w:p w14:paraId="3356A997" w14:textId="77777777" w:rsidR="007E405C" w:rsidRPr="00BE5913" w:rsidRDefault="007E405C" w:rsidP="007E405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1A52D438" w14:textId="62EA0212" w:rsidR="007E405C" w:rsidRPr="00BE5913" w:rsidRDefault="00B11C2B" w:rsidP="007E405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</w:tr>
      <w:bookmarkEnd w:id="18"/>
    </w:tbl>
    <w:p w14:paraId="01925B6F" w14:textId="77777777" w:rsidR="00203E94" w:rsidRPr="00BE5913" w:rsidRDefault="00203E9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AEF3D6D" w14:textId="6E6255E1" w:rsidR="008D47E6" w:rsidRPr="00BE5913" w:rsidRDefault="008D47E6" w:rsidP="00BE5913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 xml:space="preserve">ในปี </w:t>
      </w:r>
      <w:r w:rsidR="00C070A0" w:rsidRPr="00C070A0">
        <w:rPr>
          <w:rFonts w:ascii="Angsana New" w:hAnsi="Angsana New"/>
          <w:sz w:val="30"/>
          <w:szCs w:val="30"/>
        </w:rPr>
        <w:t>2568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กระแสเงินสดจ่ายทั้งหมดของสัญญาเช่าของกลุ่มบริษัทและบริษัทมีจำนวน</w:t>
      </w:r>
      <w:r w:rsidR="00A02384">
        <w:rPr>
          <w:rFonts w:ascii="Angsana New" w:hAnsi="Angsana New" w:hint="cs"/>
          <w:sz w:val="30"/>
          <w:szCs w:val="30"/>
          <w:cs/>
        </w:rPr>
        <w:t>เงิน</w:t>
      </w:r>
      <w:r w:rsidR="00431E29" w:rsidRPr="00BE5913">
        <w:rPr>
          <w:rFonts w:ascii="Angsana New" w:hAnsi="Angsana New"/>
          <w:sz w:val="30"/>
          <w:szCs w:val="30"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236</w:t>
      </w:r>
      <w:r w:rsidR="00445BD5">
        <w:rPr>
          <w:rFonts w:ascii="Angsana New" w:hAnsi="Angsana New"/>
          <w:sz w:val="30"/>
          <w:szCs w:val="30"/>
        </w:rPr>
        <w:t>.</w:t>
      </w:r>
      <w:r w:rsidR="00C070A0" w:rsidRPr="00C070A0">
        <w:rPr>
          <w:rFonts w:ascii="Angsana New" w:hAnsi="Angsana New"/>
          <w:sz w:val="30"/>
          <w:szCs w:val="30"/>
        </w:rPr>
        <w:t>68</w:t>
      </w:r>
      <w:r w:rsidR="006345F4"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/>
          <w:sz w:val="30"/>
          <w:szCs w:val="30"/>
          <w:cs/>
        </w:rPr>
        <w:t>ล้านบาท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/>
          <w:sz w:val="30"/>
          <w:szCs w:val="30"/>
          <w:cs/>
        </w:rPr>
        <w:t>และ</w:t>
      </w:r>
      <w:r w:rsidR="00447D01" w:rsidRPr="00BE5913">
        <w:rPr>
          <w:rFonts w:ascii="Angsana New" w:hAnsi="Angsana New"/>
          <w:sz w:val="30"/>
          <w:szCs w:val="30"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</w:t>
      </w:r>
      <w:r w:rsidR="004939FE">
        <w:rPr>
          <w:rFonts w:ascii="Angsana New" w:hAnsi="Angsana New"/>
          <w:sz w:val="30"/>
          <w:szCs w:val="30"/>
        </w:rPr>
        <w:t>.</w:t>
      </w:r>
      <w:r w:rsidR="00CA3D0A">
        <w:rPr>
          <w:rFonts w:ascii="Angsana New" w:hAnsi="Angsana New"/>
          <w:sz w:val="30"/>
          <w:szCs w:val="30"/>
        </w:rPr>
        <w:t>20</w:t>
      </w:r>
      <w:r w:rsidR="007E405C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447D01"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/>
          <w:i/>
          <w:iCs/>
          <w:sz w:val="30"/>
          <w:szCs w:val="30"/>
        </w:rPr>
        <w:t>(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2567</w:t>
      </w:r>
      <w:r w:rsidRPr="00BE5913">
        <w:rPr>
          <w:rFonts w:ascii="Angsana New" w:hAnsi="Angsana New"/>
          <w:i/>
          <w:iCs/>
          <w:sz w:val="30"/>
          <w:szCs w:val="30"/>
        </w:rPr>
        <w:t xml:space="preserve">: 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23</w:t>
      </w:r>
      <w:r w:rsidR="00B11C2B" w:rsidRPr="00B11C2B">
        <w:rPr>
          <w:rFonts w:ascii="Angsana New" w:hAnsi="Angsana New"/>
          <w:i/>
          <w:iCs/>
          <w:sz w:val="30"/>
          <w:szCs w:val="30"/>
        </w:rPr>
        <w:t>1</w:t>
      </w:r>
      <w:r w:rsidR="006345F4" w:rsidRPr="00BE5913">
        <w:rPr>
          <w:rFonts w:ascii="Angsana New" w:hAnsi="Angsana New"/>
          <w:i/>
          <w:iCs/>
          <w:sz w:val="30"/>
          <w:szCs w:val="30"/>
        </w:rPr>
        <w:t>.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38</w:t>
      </w:r>
      <w:r w:rsidR="00E63D4C" w:rsidRPr="00BE5913">
        <w:rPr>
          <w:rFonts w:ascii="Angsana New" w:hAnsi="Angsana New"/>
          <w:i/>
          <w:iCs/>
          <w:sz w:val="30"/>
          <w:szCs w:val="30"/>
        </w:rPr>
        <w:t xml:space="preserve"> </w:t>
      </w:r>
      <w:r w:rsidR="00E63D4C" w:rsidRPr="00BE5913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E63D4C" w:rsidRPr="00BE591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63D4C" w:rsidRPr="00BE5913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E63D4C" w:rsidRPr="00BE591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24</w:t>
      </w:r>
      <w:r w:rsidR="006345F4" w:rsidRPr="00BE5913">
        <w:rPr>
          <w:rFonts w:ascii="Angsana New" w:hAnsi="Angsana New"/>
          <w:i/>
          <w:iCs/>
          <w:sz w:val="30"/>
          <w:szCs w:val="30"/>
        </w:rPr>
        <w:t>.</w:t>
      </w:r>
      <w:r w:rsidR="00B11C2B" w:rsidRPr="00B11C2B">
        <w:rPr>
          <w:rFonts w:ascii="Angsana New" w:hAnsi="Angsana New"/>
          <w:i/>
          <w:iCs/>
          <w:sz w:val="30"/>
          <w:szCs w:val="30"/>
        </w:rPr>
        <w:t>0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5</w:t>
      </w:r>
      <w:r w:rsidR="00E63D4C" w:rsidRPr="00BE5913">
        <w:rPr>
          <w:rFonts w:ascii="Angsana New" w:hAnsi="Angsana New"/>
          <w:i/>
          <w:iCs/>
          <w:sz w:val="30"/>
          <w:szCs w:val="30"/>
        </w:rPr>
        <w:t xml:space="preserve"> </w:t>
      </w:r>
      <w:r w:rsidRPr="00BE5913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027F2791" w14:textId="77777777" w:rsidR="00867CAB" w:rsidRPr="00BE5913" w:rsidRDefault="00867CAB" w:rsidP="00BE5913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10A43E0" w14:textId="77777777" w:rsidR="00BD6D3A" w:rsidRPr="00BE5913" w:rsidRDefault="00BD6D3A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BE5913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3DF19C8" w14:textId="1DB3427C" w:rsidR="00867CAB" w:rsidRPr="00BE5913" w:rsidRDefault="00867CAB" w:rsidP="00BE5913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5913">
        <w:rPr>
          <w:rFonts w:ascii="Angsana New" w:hAnsi="Angsana New" w:hint="cs"/>
          <w:i/>
          <w:iCs/>
          <w:sz w:val="30"/>
          <w:szCs w:val="30"/>
          <w:cs/>
        </w:rPr>
        <w:lastRenderedPageBreak/>
        <w:t>ในฐานะผู้ให้เช่า</w:t>
      </w:r>
    </w:p>
    <w:p w14:paraId="70ECCB05" w14:textId="77777777" w:rsidR="00867CAB" w:rsidRPr="00BE5913" w:rsidRDefault="00867CAB" w:rsidP="00BE5913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9305314" w14:textId="1713A09A" w:rsidR="00331405" w:rsidRPr="00BE5913" w:rsidRDefault="00867CAB" w:rsidP="00BE5913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สัญญาเช่าอสังหาริมทรัพย์เพื่อการลงทุนประกอบด้วยอาคารสำนักงานและอาคารห้างสรรพสินค้าหลายแห่งที่ให้เช่าแก่บุคคลที่สามตามสัญญาเช่าดำเนินงา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สัญญาเช่าแต่ละฉบับกำหนดระยะเวลาเช่าที่ยกเลิกไม่ได้เป็นเวลา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3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เดือน</w:t>
      </w:r>
      <w:r w:rsidRPr="00BE5913">
        <w:rPr>
          <w:rFonts w:ascii="Angsana New" w:hAnsi="Angsana New"/>
          <w:sz w:val="30"/>
          <w:szCs w:val="30"/>
          <w:cs/>
        </w:rPr>
        <w:t xml:space="preserve">  </w:t>
      </w:r>
      <w:r w:rsidRPr="00BE5913">
        <w:rPr>
          <w:rFonts w:ascii="Angsana New" w:hAnsi="Angsana New" w:hint="cs"/>
          <w:sz w:val="30"/>
          <w:szCs w:val="30"/>
          <w:cs/>
        </w:rPr>
        <w:t>ถึง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="00C070A0" w:rsidRPr="00C070A0">
        <w:rPr>
          <w:rFonts w:ascii="Angsana New" w:hAnsi="Angsana New"/>
          <w:sz w:val="30"/>
          <w:szCs w:val="30"/>
        </w:rPr>
        <w:t>5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ปี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โดยการต่ออายุสัญญาเช่าในภายหลังจะมีการตกลงกับผู้เช่า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สัญญาเช่าอสังหาริมทรัพย์เพื่อการลงทุนกำหนดรายได้ค่าเช่าเป็นจำนวนคงที่และค่าเช่าผันแปร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bookmarkEnd w:id="17"/>
    </w:p>
    <w:p w14:paraId="1AB4920F" w14:textId="3DEFF431" w:rsidR="00A70F03" w:rsidRPr="00BE5913" w:rsidRDefault="00A70F03" w:rsidP="00BE5913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0"/>
        <w:gridCol w:w="1350"/>
        <w:gridCol w:w="270"/>
        <w:gridCol w:w="1350"/>
      </w:tblGrid>
      <w:tr w:rsidR="00C50C8C" w:rsidRPr="00BE5913" w14:paraId="5D4CA6BF" w14:textId="77777777" w:rsidTr="00E15529">
        <w:trPr>
          <w:trHeight w:val="20"/>
          <w:tblHeader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6D0540" w14:textId="77777777" w:rsidR="00C50C8C" w:rsidRPr="00BE5913" w:rsidRDefault="00C50C8C" w:rsidP="00BE5913">
            <w:pPr>
              <w:spacing w:line="240" w:lineRule="auto"/>
              <w:ind w:left="160" w:right="-108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ค่าเช่าที่จะได้รับจากสัญญาให้เช่าดำเนินงาน</w:t>
            </w:r>
          </w:p>
        </w:tc>
        <w:tc>
          <w:tcPr>
            <w:tcW w:w="29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F4F94" w14:textId="0FD75CFF" w:rsidR="00C50C8C" w:rsidRPr="00BE5913" w:rsidRDefault="00740CE7" w:rsidP="00BE5913">
            <w:pPr>
              <w:pStyle w:val="BodyText"/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50C8C" w:rsidRPr="00BE5913" w14:paraId="54ED484B" w14:textId="77777777" w:rsidTr="00E15529">
        <w:trPr>
          <w:trHeight w:val="20"/>
          <w:tblHeader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5E040" w14:textId="199A09A2" w:rsidR="00C50C8C" w:rsidRPr="00BE5913" w:rsidRDefault="00C50C8C" w:rsidP="00BE59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070A0" w:rsidRPr="00C070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B11C2B" w:rsidRPr="00B11C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8E28C" w14:textId="3499F894" w:rsidR="00C50C8C" w:rsidRPr="00BE5913" w:rsidRDefault="00C070A0" w:rsidP="00BE5913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70A0"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7F2E5" w14:textId="77777777" w:rsidR="00C50C8C" w:rsidRPr="00BE5913" w:rsidRDefault="00C50C8C" w:rsidP="00BE5913">
            <w:pPr>
              <w:pStyle w:val="acctfourfigures"/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E1374" w14:textId="3FBF81C6" w:rsidR="00C50C8C" w:rsidRPr="00BE5913" w:rsidRDefault="00C070A0" w:rsidP="00BE5913">
            <w:pPr>
              <w:pStyle w:val="acctfourfigures"/>
              <w:spacing w:line="240" w:lineRule="auto"/>
              <w:ind w:left="-160" w:right="-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070A0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</w:tr>
      <w:tr w:rsidR="00C50C8C" w:rsidRPr="00BE5913" w14:paraId="33BE715F" w14:textId="77777777" w:rsidTr="00E15529">
        <w:trPr>
          <w:trHeight w:val="20"/>
          <w:tblHeader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B4887" w14:textId="77777777" w:rsidR="00C50C8C" w:rsidRPr="00BE5913" w:rsidRDefault="00C50C8C" w:rsidP="00BE59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A305F" w14:textId="68C82D3D" w:rsidR="00C50C8C" w:rsidRPr="00BE5913" w:rsidRDefault="00C50C8C" w:rsidP="00BE5913">
            <w:pPr>
              <w:pStyle w:val="acctfourfigures"/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7E53EF" w:rsidRPr="00BE591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E591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A5F8F" w:rsidRPr="00BE5913" w14:paraId="2ABB5784" w14:textId="77777777" w:rsidTr="00E15529">
        <w:trPr>
          <w:trHeight w:val="20"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02094" w14:textId="7AA6E160" w:rsidR="008A5F8F" w:rsidRPr="00BE5913" w:rsidRDefault="008A5F8F" w:rsidP="008A5F8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ปีที่ 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EAA28" w14:textId="171A6BA0" w:rsidR="008A5F8F" w:rsidRPr="004A03FD" w:rsidRDefault="00B11C2B" w:rsidP="008A5F8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1C2B">
              <w:rPr>
                <w:rFonts w:ascii="Angsana New" w:hAnsi="Angsana New"/>
                <w:sz w:val="30"/>
                <w:szCs w:val="30"/>
              </w:rPr>
              <w:t>1</w:t>
            </w:r>
            <w:r w:rsidR="00B63BE3">
              <w:rPr>
                <w:rFonts w:ascii="Angsana New" w:hAnsi="Angsana New"/>
                <w:sz w:val="30"/>
                <w:szCs w:val="30"/>
              </w:rPr>
              <w:t>,</w:t>
            </w:r>
            <w:r w:rsidRPr="00B11C2B">
              <w:rPr>
                <w:rFonts w:ascii="Angsana New" w:hAnsi="Angsana New"/>
                <w:sz w:val="30"/>
                <w:szCs w:val="30"/>
              </w:rPr>
              <w:t>0</w:t>
            </w:r>
            <w:r w:rsidR="00D91890">
              <w:rPr>
                <w:rFonts w:ascii="Angsana New" w:hAnsi="Angsana New"/>
                <w:sz w:val="30"/>
                <w:szCs w:val="30"/>
              </w:rPr>
              <w:t>72</w:t>
            </w:r>
            <w:r w:rsidR="00B63BE3">
              <w:rPr>
                <w:rFonts w:ascii="Angsana New" w:hAnsi="Angsana New"/>
                <w:sz w:val="30"/>
                <w:szCs w:val="30"/>
              </w:rPr>
              <w:t>,</w:t>
            </w:r>
            <w:r w:rsidR="00D91890">
              <w:rPr>
                <w:rFonts w:ascii="Angsana New" w:hAnsi="Angsana New"/>
                <w:sz w:val="30"/>
                <w:szCs w:val="30"/>
              </w:rPr>
              <w:t>917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27296" w14:textId="77777777" w:rsidR="008A5F8F" w:rsidRPr="00BE5913" w:rsidRDefault="008A5F8F" w:rsidP="008A5F8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2A4DC" w14:textId="4F9F5CB0" w:rsidR="008A5F8F" w:rsidRPr="00BE5913" w:rsidRDefault="00C070A0" w:rsidP="008A5F8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70A0">
              <w:rPr>
                <w:rFonts w:ascii="Angsana New" w:hAnsi="Angsana New"/>
                <w:sz w:val="30"/>
                <w:szCs w:val="30"/>
              </w:rPr>
              <w:t>943</w:t>
            </w:r>
            <w:r w:rsidR="008A5F8F" w:rsidRPr="004A03FD">
              <w:rPr>
                <w:rFonts w:ascii="Angsana New" w:hAnsi="Angsana New"/>
                <w:sz w:val="30"/>
                <w:szCs w:val="30"/>
              </w:rPr>
              <w:t>,</w:t>
            </w:r>
            <w:r w:rsidRPr="00C070A0">
              <w:rPr>
                <w:rFonts w:ascii="Angsana New" w:hAnsi="Angsana New"/>
                <w:sz w:val="30"/>
                <w:szCs w:val="30"/>
              </w:rPr>
              <w:t>4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1</w:t>
            </w:r>
            <w:r w:rsidRPr="00C070A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A5F8F" w:rsidRPr="00BE5913" w14:paraId="6C233DCF" w14:textId="77777777" w:rsidTr="00E15529">
        <w:trPr>
          <w:trHeight w:val="20"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9381B" w14:textId="6C7E14B3" w:rsidR="008A5F8F" w:rsidRPr="00BE5913" w:rsidRDefault="008A5F8F" w:rsidP="008A5F8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ปีที่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A6181" w14:textId="13D12A83" w:rsidR="008A5F8F" w:rsidRPr="004A03FD" w:rsidRDefault="00C070A0" w:rsidP="008A5F8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70A0">
              <w:rPr>
                <w:rFonts w:ascii="Angsana New" w:hAnsi="Angsana New"/>
                <w:sz w:val="30"/>
                <w:szCs w:val="30"/>
              </w:rPr>
              <w:t>7</w:t>
            </w:r>
            <w:r w:rsidR="00A96635">
              <w:rPr>
                <w:rFonts w:ascii="Angsana New" w:hAnsi="Angsana New"/>
                <w:sz w:val="30"/>
                <w:szCs w:val="30"/>
              </w:rPr>
              <w:t>01,487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B4D21" w14:textId="77777777" w:rsidR="008A5F8F" w:rsidRPr="00BE5913" w:rsidRDefault="008A5F8F" w:rsidP="008A5F8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ADED4" w14:textId="1A223283" w:rsidR="008A5F8F" w:rsidRPr="00BE5913" w:rsidRDefault="00C070A0" w:rsidP="008A5F8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70A0">
              <w:rPr>
                <w:rFonts w:ascii="Angsana New" w:hAnsi="Angsana New"/>
                <w:sz w:val="30"/>
                <w:szCs w:val="30"/>
              </w:rPr>
              <w:t>589</w:t>
            </w:r>
            <w:r w:rsidR="008A5F8F" w:rsidRPr="004A03FD">
              <w:rPr>
                <w:rFonts w:ascii="Angsana New" w:hAnsi="Angsana New"/>
                <w:sz w:val="30"/>
                <w:szCs w:val="30"/>
              </w:rPr>
              <w:t>,</w:t>
            </w:r>
            <w:r w:rsidRPr="00C070A0">
              <w:rPr>
                <w:rFonts w:ascii="Angsana New" w:hAnsi="Angsana New"/>
                <w:sz w:val="30"/>
                <w:szCs w:val="30"/>
              </w:rPr>
              <w:t>328</w:t>
            </w:r>
          </w:p>
        </w:tc>
      </w:tr>
      <w:tr w:rsidR="008A5F8F" w:rsidRPr="00BE5913" w14:paraId="32E6B64A" w14:textId="77777777" w:rsidTr="00E15529">
        <w:trPr>
          <w:trHeight w:val="20"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72364" w14:textId="513D0BB5" w:rsidR="008A5F8F" w:rsidRPr="00BE5913" w:rsidRDefault="008A5F8F" w:rsidP="008A5F8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ปีที่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56A19" w14:textId="1DB6BA95" w:rsidR="008A5F8F" w:rsidRPr="004A03FD" w:rsidRDefault="00A96635" w:rsidP="008A5F8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290,301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438D1" w14:textId="77777777" w:rsidR="008A5F8F" w:rsidRPr="00BE5913" w:rsidRDefault="008A5F8F" w:rsidP="008A5F8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48DF5" w14:textId="6C3ED18B" w:rsidR="008A5F8F" w:rsidRPr="00BE5913" w:rsidRDefault="00C070A0" w:rsidP="008A5F8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70A0">
              <w:rPr>
                <w:rFonts w:ascii="Angsana New" w:hAnsi="Angsana New"/>
                <w:sz w:val="30"/>
                <w:szCs w:val="30"/>
              </w:rPr>
              <w:t>265</w:t>
            </w:r>
            <w:r w:rsidR="008A5F8F" w:rsidRPr="004A03FD">
              <w:rPr>
                <w:rFonts w:ascii="Angsana New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1</w:t>
            </w:r>
            <w:r w:rsidRPr="00C070A0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8A5F8F" w:rsidRPr="00BE5913" w14:paraId="31CD3B65" w14:textId="77777777" w:rsidTr="00E15529">
        <w:trPr>
          <w:trHeight w:val="20"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BF6E5" w14:textId="6F8FF392" w:rsidR="008A5F8F" w:rsidRPr="00BE5913" w:rsidRDefault="008A5F8F" w:rsidP="008A5F8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ปีที่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B8A02" w14:textId="5D3F21CA" w:rsidR="008A5F8F" w:rsidRPr="004A03FD" w:rsidRDefault="00A96635" w:rsidP="008A5F8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1B72EA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,142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A27E6" w14:textId="77777777" w:rsidR="008A5F8F" w:rsidRPr="00BE5913" w:rsidRDefault="008A5F8F" w:rsidP="008A5F8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96CBC" w14:textId="65AB04D2" w:rsidR="008A5F8F" w:rsidRPr="00BE5913" w:rsidRDefault="00C070A0" w:rsidP="008A5F8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70A0">
              <w:rPr>
                <w:rFonts w:ascii="Angsana New" w:hAnsi="Angsana New"/>
                <w:sz w:val="30"/>
                <w:szCs w:val="30"/>
              </w:rPr>
              <w:t>25</w:t>
            </w:r>
            <w:r w:rsidR="008A5F8F" w:rsidRPr="004A03FD">
              <w:rPr>
                <w:rFonts w:ascii="Angsana New" w:hAnsi="Angsana New"/>
                <w:sz w:val="30"/>
                <w:szCs w:val="30"/>
              </w:rPr>
              <w:t>,</w:t>
            </w:r>
            <w:r w:rsidRPr="00C070A0">
              <w:rPr>
                <w:rFonts w:ascii="Angsana New" w:hAnsi="Angsana New"/>
                <w:sz w:val="30"/>
                <w:szCs w:val="30"/>
              </w:rPr>
              <w:t>484</w:t>
            </w:r>
          </w:p>
        </w:tc>
      </w:tr>
      <w:tr w:rsidR="008A5F8F" w:rsidRPr="00BE5913" w14:paraId="17CA5DD5" w14:textId="77777777" w:rsidTr="00E15529">
        <w:trPr>
          <w:trHeight w:val="20"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C5607" w14:textId="3849FC58" w:rsidR="008A5F8F" w:rsidRPr="00BE5913" w:rsidRDefault="008A5F8F" w:rsidP="008A5F8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ปีที่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D1732" w14:textId="3D2E935B" w:rsidR="008A5F8F" w:rsidRPr="004A03FD" w:rsidRDefault="00C070A0" w:rsidP="008A5F8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70A0">
              <w:rPr>
                <w:rFonts w:ascii="Angsana New" w:hAnsi="Angsana New"/>
                <w:sz w:val="30"/>
                <w:szCs w:val="30"/>
              </w:rPr>
              <w:t>7</w:t>
            </w:r>
            <w:r w:rsidR="00B63BE3">
              <w:rPr>
                <w:rFonts w:ascii="Angsana New" w:hAnsi="Angsana New"/>
                <w:sz w:val="30"/>
                <w:szCs w:val="30"/>
              </w:rPr>
              <w:t>,</w:t>
            </w:r>
            <w:r w:rsidR="00A96635"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FAC09" w14:textId="77777777" w:rsidR="008A5F8F" w:rsidRPr="00BE5913" w:rsidRDefault="008A5F8F" w:rsidP="008A5F8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7AB10" w14:textId="7184DA78" w:rsidR="008A5F8F" w:rsidRPr="00BE5913" w:rsidRDefault="00C070A0" w:rsidP="008A5F8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70A0">
              <w:rPr>
                <w:rFonts w:ascii="Angsana New" w:hAnsi="Angsana New"/>
                <w:sz w:val="30"/>
                <w:szCs w:val="30"/>
              </w:rPr>
              <w:t>7</w:t>
            </w:r>
            <w:r w:rsidR="008A5F8F" w:rsidRPr="004A03FD">
              <w:rPr>
                <w:rFonts w:ascii="Angsana New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01</w:t>
            </w:r>
            <w:r w:rsidRPr="00C070A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A5F8F" w:rsidRPr="00BE5913" w14:paraId="215559A4" w14:textId="77777777" w:rsidTr="00E15529">
        <w:trPr>
          <w:trHeight w:val="20"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E5FC3" w14:textId="7E158618" w:rsidR="008A5F8F" w:rsidRPr="00BE5913" w:rsidRDefault="008A5F8F" w:rsidP="008A5F8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หลังจากปีที่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C9C33" w14:textId="4C74174D" w:rsidR="008A5F8F" w:rsidRPr="004A03FD" w:rsidRDefault="00B11C2B" w:rsidP="008A5F8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1C2B">
              <w:rPr>
                <w:rFonts w:ascii="Angsana New" w:hAnsi="Angsana New"/>
                <w:sz w:val="30"/>
                <w:szCs w:val="30"/>
              </w:rPr>
              <w:t>1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3</w:t>
            </w:r>
            <w:r w:rsidR="00B63BE3">
              <w:rPr>
                <w:rFonts w:ascii="Angsana New" w:hAnsi="Angsana New"/>
                <w:sz w:val="30"/>
                <w:szCs w:val="30"/>
              </w:rPr>
              <w:t>,</w:t>
            </w:r>
            <w:r w:rsidR="00A96635">
              <w:rPr>
                <w:rFonts w:ascii="Angsana New" w:hAnsi="Angsana New"/>
                <w:sz w:val="30"/>
                <w:szCs w:val="30"/>
              </w:rPr>
              <w:t>728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11AA2" w14:textId="77777777" w:rsidR="008A5F8F" w:rsidRPr="00BE5913" w:rsidRDefault="008A5F8F" w:rsidP="008A5F8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784FC" w14:textId="087F0546" w:rsidR="008A5F8F" w:rsidRPr="00BE5913" w:rsidRDefault="00C070A0" w:rsidP="008A5F8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70A0">
              <w:rPr>
                <w:rFonts w:ascii="Angsana New" w:hAnsi="Angsana New"/>
                <w:sz w:val="30"/>
                <w:szCs w:val="30"/>
              </w:rPr>
              <w:t>2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0</w:t>
            </w:r>
            <w:r w:rsidR="008A5F8F" w:rsidRPr="004A03FD">
              <w:rPr>
                <w:rFonts w:ascii="Angsana New" w:hAnsi="Angsana New"/>
                <w:sz w:val="30"/>
                <w:szCs w:val="30"/>
              </w:rPr>
              <w:t>,</w:t>
            </w:r>
            <w:r w:rsidRPr="00C070A0">
              <w:rPr>
                <w:rFonts w:ascii="Angsana New" w:hAnsi="Angsana New"/>
                <w:sz w:val="30"/>
                <w:szCs w:val="30"/>
              </w:rPr>
              <w:t>942</w:t>
            </w:r>
          </w:p>
        </w:tc>
      </w:tr>
      <w:tr w:rsidR="008A5F8F" w:rsidRPr="00BE5913" w14:paraId="73B0D42A" w14:textId="77777777" w:rsidTr="00E15529">
        <w:trPr>
          <w:trHeight w:val="20"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CB4DB" w14:textId="77777777" w:rsidR="008A5F8F" w:rsidRPr="00BE5913" w:rsidRDefault="008A5F8F" w:rsidP="008A5F8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31997" w14:textId="1D05545C" w:rsidR="008A5F8F" w:rsidRPr="004A03FD" w:rsidRDefault="00C070A0" w:rsidP="008A5F8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70A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63BE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96635">
              <w:rPr>
                <w:rFonts w:ascii="Angsana New" w:hAnsi="Angsana New"/>
                <w:b/>
                <w:bCs/>
                <w:sz w:val="30"/>
                <w:szCs w:val="30"/>
              </w:rPr>
              <w:t>00,790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97C24" w14:textId="77777777" w:rsidR="008A5F8F" w:rsidRPr="00BE5913" w:rsidRDefault="008A5F8F" w:rsidP="008A5F8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C3318" w14:textId="3AB1CCAE" w:rsidR="008A5F8F" w:rsidRPr="00BE5913" w:rsidRDefault="00B11C2B" w:rsidP="008A5F8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1C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A5F8F" w:rsidRPr="004A03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  <w:r w:rsidRPr="00B11C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A5F8F" w:rsidRPr="004A03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346</w:t>
            </w:r>
          </w:p>
        </w:tc>
      </w:tr>
    </w:tbl>
    <w:p w14:paraId="4710800C" w14:textId="59ACC73D" w:rsidR="0013249A" w:rsidRPr="00BE5913" w:rsidRDefault="0013249A" w:rsidP="00BE5913">
      <w:p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1C016422" w14:textId="77777777" w:rsidR="00FE5CE6" w:rsidRPr="00BE5913" w:rsidRDefault="00FE5CE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BE5913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05193B8" w14:textId="3CD394D4" w:rsidR="00B36CF2" w:rsidRPr="00BE5913" w:rsidRDefault="008E7521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สินทรัพย์ไม่มีตัวตนอื่น</w:t>
      </w:r>
    </w:p>
    <w:p w14:paraId="3028ADF9" w14:textId="77777777" w:rsidR="00730BB1" w:rsidRPr="00BE5913" w:rsidRDefault="00730BB1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3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42"/>
        <w:gridCol w:w="270"/>
        <w:gridCol w:w="1530"/>
        <w:gridCol w:w="270"/>
        <w:gridCol w:w="1530"/>
        <w:gridCol w:w="270"/>
        <w:gridCol w:w="1530"/>
      </w:tblGrid>
      <w:tr w:rsidR="00D5396B" w:rsidRPr="00BE5913" w14:paraId="0DD7C78E" w14:textId="77777777" w:rsidTr="00D5396B">
        <w:trPr>
          <w:tblHeader/>
        </w:trPr>
        <w:tc>
          <w:tcPr>
            <w:tcW w:w="3942" w:type="dxa"/>
          </w:tcPr>
          <w:p w14:paraId="649CC85E" w14:textId="77777777" w:rsidR="00D5396B" w:rsidRPr="00BE5913" w:rsidRDefault="00D539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B69F23" w14:textId="28DA690C" w:rsidR="00D5396B" w:rsidRPr="00BE5913" w:rsidRDefault="00D539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5"/>
          </w:tcPr>
          <w:p w14:paraId="6C477EC9" w14:textId="21AF4EF7" w:rsidR="00D5396B" w:rsidRPr="00BE5913" w:rsidRDefault="00D539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5396B" w:rsidRPr="00BE5913" w14:paraId="6C7E2B40" w14:textId="77777777" w:rsidTr="00D5396B">
        <w:trPr>
          <w:tblHeader/>
        </w:trPr>
        <w:tc>
          <w:tcPr>
            <w:tcW w:w="3942" w:type="dxa"/>
          </w:tcPr>
          <w:p w14:paraId="2A0F40AB" w14:textId="77777777" w:rsidR="00D5396B" w:rsidRPr="00BE5913" w:rsidRDefault="00D539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87047" w14:textId="1C67BA9D" w:rsidR="00D5396B" w:rsidRPr="00BE5913" w:rsidRDefault="00D539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4AE974F" w14:textId="5F03D6E8" w:rsidR="00D5396B" w:rsidRPr="00BE5913" w:rsidRDefault="00D539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  <w:p w14:paraId="28EF8B51" w14:textId="77777777" w:rsidR="00D5396B" w:rsidRPr="00BE5913" w:rsidRDefault="00D539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  <w:p w14:paraId="08C05F32" w14:textId="77777777" w:rsidR="00D5396B" w:rsidRPr="00BE5913" w:rsidRDefault="00D539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และลิขสิทธิ์</w:t>
            </w:r>
          </w:p>
          <w:p w14:paraId="5710C08D" w14:textId="77777777" w:rsidR="00D5396B" w:rsidRPr="00BE5913" w:rsidRDefault="00D539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38B7D4B0" w14:textId="77777777" w:rsidR="00D5396B" w:rsidRPr="00BE5913" w:rsidRDefault="00D539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F673A40" w14:textId="77777777" w:rsidR="00D5396B" w:rsidRPr="00BE5913" w:rsidRDefault="00D539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  <w:p w14:paraId="3632B30B" w14:textId="77777777" w:rsidR="00D5396B" w:rsidRPr="00BE5913" w:rsidRDefault="00D539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  <w:p w14:paraId="520B8855" w14:textId="77777777" w:rsidR="00D5396B" w:rsidRPr="00BE5913" w:rsidRDefault="00D539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  <w:vAlign w:val="bottom"/>
          </w:tcPr>
          <w:p w14:paraId="1F7A0ED4" w14:textId="77777777" w:rsidR="00D5396B" w:rsidRPr="00BE5913" w:rsidRDefault="00D539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897AEB6" w14:textId="77777777" w:rsidR="00D5396B" w:rsidRPr="00BE5913" w:rsidRDefault="00D539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E1651D5" w14:textId="77777777" w:rsidR="00D5396B" w:rsidRPr="00BE5913" w:rsidRDefault="00D539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94E50CB" w14:textId="77777777" w:rsidR="00D5396B" w:rsidRPr="00BE5913" w:rsidRDefault="00D539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5396B" w:rsidRPr="001E4794" w14:paraId="62F29E91" w14:textId="77777777" w:rsidTr="00D5396B">
        <w:trPr>
          <w:trHeight w:val="380"/>
          <w:tblHeader/>
        </w:trPr>
        <w:tc>
          <w:tcPr>
            <w:tcW w:w="3942" w:type="dxa"/>
          </w:tcPr>
          <w:p w14:paraId="3F4E163C" w14:textId="77777777" w:rsidR="00D5396B" w:rsidRPr="001E4794" w:rsidRDefault="00D5396B" w:rsidP="001E4794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5608CE" w14:textId="3CCA671E" w:rsidR="00D5396B" w:rsidRPr="001E4794" w:rsidRDefault="00D5396B" w:rsidP="001E4794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5"/>
          </w:tcPr>
          <w:p w14:paraId="72B9F4D6" w14:textId="28D82026" w:rsidR="00D5396B" w:rsidRPr="001E4794" w:rsidRDefault="00D5396B" w:rsidP="001E479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E47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396B" w:rsidRPr="00BE5913" w14:paraId="1B2CFD9F" w14:textId="77777777" w:rsidTr="00D5396B">
        <w:tc>
          <w:tcPr>
            <w:tcW w:w="3942" w:type="dxa"/>
          </w:tcPr>
          <w:p w14:paraId="10B9FF04" w14:textId="77777777" w:rsidR="00D5396B" w:rsidRPr="00BE5913" w:rsidRDefault="00D539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68EA4B44" w14:textId="04EF21AC" w:rsidR="00D5396B" w:rsidRPr="00BE5913" w:rsidRDefault="00D5396B" w:rsidP="00BE591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ACA83F5" w14:textId="2D9C86C0" w:rsidR="00D5396B" w:rsidRPr="00BE5913" w:rsidRDefault="00D5396B" w:rsidP="00BE591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350C58" w14:textId="77777777" w:rsidR="00D5396B" w:rsidRPr="00BE5913" w:rsidRDefault="00D539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C276A9B" w14:textId="77777777" w:rsidR="00D5396B" w:rsidRPr="00BE5913" w:rsidRDefault="00D5396B" w:rsidP="00BE591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317F98" w14:textId="77777777" w:rsidR="00D5396B" w:rsidRPr="00BE5913" w:rsidRDefault="00D539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8F8C868" w14:textId="77777777" w:rsidR="00D5396B" w:rsidRPr="00BE5913" w:rsidRDefault="00D5396B" w:rsidP="00BE591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396B" w:rsidRPr="00BE5913" w14:paraId="02B60B52" w14:textId="77777777" w:rsidTr="00D5396B">
        <w:tc>
          <w:tcPr>
            <w:tcW w:w="3942" w:type="dxa"/>
          </w:tcPr>
          <w:p w14:paraId="280A8D50" w14:textId="7869D22D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2567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D3620D3" w14:textId="39B25C5B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0C1F3359" w14:textId="10619BE1" w:rsidR="00D5396B" w:rsidRPr="008A5F8F" w:rsidRDefault="00C070A0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473</w:t>
            </w:r>
            <w:r w:rsidR="00D5396B" w:rsidRPr="008A5F8F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29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401A378" w14:textId="77777777" w:rsidR="00D5396B" w:rsidRPr="008A5F8F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DE8E6AB" w14:textId="49B62A80" w:rsidR="00D5396B" w:rsidRPr="008A5F8F" w:rsidRDefault="00C070A0" w:rsidP="008A5F8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37</w:t>
            </w:r>
            <w:r w:rsidR="00D5396B" w:rsidRPr="008A5F8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382</w:t>
            </w:r>
          </w:p>
        </w:tc>
        <w:tc>
          <w:tcPr>
            <w:tcW w:w="270" w:type="dxa"/>
          </w:tcPr>
          <w:p w14:paraId="1AE6112E" w14:textId="77777777" w:rsidR="00D5396B" w:rsidRPr="008A5F8F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72DCA49" w14:textId="7B2EBFE2" w:rsidR="00D5396B" w:rsidRPr="008A5F8F" w:rsidRDefault="00C070A0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10</w:t>
            </w:r>
            <w:r w:rsidR="00D5396B" w:rsidRPr="008A5F8F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673</w:t>
            </w:r>
          </w:p>
        </w:tc>
      </w:tr>
      <w:tr w:rsidR="00D5396B" w:rsidRPr="00BE5913" w14:paraId="42A0A9B8" w14:textId="77777777" w:rsidTr="00D5396B">
        <w:tc>
          <w:tcPr>
            <w:tcW w:w="3942" w:type="dxa"/>
          </w:tcPr>
          <w:p w14:paraId="1CDCF021" w14:textId="77777777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5C11347" w14:textId="01ED2891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67C1E6FA" w14:textId="793F988A" w:rsidR="00D5396B" w:rsidRPr="00BE5913" w:rsidRDefault="00C070A0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26</w:t>
            </w:r>
            <w:r w:rsidR="00D5396B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4C70061" w14:textId="77777777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16650DF" w14:textId="1D32CBD2" w:rsidR="00D5396B" w:rsidRPr="00BE5913" w:rsidRDefault="00B11C2B" w:rsidP="008A5F8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</w:t>
            </w:r>
            <w:r w:rsidRPr="00B11C2B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</w:t>
            </w:r>
            <w:r w:rsidR="00D5396B" w:rsidRPr="00BE591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,</w:t>
            </w:r>
            <w:r w:rsidRPr="00B11C2B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</w:t>
            </w:r>
            <w:r w:rsidRPr="00B11C2B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3D39475D" w14:textId="77777777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9739825" w14:textId="5792D8C5" w:rsidR="00D5396B" w:rsidRPr="00BE5913" w:rsidRDefault="00B11C2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67</w:t>
            </w:r>
            <w:r w:rsidR="00D5396B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27</w:t>
            </w:r>
            <w:r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</w:p>
        </w:tc>
      </w:tr>
      <w:tr w:rsidR="00D5396B" w:rsidRPr="00BE5913" w14:paraId="50E9EAF9" w14:textId="77777777" w:rsidTr="00D5396B">
        <w:tc>
          <w:tcPr>
            <w:tcW w:w="3942" w:type="dxa"/>
          </w:tcPr>
          <w:p w14:paraId="52D400D3" w14:textId="21A69F05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2082ABD6" w14:textId="77777777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5006F022" w14:textId="047F8BFD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3</w:t>
            </w: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35371574" w14:textId="77777777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D3ED976" w14:textId="21250DEE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2940F0" w14:textId="77777777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ACEC16" w14:textId="660B9995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3</w:t>
            </w: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D5396B" w:rsidRPr="00BE5913" w14:paraId="0EE8827A" w14:textId="77777777" w:rsidTr="00D5396B">
        <w:tc>
          <w:tcPr>
            <w:tcW w:w="3942" w:type="dxa"/>
          </w:tcPr>
          <w:p w14:paraId="3CFC952C" w14:textId="27215CF3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</w:tcPr>
          <w:p w14:paraId="7AE8AA77" w14:textId="024F46FA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5C09922D" w14:textId="21D2800E" w:rsidR="00D5396B" w:rsidRPr="00BE5913" w:rsidRDefault="00C070A0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44</w:t>
            </w:r>
            <w:r w:rsidR="00D5396B" w:rsidRPr="00BE591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270" w:type="dxa"/>
          </w:tcPr>
          <w:p w14:paraId="7639AAA7" w14:textId="77777777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D54AE7F" w14:textId="19D8B33E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44</w:t>
            </w: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254</w:t>
            </w: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4B71248" w14:textId="77777777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E452D53" w14:textId="1AF94F27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D5396B" w:rsidRPr="00BE5913" w14:paraId="2BF75DB6" w14:textId="77777777" w:rsidTr="00D5396B">
        <w:tc>
          <w:tcPr>
            <w:tcW w:w="3942" w:type="dxa"/>
          </w:tcPr>
          <w:p w14:paraId="7C6EDC40" w14:textId="6CC45CF2" w:rsidR="00D5396B" w:rsidRPr="00BE5913" w:rsidRDefault="00D5396B" w:rsidP="008A5F8F">
            <w:pPr>
              <w:spacing w:line="200" w:lineRule="atLeast"/>
              <w:ind w:left="230" w:right="63" w:hanging="2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11C2B" w:rsidRPr="00B11C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B11C2B" w:rsidRPr="00B11C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25F30581" w14:textId="7CDD1B59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E0855E1" w14:textId="7232E723" w:rsidR="00D5396B" w:rsidRPr="00BE5913" w:rsidRDefault="00C070A0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543</w:t>
            </w:r>
            <w:r w:rsidR="00D5396B"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692</w:t>
            </w:r>
          </w:p>
        </w:tc>
        <w:tc>
          <w:tcPr>
            <w:tcW w:w="270" w:type="dxa"/>
            <w:vAlign w:val="bottom"/>
          </w:tcPr>
          <w:p w14:paraId="20D392E0" w14:textId="77777777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FB651D8" w14:textId="492AFA11" w:rsidR="00D5396B" w:rsidRPr="00BE5913" w:rsidRDefault="00B11C2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34</w:t>
            </w:r>
            <w:r w:rsidR="00D5396B"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248</w:t>
            </w:r>
          </w:p>
        </w:tc>
        <w:tc>
          <w:tcPr>
            <w:tcW w:w="270" w:type="dxa"/>
            <w:vAlign w:val="bottom"/>
          </w:tcPr>
          <w:p w14:paraId="406ECDB2" w14:textId="77777777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5D5F3D0" w14:textId="3D561064" w:rsidR="00D5396B" w:rsidRPr="00BE5913" w:rsidRDefault="00C070A0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677</w:t>
            </w:r>
            <w:r w:rsidR="00D5396B"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94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D5396B" w:rsidRPr="00BE5913" w14:paraId="5E6B45B7" w14:textId="77777777" w:rsidTr="00D5396B">
        <w:tc>
          <w:tcPr>
            <w:tcW w:w="3942" w:type="dxa"/>
          </w:tcPr>
          <w:p w14:paraId="4BD2DF5D" w14:textId="69347D6B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29B181AA" w14:textId="485BC661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900643C" w14:textId="395C2586" w:rsidR="00D5396B" w:rsidRPr="003E19D0" w:rsidRDefault="00C070A0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8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  <w:r w:rsidR="00124FA0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3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F121681" w14:textId="77777777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3F6425C" w14:textId="4BF5516D" w:rsidR="00D5396B" w:rsidRPr="00BE5913" w:rsidRDefault="00B11C2B" w:rsidP="008A5F8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B11C2B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101</w:t>
            </w:r>
            <w:r w:rsidR="00CC28C8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725</w:t>
            </w:r>
          </w:p>
        </w:tc>
        <w:tc>
          <w:tcPr>
            <w:tcW w:w="270" w:type="dxa"/>
          </w:tcPr>
          <w:p w14:paraId="395C81B0" w14:textId="77777777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E8149B" w14:textId="12F1F422" w:rsidR="00D5396B" w:rsidRPr="00BE5913" w:rsidRDefault="00B11C2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82</w:t>
            </w:r>
            <w:r w:rsidR="007061A7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  <w:r w:rsidR="00411CBC"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</w:p>
        </w:tc>
      </w:tr>
      <w:tr w:rsidR="00D5396B" w:rsidRPr="00BE5913" w14:paraId="436DCDBC" w14:textId="77777777" w:rsidTr="00D5396B">
        <w:tc>
          <w:tcPr>
            <w:tcW w:w="3942" w:type="dxa"/>
          </w:tcPr>
          <w:p w14:paraId="1A5DE846" w14:textId="24310DFF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2F22B916" w14:textId="4E676FA8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07BBA00C" w14:textId="064E94E5" w:rsidR="00D5396B" w:rsidRPr="003E19D0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3E19D0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(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3E19D0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9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10</w:t>
            </w:r>
            <w:r w:rsidRPr="003E19D0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43F79A37" w14:textId="77777777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E4101E" w14:textId="689733EB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4B0419" w14:textId="77777777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CE90B92" w14:textId="5A64274C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(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9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D5396B" w:rsidRPr="00BE5913" w14:paraId="0F1E9670" w14:textId="77777777" w:rsidTr="00D5396B">
        <w:tc>
          <w:tcPr>
            <w:tcW w:w="3942" w:type="dxa"/>
          </w:tcPr>
          <w:p w14:paraId="37AA5978" w14:textId="4C0CC6BB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</w:tcPr>
          <w:p w14:paraId="686695DD" w14:textId="77777777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42903AEB" w14:textId="0305980A" w:rsidR="00D5396B" w:rsidRPr="003E19D0" w:rsidRDefault="00B11C2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11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="00124FA0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8</w:t>
            </w:r>
            <w:r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23117F9" w14:textId="77777777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07173B1" w14:textId="71BE75FC" w:rsidR="00D5396B" w:rsidRPr="00BE5913" w:rsidRDefault="00D5396B" w:rsidP="008A5F8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11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</w:t>
            </w:r>
            <w:r w:rsidR="00CC28C8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0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B7004AC" w14:textId="77777777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3701D3D" w14:textId="05ADF4AF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D5396B" w:rsidRPr="00BE5913" w14:paraId="37DE720F" w14:textId="77777777" w:rsidTr="00D5396B">
        <w:tc>
          <w:tcPr>
            <w:tcW w:w="3942" w:type="dxa"/>
          </w:tcPr>
          <w:p w14:paraId="545E5B4A" w14:textId="3882F193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11C2B" w:rsidRPr="00B11C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20371D6" w14:textId="3F30C635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F209276" w14:textId="12028BF0" w:rsidR="00D5396B" w:rsidRPr="003E19D0" w:rsidRDefault="00C070A0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734</w:t>
            </w:r>
            <w:r w:rsidR="00124F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F9F9AF3" w14:textId="77777777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9082D34" w14:textId="6C45CB72" w:rsidR="00D5396B" w:rsidRPr="00BE5913" w:rsidRDefault="00B11C2B" w:rsidP="008A5F8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  <w:r w:rsidR="00D5396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9BADDF5" w14:textId="77777777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0E1F771" w14:textId="23EF7420" w:rsidR="00D5396B" w:rsidRPr="00BE5913" w:rsidRDefault="00C070A0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858</w:t>
            </w:r>
            <w:r w:rsidR="007061A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74</w:t>
            </w:r>
          </w:p>
        </w:tc>
      </w:tr>
      <w:tr w:rsidR="00D5396B" w:rsidRPr="00D138AC" w14:paraId="129CC204" w14:textId="77777777" w:rsidTr="00D138AC">
        <w:trPr>
          <w:trHeight w:hRule="exact" w:val="327"/>
        </w:trPr>
        <w:tc>
          <w:tcPr>
            <w:tcW w:w="3942" w:type="dxa"/>
          </w:tcPr>
          <w:p w14:paraId="6BCA7247" w14:textId="77777777" w:rsidR="00D5396B" w:rsidRPr="00D138AC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  <w:p w14:paraId="508EFCE9" w14:textId="77777777" w:rsidR="00D5396B" w:rsidRPr="00D138AC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317D5490" w14:textId="63788586" w:rsidR="00D5396B" w:rsidRPr="00D138AC" w:rsidRDefault="00D5396B" w:rsidP="008A5F8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9095DE3" w14:textId="7932EB64" w:rsidR="00D5396B" w:rsidRPr="00D138AC" w:rsidRDefault="00D5396B" w:rsidP="008A5F8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2763B53E" w14:textId="77777777" w:rsidR="00D5396B" w:rsidRPr="00D138AC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72CD4F4" w14:textId="77777777" w:rsidR="00D5396B" w:rsidRPr="00D138AC" w:rsidRDefault="00D5396B" w:rsidP="008A5F8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4DF26EC7" w14:textId="77777777" w:rsidR="00D5396B" w:rsidRPr="00D138AC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890B5D6" w14:textId="77777777" w:rsidR="00D5396B" w:rsidRPr="00D138AC" w:rsidRDefault="00D5396B" w:rsidP="008A5F8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20"/>
              </w:rPr>
            </w:pPr>
          </w:p>
        </w:tc>
      </w:tr>
      <w:tr w:rsidR="00D5396B" w:rsidRPr="00BE5913" w14:paraId="24086F0D" w14:textId="77777777" w:rsidTr="00D5396B">
        <w:tc>
          <w:tcPr>
            <w:tcW w:w="3942" w:type="dxa"/>
          </w:tcPr>
          <w:p w14:paraId="22CBBCD1" w14:textId="7E3EFE39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70" w:type="dxa"/>
          </w:tcPr>
          <w:p w14:paraId="20BE1A91" w14:textId="2B2241A0" w:rsidR="00D5396B" w:rsidRPr="00BE5913" w:rsidRDefault="00D5396B" w:rsidP="008A5F8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4219C81" w14:textId="3021EE42" w:rsidR="00D5396B" w:rsidRPr="00BE5913" w:rsidRDefault="00D5396B" w:rsidP="008A5F8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7DC307" w14:textId="77777777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BAFA5EE" w14:textId="77777777" w:rsidR="00D5396B" w:rsidRPr="00BE5913" w:rsidRDefault="00D5396B" w:rsidP="008A5F8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7D72C2" w14:textId="77777777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3A8210B" w14:textId="77777777" w:rsidR="00D5396B" w:rsidRPr="00BE5913" w:rsidRDefault="00D5396B" w:rsidP="008A5F8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396B" w:rsidRPr="00BE5913" w14:paraId="5D5DC6A2" w14:textId="77777777" w:rsidTr="00D5396B">
        <w:tc>
          <w:tcPr>
            <w:tcW w:w="3942" w:type="dxa"/>
          </w:tcPr>
          <w:p w14:paraId="72990735" w14:textId="0F96EB48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2567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0AAA23D2" w14:textId="11993584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67368C" w14:textId="00A9DE87" w:rsidR="00D5396B" w:rsidRPr="008A5F8F" w:rsidRDefault="00C070A0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11</w:t>
            </w:r>
            <w:r w:rsidR="00D5396B" w:rsidRPr="008A5F8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47A46776" w14:textId="77777777" w:rsidR="00D5396B" w:rsidRPr="008A5F8F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921E21A" w14:textId="7005BF63" w:rsidR="00D5396B" w:rsidRPr="008A5F8F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8A5F8F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3EBB6D1" w14:textId="77777777" w:rsidR="00D5396B" w:rsidRPr="008A5F8F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4D152AF" w14:textId="6820F5F7" w:rsidR="00D5396B" w:rsidRPr="008A5F8F" w:rsidRDefault="00C070A0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11</w:t>
            </w:r>
            <w:r w:rsidR="00D5396B" w:rsidRPr="008A5F8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36</w:t>
            </w:r>
          </w:p>
        </w:tc>
      </w:tr>
      <w:tr w:rsidR="00D5396B" w:rsidRPr="00BE5913" w14:paraId="02D3D475" w14:textId="77777777" w:rsidTr="00D5396B">
        <w:tc>
          <w:tcPr>
            <w:tcW w:w="3942" w:type="dxa"/>
          </w:tcPr>
          <w:p w14:paraId="719A247E" w14:textId="31B2AC84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</w:tcPr>
          <w:p w14:paraId="235A2FFA" w14:textId="404CDCFF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9BC211C" w14:textId="051CFFFF" w:rsidR="00D5396B" w:rsidRPr="00BE5913" w:rsidRDefault="00C070A0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58</w:t>
            </w:r>
            <w:r w:rsidR="00D5396B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270" w:type="dxa"/>
          </w:tcPr>
          <w:p w14:paraId="114ED7F0" w14:textId="77777777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BEBE79" w14:textId="054D49DE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89DE8D8" w14:textId="77777777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FA8BDA" w14:textId="5A5F279E" w:rsidR="00D5396B" w:rsidRPr="00BE5913" w:rsidRDefault="00C070A0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58</w:t>
            </w:r>
            <w:r w:rsidR="00D5396B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368</w:t>
            </w:r>
          </w:p>
        </w:tc>
      </w:tr>
      <w:tr w:rsidR="00EC27C3" w:rsidRPr="00BE5913" w14:paraId="4DDAE29A" w14:textId="77777777" w:rsidTr="00D5396B">
        <w:tc>
          <w:tcPr>
            <w:tcW w:w="3942" w:type="dxa"/>
          </w:tcPr>
          <w:p w14:paraId="3C54B45F" w14:textId="3280AD57" w:rsidR="00EC27C3" w:rsidRPr="00BE5913" w:rsidRDefault="00EC27C3" w:rsidP="00EC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right="-108" w:hanging="2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11C2B" w:rsidRPr="00B11C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B11C2B" w:rsidRPr="00B11C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59C3F39A" w14:textId="6E8EB479" w:rsidR="00EC27C3" w:rsidRPr="00BE5913" w:rsidRDefault="00EC27C3" w:rsidP="00EC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D277A08" w14:textId="7196AEEE" w:rsidR="00EC27C3" w:rsidRPr="00BE5913" w:rsidRDefault="00C070A0" w:rsidP="00EC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269</w:t>
            </w:r>
            <w:r w:rsidR="00EC27C3"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5E81542E" w14:textId="77777777" w:rsidR="00EC27C3" w:rsidRPr="00BE5913" w:rsidRDefault="00EC27C3" w:rsidP="00EC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287494C" w14:textId="36B97FB4" w:rsidR="00EC27C3" w:rsidRPr="00BE5913" w:rsidRDefault="00EC27C3" w:rsidP="00EC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3B13A141" w14:textId="77777777" w:rsidR="00EC27C3" w:rsidRPr="00BE5913" w:rsidRDefault="00EC27C3" w:rsidP="00EC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B1E20BD" w14:textId="75C9006F" w:rsidR="00EC27C3" w:rsidRPr="00BE5913" w:rsidRDefault="00C070A0" w:rsidP="00EC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269</w:t>
            </w:r>
            <w:r w:rsidR="00EC27C3"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EC27C3" w:rsidRPr="00BE5913" w14:paraId="014E8591" w14:textId="77777777" w:rsidTr="00D5396B">
        <w:tc>
          <w:tcPr>
            <w:tcW w:w="3942" w:type="dxa"/>
          </w:tcPr>
          <w:p w14:paraId="6134162B" w14:textId="77777777" w:rsidR="00EC27C3" w:rsidRPr="00BE5913" w:rsidRDefault="00EC27C3" w:rsidP="00EC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</w:tcPr>
          <w:p w14:paraId="41C030FF" w14:textId="097A635A" w:rsidR="00EC27C3" w:rsidRPr="00BE5913" w:rsidRDefault="00EC27C3" w:rsidP="00EC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23479B4" w14:textId="622D3CA9" w:rsidR="00EC27C3" w:rsidRPr="00BE5913" w:rsidRDefault="00C070A0" w:rsidP="00EC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68</w:t>
            </w:r>
            <w:r w:rsidR="00EC27C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E24C0">
              <w:rPr>
                <w:rFonts w:asciiTheme="majorBidi" w:eastAsia="MS Mincho" w:hAnsiTheme="majorBidi" w:cstheme="majorBidi"/>
                <w:sz w:val="30"/>
                <w:szCs w:val="30"/>
              </w:rPr>
              <w:t>09</w:t>
            </w:r>
            <w:r w:rsidR="00137A57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22D9175" w14:textId="77777777" w:rsidR="00EC27C3" w:rsidRPr="00BE5913" w:rsidRDefault="00EC27C3" w:rsidP="00EC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320FA6" w14:textId="59B81A28" w:rsidR="00EC27C3" w:rsidRPr="00BE5913" w:rsidRDefault="00EC27C3" w:rsidP="00EC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08F0B21" w14:textId="77777777" w:rsidR="00EC27C3" w:rsidRPr="00BE5913" w:rsidRDefault="00EC27C3" w:rsidP="00EC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AAAB0D3" w14:textId="63D688EC" w:rsidR="00EC27C3" w:rsidRPr="00BE5913" w:rsidRDefault="00C070A0" w:rsidP="00EC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68</w:t>
            </w:r>
            <w:r w:rsidR="00EC27C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E24C0">
              <w:rPr>
                <w:rFonts w:asciiTheme="majorBidi" w:eastAsia="MS Mincho" w:hAnsiTheme="majorBidi" w:cstheme="majorBidi"/>
                <w:sz w:val="30"/>
                <w:szCs w:val="30"/>
              </w:rPr>
              <w:t>09</w:t>
            </w:r>
            <w:r w:rsidR="00137A57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</w:p>
        </w:tc>
      </w:tr>
      <w:tr w:rsidR="00EC27C3" w:rsidRPr="00BE5913" w14:paraId="77890F9A" w14:textId="77777777" w:rsidTr="00D5396B">
        <w:tc>
          <w:tcPr>
            <w:tcW w:w="3942" w:type="dxa"/>
          </w:tcPr>
          <w:p w14:paraId="42AC3035" w14:textId="33E697F1" w:rsidR="00EC27C3" w:rsidRPr="00BE5913" w:rsidRDefault="00EC27C3" w:rsidP="00EC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4FE91ED2" w14:textId="77777777" w:rsidR="00EC27C3" w:rsidRPr="00BE5913" w:rsidRDefault="00EC27C3" w:rsidP="00EC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D504B4F" w14:textId="6AB15AE2" w:rsidR="00EC27C3" w:rsidRPr="00BE5913" w:rsidRDefault="00EC27C3" w:rsidP="00EC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8</w:t>
            </w:r>
            <w:r w:rsidR="00BE24C0">
              <w:rPr>
                <w:rFonts w:asciiTheme="majorBidi" w:eastAsia="MS Mincho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C65FA8D" w14:textId="77777777" w:rsidR="00EC27C3" w:rsidRPr="00BE5913" w:rsidRDefault="00EC27C3" w:rsidP="00EC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49DFCA" w14:textId="79F8D2B3" w:rsidR="00EC27C3" w:rsidRPr="00BE5913" w:rsidRDefault="00EC27C3" w:rsidP="00EC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01B5027" w14:textId="77777777" w:rsidR="00EC27C3" w:rsidRPr="00BE5913" w:rsidRDefault="00EC27C3" w:rsidP="00EC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2DEC71A" w14:textId="7D6C4D7B" w:rsidR="00EC27C3" w:rsidRPr="00BE5913" w:rsidRDefault="00EC27C3" w:rsidP="00EC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8</w:t>
            </w:r>
            <w:r w:rsidR="00BE24C0">
              <w:rPr>
                <w:rFonts w:asciiTheme="majorBidi" w:eastAsia="MS Mincho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</w:tr>
      <w:tr w:rsidR="00EC27C3" w:rsidRPr="00BE5913" w14:paraId="7B4CBEFB" w14:textId="77777777" w:rsidTr="00D5396B">
        <w:tc>
          <w:tcPr>
            <w:tcW w:w="3942" w:type="dxa"/>
          </w:tcPr>
          <w:p w14:paraId="3C66C958" w14:textId="2AD6B5E4" w:rsidR="00EC27C3" w:rsidRPr="00BE5913" w:rsidRDefault="00EC27C3" w:rsidP="00EC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11C2B" w:rsidRPr="00B11C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0EE0EAC" w14:textId="0BF8D637" w:rsidR="00EC27C3" w:rsidRPr="00BE5913" w:rsidRDefault="00EC27C3" w:rsidP="00EC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421BA18" w14:textId="4740BCD3" w:rsidR="00EC27C3" w:rsidRPr="00BE5913" w:rsidRDefault="00C070A0" w:rsidP="00EC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336</w:t>
            </w:r>
            <w:r w:rsidR="00EC27C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</w:t>
            </w:r>
            <w:r w:rsidR="00137A5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6CECD726" w14:textId="77777777" w:rsidR="00EC27C3" w:rsidRPr="00BE5913" w:rsidRDefault="00EC27C3" w:rsidP="00EC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506C1FE" w14:textId="62C56488" w:rsidR="00EC27C3" w:rsidRPr="00BE5913" w:rsidRDefault="00EC27C3" w:rsidP="00EC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F4D0A68" w14:textId="77777777" w:rsidR="00EC27C3" w:rsidRPr="00BE5913" w:rsidRDefault="00EC27C3" w:rsidP="00EC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9952F84" w14:textId="10644214" w:rsidR="00EC27C3" w:rsidRPr="00BE5913" w:rsidRDefault="00C070A0" w:rsidP="00EC2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336</w:t>
            </w:r>
            <w:r w:rsidR="00EC27C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</w:t>
            </w:r>
            <w:r w:rsidR="00137A5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</w:tr>
      <w:tr w:rsidR="00D5396B" w:rsidRPr="00D138AC" w14:paraId="70168FC5" w14:textId="77777777" w:rsidTr="00D138AC">
        <w:trPr>
          <w:trHeight w:val="262"/>
        </w:trPr>
        <w:tc>
          <w:tcPr>
            <w:tcW w:w="3942" w:type="dxa"/>
          </w:tcPr>
          <w:p w14:paraId="1BAFDD3C" w14:textId="77777777" w:rsidR="00D5396B" w:rsidRPr="00D138AC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24A0D162" w14:textId="77777777" w:rsidR="00D5396B" w:rsidRPr="00D138AC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88D5D7D" w14:textId="77777777" w:rsidR="00D5396B" w:rsidRPr="00D138AC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24869C9" w14:textId="77777777" w:rsidR="00D5396B" w:rsidRPr="00D138AC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F0F3B01" w14:textId="77777777" w:rsidR="00D5396B" w:rsidRPr="00D138AC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66578049" w14:textId="77777777" w:rsidR="00D5396B" w:rsidRPr="00D138AC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5E15213" w14:textId="77777777" w:rsidR="00D5396B" w:rsidRPr="00D138AC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</w:tr>
      <w:tr w:rsidR="00D5396B" w:rsidRPr="00BE5913" w14:paraId="770AE419" w14:textId="77777777" w:rsidTr="00D5396B">
        <w:tc>
          <w:tcPr>
            <w:tcW w:w="3942" w:type="dxa"/>
          </w:tcPr>
          <w:p w14:paraId="7DFE7D9D" w14:textId="0121A216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755A378F" w14:textId="77777777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1259F1" w14:textId="77777777" w:rsidR="00D5396B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114918" w14:textId="77777777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A2DEFB1" w14:textId="77777777" w:rsidR="00D5396B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F512833" w14:textId="77777777" w:rsidR="00D5396B" w:rsidRPr="00BE5913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78010A2" w14:textId="77777777" w:rsidR="00D5396B" w:rsidRDefault="00D5396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D5396B" w:rsidRPr="00BE5913" w14:paraId="7A6AC8B8" w14:textId="77777777" w:rsidTr="00D5396B">
        <w:tc>
          <w:tcPr>
            <w:tcW w:w="3942" w:type="dxa"/>
          </w:tcPr>
          <w:p w14:paraId="61E0010C" w14:textId="15F8D0D5" w:rsidR="00D5396B" w:rsidRPr="00BE5913" w:rsidRDefault="00D5396B" w:rsidP="0070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right="-108" w:hanging="23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11C2B" w:rsidRPr="00B11C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9265979" w14:textId="77777777" w:rsidR="00D5396B" w:rsidRPr="00BE5913" w:rsidRDefault="00D5396B" w:rsidP="0026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6F432B2E" w14:textId="5C173034" w:rsidR="00D5396B" w:rsidRDefault="00C070A0" w:rsidP="0026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274</w:t>
            </w:r>
            <w:r w:rsidR="00D5396B"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288</w:t>
            </w:r>
          </w:p>
        </w:tc>
        <w:tc>
          <w:tcPr>
            <w:tcW w:w="270" w:type="dxa"/>
          </w:tcPr>
          <w:p w14:paraId="7EDC74B3" w14:textId="77777777" w:rsidR="00D5396B" w:rsidRPr="00BE5913" w:rsidRDefault="00D5396B" w:rsidP="0026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6A75F3EE" w14:textId="416DFB88" w:rsidR="00D5396B" w:rsidRDefault="00B11C2B" w:rsidP="0026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="00D5396B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248</w:t>
            </w:r>
          </w:p>
        </w:tc>
        <w:tc>
          <w:tcPr>
            <w:tcW w:w="270" w:type="dxa"/>
          </w:tcPr>
          <w:p w14:paraId="4A1BE9DF" w14:textId="77777777" w:rsidR="00D5396B" w:rsidRPr="00BE5913" w:rsidRDefault="00D5396B" w:rsidP="0026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BE7E5E2" w14:textId="3D937901" w:rsidR="00D5396B" w:rsidRDefault="00C070A0" w:rsidP="0026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  <w:t>4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  <w:t>0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  <w:t>8</w:t>
            </w:r>
            <w:r w:rsidR="00D5396B"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  <w:t>536</w:t>
            </w:r>
          </w:p>
        </w:tc>
      </w:tr>
      <w:tr w:rsidR="00D5396B" w:rsidRPr="00BE5913" w14:paraId="19D59710" w14:textId="77777777" w:rsidTr="00D5396B">
        <w:tc>
          <w:tcPr>
            <w:tcW w:w="3942" w:type="dxa"/>
          </w:tcPr>
          <w:p w14:paraId="5597688A" w14:textId="5AF59431" w:rsidR="00D5396B" w:rsidRPr="00BE5913" w:rsidRDefault="00D5396B" w:rsidP="0026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11C2B" w:rsidRPr="00B11C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4F02B2D" w14:textId="77777777" w:rsidR="00D5396B" w:rsidRPr="00BE5913" w:rsidRDefault="00D5396B" w:rsidP="0026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B505F6" w14:textId="39F0104E" w:rsidR="00D5396B" w:rsidRDefault="00C070A0" w:rsidP="0026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398</w:t>
            </w:r>
            <w:r w:rsidR="00D5396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224</w:t>
            </w:r>
          </w:p>
        </w:tc>
        <w:tc>
          <w:tcPr>
            <w:tcW w:w="270" w:type="dxa"/>
          </w:tcPr>
          <w:p w14:paraId="17B27314" w14:textId="77777777" w:rsidR="00D5396B" w:rsidRPr="00BE5913" w:rsidRDefault="00D5396B" w:rsidP="0026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3F58F66" w14:textId="46D03090" w:rsidR="00D5396B" w:rsidRDefault="00B11C2B" w:rsidP="0026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D539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E8AFA51" w14:textId="77777777" w:rsidR="00D5396B" w:rsidRPr="00BE5913" w:rsidRDefault="00D5396B" w:rsidP="0026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B1F374" w14:textId="41E2D537" w:rsidR="00D5396B" w:rsidRDefault="00C070A0" w:rsidP="0026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  <w:t>52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  <w:t>1</w:t>
            </w:r>
            <w:r w:rsidR="00D5396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  <w:t>394</w:t>
            </w:r>
          </w:p>
        </w:tc>
      </w:tr>
    </w:tbl>
    <w:p w14:paraId="7F8CE535" w14:textId="12C87F24" w:rsidR="00077721" w:rsidRPr="00BE5913" w:rsidRDefault="00077721" w:rsidP="00BE5913"/>
    <w:tbl>
      <w:tblPr>
        <w:tblW w:w="93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12"/>
        <w:gridCol w:w="1530"/>
        <w:gridCol w:w="270"/>
        <w:gridCol w:w="1530"/>
        <w:gridCol w:w="270"/>
        <w:gridCol w:w="1530"/>
      </w:tblGrid>
      <w:tr w:rsidR="0075587B" w:rsidRPr="00BE5913" w14:paraId="1A5062B2" w14:textId="77777777" w:rsidTr="00E43B2C">
        <w:trPr>
          <w:tblHeader/>
        </w:trPr>
        <w:tc>
          <w:tcPr>
            <w:tcW w:w="4212" w:type="dxa"/>
          </w:tcPr>
          <w:p w14:paraId="5BD43F8C" w14:textId="7C6B1B07" w:rsidR="0075587B" w:rsidRPr="00BE5913" w:rsidRDefault="0075587B" w:rsidP="00BE5913">
            <w:pPr>
              <w:rPr>
                <w:sz w:val="30"/>
                <w:szCs w:val="30"/>
              </w:rPr>
            </w:pPr>
            <w:r w:rsidRPr="00BE5913">
              <w:rPr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130" w:type="dxa"/>
            <w:gridSpan w:val="5"/>
            <w:vAlign w:val="bottom"/>
          </w:tcPr>
          <w:p w14:paraId="48F2811F" w14:textId="1E8A030E" w:rsidR="0075587B" w:rsidRPr="00BE5913" w:rsidRDefault="0075587B" w:rsidP="00BE591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E591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5587B" w:rsidRPr="00BE5913" w14:paraId="1A125F5B" w14:textId="77777777" w:rsidTr="00E43B2C">
        <w:trPr>
          <w:tblHeader/>
        </w:trPr>
        <w:tc>
          <w:tcPr>
            <w:tcW w:w="4212" w:type="dxa"/>
          </w:tcPr>
          <w:p w14:paraId="6CD68BC1" w14:textId="77777777" w:rsidR="0075587B" w:rsidRPr="00BE5913" w:rsidRDefault="0075587B" w:rsidP="00BE591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B718D98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  <w:p w14:paraId="0E51D4F7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  <w:p w14:paraId="7463CBEA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และลิขสิทธิ์</w:t>
            </w:r>
          </w:p>
          <w:p w14:paraId="3392B516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1E39E82F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E8D08B9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  <w:p w14:paraId="73947D24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  <w:p w14:paraId="2291C96A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  <w:vAlign w:val="bottom"/>
          </w:tcPr>
          <w:p w14:paraId="4DE89A62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F778840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7B2F99B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1EA0FB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5587B" w:rsidRPr="00BE5913" w14:paraId="3C5B5388" w14:textId="77777777" w:rsidTr="00E43B2C">
        <w:trPr>
          <w:tblHeader/>
        </w:trPr>
        <w:tc>
          <w:tcPr>
            <w:tcW w:w="4212" w:type="dxa"/>
          </w:tcPr>
          <w:p w14:paraId="68987669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5"/>
          </w:tcPr>
          <w:p w14:paraId="6FDAEA4C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587B" w:rsidRPr="00BE5913" w14:paraId="17EA9A8D" w14:textId="77777777" w:rsidTr="0075587B">
        <w:tc>
          <w:tcPr>
            <w:tcW w:w="4212" w:type="dxa"/>
          </w:tcPr>
          <w:p w14:paraId="2A11B093" w14:textId="77777777" w:rsidR="0075587B" w:rsidRPr="00BE5913" w:rsidRDefault="0075587B" w:rsidP="00BE591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0B37667C" w14:textId="77777777" w:rsidR="0075587B" w:rsidRPr="00BE5913" w:rsidRDefault="0075587B" w:rsidP="00BE5913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34C41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7715611" w14:textId="77777777" w:rsidR="0075587B" w:rsidRPr="00BE5913" w:rsidRDefault="0075587B" w:rsidP="00BE5913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FBF11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B51B070" w14:textId="77777777" w:rsidR="0075587B" w:rsidRPr="00BE5913" w:rsidRDefault="0075587B" w:rsidP="00BE5913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5F8F" w:rsidRPr="00BE5913" w14:paraId="60C23F16" w14:textId="77777777" w:rsidTr="0075587B">
        <w:tc>
          <w:tcPr>
            <w:tcW w:w="4212" w:type="dxa"/>
          </w:tcPr>
          <w:p w14:paraId="1E37BFE2" w14:textId="31C55935" w:rsidR="008A5F8F" w:rsidRPr="00BE5913" w:rsidRDefault="008A5F8F" w:rsidP="008A5F8F">
            <w:pPr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48D7125E" w14:textId="00B26986" w:rsidR="008A5F8F" w:rsidRPr="008A5F8F" w:rsidRDefault="00B11C2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8A5F8F" w:rsidRPr="008A5F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270" w:type="dxa"/>
          </w:tcPr>
          <w:p w14:paraId="7DE872A4" w14:textId="77777777" w:rsidR="008A5F8F" w:rsidRPr="008A5F8F" w:rsidRDefault="008A5F8F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982FD41" w14:textId="367EDDD9" w:rsidR="008A5F8F" w:rsidRPr="008A5F8F" w:rsidRDefault="00C070A0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A5F8F" w:rsidRPr="008A5F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755</w:t>
            </w:r>
          </w:p>
        </w:tc>
        <w:tc>
          <w:tcPr>
            <w:tcW w:w="270" w:type="dxa"/>
          </w:tcPr>
          <w:p w14:paraId="113A943D" w14:textId="77777777" w:rsidR="008A5F8F" w:rsidRPr="008A5F8F" w:rsidRDefault="008A5F8F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F5591AC" w14:textId="32A22A8E" w:rsidR="008A5F8F" w:rsidRPr="008A5F8F" w:rsidRDefault="00B11C2B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8A5F8F" w:rsidRPr="008A5F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A5F8F" w:rsidRPr="00BE5913" w14:paraId="738E3460" w14:textId="77777777" w:rsidTr="0075587B">
        <w:tc>
          <w:tcPr>
            <w:tcW w:w="4212" w:type="dxa"/>
          </w:tcPr>
          <w:p w14:paraId="6FE5E248" w14:textId="032807F6" w:rsidR="008A5F8F" w:rsidRPr="00BE5913" w:rsidRDefault="008A5F8F" w:rsidP="008A5F8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29788D2D" w14:textId="38447DAC" w:rsidR="008A5F8F" w:rsidRPr="008A5F8F" w:rsidRDefault="008A5F8F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A5F8F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</w:tcPr>
          <w:p w14:paraId="10CCAE59" w14:textId="77777777" w:rsidR="008A5F8F" w:rsidRPr="008A5F8F" w:rsidRDefault="008A5F8F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7494C40" w14:textId="55205C67" w:rsidR="008A5F8F" w:rsidRPr="008A5F8F" w:rsidRDefault="00C070A0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62</w:t>
            </w:r>
            <w:r w:rsidR="008A5F8F" w:rsidRPr="008A5F8F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98</w:t>
            </w:r>
          </w:p>
        </w:tc>
        <w:tc>
          <w:tcPr>
            <w:tcW w:w="270" w:type="dxa"/>
          </w:tcPr>
          <w:p w14:paraId="71FEE466" w14:textId="77777777" w:rsidR="008A5F8F" w:rsidRPr="008A5F8F" w:rsidRDefault="008A5F8F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A8D2340" w14:textId="05A1557D" w:rsidR="008A5F8F" w:rsidRPr="008A5F8F" w:rsidRDefault="00C070A0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62</w:t>
            </w:r>
            <w:r w:rsidR="008A5F8F" w:rsidRPr="008A5F8F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98</w:t>
            </w:r>
          </w:p>
        </w:tc>
      </w:tr>
      <w:tr w:rsidR="008A5F8F" w:rsidRPr="00BE5913" w14:paraId="1F6B4D12" w14:textId="77777777">
        <w:tc>
          <w:tcPr>
            <w:tcW w:w="4212" w:type="dxa"/>
          </w:tcPr>
          <w:p w14:paraId="3A70B04C" w14:textId="5EF6CB35" w:rsidR="008A5F8F" w:rsidRPr="00BE5913" w:rsidRDefault="008A5F8F" w:rsidP="008A5F8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1DFD560" w14:textId="20478F35" w:rsidR="008A5F8F" w:rsidRPr="00BE5913" w:rsidRDefault="00C070A0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A5F8F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309BCBC" w14:textId="77777777" w:rsidR="008A5F8F" w:rsidRPr="00BE5913" w:rsidRDefault="008A5F8F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79A51B0" w14:textId="62DC0EE9" w:rsidR="008A5F8F" w:rsidRPr="00BE5913" w:rsidRDefault="008A5F8F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63C9B2A" w14:textId="77777777" w:rsidR="008A5F8F" w:rsidRPr="00BE5913" w:rsidRDefault="008A5F8F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E196603" w14:textId="18E09C7E" w:rsidR="008A5F8F" w:rsidRPr="00BE5913" w:rsidRDefault="008A5F8F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5F8F" w:rsidRPr="00BE5913" w14:paraId="129D9431" w14:textId="77777777" w:rsidTr="0075587B">
        <w:tc>
          <w:tcPr>
            <w:tcW w:w="4212" w:type="dxa"/>
          </w:tcPr>
          <w:p w14:paraId="799C5BB0" w14:textId="1BA881F6" w:rsidR="008A5F8F" w:rsidRPr="00BE5913" w:rsidRDefault="008A5F8F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11C2B" w:rsidRPr="00B11C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B11C2B" w:rsidRPr="00B11C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09B2984" w14:textId="3BB59544" w:rsidR="008A5F8F" w:rsidRPr="00BE5913" w:rsidRDefault="00B11C2B" w:rsidP="008A5F8F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</w:t>
            </w:r>
            <w:r w:rsidR="008A5F8F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729</w:t>
            </w:r>
          </w:p>
        </w:tc>
        <w:tc>
          <w:tcPr>
            <w:tcW w:w="270" w:type="dxa"/>
          </w:tcPr>
          <w:p w14:paraId="7B9461A0" w14:textId="77777777" w:rsidR="008A5F8F" w:rsidRPr="00BE5913" w:rsidRDefault="008A5F8F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6722B91" w14:textId="5BDCFFD2" w:rsidR="008A5F8F" w:rsidRPr="00BE5913" w:rsidRDefault="00C070A0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A5F8F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</w:t>
            </w:r>
          </w:p>
        </w:tc>
        <w:tc>
          <w:tcPr>
            <w:tcW w:w="270" w:type="dxa"/>
          </w:tcPr>
          <w:p w14:paraId="64FE17A4" w14:textId="77777777" w:rsidR="008A5F8F" w:rsidRPr="00BE5913" w:rsidRDefault="008A5F8F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2DDD0BD" w14:textId="33100E8F" w:rsidR="008A5F8F" w:rsidRPr="00BE5913" w:rsidRDefault="00C070A0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8A5F8F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</w:t>
            </w:r>
          </w:p>
        </w:tc>
      </w:tr>
      <w:tr w:rsidR="008A5F8F" w:rsidRPr="00BE5913" w14:paraId="2971D11D" w14:textId="77777777" w:rsidTr="0075587B">
        <w:tc>
          <w:tcPr>
            <w:tcW w:w="4212" w:type="dxa"/>
          </w:tcPr>
          <w:p w14:paraId="424AD1C0" w14:textId="47AE78CD" w:rsidR="008A5F8F" w:rsidRPr="00BE5913" w:rsidRDefault="008A5F8F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6117D54F" w14:textId="6A5E2640" w:rsidR="008A5F8F" w:rsidRPr="00BE5913" w:rsidRDefault="00C070A0" w:rsidP="00C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6A5F131C" w14:textId="77777777" w:rsidR="008A5F8F" w:rsidRPr="00BE5913" w:rsidRDefault="008A5F8F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6D0A16" w14:textId="24534956" w:rsidR="008A5F8F" w:rsidRPr="00BE5913" w:rsidRDefault="00C070A0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88</w:t>
            </w:r>
            <w:r w:rsidR="00CB283B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66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1</w:t>
            </w:r>
          </w:p>
        </w:tc>
        <w:tc>
          <w:tcPr>
            <w:tcW w:w="270" w:type="dxa"/>
          </w:tcPr>
          <w:p w14:paraId="5E28E3EE" w14:textId="77777777" w:rsidR="008A5F8F" w:rsidRPr="00BE5913" w:rsidRDefault="008A5F8F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1BCF78D" w14:textId="201736E6" w:rsidR="008A5F8F" w:rsidRPr="00BE5913" w:rsidRDefault="00C070A0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88</w:t>
            </w:r>
            <w:r w:rsidR="00CB283B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7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4</w:t>
            </w:r>
          </w:p>
        </w:tc>
      </w:tr>
      <w:tr w:rsidR="00D53C59" w:rsidRPr="00BE5913" w14:paraId="5FD8102B" w14:textId="77777777" w:rsidTr="00CD39AF">
        <w:tc>
          <w:tcPr>
            <w:tcW w:w="4212" w:type="dxa"/>
          </w:tcPr>
          <w:p w14:paraId="7F1D1221" w14:textId="129734E7" w:rsidR="00D53C59" w:rsidRPr="00BE5913" w:rsidRDefault="00CD1D66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1D66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30" w:type="dxa"/>
          </w:tcPr>
          <w:p w14:paraId="194D7BBE" w14:textId="77675DFF" w:rsidR="00D53C59" w:rsidRPr="00BE5913" w:rsidRDefault="00C134D6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C90F653" w14:textId="77777777" w:rsidR="00D53C59" w:rsidRPr="00BE5913" w:rsidRDefault="00D53C59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046A0DF" w14:textId="3A42334C" w:rsidR="00D53C59" w:rsidRPr="00BE5913" w:rsidRDefault="00C134D6" w:rsidP="00C1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96793B" w14:textId="77777777" w:rsidR="00D53C59" w:rsidRPr="00BE5913" w:rsidRDefault="00D53C59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7B5ADC5" w14:textId="07638676" w:rsidR="00D53C59" w:rsidRPr="00BE5913" w:rsidRDefault="00C134D6" w:rsidP="00C1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D39AF" w:rsidRPr="00BE5913" w14:paraId="64DAE611" w14:textId="77777777" w:rsidTr="00CD39AF">
        <w:tc>
          <w:tcPr>
            <w:tcW w:w="4212" w:type="dxa"/>
          </w:tcPr>
          <w:p w14:paraId="29FAB7B6" w14:textId="4F199603" w:rsidR="00CD39AF" w:rsidRPr="00CD1D66" w:rsidRDefault="00CD39AF" w:rsidP="00CD3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26687C7" w14:textId="1B3F82DB" w:rsidR="00CD39AF" w:rsidRDefault="00C070A0" w:rsidP="00CD3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CD39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2739BCA" w14:textId="77777777" w:rsidR="00CD39AF" w:rsidRPr="00BE5913" w:rsidRDefault="00CD39AF" w:rsidP="00CD3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82C343B" w14:textId="047CB34E" w:rsidR="00CD39AF" w:rsidRDefault="00CD39AF" w:rsidP="00CD3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2DC767B" w14:textId="77777777" w:rsidR="00CD39AF" w:rsidRPr="00BE5913" w:rsidRDefault="00CD39AF" w:rsidP="00CD3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EBA1C43" w14:textId="7006A10D" w:rsidR="00CD39AF" w:rsidRDefault="00CD39AF" w:rsidP="00637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5F8F" w:rsidRPr="00BE5913" w14:paraId="5C3A5E4D" w14:textId="77777777" w:rsidTr="0075587B">
        <w:tc>
          <w:tcPr>
            <w:tcW w:w="4212" w:type="dxa"/>
          </w:tcPr>
          <w:p w14:paraId="629D3F9F" w14:textId="33FA888C" w:rsidR="008A5F8F" w:rsidRPr="00BE5913" w:rsidRDefault="008A5F8F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11C2B" w:rsidRPr="00B11C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442BA62" w14:textId="73954157" w:rsidR="008A5F8F" w:rsidRPr="00BE5913" w:rsidRDefault="00C070A0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60B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EF539B6" w14:textId="77777777" w:rsidR="008A5F8F" w:rsidRPr="00BE5913" w:rsidRDefault="008A5F8F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0B3DB8C" w14:textId="3B48948B" w:rsidR="008A5F8F" w:rsidRPr="00BE5913" w:rsidRDefault="00C070A0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="00960B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792</w:t>
            </w:r>
          </w:p>
        </w:tc>
        <w:tc>
          <w:tcPr>
            <w:tcW w:w="270" w:type="dxa"/>
          </w:tcPr>
          <w:p w14:paraId="6EFA814B" w14:textId="77777777" w:rsidR="008A5F8F" w:rsidRPr="00BE5913" w:rsidRDefault="008A5F8F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B3F089E" w14:textId="025ECAF2" w:rsidR="008A5F8F" w:rsidRPr="00BE5913" w:rsidRDefault="00C070A0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</w:t>
            </w:r>
            <w:r w:rsidR="00960B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8A5F8F" w:rsidRPr="00BE5913" w14:paraId="4FAF89EC" w14:textId="77777777" w:rsidTr="0075587B">
        <w:trPr>
          <w:trHeight w:val="118"/>
        </w:trPr>
        <w:tc>
          <w:tcPr>
            <w:tcW w:w="4212" w:type="dxa"/>
          </w:tcPr>
          <w:p w14:paraId="7C7B8CD6" w14:textId="77777777" w:rsidR="008A5F8F" w:rsidRPr="00BE5913" w:rsidRDefault="008A5F8F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07C2539" w14:textId="77777777" w:rsidR="008A5F8F" w:rsidRPr="00BE5913" w:rsidRDefault="008A5F8F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ACA705" w14:textId="77777777" w:rsidR="008A5F8F" w:rsidRPr="00BE5913" w:rsidRDefault="008A5F8F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B901DD8" w14:textId="77777777" w:rsidR="008A5F8F" w:rsidRPr="00BE5913" w:rsidRDefault="008A5F8F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D5B5B1" w14:textId="77777777" w:rsidR="008A5F8F" w:rsidRPr="00BE5913" w:rsidRDefault="008A5F8F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BA8396C" w14:textId="77777777" w:rsidR="008A5F8F" w:rsidRPr="00BE5913" w:rsidRDefault="008A5F8F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5F8F" w:rsidRPr="00BE5913" w14:paraId="10A8F927" w14:textId="77777777" w:rsidTr="0075587B">
        <w:tc>
          <w:tcPr>
            <w:tcW w:w="4212" w:type="dxa"/>
          </w:tcPr>
          <w:p w14:paraId="0E7006CD" w14:textId="51ABD9AD" w:rsidR="008A5F8F" w:rsidRPr="00BE5913" w:rsidRDefault="008A5F8F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30" w:type="dxa"/>
          </w:tcPr>
          <w:p w14:paraId="716F631C" w14:textId="2B37B34D" w:rsidR="008A5F8F" w:rsidRPr="00BE5913" w:rsidRDefault="008A5F8F" w:rsidP="008A5F8F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3A160B" w14:textId="77777777" w:rsidR="008A5F8F" w:rsidRPr="00BE5913" w:rsidRDefault="008A5F8F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46C7AFD" w14:textId="1632857C" w:rsidR="008A5F8F" w:rsidRPr="00BE5913" w:rsidRDefault="008A5F8F" w:rsidP="008A5F8F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71153" w14:textId="77777777" w:rsidR="008A5F8F" w:rsidRPr="00BE5913" w:rsidRDefault="008A5F8F" w:rsidP="008A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A20A00E" w14:textId="20952ED6" w:rsidR="008A5F8F" w:rsidRPr="00BE5913" w:rsidRDefault="008A5F8F" w:rsidP="008A5F8F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0D6C" w:rsidRPr="00BE5913" w14:paraId="1AE7D906" w14:textId="77777777" w:rsidTr="0075587B">
        <w:tc>
          <w:tcPr>
            <w:tcW w:w="4212" w:type="dxa"/>
          </w:tcPr>
          <w:p w14:paraId="3D6B0C42" w14:textId="42FAB74D" w:rsidR="00590D6C" w:rsidRPr="00BE5913" w:rsidRDefault="00590D6C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070EFC7B" w14:textId="6777C64D" w:rsidR="00590D6C" w:rsidRPr="00590D6C" w:rsidRDefault="00C070A0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90D6C" w:rsidRPr="00590D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583</w:t>
            </w:r>
          </w:p>
        </w:tc>
        <w:tc>
          <w:tcPr>
            <w:tcW w:w="270" w:type="dxa"/>
          </w:tcPr>
          <w:p w14:paraId="64F8B640" w14:textId="77777777" w:rsidR="00590D6C" w:rsidRPr="00590D6C" w:rsidRDefault="00590D6C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4749E9A" w14:textId="2FA2B73E" w:rsidR="00590D6C" w:rsidRPr="00590D6C" w:rsidRDefault="00590D6C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590D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F53C41" w14:textId="77777777" w:rsidR="00590D6C" w:rsidRPr="00590D6C" w:rsidRDefault="00590D6C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15804C" w14:textId="79CF3DBE" w:rsidR="00590D6C" w:rsidRPr="00590D6C" w:rsidRDefault="00C070A0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90D6C" w:rsidRPr="00590D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583</w:t>
            </w:r>
          </w:p>
        </w:tc>
      </w:tr>
      <w:tr w:rsidR="00590D6C" w:rsidRPr="00BE5913" w14:paraId="7C36F445" w14:textId="77777777" w:rsidTr="0075587B">
        <w:tc>
          <w:tcPr>
            <w:tcW w:w="4212" w:type="dxa"/>
          </w:tcPr>
          <w:p w14:paraId="4B7D86EF" w14:textId="69D878B6" w:rsidR="00590D6C" w:rsidRPr="00BE5913" w:rsidRDefault="00590D6C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E787B5B" w14:textId="4DFE846D" w:rsidR="00590D6C" w:rsidRPr="00BE5913" w:rsidRDefault="00B11C2B" w:rsidP="00590D6C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590D6C" w:rsidRPr="00B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270" w:type="dxa"/>
          </w:tcPr>
          <w:p w14:paraId="0F212695" w14:textId="77777777" w:rsidR="00590D6C" w:rsidRPr="00BE5913" w:rsidRDefault="00590D6C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5D1D16A" w14:textId="62E57C45" w:rsidR="00590D6C" w:rsidRPr="00BE5913" w:rsidRDefault="00590D6C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5B7439" w14:textId="77777777" w:rsidR="00590D6C" w:rsidRPr="00BE5913" w:rsidRDefault="00590D6C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88688B3" w14:textId="68A7C49B" w:rsidR="00590D6C" w:rsidRPr="00BE5913" w:rsidRDefault="00B11C2B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90D6C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590D6C" w:rsidRPr="00BE5913" w14:paraId="3EB27A24" w14:textId="77777777" w:rsidTr="0075587B">
        <w:tc>
          <w:tcPr>
            <w:tcW w:w="4212" w:type="dxa"/>
          </w:tcPr>
          <w:p w14:paraId="6345F293" w14:textId="4815DA3B" w:rsidR="00590D6C" w:rsidRPr="00BE5913" w:rsidRDefault="00590D6C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11C2B" w:rsidRPr="00B11C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B11C2B" w:rsidRPr="00B11C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BDEAB9A" w14:textId="19138321" w:rsidR="00590D6C" w:rsidRPr="00BE5913" w:rsidRDefault="00C070A0" w:rsidP="00590D6C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</w:t>
            </w:r>
            <w:r w:rsidR="00590D6C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386A1E51" w14:textId="77777777" w:rsidR="00590D6C" w:rsidRPr="00BE5913" w:rsidRDefault="00590D6C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A19EE6E" w14:textId="1723F41A" w:rsidR="00590D6C" w:rsidRPr="00BE5913" w:rsidRDefault="00590D6C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DCC61B" w14:textId="77777777" w:rsidR="00590D6C" w:rsidRPr="00BE5913" w:rsidRDefault="00590D6C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3A8D2F9" w14:textId="66C6139A" w:rsidR="00590D6C" w:rsidRPr="00BE5913" w:rsidRDefault="00C070A0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 w:rsidR="00590D6C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590D6C" w:rsidRPr="00BE5913" w14:paraId="7D200C73" w14:textId="77777777" w:rsidTr="00475155">
        <w:tc>
          <w:tcPr>
            <w:tcW w:w="4212" w:type="dxa"/>
          </w:tcPr>
          <w:p w14:paraId="60048F31" w14:textId="309BCDD6" w:rsidR="00590D6C" w:rsidRPr="00BE5913" w:rsidRDefault="00590D6C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</w:tcPr>
          <w:p w14:paraId="666950E6" w14:textId="4BB50551" w:rsidR="00590D6C" w:rsidRPr="00BE5913" w:rsidRDefault="00C070A0" w:rsidP="00590D6C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003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431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70" w:type="dxa"/>
          </w:tcPr>
          <w:p w14:paraId="71517386" w14:textId="77777777" w:rsidR="00590D6C" w:rsidRPr="00BE5913" w:rsidRDefault="00590D6C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C9D211" w14:textId="6F7FE017" w:rsidR="00590D6C" w:rsidRPr="00BE5913" w:rsidRDefault="00600373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8CAFB7" w14:textId="77777777" w:rsidR="00590D6C" w:rsidRPr="00BE5913" w:rsidRDefault="00590D6C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13DDBA4" w14:textId="030D60E8" w:rsidR="00590D6C" w:rsidRPr="00BE5913" w:rsidRDefault="00C070A0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003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431A3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475155" w:rsidRPr="00BE5913" w14:paraId="42DD28EA" w14:textId="77777777" w:rsidTr="00475155">
        <w:tc>
          <w:tcPr>
            <w:tcW w:w="4212" w:type="dxa"/>
          </w:tcPr>
          <w:p w14:paraId="5902ACDC" w14:textId="549FF299" w:rsidR="00475155" w:rsidRPr="00BE5913" w:rsidRDefault="00475155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1D66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6AE5CAC" w14:textId="4694FD2D" w:rsidR="00475155" w:rsidRPr="00BE5913" w:rsidRDefault="00600373" w:rsidP="00590D6C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9431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A2609C6" w14:textId="77777777" w:rsidR="00475155" w:rsidRPr="00BE5913" w:rsidRDefault="00475155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051E239" w14:textId="17C4D34F" w:rsidR="00475155" w:rsidRPr="00BE5913" w:rsidRDefault="00600373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6070C3" w14:textId="77777777" w:rsidR="00475155" w:rsidRPr="00BE5913" w:rsidRDefault="00475155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ED2AA55" w14:textId="765C101E" w:rsidR="00475155" w:rsidRPr="00BE5913" w:rsidRDefault="00600373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431A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90D6C" w:rsidRPr="00BE5913" w14:paraId="7B831300" w14:textId="77777777" w:rsidTr="0075587B">
        <w:tc>
          <w:tcPr>
            <w:tcW w:w="4212" w:type="dxa"/>
          </w:tcPr>
          <w:p w14:paraId="4E6CD1F6" w14:textId="4BDBA4C8" w:rsidR="00590D6C" w:rsidRPr="00BE5913" w:rsidRDefault="00590D6C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11C2B" w:rsidRPr="00B11C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9A60D6A" w14:textId="5D1A929B" w:rsidR="00590D6C" w:rsidRPr="00BE5913" w:rsidRDefault="00C070A0" w:rsidP="00590D6C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</w:t>
            </w:r>
            <w:r w:rsidR="00300C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928</w:t>
            </w:r>
          </w:p>
        </w:tc>
        <w:tc>
          <w:tcPr>
            <w:tcW w:w="270" w:type="dxa"/>
          </w:tcPr>
          <w:p w14:paraId="325D6264" w14:textId="77777777" w:rsidR="00590D6C" w:rsidRPr="00BE5913" w:rsidRDefault="00590D6C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39469B9" w14:textId="6A97F4E0" w:rsidR="00590D6C" w:rsidRPr="00BE5913" w:rsidRDefault="00300C43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A8BE6B" w14:textId="77777777" w:rsidR="00590D6C" w:rsidRPr="00BE5913" w:rsidRDefault="00590D6C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79DCB09" w14:textId="1719A55A" w:rsidR="00590D6C" w:rsidRPr="00BE5913" w:rsidRDefault="00C070A0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  <w:r w:rsidR="00300C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928</w:t>
            </w:r>
          </w:p>
        </w:tc>
      </w:tr>
      <w:tr w:rsidR="00590D6C" w:rsidRPr="00BE5913" w14:paraId="77E0C16B" w14:textId="77777777" w:rsidTr="0075587B">
        <w:tc>
          <w:tcPr>
            <w:tcW w:w="4212" w:type="dxa"/>
          </w:tcPr>
          <w:p w14:paraId="74077744" w14:textId="5E7D655C" w:rsidR="00590D6C" w:rsidRPr="00BE5913" w:rsidRDefault="00590D6C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8094553" w14:textId="77777777" w:rsidR="00590D6C" w:rsidRPr="00BE5913" w:rsidRDefault="00590D6C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B54FAE" w14:textId="77777777" w:rsidR="00590D6C" w:rsidRPr="00BE5913" w:rsidRDefault="00590D6C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4BE877A" w14:textId="77777777" w:rsidR="00590D6C" w:rsidRPr="00BE5913" w:rsidRDefault="00590D6C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600ED0" w14:textId="77777777" w:rsidR="00590D6C" w:rsidRPr="00BE5913" w:rsidRDefault="00590D6C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C2523F2" w14:textId="77777777" w:rsidR="00590D6C" w:rsidRPr="00BE5913" w:rsidRDefault="00590D6C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90D6C" w:rsidRPr="00BE5913" w14:paraId="3000C453" w14:textId="77777777" w:rsidTr="00D63A92">
        <w:tc>
          <w:tcPr>
            <w:tcW w:w="4212" w:type="dxa"/>
          </w:tcPr>
          <w:p w14:paraId="518A8ADE" w14:textId="77777777" w:rsidR="00590D6C" w:rsidRPr="00BE5913" w:rsidRDefault="00590D6C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</w:tcPr>
          <w:p w14:paraId="16FCCD16" w14:textId="3FBA0A34" w:rsidR="00590D6C" w:rsidRPr="00BE5913" w:rsidRDefault="00590D6C" w:rsidP="00590D6C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47804" w14:textId="77777777" w:rsidR="00590D6C" w:rsidRPr="00BE5913" w:rsidRDefault="00590D6C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28D260A" w14:textId="0CBCBD62" w:rsidR="00590D6C" w:rsidRPr="00BE5913" w:rsidRDefault="00590D6C" w:rsidP="00590D6C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93FC0" w14:textId="77777777" w:rsidR="00590D6C" w:rsidRPr="00BE5913" w:rsidRDefault="00590D6C" w:rsidP="0059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0F74CE" w14:textId="68CFF37C" w:rsidR="00590D6C" w:rsidRPr="00BE5913" w:rsidRDefault="00590D6C" w:rsidP="00590D6C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01B9" w:rsidRPr="00BE5913" w14:paraId="15FCC8EF" w14:textId="77777777" w:rsidTr="00D63A92">
        <w:tc>
          <w:tcPr>
            <w:tcW w:w="4212" w:type="dxa"/>
          </w:tcPr>
          <w:p w14:paraId="2878748D" w14:textId="15A4EEE0" w:rsidR="00B901B9" w:rsidRPr="00BE5913" w:rsidRDefault="00B901B9" w:rsidP="00B9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11C2B" w:rsidRPr="00B11C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14DE115" w14:textId="605645B2" w:rsidR="00B901B9" w:rsidRPr="00BE5913" w:rsidRDefault="00C070A0" w:rsidP="00B901B9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B901B9"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99</w:t>
            </w:r>
          </w:p>
        </w:tc>
        <w:tc>
          <w:tcPr>
            <w:tcW w:w="270" w:type="dxa"/>
          </w:tcPr>
          <w:p w14:paraId="63C0A803" w14:textId="77777777" w:rsidR="00B901B9" w:rsidRPr="00BE5913" w:rsidRDefault="00B901B9" w:rsidP="00B9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0FA5C92" w14:textId="2FBB8BA3" w:rsidR="00B901B9" w:rsidRPr="00BE5913" w:rsidRDefault="00C070A0" w:rsidP="00B901B9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B901B9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472</w:t>
            </w:r>
          </w:p>
        </w:tc>
        <w:tc>
          <w:tcPr>
            <w:tcW w:w="270" w:type="dxa"/>
          </w:tcPr>
          <w:p w14:paraId="4FBE32F1" w14:textId="77777777" w:rsidR="00B901B9" w:rsidRPr="00BE5913" w:rsidRDefault="00B901B9" w:rsidP="00B9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EB52297" w14:textId="23D7E636" w:rsidR="00B901B9" w:rsidRPr="00BE5913" w:rsidRDefault="00B11C2B" w:rsidP="00B901B9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B901B9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</w:t>
            </w: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B901B9" w:rsidRPr="00BE5913" w14:paraId="2B046A85" w14:textId="77777777" w:rsidTr="0075587B">
        <w:tc>
          <w:tcPr>
            <w:tcW w:w="4212" w:type="dxa"/>
          </w:tcPr>
          <w:p w14:paraId="1DB536A4" w14:textId="02F57F07" w:rsidR="00B901B9" w:rsidRPr="00BE5913" w:rsidRDefault="00B901B9" w:rsidP="00B9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11C2B" w:rsidRPr="00B11C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6B31433D" w14:textId="4B18D39D" w:rsidR="00B901B9" w:rsidRPr="00BE5913" w:rsidRDefault="00B11C2B" w:rsidP="00B901B9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B068A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285</w:t>
            </w:r>
          </w:p>
        </w:tc>
        <w:tc>
          <w:tcPr>
            <w:tcW w:w="270" w:type="dxa"/>
            <w:tcBorders>
              <w:bottom w:val="nil"/>
            </w:tcBorders>
          </w:tcPr>
          <w:p w14:paraId="5BED7D16" w14:textId="77777777" w:rsidR="00B901B9" w:rsidRPr="00BE5913" w:rsidRDefault="00B901B9" w:rsidP="00B9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40E48DA2" w14:textId="2A45D0E9" w:rsidR="00B901B9" w:rsidRPr="00BE5913" w:rsidRDefault="00C070A0" w:rsidP="00B901B9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</w:t>
            </w:r>
            <w:r w:rsidR="00B068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792</w:t>
            </w:r>
          </w:p>
        </w:tc>
        <w:tc>
          <w:tcPr>
            <w:tcW w:w="270" w:type="dxa"/>
            <w:tcBorders>
              <w:bottom w:val="nil"/>
            </w:tcBorders>
          </w:tcPr>
          <w:p w14:paraId="1B1A551F" w14:textId="77777777" w:rsidR="00B901B9" w:rsidRPr="00BE5913" w:rsidRDefault="00B901B9" w:rsidP="00B9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5C4054DC" w14:textId="13EA198F" w:rsidR="00B901B9" w:rsidRPr="00BE5913" w:rsidRDefault="00C070A0" w:rsidP="00B901B9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B068A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</w:t>
            </w:r>
          </w:p>
        </w:tc>
      </w:tr>
    </w:tbl>
    <w:p w14:paraId="105F96E7" w14:textId="77777777" w:rsidR="00607766" w:rsidRPr="00BE5913" w:rsidRDefault="0060776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4B1679D" w14:textId="47C94B6E" w:rsidR="00AE48C3" w:rsidRPr="00BE5913" w:rsidRDefault="00AE48C3" w:rsidP="000E1CCE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720"/>
        </w:tabs>
        <w:spacing w:after="0" w:line="240" w:lineRule="auto"/>
        <w:ind w:left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ค่าตัดจำหน่ายของสินทรัพย์ไม่มีตัวตนอื่นบันทึกในต้นท</w:t>
      </w:r>
      <w:r w:rsidR="00220E3E" w:rsidRPr="00BE5913">
        <w:rPr>
          <w:rFonts w:asciiTheme="majorBidi" w:hAnsiTheme="majorBidi" w:cstheme="majorBidi" w:hint="cs"/>
          <w:sz w:val="30"/>
          <w:szCs w:val="30"/>
          <w:cs/>
        </w:rPr>
        <w:t xml:space="preserve">ุนจากการประกอบกิจการโรงแรมและบริการที่เกี่ยวข้อง </w:t>
      </w:r>
      <w:r w:rsidR="00420474" w:rsidRPr="00BE5913">
        <w:rPr>
          <w:rFonts w:asciiTheme="majorBidi" w:hAnsiTheme="majorBidi" w:cstheme="majorBidi"/>
          <w:sz w:val="30"/>
          <w:szCs w:val="30"/>
        </w:rPr>
        <w:t xml:space="preserve">         </w:t>
      </w:r>
      <w:r w:rsidR="00220E3E" w:rsidRPr="00BE5913">
        <w:rPr>
          <w:rFonts w:asciiTheme="majorBidi" w:hAnsiTheme="majorBidi" w:cstheme="majorBidi" w:hint="cs"/>
          <w:sz w:val="30"/>
          <w:szCs w:val="30"/>
          <w:cs/>
        </w:rPr>
        <w:t>ต้นทุนการให้เช่าและให้บริการอาคารพาณิชยกรรม ต้นทุนค่าบริหารงานและค่าใช้จ่ายในก</w:t>
      </w:r>
      <w:r w:rsidR="00874A86" w:rsidRPr="00BE5913">
        <w:rPr>
          <w:rFonts w:asciiTheme="majorBidi" w:hAnsiTheme="majorBidi" w:cstheme="majorBidi" w:hint="cs"/>
          <w:sz w:val="30"/>
          <w:szCs w:val="30"/>
          <w:cs/>
        </w:rPr>
        <w:t>ารบริหาร</w:t>
      </w:r>
      <w:r w:rsidRPr="00BE5913">
        <w:rPr>
          <w:rFonts w:asciiTheme="majorBidi" w:hAnsiTheme="majorBidi" w:cstheme="majorBidi"/>
          <w:sz w:val="30"/>
          <w:szCs w:val="30"/>
          <w:cs/>
        </w:rPr>
        <w:t>ในงบกำไรขาดทุนเบ็ดเสร็จ</w:t>
      </w:r>
      <w:r w:rsidR="00874A86" w:rsidRPr="00BE5913">
        <w:rPr>
          <w:rFonts w:asciiTheme="majorBidi" w:hAnsiTheme="majorBidi" w:cstheme="majorBidi" w:hint="cs"/>
          <w:sz w:val="30"/>
          <w:szCs w:val="30"/>
          <w:cs/>
        </w:rPr>
        <w:t>รวมของกลุ่มบริษัทและ</w:t>
      </w:r>
      <w:r w:rsidR="009D0FA8" w:rsidRPr="00BE5913">
        <w:rPr>
          <w:rFonts w:asciiTheme="majorBidi" w:hAnsiTheme="majorBidi" w:cstheme="majorBidi" w:hint="cs"/>
          <w:sz w:val="30"/>
          <w:szCs w:val="30"/>
          <w:cs/>
        </w:rPr>
        <w:t>บริษัท</w:t>
      </w:r>
    </w:p>
    <w:p w14:paraId="6F9EA68E" w14:textId="488D5BBC" w:rsidR="00264A9E" w:rsidRPr="00BE5913" w:rsidRDefault="00264A9E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16EF3751" w14:textId="2747268D" w:rsidR="00C12249" w:rsidRPr="00BE5913" w:rsidRDefault="00C12249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0F303C9D" w14:textId="77777777" w:rsidR="00C12249" w:rsidRPr="00BE5913" w:rsidRDefault="00C1224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0A5E4E8E" w14:textId="77777777" w:rsidR="00237D07" w:rsidRPr="00BE5913" w:rsidRDefault="00237D07" w:rsidP="00BE5913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1080" w:right="20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</w:t>
      </w:r>
    </w:p>
    <w:p w14:paraId="5EF85495" w14:textId="77777777" w:rsidR="00237D07" w:rsidRPr="00BE5913" w:rsidRDefault="00237D0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7D1BE67" w14:textId="28D380EE" w:rsidR="00237D07" w:rsidRPr="00BE5913" w:rsidRDefault="00237D07" w:rsidP="00BE5913">
      <w:pPr>
        <w:tabs>
          <w:tab w:val="clear" w:pos="454"/>
          <w:tab w:val="clear" w:pos="907"/>
          <w:tab w:val="left" w:pos="1170"/>
        </w:tabs>
        <w:spacing w:line="223" w:lineRule="auto"/>
        <w:ind w:left="1350" w:right="119" w:hanging="81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เงินกู้ยืมระยะสั้น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070A0" w:rsidRPr="00C070A0">
        <w:rPr>
          <w:rFonts w:ascii="Angsana New" w:hAnsi="Angsana New"/>
          <w:sz w:val="30"/>
          <w:szCs w:val="30"/>
        </w:rPr>
        <w:t>3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ธันวาคม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2568</w:t>
      </w:r>
      <w:r w:rsidR="00933478" w:rsidRPr="00BE5913">
        <w:rPr>
          <w:rFonts w:ascii="Angsana New" w:hAnsi="Angsana New"/>
          <w:sz w:val="30"/>
          <w:szCs w:val="30"/>
        </w:rPr>
        <w:t xml:space="preserve"> </w:t>
      </w:r>
      <w:r w:rsidR="00933478" w:rsidRPr="00BE5913">
        <w:rPr>
          <w:rFonts w:ascii="Angsana New" w:hAnsi="Angsana New"/>
          <w:sz w:val="30"/>
          <w:szCs w:val="30"/>
          <w:cs/>
        </w:rPr>
        <w:t xml:space="preserve">และ </w:t>
      </w:r>
      <w:r w:rsidR="00C070A0" w:rsidRPr="00C070A0">
        <w:rPr>
          <w:rFonts w:ascii="Angsana New" w:hAnsi="Angsana New"/>
          <w:sz w:val="30"/>
          <w:szCs w:val="30"/>
        </w:rPr>
        <w:t>2567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4482734C" w14:textId="77777777" w:rsidR="00237D07" w:rsidRPr="00BE5913" w:rsidRDefault="00237D0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97"/>
        <w:gridCol w:w="270"/>
        <w:gridCol w:w="1148"/>
        <w:gridCol w:w="262"/>
        <w:gridCol w:w="1173"/>
      </w:tblGrid>
      <w:tr w:rsidR="00237D07" w:rsidRPr="00BE5913" w14:paraId="253662FA" w14:textId="77777777" w:rsidTr="00237D07">
        <w:trPr>
          <w:tblHeader/>
        </w:trPr>
        <w:tc>
          <w:tcPr>
            <w:tcW w:w="3870" w:type="dxa"/>
          </w:tcPr>
          <w:p w14:paraId="5B8E0A71" w14:textId="77777777" w:rsidR="00237D07" w:rsidRPr="00BE5913" w:rsidRDefault="00237D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1080" w:right="-108" w:firstLine="810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7333771A" w14:textId="5D7512AD" w:rsidR="00237D07" w:rsidRPr="00BE5913" w:rsidRDefault="00740CE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86D096C" w14:textId="77777777" w:rsidR="00237D07" w:rsidRPr="00BE5913" w:rsidRDefault="00237D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2A0F3A25" w14:textId="77777777" w:rsidR="00237D07" w:rsidRPr="00BE5913" w:rsidRDefault="00237D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01B9" w:rsidRPr="00BE5913" w14:paraId="5FE56C55" w14:textId="77777777" w:rsidTr="00237D07">
        <w:trPr>
          <w:tblHeader/>
        </w:trPr>
        <w:tc>
          <w:tcPr>
            <w:tcW w:w="3870" w:type="dxa"/>
          </w:tcPr>
          <w:p w14:paraId="19AFF6BB" w14:textId="77777777" w:rsidR="00B901B9" w:rsidRPr="00BE5913" w:rsidRDefault="00B901B9" w:rsidP="00B9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E992A98" w14:textId="61BD7CB4" w:rsidR="00B901B9" w:rsidRPr="00BE5913" w:rsidRDefault="00C070A0" w:rsidP="00B9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18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070A0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2503C7B6" w14:textId="77777777" w:rsidR="00B901B9" w:rsidRPr="00BE5913" w:rsidRDefault="00B901B9" w:rsidP="00B9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1D115754" w14:textId="4170FE45" w:rsidR="00B901B9" w:rsidRPr="00BE5913" w:rsidRDefault="00C070A0" w:rsidP="00B9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070A0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D4FEC8F" w14:textId="77777777" w:rsidR="00B901B9" w:rsidRPr="00BE5913" w:rsidRDefault="00B901B9" w:rsidP="00B9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vAlign w:val="center"/>
          </w:tcPr>
          <w:p w14:paraId="3E3308E2" w14:textId="0D02D4A1" w:rsidR="00B901B9" w:rsidRPr="00BE5913" w:rsidRDefault="00C070A0" w:rsidP="00B9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18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070A0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62" w:type="dxa"/>
            <w:vAlign w:val="center"/>
          </w:tcPr>
          <w:p w14:paraId="46E8A543" w14:textId="77777777" w:rsidR="00B901B9" w:rsidRPr="00BE5913" w:rsidRDefault="00B901B9" w:rsidP="00B9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6618C90A" w14:textId="31FF5F35" w:rsidR="00B901B9" w:rsidRPr="00BE5913" w:rsidRDefault="00C070A0" w:rsidP="00B9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070A0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</w:tr>
      <w:tr w:rsidR="00B901B9" w:rsidRPr="00BE5913" w14:paraId="061BEFBF" w14:textId="77777777" w:rsidTr="00237D07">
        <w:trPr>
          <w:trHeight w:val="315"/>
          <w:tblHeader/>
        </w:trPr>
        <w:tc>
          <w:tcPr>
            <w:tcW w:w="3870" w:type="dxa"/>
          </w:tcPr>
          <w:p w14:paraId="3E18CDBA" w14:textId="77777777" w:rsidR="00B901B9" w:rsidRPr="00BE5913" w:rsidRDefault="00B901B9" w:rsidP="00B9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225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5899248C" w14:textId="77777777" w:rsidR="00B901B9" w:rsidRPr="00BE5913" w:rsidRDefault="00B901B9" w:rsidP="00B9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01B9" w:rsidRPr="00BE5913" w14:paraId="7D03FAED" w14:textId="77777777" w:rsidTr="00BE2C51">
        <w:tc>
          <w:tcPr>
            <w:tcW w:w="3870" w:type="dxa"/>
          </w:tcPr>
          <w:p w14:paraId="5CDF5BF8" w14:textId="2943FC6C" w:rsidR="00B901B9" w:rsidRPr="00BE5913" w:rsidRDefault="00B901B9" w:rsidP="00B9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163" w:hanging="16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ตั๋วสัญญาใช้เงินที่ไม่มีหลักประกันจากสถาบันการเงินในประเทศ</w:t>
            </w:r>
            <w:r w:rsidR="00110E1B">
              <w:rPr>
                <w:rFonts w:ascii="Angsana New" w:hAnsi="Angsana New" w:hint="cs"/>
                <w:sz w:val="30"/>
                <w:szCs w:val="30"/>
                <w:cs/>
              </w:rPr>
              <w:t>และต่างประเทศ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หลายแห่ง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วงเงินสินเชื่</w:t>
            </w:r>
            <w:r w:rsidR="00ED4C3E">
              <w:rPr>
                <w:rFonts w:ascii="Angsana New" w:hAnsi="Angsana New" w:hint="cs"/>
                <w:sz w:val="30"/>
                <w:szCs w:val="30"/>
                <w:cs/>
              </w:rPr>
              <w:t xml:space="preserve">อ 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1</w:t>
            </w:r>
            <w:r w:rsidR="002C7217">
              <w:rPr>
                <w:rFonts w:ascii="Angsana New" w:hAnsi="Angsana New"/>
                <w:sz w:val="30"/>
                <w:szCs w:val="30"/>
              </w:rPr>
              <w:t>9</w:t>
            </w:r>
            <w:r w:rsidRPr="00136795">
              <w:rPr>
                <w:rFonts w:ascii="Angsana New" w:hAnsi="Angsana New"/>
                <w:sz w:val="30"/>
                <w:szCs w:val="30"/>
              </w:rPr>
              <w:t>,</w:t>
            </w:r>
            <w:r w:rsidR="002C7217">
              <w:rPr>
                <w:rFonts w:ascii="Angsana New" w:hAnsi="Angsana New"/>
                <w:sz w:val="30"/>
                <w:szCs w:val="30"/>
              </w:rPr>
              <w:t>023.67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C3180" w:rsidRPr="00BE2C5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(2567: 14,528.04 </w:t>
            </w:r>
            <w:r w:rsidR="00DC3180" w:rsidRPr="00BE2C5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="00DC3180" w:rsidRPr="00BE2C5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  <w:r w:rsidR="00DC318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มีอัตราดอกเบี้ยตามราคาตลาดต่อปี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เงื่อนไขการจ่ายชำระคืนเงินกู้เมื่อทวงถาม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FD829B5" w14:textId="64173853" w:rsidR="00B901B9" w:rsidRPr="00BE5913" w:rsidRDefault="00B11C2B" w:rsidP="00B9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="00C070A0"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</w:t>
            </w:r>
            <w:r w:rsidR="0071502B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,</w:t>
            </w:r>
            <w:r w:rsidR="00C070A0"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88</w:t>
            </w:r>
            <w:r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="0071502B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,</w:t>
            </w:r>
            <w:r w:rsidR="00C070A0"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969</w:t>
            </w:r>
          </w:p>
        </w:tc>
        <w:tc>
          <w:tcPr>
            <w:tcW w:w="270" w:type="dxa"/>
            <w:vAlign w:val="bottom"/>
          </w:tcPr>
          <w:p w14:paraId="22C5052F" w14:textId="77777777" w:rsidR="00B901B9" w:rsidRPr="00BE5913" w:rsidRDefault="00B901B9" w:rsidP="00B9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7B649C6F" w14:textId="3AF5CEF7" w:rsidR="00B901B9" w:rsidRPr="00BE5913" w:rsidRDefault="00C070A0" w:rsidP="00B9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</w:t>
            </w:r>
            <w:r w:rsidR="00B901B9" w:rsidRPr="00BE5913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93</w:t>
            </w:r>
            <w:r w:rsidR="00B11C2B"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</w:t>
            </w:r>
            <w:r w:rsidR="00B901B9" w:rsidRPr="00BE5913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,</w:t>
            </w:r>
            <w:r w:rsidR="00B11C2B"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5DD24FA6" w14:textId="77777777" w:rsidR="00B901B9" w:rsidRPr="00BE5913" w:rsidRDefault="00B901B9" w:rsidP="00B9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14:paraId="684680EC" w14:textId="76B78271" w:rsidR="00B901B9" w:rsidRPr="00BE5913" w:rsidRDefault="00B11C2B" w:rsidP="00B9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="00C070A0"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</w:t>
            </w:r>
            <w:r w:rsidR="0071502B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,</w:t>
            </w:r>
            <w:r w:rsidR="00C070A0"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88</w:t>
            </w:r>
            <w:r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="00115A9D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,</w:t>
            </w:r>
            <w:r w:rsidR="00C070A0"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969</w:t>
            </w:r>
          </w:p>
        </w:tc>
        <w:tc>
          <w:tcPr>
            <w:tcW w:w="262" w:type="dxa"/>
            <w:vAlign w:val="bottom"/>
          </w:tcPr>
          <w:p w14:paraId="73CCD3F8" w14:textId="77777777" w:rsidR="00B901B9" w:rsidRPr="00BE5913" w:rsidRDefault="00B901B9" w:rsidP="00B9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13ECC310" w14:textId="15DB7039" w:rsidR="00B901B9" w:rsidRPr="00BE5913" w:rsidRDefault="00C070A0" w:rsidP="00B9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</w:t>
            </w:r>
            <w:r w:rsidR="00B901B9" w:rsidRPr="00BE5913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93</w:t>
            </w:r>
            <w:r w:rsidR="00B11C2B"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</w:t>
            </w:r>
            <w:r w:rsidR="00B901B9" w:rsidRPr="00BE5913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,</w:t>
            </w:r>
            <w:r w:rsidR="00B11C2B"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000</w:t>
            </w:r>
          </w:p>
        </w:tc>
      </w:tr>
    </w:tbl>
    <w:p w14:paraId="3927DBCE" w14:textId="77777777" w:rsidR="00D95E87" w:rsidRDefault="00D95E87" w:rsidP="00BE5913">
      <w:pPr>
        <w:tabs>
          <w:tab w:val="clear" w:pos="454"/>
          <w:tab w:val="clear" w:pos="680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</w:p>
    <w:p w14:paraId="5D9C3F86" w14:textId="3763B1C7" w:rsidR="00EA3299" w:rsidRPr="00BE5913" w:rsidRDefault="00EA3299" w:rsidP="00BE5913">
      <w:pPr>
        <w:tabs>
          <w:tab w:val="clear" w:pos="454"/>
          <w:tab w:val="clear" w:pos="680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รายการเคลื่อนไหวของเงินกู้ยืมระยะสั้นจากสถาบันการเงินสำหรับ</w:t>
      </w:r>
      <w:r w:rsidR="00581386" w:rsidRPr="00BE5913">
        <w:rPr>
          <w:rFonts w:ascii="Angsana New" w:hAnsi="Angsana New" w:hint="cs"/>
          <w:sz w:val="30"/>
          <w:szCs w:val="30"/>
          <w:cs/>
        </w:rPr>
        <w:t>ปี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2568</w:t>
      </w:r>
      <w:r w:rsidR="00933478" w:rsidRPr="00BE5913">
        <w:rPr>
          <w:rFonts w:ascii="Angsana New" w:hAnsi="Angsana New"/>
          <w:sz w:val="30"/>
          <w:szCs w:val="30"/>
        </w:rPr>
        <w:t xml:space="preserve"> </w:t>
      </w:r>
      <w:r w:rsidR="00933478" w:rsidRPr="00BE5913">
        <w:rPr>
          <w:rFonts w:ascii="Angsana New" w:hAnsi="Angsana New"/>
          <w:sz w:val="30"/>
          <w:szCs w:val="30"/>
          <w:cs/>
        </w:rPr>
        <w:t xml:space="preserve">และ </w:t>
      </w:r>
      <w:r w:rsidR="00C070A0" w:rsidRPr="00C070A0">
        <w:rPr>
          <w:rFonts w:ascii="Angsana New" w:hAnsi="Angsana New"/>
          <w:sz w:val="30"/>
          <w:szCs w:val="30"/>
        </w:rPr>
        <w:t>2567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E3DE2E7" w14:textId="0423127B" w:rsidR="00EA3299" w:rsidRPr="00BE5913" w:rsidRDefault="00EA329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EA3299" w:rsidRPr="00BE5913" w14:paraId="7C873B6D" w14:textId="77777777" w:rsidTr="0081784A">
        <w:tc>
          <w:tcPr>
            <w:tcW w:w="3870" w:type="dxa"/>
          </w:tcPr>
          <w:p w14:paraId="37368EFC" w14:textId="77777777" w:rsidR="00EA3299" w:rsidRPr="00BE5913" w:rsidRDefault="00EA32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 w:firstLine="1440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610" w:type="dxa"/>
            <w:gridSpan w:val="3"/>
          </w:tcPr>
          <w:p w14:paraId="431835EF" w14:textId="6F5A527B" w:rsidR="00EA3299" w:rsidRPr="00BE5913" w:rsidRDefault="00740CE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2D9EA3E" w14:textId="77777777" w:rsidR="00EA3299" w:rsidRPr="00BE5913" w:rsidRDefault="00EA32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CFC0CE3" w14:textId="77777777" w:rsidR="00EA3299" w:rsidRPr="00BE5913" w:rsidRDefault="00EA32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3E95" w:rsidRPr="00BE5913" w14:paraId="0909C7E1" w14:textId="77777777" w:rsidTr="0081784A">
        <w:tc>
          <w:tcPr>
            <w:tcW w:w="3870" w:type="dxa"/>
          </w:tcPr>
          <w:p w14:paraId="6AFFB211" w14:textId="641FD0A7" w:rsidR="00253E95" w:rsidRPr="00BE5913" w:rsidRDefault="00253E95" w:rsidP="00FA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</w:tabs>
              <w:spacing w:line="223" w:lineRule="auto"/>
              <w:ind w:left="159" w:right="-108" w:hanging="180"/>
              <w:rPr>
                <w:rFonts w:ascii="Angsana New" w:hAnsi="Angsana New"/>
                <w:b/>
                <w:sz w:val="30"/>
                <w:szCs w:val="30"/>
              </w:rPr>
            </w:pPr>
            <w:r w:rsidRPr="00253E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vAlign w:val="center"/>
          </w:tcPr>
          <w:p w14:paraId="6E5F1E8C" w14:textId="7674AEDB" w:rsidR="00253E95" w:rsidRPr="00BE5913" w:rsidRDefault="00C070A0" w:rsidP="00253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070A0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5223E21C" w14:textId="77777777" w:rsidR="00253E95" w:rsidRPr="00BE5913" w:rsidRDefault="00253E95" w:rsidP="00253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5A632C0" w14:textId="5632A698" w:rsidR="00253E95" w:rsidRPr="00BE5913" w:rsidRDefault="00C070A0" w:rsidP="00253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070A0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3F5BCC8" w14:textId="77777777" w:rsidR="00253E95" w:rsidRPr="00BE5913" w:rsidRDefault="00253E95" w:rsidP="00253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557EDA4" w14:textId="3D60D2C3" w:rsidR="00253E95" w:rsidRPr="00BE5913" w:rsidRDefault="00C070A0" w:rsidP="00253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070A0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29449421" w14:textId="77777777" w:rsidR="00253E95" w:rsidRPr="00BE5913" w:rsidRDefault="00253E95" w:rsidP="00253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6F390E0" w14:textId="31075848" w:rsidR="00253E95" w:rsidRPr="00BE5913" w:rsidRDefault="00C070A0" w:rsidP="00253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070A0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</w:tr>
      <w:tr w:rsidR="00253E95" w:rsidRPr="00BE5913" w14:paraId="7BA85522" w14:textId="77777777" w:rsidTr="0081784A">
        <w:tc>
          <w:tcPr>
            <w:tcW w:w="3870" w:type="dxa"/>
          </w:tcPr>
          <w:p w14:paraId="2F84E2CE" w14:textId="77777777" w:rsidR="00253E95" w:rsidRPr="00BE5913" w:rsidRDefault="00253E95" w:rsidP="00253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7FDB8D4" w14:textId="77777777" w:rsidR="00253E95" w:rsidRPr="00BE5913" w:rsidRDefault="00253E95" w:rsidP="00253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3E95" w:rsidRPr="00BE5913" w14:paraId="103DF7AE" w14:textId="77777777" w:rsidTr="0081784A">
        <w:trPr>
          <w:trHeight w:val="180"/>
        </w:trPr>
        <w:tc>
          <w:tcPr>
            <w:tcW w:w="3870" w:type="dxa"/>
          </w:tcPr>
          <w:p w14:paraId="03D6FB6E" w14:textId="353EE768" w:rsidR="00253E95" w:rsidRPr="00BE5913" w:rsidRDefault="00253E95" w:rsidP="00253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69786B06" w14:textId="5833221E" w:rsidR="00253E95" w:rsidRPr="00395FF7" w:rsidRDefault="00C070A0" w:rsidP="00253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7</w:t>
            </w:r>
            <w:r w:rsidR="00253E95" w:rsidRPr="00395FF7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93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  <w:r w:rsidR="00253E95" w:rsidRPr="00395FF7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BAEAAA2" w14:textId="77777777" w:rsidR="00253E95" w:rsidRPr="00395FF7" w:rsidRDefault="00253E95" w:rsidP="00253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D4E072" w14:textId="55DCCA40" w:rsidR="00253E95" w:rsidRPr="00395FF7" w:rsidRDefault="00C070A0" w:rsidP="00253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  <w:r w:rsidR="00253E95" w:rsidRPr="00395FF7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32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  <w:r w:rsidR="00253E95" w:rsidRPr="00395FF7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FB335DB" w14:textId="77777777" w:rsidR="00253E95" w:rsidRPr="00395FF7" w:rsidRDefault="00253E95" w:rsidP="00253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25CE21" w14:textId="653566C2" w:rsidR="00253E95" w:rsidRPr="00395FF7" w:rsidRDefault="00C070A0" w:rsidP="00253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7</w:t>
            </w:r>
            <w:r w:rsidR="00253E95" w:rsidRPr="00395FF7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93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  <w:r w:rsidR="00253E95" w:rsidRPr="00395FF7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A618AFA" w14:textId="77777777" w:rsidR="00253E95" w:rsidRPr="00BD11CE" w:rsidRDefault="00253E95" w:rsidP="00253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B1D5B21" w14:textId="6B77F886" w:rsidR="00253E95" w:rsidRPr="00BD11CE" w:rsidRDefault="00C070A0" w:rsidP="00253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  <w:r w:rsidR="00253E95" w:rsidRPr="00BD11C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32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  <w:r w:rsidR="00253E95" w:rsidRPr="00BD11C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</w:p>
        </w:tc>
      </w:tr>
      <w:tr w:rsidR="008725D9" w:rsidRPr="00BE5913" w14:paraId="740B48C1" w14:textId="77777777" w:rsidTr="0081784A">
        <w:trPr>
          <w:trHeight w:val="180"/>
        </w:trPr>
        <w:tc>
          <w:tcPr>
            <w:tcW w:w="3870" w:type="dxa"/>
          </w:tcPr>
          <w:p w14:paraId="345376E6" w14:textId="77777777" w:rsidR="008725D9" w:rsidRPr="00BE5913" w:rsidRDefault="008725D9" w:rsidP="0087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0105213D" w14:textId="53E63359" w:rsidR="008725D9" w:rsidRPr="00BE5913" w:rsidRDefault="00C070A0" w:rsidP="0087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725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694</w:t>
            </w:r>
            <w:r w:rsidR="008725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747</w:t>
            </w:r>
          </w:p>
        </w:tc>
        <w:tc>
          <w:tcPr>
            <w:tcW w:w="270" w:type="dxa"/>
          </w:tcPr>
          <w:p w14:paraId="3CD8BFCE" w14:textId="77777777" w:rsidR="008725D9" w:rsidRPr="00BE5913" w:rsidRDefault="008725D9" w:rsidP="0087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4326D7" w14:textId="37D3DC61" w:rsidR="008725D9" w:rsidRPr="00BE5913" w:rsidRDefault="008725D9" w:rsidP="0087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433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535E5B7" w14:textId="77777777" w:rsidR="008725D9" w:rsidRPr="00BE5913" w:rsidRDefault="008725D9" w:rsidP="0087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BA6EA1" w14:textId="6D5E92C0" w:rsidR="008725D9" w:rsidRPr="00BE5913" w:rsidRDefault="00C070A0" w:rsidP="0087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725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694</w:t>
            </w:r>
            <w:r w:rsidR="008725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747</w:t>
            </w:r>
          </w:p>
        </w:tc>
        <w:tc>
          <w:tcPr>
            <w:tcW w:w="270" w:type="dxa"/>
          </w:tcPr>
          <w:p w14:paraId="6E32E576" w14:textId="77777777" w:rsidR="008725D9" w:rsidRPr="00BE5913" w:rsidRDefault="008725D9" w:rsidP="0087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199CAF1" w14:textId="47AD032B" w:rsidR="008725D9" w:rsidRPr="00BE5913" w:rsidRDefault="008725D9" w:rsidP="0087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433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8725D9" w:rsidRPr="00BE5913" w14:paraId="1C5631F4" w14:textId="77777777" w:rsidTr="0081784A">
        <w:trPr>
          <w:trHeight w:val="180"/>
        </w:trPr>
        <w:tc>
          <w:tcPr>
            <w:tcW w:w="3870" w:type="dxa"/>
          </w:tcPr>
          <w:p w14:paraId="6FF2FFB5" w14:textId="2C12AE3E" w:rsidR="008725D9" w:rsidRPr="00BE5913" w:rsidRDefault="008725D9" w:rsidP="0087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</w:tcPr>
          <w:p w14:paraId="5848BCA9" w14:textId="0E736D7B" w:rsidR="008725D9" w:rsidRPr="00BE5913" w:rsidRDefault="008725D9" w:rsidP="0087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97A8D9C" w14:textId="77777777" w:rsidR="008725D9" w:rsidRPr="00BE5913" w:rsidRDefault="008725D9" w:rsidP="0087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97A14A" w14:textId="7853FC62" w:rsidR="008725D9" w:rsidRPr="00BE5913" w:rsidRDefault="008725D9" w:rsidP="0087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23" w:lineRule="auto"/>
              <w:ind w:right="-96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823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D138B64" w14:textId="77777777" w:rsidR="008725D9" w:rsidRPr="00BE5913" w:rsidRDefault="008725D9" w:rsidP="0087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D770BE" w14:textId="0B8809BF" w:rsidR="008725D9" w:rsidRPr="00BE5913" w:rsidRDefault="008725D9" w:rsidP="0087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10CF4C6" w14:textId="77777777" w:rsidR="008725D9" w:rsidRPr="00BE5913" w:rsidRDefault="008725D9" w:rsidP="0087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9174245" w14:textId="4FE79E69" w:rsidR="008725D9" w:rsidRPr="00BE5913" w:rsidRDefault="008725D9" w:rsidP="0087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23" w:lineRule="auto"/>
              <w:ind w:right="-96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823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725D9" w:rsidRPr="00BE5913" w14:paraId="134E117F" w14:textId="77777777" w:rsidTr="0081784A">
        <w:trPr>
          <w:trHeight w:val="180"/>
        </w:trPr>
        <w:tc>
          <w:tcPr>
            <w:tcW w:w="3870" w:type="dxa"/>
          </w:tcPr>
          <w:p w14:paraId="6A525F21" w14:textId="639120FF" w:rsidR="008725D9" w:rsidRPr="00BE5913" w:rsidRDefault="008725D9" w:rsidP="0087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ผลกระทบของการเปลี่ยนแปลงของ</w:t>
            </w:r>
            <w:r w:rsidRPr="002E53F2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185678" w14:textId="547B1E74" w:rsidR="008725D9" w:rsidRPr="00BE5913" w:rsidRDefault="008725D9" w:rsidP="0087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1BA2AF6" w14:textId="77777777" w:rsidR="008725D9" w:rsidRPr="00BE5913" w:rsidRDefault="008725D9" w:rsidP="0087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E0EF277" w14:textId="553A738D" w:rsidR="008725D9" w:rsidRPr="00BE5913" w:rsidRDefault="008725D9" w:rsidP="00C15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23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E788391" w14:textId="77777777" w:rsidR="008725D9" w:rsidRPr="00BE5913" w:rsidRDefault="008725D9" w:rsidP="0087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5C1E54" w14:textId="115282BC" w:rsidR="008725D9" w:rsidRPr="00BE5913" w:rsidRDefault="008725D9" w:rsidP="0087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23" w:lineRule="auto"/>
              <w:ind w:right="-9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9044F63" w14:textId="77777777" w:rsidR="008725D9" w:rsidRPr="00BE5913" w:rsidRDefault="008725D9" w:rsidP="0087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665EC3" w14:textId="3E6FC9EE" w:rsidR="008725D9" w:rsidRPr="00BE5913" w:rsidRDefault="008725D9" w:rsidP="00C15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23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3E95" w:rsidRPr="00BE5913" w14:paraId="3EBCF0B9" w14:textId="77777777" w:rsidTr="0081784A">
        <w:trPr>
          <w:trHeight w:val="180"/>
        </w:trPr>
        <w:tc>
          <w:tcPr>
            <w:tcW w:w="3870" w:type="dxa"/>
          </w:tcPr>
          <w:p w14:paraId="7D52AA70" w14:textId="0DC73335" w:rsidR="00253E95" w:rsidRPr="00BE5913" w:rsidRDefault="00253E95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11C2B" w:rsidRPr="00B11C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7618498" w14:textId="796CDA9F" w:rsidR="00253E95" w:rsidRPr="00BE5913" w:rsidRDefault="00B11C2B" w:rsidP="00253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</w:t>
            </w:r>
            <w:r w:rsidR="00115A9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88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="00115A9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969</w:t>
            </w:r>
          </w:p>
        </w:tc>
        <w:tc>
          <w:tcPr>
            <w:tcW w:w="270" w:type="dxa"/>
          </w:tcPr>
          <w:p w14:paraId="2328A971" w14:textId="77777777" w:rsidR="00253E95" w:rsidRPr="00BE5913" w:rsidRDefault="00253E95" w:rsidP="00253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9F90EF1" w14:textId="46A4399E" w:rsidR="00253E95" w:rsidRPr="00BE5913" w:rsidRDefault="00C070A0" w:rsidP="00253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</w:t>
            </w:r>
            <w:r w:rsidR="00253E95"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93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</w:t>
            </w:r>
            <w:r w:rsidR="00253E95"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2BF2AEA" w14:textId="77777777" w:rsidR="00253E95" w:rsidRPr="00BE5913" w:rsidRDefault="00253E95" w:rsidP="00253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ADE140C" w14:textId="0D4307E4" w:rsidR="00253E95" w:rsidRPr="00BE5913" w:rsidRDefault="00B11C2B" w:rsidP="00253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="00C070A0"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</w:t>
            </w:r>
            <w:r w:rsidR="00115A9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88</w:t>
            </w:r>
            <w:r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="00115A9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969</w:t>
            </w:r>
          </w:p>
        </w:tc>
        <w:tc>
          <w:tcPr>
            <w:tcW w:w="270" w:type="dxa"/>
          </w:tcPr>
          <w:p w14:paraId="44B3DD50" w14:textId="77777777" w:rsidR="00253E95" w:rsidRPr="00BE5913" w:rsidRDefault="00253E95" w:rsidP="00253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33E0E72" w14:textId="114B8B14" w:rsidR="00253E95" w:rsidRPr="00BE5913" w:rsidRDefault="00C070A0" w:rsidP="00253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877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</w:t>
            </w:r>
            <w:r w:rsidR="00253E95"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93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</w:t>
            </w:r>
            <w:r w:rsidR="00253E95"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0CC2E0D3" w14:textId="77777777" w:rsidR="00D20771" w:rsidRPr="00BE5913" w:rsidRDefault="00D20771" w:rsidP="00BE5913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right="119"/>
        <w:jc w:val="thaiDistribute"/>
        <w:rPr>
          <w:rFonts w:ascii="Angsana New" w:hAnsi="Angsana New"/>
          <w:sz w:val="30"/>
          <w:szCs w:val="30"/>
          <w:cs/>
        </w:rPr>
      </w:pPr>
    </w:p>
    <w:p w14:paraId="5C7F791F" w14:textId="70AE548E" w:rsidR="00D90B55" w:rsidRPr="00FD6BB8" w:rsidRDefault="00D90B55" w:rsidP="00BE5913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  <w:r w:rsidRPr="00E378B9">
        <w:rPr>
          <w:rFonts w:ascii="Angsana New" w:hAnsi="Angsana New" w:hint="cs"/>
          <w:i/>
          <w:iCs/>
          <w:sz w:val="30"/>
          <w:szCs w:val="30"/>
          <w:cs/>
        </w:rPr>
        <w:t>การเข้าทำสัญญาเงินกู้ยืม</w:t>
      </w:r>
      <w:r w:rsidR="00FD6BB8" w:rsidRPr="00E378B9">
        <w:rPr>
          <w:rFonts w:ascii="Angsana New" w:hAnsi="Angsana New" w:hint="cs"/>
          <w:i/>
          <w:iCs/>
          <w:sz w:val="30"/>
          <w:szCs w:val="30"/>
          <w:cs/>
        </w:rPr>
        <w:t xml:space="preserve">ระยะสั้นกับสถาบันการเงินสำหรับปีสิ้นสุดวันที่ 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3</w:t>
      </w:r>
      <w:r w:rsidR="00B11C2B" w:rsidRPr="00B11C2B">
        <w:rPr>
          <w:rFonts w:ascii="Angsana New" w:hAnsi="Angsana New"/>
          <w:i/>
          <w:iCs/>
          <w:sz w:val="30"/>
          <w:szCs w:val="30"/>
        </w:rPr>
        <w:t>1</w:t>
      </w:r>
      <w:r w:rsidR="00FD6BB8" w:rsidRPr="00E378B9">
        <w:rPr>
          <w:rFonts w:ascii="Angsana New" w:hAnsi="Angsana New"/>
          <w:i/>
          <w:iCs/>
          <w:sz w:val="30"/>
          <w:szCs w:val="30"/>
        </w:rPr>
        <w:t xml:space="preserve"> </w:t>
      </w:r>
      <w:r w:rsidR="00FD6BB8" w:rsidRPr="00E378B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2568</w:t>
      </w:r>
    </w:p>
    <w:p w14:paraId="119BE27A" w14:textId="77777777" w:rsidR="00D90B55" w:rsidRDefault="00D90B55" w:rsidP="00BE5913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233D747A" w14:textId="63BCB0C5" w:rsidR="00E378B9" w:rsidRPr="002E53F2" w:rsidRDefault="00E378B9" w:rsidP="00E37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27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มีนาคม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2568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บริษัทเข้าทำสัญญาเงินกู้ยืมระยะสั้นประเภทตั๋วสัญญาใช้เงินกับสถาบันการเงินต่างประเทศแห่งหนึ่ง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วงเงินรวม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5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ล้านเหรียญสหรัฐ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เงินกู้ยืมดังกล่าวเป็นเงินกู้ยืมที่ไม่มีหลักประกัน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เพื่อใช้เป็นเงินทุนหมุนเวียนในการดำเนินงาน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กำหนดชำระเงินต้นและอัตราดอกเบี้ยตามที่ตกลงกันในการเบิกกู้แต่ละครั้ง</w:t>
      </w:r>
    </w:p>
    <w:p w14:paraId="07AA2306" w14:textId="77777777" w:rsidR="00E378B9" w:rsidRPr="002E53F2" w:rsidRDefault="00E378B9" w:rsidP="00E37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50E4139" w14:textId="109D467D" w:rsidR="00E378B9" w:rsidRPr="002E53F2" w:rsidRDefault="00E378B9" w:rsidP="00E37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E53F2"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</w:t>
      </w:r>
      <w:r w:rsidR="00C070A0" w:rsidRPr="00C070A0">
        <w:rPr>
          <w:rFonts w:ascii="Angsana New" w:hAnsi="Angsana New"/>
          <w:sz w:val="30"/>
          <w:szCs w:val="30"/>
        </w:rPr>
        <w:t>23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070A0" w:rsidRPr="00C070A0">
        <w:rPr>
          <w:rFonts w:ascii="Angsana New" w:hAnsi="Angsana New"/>
          <w:sz w:val="30"/>
          <w:szCs w:val="30"/>
        </w:rPr>
        <w:t>2568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บริษัทเข้าทำสัญญา</w:t>
      </w:r>
      <w:r w:rsidR="00360964">
        <w:rPr>
          <w:rFonts w:ascii="Angsana New" w:hAnsi="Angsana New" w:hint="cs"/>
          <w:sz w:val="30"/>
          <w:szCs w:val="30"/>
          <w:cs/>
        </w:rPr>
        <w:t>กู้ยืมเงิน</w:t>
      </w:r>
      <w:r w:rsidR="002B6CEB">
        <w:rPr>
          <w:rFonts w:ascii="Angsana New" w:hAnsi="Angsana New" w:hint="cs"/>
          <w:sz w:val="30"/>
          <w:szCs w:val="30"/>
          <w:cs/>
        </w:rPr>
        <w:t>กับสถาบันการเงิน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วงเงินรวม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</w:t>
      </w:r>
      <w:r w:rsidRPr="002E53F2">
        <w:rPr>
          <w:rFonts w:ascii="Angsana New" w:hAnsi="Angsana New"/>
          <w:sz w:val="30"/>
          <w:szCs w:val="30"/>
        </w:rPr>
        <w:t>,</w:t>
      </w:r>
      <w:r w:rsidR="00B11C2B" w:rsidRPr="00B11C2B">
        <w:rPr>
          <w:rFonts w:ascii="Angsana New" w:hAnsi="Angsana New"/>
          <w:sz w:val="30"/>
          <w:szCs w:val="30"/>
        </w:rPr>
        <w:t>000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ล้านบาท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เงินกู้ยืมดังกล่าวเป็นเงินกู้ยืมที่ไม่มีหลักประกัน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เพื่อใช้เป็นเงินทุนหมุนเวียนในการดำเนินงาน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กำหนดชำระเงินต้นและอัตราดอกเบี้ยตามที่ตกลงกันในการเบิกกู้แต่ละครั้ง</w:t>
      </w:r>
    </w:p>
    <w:p w14:paraId="2EE8E958" w14:textId="77777777" w:rsidR="00E378B9" w:rsidRPr="002E53F2" w:rsidRDefault="00E378B9" w:rsidP="00E37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36DDDE6" w14:textId="47B88392" w:rsidR="009E17CF" w:rsidRDefault="00E378B9" w:rsidP="00E378B9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  <w:cs/>
        </w:rPr>
      </w:pPr>
      <w:r w:rsidRPr="002E53F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11C2B" w:rsidRPr="00B11C2B">
        <w:rPr>
          <w:rFonts w:ascii="Angsana New" w:hAnsi="Angsana New"/>
          <w:sz w:val="30"/>
          <w:szCs w:val="30"/>
        </w:rPr>
        <w:t>11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สิงหาคม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2568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แก้ไขสัญญา</w:t>
      </w:r>
      <w:r w:rsidRPr="002E53F2">
        <w:rPr>
          <w:rFonts w:ascii="Angsana New" w:hAnsi="Angsana New" w:hint="cs"/>
          <w:sz w:val="30"/>
          <w:szCs w:val="30"/>
          <w:cs/>
        </w:rPr>
        <w:t>วงเงินกู้ร่วมระหว่างบริษัทกับกิจการร่วมค้ากับสถาบันการเงินในประเทศแห่งหนึ่ง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โดยนำกิจการร่วมค้าออกจากการเป็นคู่สัญญา</w:t>
      </w:r>
      <w:r w:rsidRPr="002E53F2">
        <w:rPr>
          <w:rFonts w:ascii="Angsana New" w:hAnsi="Angsana New" w:hint="cs"/>
          <w:sz w:val="30"/>
          <w:szCs w:val="30"/>
          <w:cs/>
        </w:rPr>
        <w:t xml:space="preserve"> ทั้งนี้</w:t>
      </w:r>
      <w:r w:rsidR="0009760D">
        <w:rPr>
          <w:rFonts w:ascii="Angsana New" w:hAnsi="Angsana New" w:hint="cs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บริษัทได้เบิกใช้วงเงินเงินกู้ยืมดังกล่าวแล้ว</w:t>
      </w:r>
      <w:r w:rsidR="00EB46A6">
        <w:rPr>
          <w:rFonts w:ascii="Angsana New" w:hAnsi="Angsana New" w:hint="cs"/>
          <w:sz w:val="30"/>
          <w:szCs w:val="30"/>
          <w:cs/>
        </w:rPr>
        <w:t>ทั้งจำนวน</w:t>
      </w:r>
    </w:p>
    <w:p w14:paraId="59A01FEF" w14:textId="77777777" w:rsidR="00053892" w:rsidRDefault="00053892" w:rsidP="00E378B9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15F88029" w14:textId="6047D6D6" w:rsidR="00526BD8" w:rsidRDefault="00526BD8" w:rsidP="00E378B9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7E057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B11C2B">
        <w:rPr>
          <w:rFonts w:ascii="Angsana New" w:hAnsi="Angsana New"/>
          <w:sz w:val="30"/>
          <w:szCs w:val="30"/>
        </w:rPr>
        <w:t>1</w:t>
      </w:r>
      <w:r w:rsidR="0044489B">
        <w:rPr>
          <w:rFonts w:ascii="Angsana New" w:hAnsi="Angsana New"/>
          <w:sz w:val="30"/>
          <w:szCs w:val="30"/>
        </w:rPr>
        <w:t>1</w:t>
      </w:r>
      <w:r w:rsidRPr="007E057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C070A0">
        <w:rPr>
          <w:rFonts w:ascii="Angsana New" w:hAnsi="Angsana New"/>
          <w:sz w:val="30"/>
          <w:szCs w:val="30"/>
        </w:rPr>
        <w:t>2568</w:t>
      </w:r>
      <w:r w:rsidR="0044489B">
        <w:rPr>
          <w:rFonts w:ascii="Angsana New" w:hAnsi="Angsana New"/>
          <w:sz w:val="30"/>
          <w:szCs w:val="30"/>
        </w:rPr>
        <w:t xml:space="preserve"> </w:t>
      </w:r>
      <w:r w:rsidR="0044489B" w:rsidRPr="0044489B">
        <w:rPr>
          <w:rFonts w:ascii="Angsana New" w:hAnsi="Angsana New" w:hint="cs"/>
          <w:sz w:val="30"/>
          <w:szCs w:val="30"/>
          <w:cs/>
        </w:rPr>
        <w:t>บริษัทเข้าทำสัญญาเงินกู้ยืมระยะสั้นประเภทตั๋วสัญญาใช้เงินกับสถาบันการเงินต่างประเทศแห่งหนึ่ง</w:t>
      </w:r>
      <w:r w:rsidR="0044489B" w:rsidRPr="0044489B">
        <w:rPr>
          <w:rFonts w:ascii="Angsana New" w:hAnsi="Angsana New"/>
          <w:sz w:val="30"/>
          <w:szCs w:val="30"/>
          <w:cs/>
        </w:rPr>
        <w:t xml:space="preserve"> </w:t>
      </w:r>
      <w:r w:rsidR="0044489B" w:rsidRPr="0044489B">
        <w:rPr>
          <w:rFonts w:ascii="Angsana New" w:hAnsi="Angsana New" w:hint="cs"/>
          <w:sz w:val="30"/>
          <w:szCs w:val="30"/>
          <w:cs/>
        </w:rPr>
        <w:t>วงเงินรวม</w:t>
      </w:r>
      <w:r w:rsidR="0044489B" w:rsidRPr="0044489B">
        <w:rPr>
          <w:rFonts w:ascii="Angsana New" w:hAnsi="Angsana New"/>
          <w:sz w:val="30"/>
          <w:szCs w:val="30"/>
          <w:cs/>
        </w:rPr>
        <w:t xml:space="preserve"> </w:t>
      </w:r>
      <w:r w:rsidR="0044489B" w:rsidRPr="0044489B">
        <w:rPr>
          <w:rFonts w:ascii="Angsana New" w:hAnsi="Angsana New"/>
          <w:sz w:val="30"/>
          <w:szCs w:val="30"/>
        </w:rPr>
        <w:t xml:space="preserve">50 </w:t>
      </w:r>
      <w:r w:rsidR="0044489B" w:rsidRPr="0044489B">
        <w:rPr>
          <w:rFonts w:ascii="Angsana New" w:hAnsi="Angsana New" w:hint="cs"/>
          <w:sz w:val="30"/>
          <w:szCs w:val="30"/>
          <w:cs/>
        </w:rPr>
        <w:t>ล้านเหรียญสิงคโปร์</w:t>
      </w:r>
      <w:r w:rsidR="0044489B" w:rsidRPr="0044489B">
        <w:rPr>
          <w:rFonts w:ascii="Angsana New" w:hAnsi="Angsana New"/>
          <w:sz w:val="30"/>
          <w:szCs w:val="30"/>
          <w:cs/>
        </w:rPr>
        <w:t xml:space="preserve"> </w:t>
      </w:r>
      <w:r w:rsidR="0044489B" w:rsidRPr="0044489B">
        <w:rPr>
          <w:rFonts w:ascii="Angsana New" w:hAnsi="Angsana New" w:hint="cs"/>
          <w:sz w:val="30"/>
          <w:szCs w:val="30"/>
          <w:cs/>
        </w:rPr>
        <w:t>เงินกู้ยืมดังกล่าวเป็นเงินกู้ยืมที่ไม่มีหลักประกัน</w:t>
      </w:r>
      <w:r w:rsidR="0044489B" w:rsidRPr="0044489B">
        <w:rPr>
          <w:rFonts w:ascii="Angsana New" w:hAnsi="Angsana New"/>
          <w:sz w:val="30"/>
          <w:szCs w:val="30"/>
          <w:cs/>
        </w:rPr>
        <w:t xml:space="preserve"> </w:t>
      </w:r>
      <w:r w:rsidR="0044489B" w:rsidRPr="0044489B">
        <w:rPr>
          <w:rFonts w:ascii="Angsana New" w:hAnsi="Angsana New" w:hint="cs"/>
          <w:sz w:val="30"/>
          <w:szCs w:val="30"/>
          <w:cs/>
        </w:rPr>
        <w:t>เพื่อใช้</w:t>
      </w:r>
      <w:r w:rsidR="0044489B" w:rsidRPr="00DE12FE">
        <w:rPr>
          <w:rFonts w:ascii="Angsana New" w:hAnsi="Angsana New" w:hint="cs"/>
          <w:spacing w:val="-1"/>
          <w:sz w:val="30"/>
          <w:szCs w:val="30"/>
          <w:cs/>
        </w:rPr>
        <w:t>เป็นเงินทุนหมุนเวียนในการดำเนินงาน</w:t>
      </w:r>
      <w:r w:rsidR="0044489B" w:rsidRPr="00DE12FE">
        <w:rPr>
          <w:rFonts w:ascii="Angsana New" w:hAnsi="Angsana New"/>
          <w:spacing w:val="-1"/>
          <w:sz w:val="30"/>
          <w:szCs w:val="30"/>
          <w:cs/>
        </w:rPr>
        <w:t xml:space="preserve"> </w:t>
      </w:r>
      <w:r w:rsidR="0044489B" w:rsidRPr="00DE12FE">
        <w:rPr>
          <w:rFonts w:ascii="Angsana New" w:hAnsi="Angsana New" w:hint="cs"/>
          <w:spacing w:val="-1"/>
          <w:sz w:val="30"/>
          <w:szCs w:val="30"/>
          <w:cs/>
        </w:rPr>
        <w:t>กำหนดชำระเงินต้นและอัตราดอกเบี้ยตามที่ตกลงกันในการเบิกกู้แต่ละครั้ง</w:t>
      </w:r>
    </w:p>
    <w:p w14:paraId="01396991" w14:textId="77777777" w:rsidR="00DE12FE" w:rsidRDefault="00DE12FE" w:rsidP="00E378B9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416945DD" w14:textId="500C6F93" w:rsidR="00CC1074" w:rsidRPr="00BE5913" w:rsidRDefault="00DB46F9" w:rsidP="00CC1074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7E057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="00C070A0" w:rsidRPr="00C070A0">
        <w:rPr>
          <w:rFonts w:ascii="Angsana New" w:hAnsi="Angsana New"/>
          <w:sz w:val="30"/>
          <w:szCs w:val="30"/>
        </w:rPr>
        <w:t>6</w:t>
      </w:r>
      <w:r w:rsidRPr="007E057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C070A0" w:rsidRPr="00C070A0">
        <w:rPr>
          <w:rFonts w:ascii="Angsana New" w:hAnsi="Angsana New"/>
          <w:sz w:val="30"/>
          <w:szCs w:val="30"/>
        </w:rPr>
        <w:t>2568</w:t>
      </w:r>
      <w:r w:rsidRPr="007E0578">
        <w:rPr>
          <w:rFonts w:ascii="Angsana New" w:hAnsi="Angsana New"/>
          <w:sz w:val="30"/>
          <w:szCs w:val="30"/>
        </w:rPr>
        <w:t xml:space="preserve"> </w:t>
      </w:r>
      <w:r w:rsidRPr="007E0578">
        <w:rPr>
          <w:rFonts w:ascii="Angsana New" w:hAnsi="Angsana New" w:hint="cs"/>
          <w:sz w:val="30"/>
          <w:szCs w:val="30"/>
          <w:cs/>
        </w:rPr>
        <w:t>บริษัท</w:t>
      </w:r>
      <w:r w:rsidR="00F14A6A" w:rsidRPr="007E0578">
        <w:rPr>
          <w:rFonts w:ascii="Angsana New" w:hAnsi="Angsana New" w:hint="cs"/>
          <w:sz w:val="30"/>
          <w:szCs w:val="30"/>
          <w:cs/>
        </w:rPr>
        <w:t>ได้</w:t>
      </w:r>
      <w:r w:rsidR="00134F7A" w:rsidRPr="007E0578">
        <w:rPr>
          <w:rFonts w:ascii="Angsana New" w:hAnsi="Angsana New" w:hint="cs"/>
          <w:sz w:val="30"/>
          <w:szCs w:val="30"/>
          <w:cs/>
        </w:rPr>
        <w:t>รับ</w:t>
      </w:r>
      <w:r w:rsidR="00F14A6A" w:rsidRPr="007E0578">
        <w:rPr>
          <w:rFonts w:ascii="Angsana New" w:hAnsi="Angsana New" w:hint="cs"/>
          <w:sz w:val="30"/>
          <w:szCs w:val="30"/>
          <w:cs/>
        </w:rPr>
        <w:t>วงเงินสิ</w:t>
      </w:r>
      <w:r w:rsidR="00560EE3" w:rsidRPr="007E0578">
        <w:rPr>
          <w:rFonts w:ascii="Angsana New" w:hAnsi="Angsana New" w:hint="cs"/>
          <w:sz w:val="30"/>
          <w:szCs w:val="30"/>
          <w:cs/>
        </w:rPr>
        <w:t>น</w:t>
      </w:r>
      <w:r w:rsidR="00F14A6A" w:rsidRPr="007E0578">
        <w:rPr>
          <w:rFonts w:ascii="Angsana New" w:hAnsi="Angsana New" w:hint="cs"/>
          <w:sz w:val="30"/>
          <w:szCs w:val="30"/>
          <w:cs/>
        </w:rPr>
        <w:t>เชื่อ</w:t>
      </w:r>
      <w:r w:rsidR="00134F7A" w:rsidRPr="007E0578">
        <w:rPr>
          <w:rFonts w:ascii="Angsana New" w:hAnsi="Angsana New" w:hint="cs"/>
          <w:sz w:val="30"/>
          <w:szCs w:val="30"/>
          <w:cs/>
        </w:rPr>
        <w:t>ประเภทเงินกู้ยื</w:t>
      </w:r>
      <w:r w:rsidR="00560EE3" w:rsidRPr="007E0578">
        <w:rPr>
          <w:rFonts w:ascii="Angsana New" w:hAnsi="Angsana New" w:hint="cs"/>
          <w:sz w:val="30"/>
          <w:szCs w:val="30"/>
          <w:cs/>
        </w:rPr>
        <w:t>ม</w:t>
      </w:r>
      <w:r w:rsidR="00134F7A" w:rsidRPr="007E0578">
        <w:rPr>
          <w:rFonts w:ascii="Angsana New" w:hAnsi="Angsana New" w:hint="cs"/>
          <w:sz w:val="30"/>
          <w:szCs w:val="30"/>
          <w:cs/>
        </w:rPr>
        <w:t>ระยะสั้นประเภทตั๋วสัญญาใช้เงิน</w:t>
      </w:r>
      <w:r w:rsidR="002C5E86" w:rsidRPr="007E0578">
        <w:rPr>
          <w:rFonts w:ascii="Angsana New" w:hAnsi="Angsana New" w:hint="cs"/>
          <w:sz w:val="30"/>
          <w:szCs w:val="30"/>
          <w:cs/>
        </w:rPr>
        <w:t>กับสถาบันการเงินในประเทศแห่งหนึ่ง</w:t>
      </w:r>
      <w:r w:rsidR="00560EE3" w:rsidRPr="007E0578">
        <w:rPr>
          <w:rFonts w:ascii="Angsana New" w:hAnsi="Angsana New" w:hint="cs"/>
          <w:sz w:val="30"/>
          <w:szCs w:val="30"/>
          <w:cs/>
        </w:rPr>
        <w:t>เพิ่มเติม</w:t>
      </w:r>
      <w:r w:rsidR="00B8277D" w:rsidRPr="007E0578">
        <w:rPr>
          <w:rFonts w:ascii="Angsana New" w:hAnsi="Angsana New" w:hint="cs"/>
          <w:sz w:val="30"/>
          <w:szCs w:val="30"/>
          <w:cs/>
        </w:rPr>
        <w:t xml:space="preserve">จาก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="00B8277D" w:rsidRPr="007E0578">
        <w:rPr>
          <w:rFonts w:ascii="Angsana New" w:hAnsi="Angsana New"/>
          <w:sz w:val="30"/>
          <w:szCs w:val="30"/>
        </w:rPr>
        <w:t>,</w:t>
      </w:r>
      <w:r w:rsidR="00B11C2B" w:rsidRPr="00B11C2B">
        <w:rPr>
          <w:rFonts w:ascii="Angsana New" w:hAnsi="Angsana New"/>
          <w:sz w:val="30"/>
          <w:szCs w:val="30"/>
        </w:rPr>
        <w:t>000</w:t>
      </w:r>
      <w:r w:rsidR="00B8277D" w:rsidRPr="007E0578">
        <w:rPr>
          <w:rFonts w:ascii="Angsana New" w:hAnsi="Angsana New"/>
          <w:sz w:val="30"/>
          <w:szCs w:val="30"/>
        </w:rPr>
        <w:t xml:space="preserve"> </w:t>
      </w:r>
      <w:r w:rsidR="00B8277D" w:rsidRPr="007E0578">
        <w:rPr>
          <w:rFonts w:ascii="Angsana New" w:hAnsi="Angsana New" w:hint="cs"/>
          <w:sz w:val="30"/>
          <w:szCs w:val="30"/>
          <w:cs/>
        </w:rPr>
        <w:t xml:space="preserve">ล้านบาท เป็น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="00B8277D" w:rsidRPr="007E0578">
        <w:rPr>
          <w:rFonts w:ascii="Angsana New" w:hAnsi="Angsana New"/>
          <w:sz w:val="30"/>
          <w:szCs w:val="30"/>
        </w:rPr>
        <w:t>,</w:t>
      </w:r>
      <w:r w:rsidR="00C070A0" w:rsidRPr="00C070A0">
        <w:rPr>
          <w:rFonts w:ascii="Angsana New" w:hAnsi="Angsana New"/>
          <w:sz w:val="30"/>
          <w:szCs w:val="30"/>
        </w:rPr>
        <w:t>5</w:t>
      </w:r>
      <w:r w:rsidR="00B11C2B" w:rsidRPr="00B11C2B">
        <w:rPr>
          <w:rFonts w:ascii="Angsana New" w:hAnsi="Angsana New"/>
          <w:sz w:val="30"/>
          <w:szCs w:val="30"/>
        </w:rPr>
        <w:t>00</w:t>
      </w:r>
      <w:r w:rsidR="00B8277D" w:rsidRPr="007E0578">
        <w:rPr>
          <w:rFonts w:ascii="Angsana New" w:hAnsi="Angsana New"/>
          <w:sz w:val="30"/>
          <w:szCs w:val="30"/>
        </w:rPr>
        <w:t xml:space="preserve"> </w:t>
      </w:r>
      <w:r w:rsidR="00B8277D" w:rsidRPr="007E0578">
        <w:rPr>
          <w:rFonts w:ascii="Angsana New" w:hAnsi="Angsana New" w:hint="cs"/>
          <w:sz w:val="30"/>
          <w:szCs w:val="30"/>
          <w:cs/>
        </w:rPr>
        <w:t>ล้านบาท</w:t>
      </w:r>
      <w:r w:rsidR="00CC1074" w:rsidRPr="007E0578">
        <w:rPr>
          <w:rFonts w:ascii="Angsana New" w:hAnsi="Angsana New" w:hint="cs"/>
          <w:sz w:val="30"/>
          <w:szCs w:val="30"/>
          <w:cs/>
        </w:rPr>
        <w:t xml:space="preserve"> กำหนดชำระเงินต้นภายใน</w:t>
      </w:r>
      <w:r w:rsidR="00CC1074" w:rsidRPr="007E0578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="00CC1074" w:rsidRPr="007E0578">
        <w:rPr>
          <w:rFonts w:ascii="Angsana New" w:hAnsi="Angsana New"/>
          <w:sz w:val="30"/>
          <w:szCs w:val="30"/>
        </w:rPr>
        <w:t xml:space="preserve"> </w:t>
      </w:r>
      <w:r w:rsidR="00CC1074" w:rsidRPr="007E0578">
        <w:rPr>
          <w:rFonts w:ascii="Angsana New" w:hAnsi="Angsana New" w:hint="cs"/>
          <w:sz w:val="30"/>
          <w:szCs w:val="30"/>
          <w:cs/>
        </w:rPr>
        <w:t>ปี</w:t>
      </w:r>
      <w:r w:rsidR="00CC1074" w:rsidRPr="007E0578">
        <w:rPr>
          <w:rFonts w:ascii="Angsana New" w:hAnsi="Angsana New"/>
          <w:sz w:val="30"/>
          <w:szCs w:val="30"/>
          <w:cs/>
        </w:rPr>
        <w:t xml:space="preserve"> </w:t>
      </w:r>
      <w:r w:rsidR="00CC1074" w:rsidRPr="007E0578">
        <w:rPr>
          <w:rFonts w:ascii="Angsana New" w:hAnsi="Angsana New" w:hint="cs"/>
          <w:sz w:val="30"/>
          <w:szCs w:val="30"/>
          <w:cs/>
        </w:rPr>
        <w:t>โดยมีอัตราดอกเบี้ยตามที่ตกลงกันในการเบิกเงินกู้แต่ละครั้ง</w:t>
      </w:r>
      <w:r w:rsidR="009B4E4E" w:rsidRPr="007E0578">
        <w:rPr>
          <w:rFonts w:ascii="Angsana New" w:hAnsi="Angsana New" w:hint="cs"/>
          <w:sz w:val="30"/>
          <w:szCs w:val="30"/>
          <w:cs/>
        </w:rPr>
        <w:t xml:space="preserve"> ทั้งน</w:t>
      </w:r>
      <w:r w:rsidR="005471D3" w:rsidRPr="007E0578">
        <w:rPr>
          <w:rFonts w:ascii="Angsana New" w:hAnsi="Angsana New" w:hint="cs"/>
          <w:sz w:val="30"/>
          <w:szCs w:val="30"/>
          <w:cs/>
        </w:rPr>
        <w:t>ี้ บริษัทได้เบิกใช้วงเงินกู้ยืมดังกล่าวแล้วทั้งจำนวน</w:t>
      </w:r>
    </w:p>
    <w:p w14:paraId="17FF7E74" w14:textId="7EAA0C58" w:rsidR="00DB46F9" w:rsidRPr="00A22F7B" w:rsidRDefault="00DB46F9" w:rsidP="00E378B9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p w14:paraId="7CB3153F" w14:textId="2B505DD0" w:rsidR="00C14D42" w:rsidRPr="00FD6BB8" w:rsidRDefault="00C14D42" w:rsidP="00C14D42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  <w:r w:rsidRPr="00C14D42">
        <w:rPr>
          <w:rFonts w:ascii="Angsana New" w:hAnsi="Angsana New" w:hint="cs"/>
          <w:i/>
          <w:iCs/>
          <w:sz w:val="30"/>
          <w:szCs w:val="30"/>
          <w:cs/>
        </w:rPr>
        <w:t xml:space="preserve">การเข้าทำสัญญาเงินกู้ยืมระยะสั้นกับสถาบันการเงินสำหรับปีสิ้นสุดวันที่ 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3</w:t>
      </w:r>
      <w:r w:rsidR="00B11C2B" w:rsidRPr="00B11C2B">
        <w:rPr>
          <w:rFonts w:ascii="Angsana New" w:hAnsi="Angsana New"/>
          <w:i/>
          <w:iCs/>
          <w:sz w:val="30"/>
          <w:szCs w:val="30"/>
        </w:rPr>
        <w:t>1</w:t>
      </w:r>
      <w:r w:rsidRPr="00C14D42">
        <w:rPr>
          <w:rFonts w:ascii="Angsana New" w:hAnsi="Angsana New"/>
          <w:i/>
          <w:iCs/>
          <w:sz w:val="30"/>
          <w:szCs w:val="30"/>
        </w:rPr>
        <w:t xml:space="preserve"> </w:t>
      </w:r>
      <w:r w:rsidRPr="00C14D42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2567</w:t>
      </w:r>
    </w:p>
    <w:p w14:paraId="7D430E3A" w14:textId="77777777" w:rsidR="00C14D42" w:rsidRDefault="00C14D42" w:rsidP="00C14D42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1085C4BA" w14:textId="08D22B07" w:rsidR="00C14D42" w:rsidRPr="00BE5913" w:rsidRDefault="00C14D42" w:rsidP="00C14D42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="00C070A0" w:rsidRPr="00C070A0">
        <w:rPr>
          <w:rFonts w:ascii="Angsana New" w:hAnsi="Angsana New"/>
          <w:sz w:val="30"/>
          <w:szCs w:val="30"/>
        </w:rPr>
        <w:t>4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กุมภาพันธ์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2567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เข้าทำสัญญาวงเงินกู้ยืมระยะสั้นประเภทตั๋วสัญญาใช้เงินกับสถาบันการเงินในประเทศแห่งหนึ่งวงเงินรวม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5</w:t>
      </w:r>
      <w:r w:rsidR="00B11C2B" w:rsidRPr="00B11C2B">
        <w:rPr>
          <w:rFonts w:ascii="Angsana New" w:hAnsi="Angsana New"/>
          <w:sz w:val="30"/>
          <w:szCs w:val="30"/>
        </w:rPr>
        <w:t>00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ล้านบาท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เงินกู้ยืมดังกล่าวเป็นเงินกู้ยืมที่ไม่มีหลักประกัน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เพื่อใช้เป็นเงินทุนหมุนเวียนในการดำเนินธุรกิจ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กำหนดชำระเงินต้นภายใน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="00C070A0" w:rsidRPr="00C070A0">
        <w:rPr>
          <w:rFonts w:ascii="Angsana New" w:hAnsi="Angsana New"/>
          <w:sz w:val="30"/>
          <w:szCs w:val="30"/>
        </w:rPr>
        <w:t>8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วัน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โดยมีอัตราดอกเบี้ยตามที่ตกลงกันในการเบิกเงินกู้แต่ละครั้ง</w:t>
      </w:r>
    </w:p>
    <w:p w14:paraId="76D8DE92" w14:textId="77777777" w:rsidR="00C14D42" w:rsidRPr="00BE5913" w:rsidRDefault="00C14D42" w:rsidP="00C14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D0D0D"/>
          <w:sz w:val="24"/>
          <w:szCs w:val="24"/>
        </w:rPr>
      </w:pPr>
    </w:p>
    <w:p w14:paraId="78DF806B" w14:textId="5635531D" w:rsidR="00C14D42" w:rsidRPr="00BE5913" w:rsidRDefault="00C14D42" w:rsidP="00C14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3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กรกฎาคม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2567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บริษัทเข้าทำสัญญาวงกู้ยืมระยะสั้นประเภทตั๋วสัญญาใช้เงินกับสถาบันการเงินต่างประเทศแห่งหนึ่ง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วงเงินรวม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ล้านเหรียญสหรัฐ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เงินกู้ยืมดังกล่าวเป็นเงินกู้ยืมที่ไม่มีหลักประกัน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เพื่อใช้เป็นเงินทุนหมุนเวียนในการดำเนินงาน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กำหนดชำระเงินต้นภายใน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6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เดือน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โดยมีอัตราดอกเบี้ยตามราคาตลาดหรือตามที่ตกลงกันในการเบิกเงินกู้แต่ละครั้ง</w:t>
      </w:r>
    </w:p>
    <w:p w14:paraId="314E92F7" w14:textId="77777777" w:rsidR="00C14D42" w:rsidRPr="00BE5913" w:rsidRDefault="00C14D42" w:rsidP="00C14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D0D0D"/>
          <w:sz w:val="24"/>
          <w:szCs w:val="24"/>
          <w:cs/>
        </w:rPr>
      </w:pPr>
    </w:p>
    <w:p w14:paraId="2E68DE94" w14:textId="7F84567C" w:rsidR="00C14D42" w:rsidRPr="00BE5913" w:rsidRDefault="00C14D42" w:rsidP="00C14D42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26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กันยายน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2567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เข้าทำสัญญาวงเงินกู้ยืมระยะสั้นประเภทตั๋วสัญญาใช้เงินกับสถาบันการเงินในประเทศแห่งหนึ่งวงเงินรวม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5</w:t>
      </w:r>
      <w:r w:rsidR="00B11C2B" w:rsidRPr="00B11C2B">
        <w:rPr>
          <w:rFonts w:ascii="Angsana New" w:hAnsi="Angsana New"/>
          <w:sz w:val="30"/>
          <w:szCs w:val="30"/>
        </w:rPr>
        <w:t>00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ล้านบาท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เงินกู้ยืมดังกล่าวเป็นเงินกู้ยืมที่ไม่มีหลักประกัน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เพื่อใช้เป็นเงินทุนหมุนเวียนในการดำเนินธุรกิจ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กำหนดชำระเงินต้นภายใน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ปี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โดยมีอัตราดอกเบี้ยตามที่ตกลงกันในการเบิกเงินกู้แต่ละครั้ง</w:t>
      </w:r>
    </w:p>
    <w:p w14:paraId="082FAD3C" w14:textId="77777777" w:rsidR="00C14D42" w:rsidRPr="00BE5913" w:rsidRDefault="00C14D42" w:rsidP="00C14D42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281585A1" w14:textId="1A4A334A" w:rsidR="00C14D42" w:rsidRPr="00BE5913" w:rsidRDefault="00C14D42" w:rsidP="00C14D42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lastRenderedPageBreak/>
        <w:t>เมื่อวันที่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="00C070A0" w:rsidRPr="00C070A0">
        <w:rPr>
          <w:rFonts w:ascii="Angsana New" w:hAnsi="Angsana New"/>
          <w:sz w:val="30"/>
          <w:szCs w:val="30"/>
        </w:rPr>
        <w:t>3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ธันวาคม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2567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บริษัทได้เข้าทำสัญญาเงินกู้ยืมระยะสั้นประเภทตั๋วสัญญาใช้เงินกับสถาบันการเงินในประเทศแห่งหนึ่ง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วงเงินรวม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Pr="00BE5913">
        <w:rPr>
          <w:rFonts w:ascii="Angsana New" w:hAnsi="Angsana New"/>
          <w:sz w:val="30"/>
          <w:szCs w:val="30"/>
        </w:rPr>
        <w:t>,</w:t>
      </w:r>
      <w:r w:rsidR="00B11C2B" w:rsidRPr="00B11C2B">
        <w:rPr>
          <w:rFonts w:ascii="Angsana New" w:hAnsi="Angsana New"/>
          <w:sz w:val="30"/>
          <w:szCs w:val="30"/>
        </w:rPr>
        <w:t>000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ล้านบาท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เงินกู้ยืมดังกล่าวเป็นเงินกู้ยืมที่ไม่มีหลักประกันเพื่อใช้เป็นทุนหมุนเวียนในการดำเนินงาน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โดยมีอัตราดอกเบี้ยตามที่ตกลงกันในการเบิกเงินกู้แต่ละครั้ง</w:t>
      </w:r>
    </w:p>
    <w:p w14:paraId="5CB4391E" w14:textId="77777777" w:rsidR="00C14D42" w:rsidRPr="00BE5913" w:rsidRDefault="00C14D42" w:rsidP="00C14D42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  <w:cs/>
        </w:rPr>
      </w:pPr>
    </w:p>
    <w:p w14:paraId="0900269E" w14:textId="772D7F5A" w:rsidR="00C14D42" w:rsidRPr="00BE5913" w:rsidRDefault="00C14D42" w:rsidP="00C14D42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ธันวาคม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2567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บริษัทได้เข้าทำสัญญาเงินกู้ยืมเงินระยะสั้นกับสถาบันการเงินในต่างประเทศแห่งหนึ่ง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วงเงินรวมเทียบเท่า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ล้านเหรียญสหรัฐ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เป็นเงินกู้ยืมที่ไม่มีหลักประกัน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โดยมีอัตราดอกเบี้ยขึ้นอยู่กับการตกลงกันระหว่างผู้กู้และธนาคารก่อนวันกู้ยืม</w:t>
      </w:r>
    </w:p>
    <w:p w14:paraId="1D951E2B" w14:textId="77777777" w:rsidR="00C14D42" w:rsidRDefault="00C14D42" w:rsidP="00BE5913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57D71F42" w14:textId="204861AF" w:rsidR="00237D07" w:rsidRPr="00BE5913" w:rsidRDefault="00237D07" w:rsidP="00BE5913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1080" w:right="20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</w:t>
      </w:r>
    </w:p>
    <w:p w14:paraId="3E6316CF" w14:textId="77777777" w:rsidR="00444DFD" w:rsidRPr="00BE5913" w:rsidRDefault="00444DFD" w:rsidP="00BE5913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right="119"/>
        <w:jc w:val="thaiDistribute"/>
        <w:rPr>
          <w:rFonts w:ascii="Angsana New" w:hAnsi="Angsana New"/>
          <w:sz w:val="30"/>
          <w:szCs w:val="30"/>
        </w:rPr>
      </w:pPr>
    </w:p>
    <w:p w14:paraId="00CDF839" w14:textId="61D16ACD" w:rsidR="00237D07" w:rsidRPr="00BE5913" w:rsidRDefault="00237D07" w:rsidP="00BE5913">
      <w:pPr>
        <w:tabs>
          <w:tab w:val="clear" w:pos="454"/>
          <w:tab w:val="clear" w:pos="680"/>
          <w:tab w:val="clear" w:pos="907"/>
          <w:tab w:val="clear" w:pos="1644"/>
          <w:tab w:val="left" w:pos="900"/>
          <w:tab w:val="left" w:pos="1080"/>
          <w:tab w:val="left" w:pos="1620"/>
        </w:tabs>
        <w:spacing w:line="223" w:lineRule="auto"/>
        <w:ind w:left="1170" w:right="119" w:hanging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เงินกู้ยืมระยะยาว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070A0" w:rsidRPr="00C070A0">
        <w:rPr>
          <w:rFonts w:ascii="Angsana New" w:hAnsi="Angsana New"/>
          <w:sz w:val="30"/>
          <w:szCs w:val="30"/>
        </w:rPr>
        <w:t>3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ธันวาคม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2568</w:t>
      </w:r>
      <w:r w:rsidR="00933478" w:rsidRPr="00BE5913">
        <w:rPr>
          <w:rFonts w:ascii="Angsana New" w:hAnsi="Angsana New"/>
          <w:sz w:val="30"/>
          <w:szCs w:val="30"/>
        </w:rPr>
        <w:t xml:space="preserve"> </w:t>
      </w:r>
      <w:r w:rsidR="00933478" w:rsidRPr="00BE5913">
        <w:rPr>
          <w:rFonts w:ascii="Angsana New" w:hAnsi="Angsana New"/>
          <w:sz w:val="30"/>
          <w:szCs w:val="30"/>
          <w:cs/>
        </w:rPr>
        <w:t xml:space="preserve">และ </w:t>
      </w:r>
      <w:r w:rsidR="00C070A0" w:rsidRPr="00C070A0">
        <w:rPr>
          <w:rFonts w:ascii="Angsana New" w:hAnsi="Angsana New"/>
          <w:sz w:val="30"/>
          <w:szCs w:val="30"/>
        </w:rPr>
        <w:t>2567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2937BFD3" w14:textId="77777777" w:rsidR="00264A9E" w:rsidRPr="00BE5913" w:rsidRDefault="00264A9E" w:rsidP="00BE5913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tbl>
      <w:tblPr>
        <w:tblW w:w="942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260"/>
        <w:gridCol w:w="270"/>
        <w:gridCol w:w="1148"/>
        <w:gridCol w:w="262"/>
        <w:gridCol w:w="1173"/>
      </w:tblGrid>
      <w:tr w:rsidR="00237D07" w:rsidRPr="00BE5913" w14:paraId="5080C1D1" w14:textId="77777777" w:rsidTr="002329D5">
        <w:trPr>
          <w:tblHeader/>
        </w:trPr>
        <w:tc>
          <w:tcPr>
            <w:tcW w:w="3870" w:type="dxa"/>
          </w:tcPr>
          <w:p w14:paraId="78B85EA6" w14:textId="77777777" w:rsidR="00237D07" w:rsidRPr="00BE5913" w:rsidRDefault="00237D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413EC22" w14:textId="0EB7C02C" w:rsidR="00237D07" w:rsidRPr="00BE5913" w:rsidRDefault="00740CE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56B40A" w14:textId="77777777" w:rsidR="00237D07" w:rsidRPr="00BE5913" w:rsidRDefault="00237D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68459562" w14:textId="77777777" w:rsidR="00237D07" w:rsidRPr="00BE5913" w:rsidRDefault="00237D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2FCC" w:rsidRPr="00BE5913" w14:paraId="381356D6" w14:textId="77777777" w:rsidTr="002329D5">
        <w:trPr>
          <w:tblHeader/>
        </w:trPr>
        <w:tc>
          <w:tcPr>
            <w:tcW w:w="3870" w:type="dxa"/>
          </w:tcPr>
          <w:p w14:paraId="0EEE9D07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30AC977" w14:textId="73520FAF" w:rsidR="00772FCC" w:rsidRPr="00BE5913" w:rsidRDefault="00C070A0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070A0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7FDFD5B5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9168E25" w14:textId="41092AB5" w:rsidR="00772FCC" w:rsidRPr="00EB74B5" w:rsidRDefault="00C070A0" w:rsidP="00EB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B74B5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C070A0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157F1FE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vAlign w:val="center"/>
          </w:tcPr>
          <w:p w14:paraId="25EB5ADE" w14:textId="1BAC081D" w:rsidR="00772FCC" w:rsidRPr="00BE5913" w:rsidRDefault="00C070A0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070A0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62" w:type="dxa"/>
            <w:vAlign w:val="center"/>
          </w:tcPr>
          <w:p w14:paraId="5109B5F7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7C96965D" w14:textId="0F5204BC" w:rsidR="00772FCC" w:rsidRPr="00EB74B5" w:rsidRDefault="00C070A0" w:rsidP="00EB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B74B5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C070A0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772FCC" w:rsidRPr="00BE5913" w14:paraId="32D3C9F3" w14:textId="77777777" w:rsidTr="007061A7">
        <w:trPr>
          <w:tblHeader/>
        </w:trPr>
        <w:tc>
          <w:tcPr>
            <w:tcW w:w="3870" w:type="dxa"/>
          </w:tcPr>
          <w:p w14:paraId="6418701D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53" w:type="dxa"/>
            <w:gridSpan w:val="7"/>
          </w:tcPr>
          <w:p w14:paraId="1891F795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2FCC" w:rsidRPr="00BE5913" w14:paraId="2E62128A" w14:textId="77777777" w:rsidTr="007061A7">
        <w:trPr>
          <w:trHeight w:val="180"/>
        </w:trPr>
        <w:tc>
          <w:tcPr>
            <w:tcW w:w="3870" w:type="dxa"/>
          </w:tcPr>
          <w:p w14:paraId="668B7849" w14:textId="22433C8C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/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ตั๋วสัญญาใช้เงินที่ไม่มีหลักประกันจากกิจการที่เกี่ยวข้องกัน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A40AD">
              <w:rPr>
                <w:rFonts w:ascii="Angsana New" w:hAnsi="Angsana New" w:hint="cs"/>
                <w:sz w:val="30"/>
                <w:szCs w:val="30"/>
                <w:cs/>
              </w:rPr>
              <w:t>มีอัตราดอกเบี้ย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1</w:t>
            </w:r>
            <w:r w:rsidR="00675BFD">
              <w:rPr>
                <w:rFonts w:ascii="Angsana New" w:hAnsi="Angsana New"/>
                <w:sz w:val="30"/>
                <w:szCs w:val="30"/>
              </w:rPr>
              <w:t>.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65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070A0" w:rsidRPr="00C070A0">
              <w:rPr>
                <w:rFonts w:ascii="Angsana New" w:hAnsi="Angsana New"/>
                <w:i/>
                <w:iCs/>
                <w:sz w:val="30"/>
                <w:szCs w:val="30"/>
              </w:rPr>
              <w:t>2567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</w:t>
            </w: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="00C070A0" w:rsidRPr="00C070A0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.</w:t>
            </w:r>
            <w:r w:rsidR="00C070A0" w:rsidRPr="00C070A0">
              <w:rPr>
                <w:rFonts w:ascii="Angsana New" w:hAnsi="Angsana New"/>
                <w:i/>
                <w:iCs/>
                <w:sz w:val="30"/>
                <w:szCs w:val="30"/>
              </w:rPr>
              <w:t>72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ต่อปี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กำหนดชำระเมื่อทวงถาม</w:t>
            </w:r>
          </w:p>
        </w:tc>
        <w:tc>
          <w:tcPr>
            <w:tcW w:w="1170" w:type="dxa"/>
            <w:vAlign w:val="bottom"/>
          </w:tcPr>
          <w:p w14:paraId="5F19B8C6" w14:textId="6A3C7238" w:rsidR="00772FCC" w:rsidRPr="00BE5913" w:rsidRDefault="00675BFD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8D26722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AF5BDD" w14:textId="267006BC" w:rsidR="00772FCC" w:rsidRPr="00772FCC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E63EA34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58B4E6B6" w14:textId="2F46F0C5" w:rsidR="00772FCC" w:rsidRPr="00BE5913" w:rsidRDefault="00C070A0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="00675BFD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662</w:t>
            </w:r>
            <w:r w:rsidR="00675BFD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59</w:t>
            </w:r>
            <w:r w:rsidR="009F5DB0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62" w:type="dxa"/>
            <w:vAlign w:val="bottom"/>
          </w:tcPr>
          <w:p w14:paraId="2F03C197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6177075B" w14:textId="54892E01" w:rsidR="00772FCC" w:rsidRPr="00BE5913" w:rsidRDefault="00C070A0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3</w:t>
            </w:r>
            <w:r w:rsidR="00772FCC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85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="00772FCC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29</w:t>
            </w:r>
          </w:p>
        </w:tc>
      </w:tr>
      <w:tr w:rsidR="00772FCC" w:rsidRPr="00BE5913" w14:paraId="759BF8D9" w14:textId="77777777" w:rsidTr="007061A7">
        <w:trPr>
          <w:trHeight w:val="180"/>
        </w:trPr>
        <w:tc>
          <w:tcPr>
            <w:tcW w:w="3870" w:type="dxa"/>
          </w:tcPr>
          <w:p w14:paraId="44A3BAB3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83E4B4E" w14:textId="5316B6BF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DBC6DA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687907" w14:textId="61E2C119" w:rsidR="00772FCC" w:rsidRPr="00772FCC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F7E799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1D7C9B32" w14:textId="16053C30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05A92FF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3DC62591" w14:textId="71DF13BD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772FCC" w:rsidRPr="00BE5913" w14:paraId="0082AB8D" w14:textId="77777777" w:rsidTr="002329D5">
        <w:trPr>
          <w:trHeight w:val="180"/>
        </w:trPr>
        <w:tc>
          <w:tcPr>
            <w:tcW w:w="3870" w:type="dxa"/>
          </w:tcPr>
          <w:p w14:paraId="38120C03" w14:textId="4D70792A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เงินกู้ยืมที่ไม่มีหลักประกัน</w:t>
            </w:r>
            <w:r w:rsidRPr="00BE5913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กับสถาบันการเงิน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>วงเงินรวม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2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0</w:t>
            </w:r>
            <w:r w:rsidRPr="00BE5913">
              <w:rPr>
                <w:rFonts w:ascii="Angsana New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000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ล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>า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นบาท โดยวงเงินหมุนเวียนมีอายุ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3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ปี มีอัตราดอกเบี้ย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THOR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บวกส่วนเพิ่มต่อปีเงื่อนไขการจ่ายชำระคืนเงินกู้</w:t>
            </w:r>
            <w:r w:rsidRPr="00BE591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ภายใน</w:t>
            </w:r>
            <w:r w:rsidRPr="00BE5913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spacing w:val="-6"/>
                <w:sz w:val="30"/>
                <w:szCs w:val="30"/>
              </w:rPr>
              <w:t>3</w:t>
            </w:r>
            <w:r w:rsidRPr="00BE5913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ปี</w:t>
            </w:r>
            <w:r w:rsidRPr="00BE5913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นับจากวันที่เบิกใช้</w:t>
            </w:r>
          </w:p>
        </w:tc>
        <w:tc>
          <w:tcPr>
            <w:tcW w:w="1170" w:type="dxa"/>
          </w:tcPr>
          <w:p w14:paraId="7A78E475" w14:textId="77777777" w:rsidR="00772FCC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3ED46AE" w14:textId="77777777" w:rsidR="009E3E21" w:rsidRDefault="009E3E21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EEA0A67" w14:textId="77777777" w:rsidR="00165D71" w:rsidRDefault="00165D71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6387B22" w14:textId="77777777" w:rsidR="00165D71" w:rsidRDefault="00165D71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1FDA563" w14:textId="77777777" w:rsidR="00165D71" w:rsidRDefault="00165D71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763B30C" w14:textId="3696FFA8" w:rsidR="00165D71" w:rsidRPr="00BE5913" w:rsidRDefault="00B11C2B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11C2B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4</w:t>
            </w:r>
            <w:r w:rsidR="00165D71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B11C2B">
              <w:rPr>
                <w:rFonts w:ascii="Angsana New" w:eastAsia="MS Mincho" w:hAnsi="Angsana New"/>
                <w:sz w:val="30"/>
                <w:szCs w:val="30"/>
              </w:rPr>
              <w:t>000</w:t>
            </w:r>
            <w:r w:rsidR="00165D71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B11C2B">
              <w:rPr>
                <w:rFonts w:ascii="Angsana New" w:eastAsia="MS Mincho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6D892AD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08990A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1E3EF4C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0600835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F27ABAC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FF1DE31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D7FBCFB" w14:textId="4FFDB6D6" w:rsidR="00772FCC" w:rsidRPr="00BE5913" w:rsidRDefault="00C070A0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</w:t>
            </w:r>
            <w:r w:rsidR="00772FCC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000</w:t>
            </w:r>
            <w:r w:rsidR="00772FCC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881C3A0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1AB5D81A" w14:textId="77777777" w:rsidR="00165D71" w:rsidRDefault="00165D71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75C6709" w14:textId="77777777" w:rsidR="00165D71" w:rsidRDefault="00165D71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5437440" w14:textId="77777777" w:rsidR="00165D71" w:rsidRDefault="00165D71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C1F8402" w14:textId="77777777" w:rsidR="00165D71" w:rsidRDefault="00165D71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97D8A4D" w14:textId="77777777" w:rsidR="00165D71" w:rsidRDefault="00165D71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53A8DD1" w14:textId="348E435E" w:rsidR="00772FCC" w:rsidRPr="00BE5913" w:rsidRDefault="00B11C2B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11C2B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4</w:t>
            </w:r>
            <w:r w:rsidR="00165D71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B11C2B">
              <w:rPr>
                <w:rFonts w:ascii="Angsana New" w:eastAsia="MS Mincho" w:hAnsi="Angsana New"/>
                <w:sz w:val="30"/>
                <w:szCs w:val="30"/>
              </w:rPr>
              <w:t>000</w:t>
            </w:r>
            <w:r w:rsidR="00165D71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B11C2B">
              <w:rPr>
                <w:rFonts w:ascii="Angsana New" w:eastAsia="MS Mincho" w:hAnsi="Angsana New"/>
                <w:sz w:val="30"/>
                <w:szCs w:val="30"/>
              </w:rPr>
              <w:t>000</w:t>
            </w:r>
          </w:p>
        </w:tc>
        <w:tc>
          <w:tcPr>
            <w:tcW w:w="262" w:type="dxa"/>
          </w:tcPr>
          <w:p w14:paraId="725F69B5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6B0E6934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2E6E77A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F4B0944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CAF364A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8C2A4BF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1673C57" w14:textId="0D3EA6ED" w:rsidR="00772FCC" w:rsidRPr="00BE5913" w:rsidRDefault="00C070A0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</w:t>
            </w:r>
            <w:r w:rsidR="00772FCC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000</w:t>
            </w:r>
            <w:r w:rsidR="00772FCC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000</w:t>
            </w:r>
          </w:p>
        </w:tc>
      </w:tr>
      <w:tr w:rsidR="00772FCC" w:rsidRPr="00634E3B" w14:paraId="6C9B19DC" w14:textId="77777777" w:rsidTr="002329D5">
        <w:trPr>
          <w:trHeight w:val="153"/>
        </w:trPr>
        <w:tc>
          <w:tcPr>
            <w:tcW w:w="3870" w:type="dxa"/>
          </w:tcPr>
          <w:p w14:paraId="036E01DE" w14:textId="77777777" w:rsidR="00772FCC" w:rsidRPr="00634E3B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E4A4AEF" w14:textId="77777777" w:rsidR="00772FCC" w:rsidRPr="00634E3B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3298FE2" w14:textId="77777777" w:rsidR="00772FCC" w:rsidRPr="00634E3B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81C1DF" w14:textId="77777777" w:rsidR="00772FCC" w:rsidRPr="00634E3B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8F749B9" w14:textId="77777777" w:rsidR="00772FCC" w:rsidRPr="00634E3B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01D42384" w14:textId="77777777" w:rsidR="00772FCC" w:rsidRPr="00634E3B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263223F" w14:textId="77777777" w:rsidR="00772FCC" w:rsidRPr="00634E3B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70259391" w14:textId="77777777" w:rsidR="00772FCC" w:rsidRPr="00634E3B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772FCC" w:rsidRPr="00BE5913" w14:paraId="35BF9D09" w14:textId="77777777" w:rsidTr="002329D5">
        <w:trPr>
          <w:trHeight w:val="180"/>
        </w:trPr>
        <w:tc>
          <w:tcPr>
            <w:tcW w:w="3870" w:type="dxa"/>
          </w:tcPr>
          <w:p w14:paraId="153BF440" w14:textId="3539BEF2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เงินกู้ยืมที่ไม่มีหลักประกัน</w:t>
            </w:r>
            <w:r w:rsidRPr="00BE5913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กับสถาบันการเงิน</w:t>
            </w:r>
            <w:r w:rsidRPr="00BE591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ในประเทศ</w:t>
            </w:r>
            <w:r w:rsidRPr="00BE5913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/>
                <w:spacing w:val="-6"/>
                <w:sz w:val="30"/>
                <w:szCs w:val="30"/>
                <w:cs/>
              </w:rPr>
              <w:t>วงเงินรวม</w:t>
            </w:r>
            <w:r w:rsidRPr="00BE591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spacing w:val="-6"/>
                <w:sz w:val="30"/>
                <w:szCs w:val="30"/>
              </w:rPr>
              <w:t>2</w:t>
            </w:r>
            <w:r w:rsidR="00B11C2B" w:rsidRPr="00B11C2B">
              <w:rPr>
                <w:rFonts w:ascii="Angsana New" w:hAnsi="Angsana New"/>
                <w:spacing w:val="-6"/>
                <w:sz w:val="30"/>
                <w:szCs w:val="30"/>
              </w:rPr>
              <w:t>0</w:t>
            </w:r>
            <w:r w:rsidRPr="00BE5913">
              <w:rPr>
                <w:rFonts w:ascii="Angsana New" w:hAnsi="Angsana New"/>
                <w:spacing w:val="-6"/>
                <w:sz w:val="30"/>
                <w:szCs w:val="30"/>
              </w:rPr>
              <w:t>,</w:t>
            </w:r>
            <w:r w:rsidR="00B11C2B" w:rsidRPr="00B11C2B">
              <w:rPr>
                <w:rFonts w:ascii="Angsana New" w:hAnsi="Angsana New"/>
                <w:spacing w:val="-6"/>
                <w:sz w:val="30"/>
                <w:szCs w:val="30"/>
              </w:rPr>
              <w:t>000</w:t>
            </w:r>
            <w:r w:rsidRPr="00BE5913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ล</w:t>
            </w:r>
            <w:r w:rsidRPr="00BE591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้</w:t>
            </w:r>
            <w:r w:rsidRPr="00BE5913">
              <w:rPr>
                <w:rFonts w:ascii="Angsana New" w:hAnsi="Angsana New"/>
                <w:spacing w:val="-6"/>
                <w:sz w:val="30"/>
                <w:szCs w:val="30"/>
                <w:cs/>
              </w:rPr>
              <w:t>าน</w:t>
            </w:r>
            <w:r w:rsidRPr="00BE591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บาท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มีอัตราดอกเบี้ยคงที่ร้อยละ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2</w:t>
            </w:r>
            <w:r w:rsidRPr="00BE5913">
              <w:rPr>
                <w:rFonts w:ascii="Angsana New" w:hAnsi="Angsana New"/>
                <w:sz w:val="30"/>
                <w:szCs w:val="30"/>
              </w:rPr>
              <w:t>.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00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D04E4">
              <w:rPr>
                <w:rFonts w:ascii="Angsana New" w:hAnsi="Angsana New"/>
                <w:sz w:val="30"/>
                <w:szCs w:val="30"/>
              </w:rPr>
              <w:t>-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3</w:t>
            </w:r>
            <w:r w:rsidRPr="00BE5913">
              <w:rPr>
                <w:rFonts w:ascii="Angsana New" w:hAnsi="Angsana New"/>
                <w:sz w:val="30"/>
                <w:szCs w:val="30"/>
              </w:rPr>
              <w:t>.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53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ต่อปี เงื่อนไขการจ่ายชำระคืนเงินกู้</w:t>
            </w:r>
            <w:r w:rsidRPr="00BE591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เมื่อครบกำหนด </w:t>
            </w:r>
            <w:r w:rsidR="00C070A0" w:rsidRPr="00C070A0">
              <w:rPr>
                <w:rFonts w:ascii="Angsana New" w:hAnsi="Angsana New"/>
                <w:spacing w:val="-6"/>
                <w:sz w:val="30"/>
                <w:szCs w:val="30"/>
              </w:rPr>
              <w:t>36</w:t>
            </w:r>
            <w:r w:rsidRPr="00BE5913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เดือน</w:t>
            </w:r>
            <w:r w:rsidRPr="00BE5913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70" w:type="dxa"/>
          </w:tcPr>
          <w:p w14:paraId="524A05F7" w14:textId="77777777" w:rsidR="00772FCC" w:rsidRDefault="00772FCC" w:rsidP="004D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9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F3BEFF4" w14:textId="77777777" w:rsidR="00BA2295" w:rsidRDefault="00BA2295" w:rsidP="004D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9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85BE8D7" w14:textId="77777777" w:rsidR="00BA2295" w:rsidRDefault="00BA2295" w:rsidP="004D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9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AFDC7D0" w14:textId="77777777" w:rsidR="00BA2295" w:rsidRDefault="00BA2295" w:rsidP="004D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9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D59AE0F" w14:textId="04E75A98" w:rsidR="00BA2295" w:rsidRPr="00BE5913" w:rsidRDefault="00BA2295" w:rsidP="004D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9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776000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DF4DA6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2B2D2C3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14C6D89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C1313C9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14:paraId="72AA9EB6" w14:textId="04659622" w:rsidR="00772FCC" w:rsidRPr="00BE5913" w:rsidRDefault="00C070A0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6</w:t>
            </w:r>
            <w:r w:rsidR="00772FCC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8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00</w:t>
            </w:r>
            <w:r w:rsidR="00772FCC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697AD99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0B0FF9E1" w14:textId="77777777" w:rsidR="00772FCC" w:rsidRDefault="00772FCC" w:rsidP="002E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23" w:lineRule="auto"/>
              <w:ind w:left="-79" w:right="19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2058CDF9" w14:textId="77777777" w:rsidR="00BA2295" w:rsidRDefault="00BA2295" w:rsidP="002E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23" w:lineRule="auto"/>
              <w:ind w:left="-79" w:right="19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5449872E" w14:textId="77777777" w:rsidR="00BA2295" w:rsidRDefault="00BA2295" w:rsidP="002E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23" w:lineRule="auto"/>
              <w:ind w:left="-79" w:right="19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10D0A1EA" w14:textId="77777777" w:rsidR="00BA2295" w:rsidRDefault="00BA2295" w:rsidP="002E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23" w:lineRule="auto"/>
              <w:ind w:left="-79" w:right="19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6AD92653" w14:textId="2EE036FF" w:rsidR="00BA2295" w:rsidRPr="00BE5913" w:rsidRDefault="00BA2295" w:rsidP="002E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23" w:lineRule="auto"/>
              <w:ind w:left="-79" w:right="19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27A03EF5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4999A8D4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26EE9938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2A78C8C5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76BAF5B8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013051D2" w14:textId="72E71471" w:rsidR="00772FCC" w:rsidRPr="00BE5913" w:rsidRDefault="00C070A0" w:rsidP="00772FCC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C070A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72FCC" w:rsidRPr="00BE5913">
              <w:rPr>
                <w:rFonts w:ascii="Angsana New" w:hAnsi="Angsana New"/>
                <w:sz w:val="30"/>
                <w:szCs w:val="30"/>
              </w:rPr>
              <w:t>,</w:t>
            </w:r>
            <w:r w:rsidRPr="00C070A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B11C2B" w:rsidRPr="00B11C2B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  <w:r w:rsidR="00772FCC" w:rsidRPr="00BE5913">
              <w:rPr>
                <w:rFonts w:ascii="Angsana New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772FCC" w:rsidRPr="00634E3B" w14:paraId="4F1B43B7" w14:textId="77777777" w:rsidTr="002329D5">
        <w:trPr>
          <w:trHeight w:val="135"/>
        </w:trPr>
        <w:tc>
          <w:tcPr>
            <w:tcW w:w="3870" w:type="dxa"/>
          </w:tcPr>
          <w:p w14:paraId="12F84182" w14:textId="77777777" w:rsidR="00772FCC" w:rsidRPr="00634E3B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8F5D1FF" w14:textId="77777777" w:rsidR="00772FCC" w:rsidRPr="00634E3B" w:rsidRDefault="00772FCC" w:rsidP="004D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85FF32" w14:textId="77777777" w:rsidR="00772FCC" w:rsidRPr="00634E3B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9C2004" w14:textId="77777777" w:rsidR="00772FCC" w:rsidRPr="00634E3B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852727" w14:textId="77777777" w:rsidR="00772FCC" w:rsidRPr="00634E3B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33BB3A7" w14:textId="77777777" w:rsidR="00772FCC" w:rsidRPr="00634E3B" w:rsidRDefault="00772FCC" w:rsidP="002E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23" w:lineRule="auto"/>
              <w:ind w:right="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467AECA" w14:textId="77777777" w:rsidR="00772FCC" w:rsidRPr="00634E3B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8A939CD" w14:textId="77777777" w:rsidR="00772FCC" w:rsidRPr="00634E3B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2FCC" w:rsidRPr="00BE5913" w14:paraId="419A9E1E" w14:textId="77777777" w:rsidTr="002329D5">
        <w:trPr>
          <w:trHeight w:val="135"/>
        </w:trPr>
        <w:tc>
          <w:tcPr>
            <w:tcW w:w="3870" w:type="dxa"/>
          </w:tcPr>
          <w:p w14:paraId="429EE6DC" w14:textId="237AD82C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เงินกู้ยืมที่ไม่มีหลักประกันกับสถาบันการเงินในประเทศแห่งหนึ่ง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เป็นจำนวน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2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0</w:t>
            </w:r>
            <w:r w:rsidRPr="00BE5913">
              <w:rPr>
                <w:rFonts w:ascii="Angsana New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000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วงเงินหมุนเวียนมีอายุ </w:t>
            </w:r>
            <w:r w:rsidR="00C070A0" w:rsidRPr="00C070A0">
              <w:rPr>
                <w:rFonts w:ascii="Angsana New" w:hAnsi="Angsana New"/>
                <w:sz w:val="30"/>
                <w:szCs w:val="30"/>
                <w:lang w:eastAsia="zh-CN"/>
              </w:rPr>
              <w:t>3</w:t>
            </w:r>
            <w:r w:rsidRPr="00BE5913">
              <w:rPr>
                <w:rFonts w:ascii="Angsana New" w:hAnsi="Angsana New"/>
                <w:sz w:val="30"/>
                <w:szCs w:val="30"/>
                <w:lang w:eastAsia="zh-CN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ปี มีอัตราดอกเบี้ยคงที่ และครบกำหนดชำระ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ภายในปี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2D429A8B" w14:textId="77777777" w:rsidR="00772FCC" w:rsidRDefault="00772FCC" w:rsidP="004D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9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D4CE147" w14:textId="77777777" w:rsidR="00BA2295" w:rsidRDefault="00BA2295" w:rsidP="004D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9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B03F799" w14:textId="77777777" w:rsidR="00BA2295" w:rsidRDefault="00BA2295" w:rsidP="004D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9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8EF37FE" w14:textId="77777777" w:rsidR="00BA2295" w:rsidRDefault="00BA2295" w:rsidP="004D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9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50B6FDE" w14:textId="2C43D2E8" w:rsidR="00BA2295" w:rsidRPr="00BE5913" w:rsidRDefault="00BA2295" w:rsidP="004D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9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CF91B6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1344C6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342580A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33857FE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3947561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015A278" w14:textId="697949FC" w:rsidR="00772FCC" w:rsidRPr="00BE5913" w:rsidRDefault="00B11C2B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B11C2B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6</w:t>
            </w:r>
            <w:r w:rsidR="00772FCC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5</w:t>
            </w:r>
            <w:r w:rsidRPr="00B11C2B">
              <w:rPr>
                <w:rFonts w:ascii="Angsana New" w:eastAsia="MS Mincho" w:hAnsi="Angsana New"/>
                <w:sz w:val="30"/>
                <w:szCs w:val="30"/>
              </w:rPr>
              <w:t>00</w:t>
            </w:r>
            <w:r w:rsidR="00772FCC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B11C2B">
              <w:rPr>
                <w:rFonts w:ascii="Angsana New" w:eastAsia="MS Mincho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906CE02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C165637" w14:textId="77777777" w:rsidR="00772FCC" w:rsidRDefault="00772FCC" w:rsidP="002E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23" w:lineRule="auto"/>
              <w:ind w:left="-79" w:right="19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46497B5" w14:textId="77777777" w:rsidR="00BA2295" w:rsidRDefault="00BA2295" w:rsidP="002E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23" w:lineRule="auto"/>
              <w:ind w:left="-79" w:right="19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7FA928B" w14:textId="77777777" w:rsidR="00BA2295" w:rsidRDefault="00BA2295" w:rsidP="002E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23" w:lineRule="auto"/>
              <w:ind w:left="-79" w:right="19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7F532DE" w14:textId="77777777" w:rsidR="00BA2295" w:rsidRDefault="00BA2295" w:rsidP="002E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23" w:lineRule="auto"/>
              <w:ind w:left="-79" w:right="19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519E93B" w14:textId="34AD342F" w:rsidR="00BA2295" w:rsidRPr="00BE5913" w:rsidRDefault="00BA2295" w:rsidP="002E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23" w:lineRule="auto"/>
              <w:ind w:left="-79" w:right="19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E1579B7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6017099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0495B2C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93B8CA9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C901BF8" w14:textId="77777777" w:rsidR="00772FCC" w:rsidRPr="00BE5913" w:rsidRDefault="00772FCC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8EB2FEF" w14:textId="528FDA44" w:rsidR="00772FCC" w:rsidRPr="00BE5913" w:rsidRDefault="00B11C2B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11C2B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6</w:t>
            </w:r>
            <w:r w:rsidR="00772FCC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5</w:t>
            </w:r>
            <w:r w:rsidRPr="00B11C2B">
              <w:rPr>
                <w:rFonts w:ascii="Angsana New" w:eastAsia="MS Mincho" w:hAnsi="Angsana New"/>
                <w:sz w:val="30"/>
                <w:szCs w:val="30"/>
              </w:rPr>
              <w:t>00</w:t>
            </w:r>
            <w:r w:rsidR="00772FCC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B11C2B">
              <w:rPr>
                <w:rFonts w:ascii="Angsana New" w:eastAsia="MS Mincho" w:hAnsi="Angsana New"/>
                <w:sz w:val="30"/>
                <w:szCs w:val="30"/>
              </w:rPr>
              <w:t>000</w:t>
            </w:r>
          </w:p>
        </w:tc>
      </w:tr>
      <w:tr w:rsidR="00D03D32" w:rsidRPr="00BE5913" w14:paraId="769A2B8E" w14:textId="77777777" w:rsidTr="002329D5">
        <w:trPr>
          <w:trHeight w:val="135"/>
        </w:trPr>
        <w:tc>
          <w:tcPr>
            <w:tcW w:w="3870" w:type="dxa"/>
          </w:tcPr>
          <w:p w14:paraId="28A4F4D9" w14:textId="77777777" w:rsidR="00D03D32" w:rsidRPr="00BE5913" w:rsidRDefault="00D03D32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51EC6A" w14:textId="77777777" w:rsidR="00D03D32" w:rsidRDefault="00D03D32" w:rsidP="004D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9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E79890" w14:textId="77777777" w:rsidR="00D03D32" w:rsidRPr="00BE5913" w:rsidRDefault="00D03D32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D4C864" w14:textId="77777777" w:rsidR="00D03D32" w:rsidRPr="00BE5913" w:rsidRDefault="00D03D32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189CBD" w14:textId="77777777" w:rsidR="00D03D32" w:rsidRPr="00BE5913" w:rsidRDefault="00D03D32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841D49A" w14:textId="77777777" w:rsidR="00D03D32" w:rsidRDefault="00D03D32" w:rsidP="002E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23" w:lineRule="auto"/>
              <w:ind w:left="-79" w:right="19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085FEE6" w14:textId="77777777" w:rsidR="00D03D32" w:rsidRPr="00BE5913" w:rsidRDefault="00D03D32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F90870F" w14:textId="77777777" w:rsidR="00D03D32" w:rsidRPr="00BE5913" w:rsidRDefault="00D03D32" w:rsidP="00772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C16863" w:rsidRPr="00BE5913" w14:paraId="6CC00216" w14:textId="77777777" w:rsidTr="002329D5">
        <w:trPr>
          <w:trHeight w:val="135"/>
        </w:trPr>
        <w:tc>
          <w:tcPr>
            <w:tcW w:w="3870" w:type="dxa"/>
          </w:tcPr>
          <w:p w14:paraId="080A760F" w14:textId="03868FE2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52"/>
                <w:szCs w:val="52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เงินกู้ยืมที่ไม่มีหลักประกันกับสถาบันการเงินต่างประเทศแห่งหนึ่ง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วงเงินรวม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4</w:t>
            </w:r>
            <w:r w:rsidRPr="00BE5913">
              <w:rPr>
                <w:rFonts w:ascii="Angsana New" w:hAnsi="Angsana New"/>
                <w:sz w:val="30"/>
                <w:szCs w:val="30"/>
              </w:rPr>
              <w:t>,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5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00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แบ่งเป็น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3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วงเงินย่อย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วงเงินละ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sz w:val="30"/>
                <w:szCs w:val="30"/>
              </w:rPr>
              <w:t>,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5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00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มีอัตราดอกเบี้ยคงที่ในแต่ละคราวของการเบิกเงินกู้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เงื่อนไขการจ่ายชำระคืนเงินกู้เมื่อครบกำหนด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3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5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7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ปีตามลำดับ</w:t>
            </w:r>
          </w:p>
        </w:tc>
        <w:tc>
          <w:tcPr>
            <w:tcW w:w="1170" w:type="dxa"/>
          </w:tcPr>
          <w:p w14:paraId="6FC02EC3" w14:textId="77777777" w:rsidR="00C1686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CE0EB56" w14:textId="77777777" w:rsidR="00F9690C" w:rsidRDefault="00F9690C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030F59B" w14:textId="77777777" w:rsidR="00F9690C" w:rsidRDefault="00F9690C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CEC5122" w14:textId="77777777" w:rsidR="00F9690C" w:rsidRDefault="00F9690C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8D4B5D7" w14:textId="77777777" w:rsidR="00F9690C" w:rsidRDefault="00F9690C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FD0330B" w14:textId="77777777" w:rsidR="00F9690C" w:rsidRDefault="00F9690C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45FD174" w14:textId="08EB96AC" w:rsidR="00F9690C" w:rsidRPr="00BE5913" w:rsidRDefault="00C070A0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="00F9690C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333</w:t>
            </w:r>
            <w:r w:rsidR="00F9690C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34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AF304DD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3C72D7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D0E6338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C012F43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47F07F7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861547E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8F31D5E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80E7531" w14:textId="070E0AED" w:rsidR="00C16863" w:rsidRPr="00BE5913" w:rsidRDefault="00C070A0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3</w:t>
            </w:r>
            <w:r w:rsidR="00C16863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833</w:t>
            </w:r>
            <w:r w:rsidR="00C16863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34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DB2A9A5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E0023FD" w14:textId="77777777" w:rsidR="00C1686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9A19360" w14:textId="77777777" w:rsidR="00F9690C" w:rsidRDefault="00F9690C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C9961AE" w14:textId="77777777" w:rsidR="00F9690C" w:rsidRDefault="00F9690C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3E0330E" w14:textId="77777777" w:rsidR="00F9690C" w:rsidRDefault="00F9690C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170965A" w14:textId="77777777" w:rsidR="00F9690C" w:rsidRDefault="00F9690C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7B130E5" w14:textId="77777777" w:rsidR="00F9690C" w:rsidRDefault="00F9690C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A231EC5" w14:textId="6B6B4C61" w:rsidR="00F9690C" w:rsidRPr="00BE5913" w:rsidRDefault="00C070A0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="00F9690C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333</w:t>
            </w:r>
            <w:r w:rsidR="00F9690C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34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</w:t>
            </w:r>
          </w:p>
        </w:tc>
        <w:tc>
          <w:tcPr>
            <w:tcW w:w="262" w:type="dxa"/>
          </w:tcPr>
          <w:p w14:paraId="406040E9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40540F9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89A729D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82BC8ED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2C80868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EF77597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6670CC6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7A70036" w14:textId="00CE52DD" w:rsidR="00C16863" w:rsidRPr="00BE5913" w:rsidRDefault="00C070A0" w:rsidP="00C16863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  <w:lang w:val="en-US"/>
              </w:rPr>
              <w:t>3</w:t>
            </w:r>
            <w:r w:rsidR="00C16863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sz w:val="30"/>
                <w:szCs w:val="30"/>
                <w:lang w:val="en-US"/>
              </w:rPr>
              <w:t>833</w:t>
            </w:r>
            <w:r w:rsidR="00C16863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sz w:val="30"/>
                <w:szCs w:val="30"/>
                <w:lang w:val="en-US"/>
              </w:rPr>
              <w:t>34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  <w:lang w:val="en-US"/>
              </w:rPr>
              <w:t>0</w:t>
            </w:r>
          </w:p>
        </w:tc>
      </w:tr>
      <w:tr w:rsidR="00C16863" w:rsidRPr="00634E3B" w14:paraId="17875CB7" w14:textId="77777777" w:rsidTr="002329D5">
        <w:trPr>
          <w:trHeight w:val="135"/>
        </w:trPr>
        <w:tc>
          <w:tcPr>
            <w:tcW w:w="3870" w:type="dxa"/>
          </w:tcPr>
          <w:p w14:paraId="777E1894" w14:textId="77777777" w:rsidR="00C16863" w:rsidRPr="00634E3B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B81CF7D" w14:textId="77777777" w:rsidR="00C16863" w:rsidRPr="00634E3B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01D3A3" w14:textId="77777777" w:rsidR="00C16863" w:rsidRPr="00634E3B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20FD44" w14:textId="77777777" w:rsidR="00C16863" w:rsidRPr="00634E3B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A0E6A8" w14:textId="77777777" w:rsidR="00C16863" w:rsidRPr="00634E3B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32BD836A" w14:textId="77777777" w:rsidR="00C16863" w:rsidRPr="00634E3B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B673ED1" w14:textId="77777777" w:rsidR="00C16863" w:rsidRPr="00634E3B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2E1B271" w14:textId="77777777" w:rsidR="00C16863" w:rsidRPr="00634E3B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6863" w:rsidRPr="00BE5913" w14:paraId="5E6FC161" w14:textId="77777777" w:rsidTr="002329D5">
        <w:trPr>
          <w:trHeight w:val="135"/>
        </w:trPr>
        <w:tc>
          <w:tcPr>
            <w:tcW w:w="3870" w:type="dxa"/>
          </w:tcPr>
          <w:p w14:paraId="4F252422" w14:textId="59ABCA31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เงินกู้ยืมที่ไม่มีหลักประกันกับสถาบันการเงินในประเทศ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วงเงินรวม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2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0</w:t>
            </w:r>
            <w:r w:rsidRPr="00BE5913">
              <w:rPr>
                <w:rFonts w:ascii="Angsana New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000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โดยมีอัตราดอกเบี้ยที่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THOR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บวกส่วนเพิ่มต่อปีและกำหนดชำระคืนภายในปี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70" w:type="dxa"/>
          </w:tcPr>
          <w:p w14:paraId="3782995B" w14:textId="77777777" w:rsidR="00C1686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AEBE843" w14:textId="77777777" w:rsidR="00500E89" w:rsidRDefault="00500E89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A371AFE" w14:textId="77777777" w:rsidR="00500E89" w:rsidRDefault="00500E89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EE81D7E" w14:textId="2209851C" w:rsidR="00500E89" w:rsidRPr="00BE5913" w:rsidRDefault="00B11C2B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11C2B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3</w:t>
            </w:r>
            <w:r w:rsidR="00500E89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5</w:t>
            </w:r>
            <w:r w:rsidRPr="00B11C2B">
              <w:rPr>
                <w:rFonts w:ascii="Angsana New" w:eastAsia="MS Mincho" w:hAnsi="Angsana New"/>
                <w:sz w:val="30"/>
                <w:szCs w:val="30"/>
              </w:rPr>
              <w:t>00</w:t>
            </w:r>
            <w:r w:rsidR="00500E89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B11C2B">
              <w:rPr>
                <w:rFonts w:ascii="Angsana New" w:eastAsia="MS Mincho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9C04F42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CBF500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282F151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47094FC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1AD3A58" w14:textId="6F838E01" w:rsidR="00C16863" w:rsidRPr="00BE5913" w:rsidRDefault="00C070A0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5</w:t>
            </w:r>
            <w:r w:rsidR="00C16863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5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00</w:t>
            </w:r>
            <w:r w:rsidR="00C16863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DA4119E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0FF87D03" w14:textId="77777777" w:rsidR="00C1686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7013C0B" w14:textId="77777777" w:rsidR="00500E89" w:rsidRDefault="00500E89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19DD8C9" w14:textId="77777777" w:rsidR="00500E89" w:rsidRDefault="00500E89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A44B775" w14:textId="00049727" w:rsidR="00500E89" w:rsidRPr="00BE5913" w:rsidRDefault="00B11C2B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11C2B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3</w:t>
            </w:r>
            <w:r w:rsidR="00500E89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5</w:t>
            </w:r>
            <w:r w:rsidRPr="00B11C2B">
              <w:rPr>
                <w:rFonts w:ascii="Angsana New" w:eastAsia="MS Mincho" w:hAnsi="Angsana New"/>
                <w:sz w:val="30"/>
                <w:szCs w:val="30"/>
              </w:rPr>
              <w:t>00</w:t>
            </w:r>
            <w:r w:rsidR="00500E89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B11C2B">
              <w:rPr>
                <w:rFonts w:ascii="Angsana New" w:eastAsia="MS Mincho" w:hAnsi="Angsana New"/>
                <w:sz w:val="30"/>
                <w:szCs w:val="30"/>
              </w:rPr>
              <w:t>000</w:t>
            </w:r>
          </w:p>
        </w:tc>
        <w:tc>
          <w:tcPr>
            <w:tcW w:w="262" w:type="dxa"/>
          </w:tcPr>
          <w:p w14:paraId="393EF446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44C9EE12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1BEF33F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5866F08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F2DE324" w14:textId="2E4B893B" w:rsidR="00C16863" w:rsidRPr="00BE5913" w:rsidRDefault="00C070A0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5</w:t>
            </w:r>
            <w:r w:rsidR="00C16863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5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00</w:t>
            </w:r>
            <w:r w:rsidR="00C16863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000</w:t>
            </w:r>
          </w:p>
        </w:tc>
      </w:tr>
      <w:tr w:rsidR="00C16863" w:rsidRPr="00634E3B" w14:paraId="0A9D41DE" w14:textId="77777777" w:rsidTr="002329D5">
        <w:trPr>
          <w:trHeight w:val="135"/>
        </w:trPr>
        <w:tc>
          <w:tcPr>
            <w:tcW w:w="3870" w:type="dxa"/>
          </w:tcPr>
          <w:p w14:paraId="4AA2E6FB" w14:textId="77777777" w:rsidR="00C16863" w:rsidRPr="00634E3B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83F79C" w14:textId="77777777" w:rsidR="00C16863" w:rsidRPr="00634E3B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BF0000" w14:textId="77777777" w:rsidR="00C16863" w:rsidRPr="00634E3B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6FE229" w14:textId="77777777" w:rsidR="00C16863" w:rsidRPr="00634E3B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43F093" w14:textId="77777777" w:rsidR="00C16863" w:rsidRPr="00634E3B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170FB4B" w14:textId="77777777" w:rsidR="00C16863" w:rsidRPr="00634E3B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66650F16" w14:textId="77777777" w:rsidR="00C16863" w:rsidRPr="00634E3B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E00AA97" w14:textId="77777777" w:rsidR="00C16863" w:rsidRPr="00634E3B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6863" w:rsidRPr="00BE5913" w14:paraId="2BE90494" w14:textId="77777777" w:rsidTr="002329D5">
        <w:trPr>
          <w:trHeight w:val="135"/>
        </w:trPr>
        <w:tc>
          <w:tcPr>
            <w:tcW w:w="3870" w:type="dxa"/>
          </w:tcPr>
          <w:p w14:paraId="4B8B32B6" w14:textId="307CA292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เงินกู้ยืมที่ไม่มีหลักประกันกับสถาบันการเงินในประเทศแห่งหนึ่ง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วงเงินรวม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7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00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มีอัตราดอกเบี้ยร้อยละ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3</w:t>
            </w:r>
            <w:r w:rsidRPr="00BE5913">
              <w:rPr>
                <w:rFonts w:ascii="Angsana New" w:hAnsi="Angsana New"/>
                <w:sz w:val="30"/>
                <w:szCs w:val="30"/>
              </w:rPr>
              <w:t>.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25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 xml:space="preserve"> และ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THOR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บวกส่วนเพิ่มต่อปี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จ่ายชำระคืนเงินกู้ภายใน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3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นับจากวันที่เบิกใช้</w:t>
            </w:r>
          </w:p>
        </w:tc>
        <w:tc>
          <w:tcPr>
            <w:tcW w:w="1170" w:type="dxa"/>
          </w:tcPr>
          <w:p w14:paraId="545A7452" w14:textId="77777777" w:rsidR="00C1686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3F04A76F" w14:textId="77777777" w:rsidR="00500E89" w:rsidRDefault="00500E89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57CD0BCF" w14:textId="77777777" w:rsidR="00500E89" w:rsidRDefault="00500E89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046B6957" w14:textId="77777777" w:rsidR="00500E89" w:rsidRDefault="00500E89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36253D38" w14:textId="3A557445" w:rsidR="00500E89" w:rsidRPr="00BE5913" w:rsidRDefault="00C070A0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00</w:t>
            </w:r>
            <w:r w:rsidR="00500E8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DAA63A9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11DBEC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062EDA0F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4E702573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3F5988DD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1CBE2DD4" w14:textId="4D4E582A" w:rsidR="00C16863" w:rsidRPr="00BE5913" w:rsidRDefault="00C070A0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45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  <w:r w:rsidR="00C16863"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6F0D2EA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326F3333" w14:textId="77777777" w:rsidR="00C1686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8065D8D" w14:textId="77777777" w:rsidR="00500E89" w:rsidRDefault="00500E89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1718C98" w14:textId="77777777" w:rsidR="00500E89" w:rsidRDefault="00500E89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8785C01" w14:textId="77777777" w:rsidR="00500E89" w:rsidRDefault="00500E89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FD83DFE" w14:textId="5183F074" w:rsidR="00500E89" w:rsidRPr="00BE5913" w:rsidRDefault="00C070A0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6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00</w:t>
            </w:r>
            <w:r w:rsidR="00500E89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000</w:t>
            </w:r>
          </w:p>
        </w:tc>
        <w:tc>
          <w:tcPr>
            <w:tcW w:w="262" w:type="dxa"/>
          </w:tcPr>
          <w:p w14:paraId="45CEEABA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50F05680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F335972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FFB484C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6117C4D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E0FB6EA" w14:textId="7D7931A9" w:rsidR="00C16863" w:rsidRPr="00BE5913" w:rsidRDefault="00C070A0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45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</w:t>
            </w:r>
            <w:r w:rsidR="00C16863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000</w:t>
            </w:r>
          </w:p>
        </w:tc>
      </w:tr>
      <w:tr w:rsidR="00C16863" w:rsidRPr="00BE5913" w14:paraId="0C78656A" w14:textId="77777777" w:rsidTr="002329D5">
        <w:trPr>
          <w:trHeight w:val="135"/>
        </w:trPr>
        <w:tc>
          <w:tcPr>
            <w:tcW w:w="3870" w:type="dxa"/>
          </w:tcPr>
          <w:p w14:paraId="07B05DFA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411F47F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DD7A37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A64DCC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035F55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556CF9A6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0B230DE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5F098D23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C16863" w:rsidRPr="00BE5913" w14:paraId="40BA4306" w14:textId="77777777" w:rsidTr="002329D5">
        <w:trPr>
          <w:trHeight w:val="135"/>
        </w:trPr>
        <w:tc>
          <w:tcPr>
            <w:tcW w:w="3870" w:type="dxa"/>
          </w:tcPr>
          <w:p w14:paraId="4B6AC381" w14:textId="6E9FA0D9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เงินกู้ยืมที่ไม่มีหลักประกันกับสถาบันการเงินในประเทศแห่ง</w:t>
            </w:r>
            <w:r w:rsidRPr="00FB673D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FB673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B673D">
              <w:rPr>
                <w:rFonts w:ascii="Angsana New" w:hAnsi="Angsana New" w:hint="cs"/>
                <w:sz w:val="30"/>
                <w:szCs w:val="30"/>
                <w:cs/>
              </w:rPr>
              <w:t>วงเงินรวม</w:t>
            </w:r>
            <w:r w:rsidRPr="00FB673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6</w:t>
            </w:r>
            <w:r w:rsidRPr="00FB673D">
              <w:rPr>
                <w:rFonts w:ascii="Angsana New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000</w:t>
            </w:r>
            <w:r w:rsidRPr="00FB67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B673D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FB673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B673D">
              <w:rPr>
                <w:rFonts w:ascii="Angsana New" w:hAnsi="Angsana New" w:hint="cs"/>
                <w:sz w:val="30"/>
                <w:szCs w:val="30"/>
                <w:cs/>
              </w:rPr>
              <w:t>มีอัตราดอกเบี้ย</w:t>
            </w:r>
            <w:r w:rsidRPr="00FB673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B673D">
              <w:rPr>
                <w:rFonts w:ascii="Angsana New" w:hAnsi="Angsana New"/>
                <w:sz w:val="30"/>
                <w:szCs w:val="30"/>
              </w:rPr>
              <w:t xml:space="preserve">THOR </w:t>
            </w:r>
            <w:r w:rsidRPr="00FB673D">
              <w:rPr>
                <w:rFonts w:ascii="Angsana New" w:hAnsi="Angsana New" w:hint="cs"/>
                <w:sz w:val="30"/>
                <w:szCs w:val="30"/>
                <w:cs/>
              </w:rPr>
              <w:t>บวกส่วนเพิ่มต่อปีและกำหนดชำระคืนภายใน</w:t>
            </w:r>
            <w:r w:rsidRPr="00FB673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5</w:t>
            </w:r>
            <w:r w:rsidRPr="00FB67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B673D">
              <w:rPr>
                <w:rFonts w:ascii="Angsana New" w:hAnsi="Angsana New" w:hint="cs"/>
                <w:sz w:val="30"/>
                <w:szCs w:val="30"/>
                <w:cs/>
              </w:rPr>
              <w:t>ปีนับจากวันที่เบิกใช้</w:t>
            </w:r>
          </w:p>
        </w:tc>
        <w:tc>
          <w:tcPr>
            <w:tcW w:w="1170" w:type="dxa"/>
          </w:tcPr>
          <w:p w14:paraId="0630BBB7" w14:textId="77777777" w:rsidR="00C1686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48F87B71" w14:textId="77777777" w:rsidR="00124832" w:rsidRDefault="00124832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6555C374" w14:textId="77777777" w:rsidR="00124832" w:rsidRDefault="00124832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41FFBBEC" w14:textId="77777777" w:rsidR="00124832" w:rsidRDefault="00124832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59DB1476" w14:textId="4E857624" w:rsidR="00124832" w:rsidRPr="00BE5913" w:rsidRDefault="00C070A0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  <w:r w:rsidR="00124832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  <w:r w:rsidR="00124832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4ACE296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43B2C5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172E04C3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5B797478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5D76124F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377D67AA" w14:textId="3B18ED37" w:rsidR="00C16863" w:rsidRPr="00BE5913" w:rsidRDefault="00C070A0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3</w:t>
            </w:r>
            <w:r w:rsidR="00C16863"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  <w:r w:rsidR="00C16863"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60FEB00F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6D6D9288" w14:textId="77777777" w:rsidR="00124832" w:rsidRDefault="00124832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8C3EE1D" w14:textId="77777777" w:rsidR="00124832" w:rsidRDefault="00124832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4500AB8" w14:textId="77777777" w:rsidR="00124832" w:rsidRDefault="00124832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54C8CF6" w14:textId="77777777" w:rsidR="00124832" w:rsidRDefault="00124832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5B51E58" w14:textId="5E2E7D94" w:rsidR="00C16863" w:rsidRPr="00BE5913" w:rsidRDefault="00C070A0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6</w:t>
            </w:r>
            <w:r w:rsidR="00124832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000</w:t>
            </w:r>
            <w:r w:rsidR="00124832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000</w:t>
            </w:r>
          </w:p>
        </w:tc>
        <w:tc>
          <w:tcPr>
            <w:tcW w:w="262" w:type="dxa"/>
          </w:tcPr>
          <w:p w14:paraId="3059E937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3B7A9CB1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9D9FE21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AF721EF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5DDC7E2" w14:textId="77777777" w:rsidR="00C16863" w:rsidRPr="00BE5913" w:rsidRDefault="00C16863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454B541" w14:textId="32498B4B" w:rsidR="00C16863" w:rsidRPr="00634E3B" w:rsidRDefault="00C070A0" w:rsidP="00C1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3</w:t>
            </w:r>
            <w:r w:rsidR="00C16863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000</w:t>
            </w:r>
            <w:r w:rsidR="00C16863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000</w:t>
            </w:r>
          </w:p>
        </w:tc>
      </w:tr>
      <w:tr w:rsidR="00D96A11" w:rsidRPr="00BE5913" w14:paraId="08F80D08" w14:textId="77777777" w:rsidTr="002329D5">
        <w:trPr>
          <w:trHeight w:val="135"/>
        </w:trPr>
        <w:tc>
          <w:tcPr>
            <w:tcW w:w="3870" w:type="dxa"/>
          </w:tcPr>
          <w:p w14:paraId="590408A7" w14:textId="77777777" w:rsidR="00D96A11" w:rsidRPr="00BE5913" w:rsidRDefault="00D96A11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ACCD519" w14:textId="77777777" w:rsidR="00D96A11" w:rsidRDefault="00D96A11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17DF2B" w14:textId="77777777" w:rsidR="00D96A11" w:rsidRPr="00BE5913" w:rsidRDefault="00D96A11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D97294" w14:textId="77777777" w:rsidR="00D96A11" w:rsidRPr="00BE5913" w:rsidRDefault="00D96A11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D5848" w14:textId="77777777" w:rsidR="00D96A11" w:rsidRPr="000F5488" w:rsidRDefault="00D96A11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310084B2" w14:textId="77777777" w:rsidR="00D96A11" w:rsidRDefault="00D96A11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7BEF7687" w14:textId="77777777" w:rsidR="00D96A11" w:rsidRPr="00BE5913" w:rsidRDefault="00D96A11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2CA31F64" w14:textId="77777777" w:rsidR="00D96A11" w:rsidRPr="00BE5913" w:rsidRDefault="00D96A11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0F5488" w:rsidRPr="00BE5913" w14:paraId="76DCD4F6" w14:textId="77777777" w:rsidTr="00CD765B">
        <w:trPr>
          <w:trHeight w:val="135"/>
        </w:trPr>
        <w:tc>
          <w:tcPr>
            <w:tcW w:w="3870" w:type="dxa"/>
          </w:tcPr>
          <w:p w14:paraId="06403310" w14:textId="31890C22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เงินกู้ยืมที่ไม่มีหลักประกันกับสถาบันการเงินในประเทศแห่งหนึ่ง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วงเงินรวมไม่เกิน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10</w:t>
            </w:r>
            <w:r w:rsidRPr="00BE5913">
              <w:rPr>
                <w:rFonts w:ascii="Angsana New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000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แบ่งเป็น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2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วงเงินย่อย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โดยวงเงินที่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5</w:t>
            </w:r>
            <w:r w:rsidRPr="00BE5913">
              <w:rPr>
                <w:rFonts w:ascii="Angsana New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000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มีอัตราดอกเบี้ยคงที่ร้อยละ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3</w:t>
            </w:r>
            <w:r w:rsidRPr="00BE5913">
              <w:rPr>
                <w:rFonts w:ascii="Angsana New" w:hAnsi="Angsana New"/>
                <w:sz w:val="30"/>
                <w:szCs w:val="30"/>
              </w:rPr>
              <w:t>.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66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และกำหนดชำระภายใน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3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และวงเงินที่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2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10</w:t>
            </w:r>
            <w:r w:rsidRPr="00BE5913">
              <w:rPr>
                <w:rFonts w:ascii="Angsana New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000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มีอัตราดอกเบี้ย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THOR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บวกส่วนเพิ่มต่อปี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และกำหนดชำระ</w:t>
            </w:r>
            <w:r w:rsidR="00323121">
              <w:rPr>
                <w:rFonts w:ascii="Angsana New" w:hAnsi="Angsana New" w:hint="cs"/>
                <w:sz w:val="30"/>
                <w:szCs w:val="30"/>
                <w:cs/>
              </w:rPr>
              <w:t>ภายหลังการชำระ</w:t>
            </w:r>
            <w:r w:rsidR="00CD765B">
              <w:rPr>
                <w:rFonts w:ascii="Angsana New" w:hAnsi="Angsana New" w:hint="cs"/>
                <w:sz w:val="30"/>
                <w:szCs w:val="30"/>
                <w:cs/>
              </w:rPr>
              <w:t>วงที่</w:t>
            </w:r>
            <w:r w:rsidR="00CD765B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ทุก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3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แต่ไม่เกิน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5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ปีนับจากวันที่ทำสัญญา</w:t>
            </w:r>
          </w:p>
        </w:tc>
        <w:tc>
          <w:tcPr>
            <w:tcW w:w="1170" w:type="dxa"/>
            <w:vAlign w:val="bottom"/>
          </w:tcPr>
          <w:p w14:paraId="153566BB" w14:textId="77777777" w:rsidR="000F5488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35D767EF" w14:textId="77777777" w:rsidR="00B82AEA" w:rsidRDefault="00B82AEA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57AE954C" w14:textId="77777777" w:rsidR="00B82AEA" w:rsidRDefault="00B82AEA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72AC77D8" w14:textId="77777777" w:rsidR="00B82AEA" w:rsidRDefault="00B82AEA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5AC94507" w14:textId="77777777" w:rsidR="00B82AEA" w:rsidRDefault="00B82AEA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59E5608A" w14:textId="77777777" w:rsidR="00B82AEA" w:rsidRDefault="00B82AEA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007629B3" w14:textId="77777777" w:rsidR="00B82AEA" w:rsidRDefault="00B82AEA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03DBA307" w14:textId="77777777" w:rsidR="00B82AEA" w:rsidRDefault="00B82AEA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67F3AED2" w14:textId="647460D7" w:rsidR="00B82AEA" w:rsidRPr="00BE5913" w:rsidRDefault="00B11C2B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10</w:t>
            </w:r>
            <w:r w:rsidR="00B82AEA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  <w:r w:rsidR="00B82AEA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0A86AF78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2EF517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267D738F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35C7069F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2F55DB27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0BC53566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279E2F72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7A8EF463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59428136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6C0647C3" w14:textId="7A39BD69" w:rsidR="000F5488" w:rsidRPr="00BE5913" w:rsidRDefault="00C070A0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="000F5488"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  <w:r w:rsidR="000F5488"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47FBF462" w14:textId="77777777" w:rsidR="000F5488" w:rsidRPr="000F5488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6026CEE8" w14:textId="77777777" w:rsidR="000F5488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3B5D70D" w14:textId="77777777" w:rsidR="00B82AEA" w:rsidRDefault="00B82AEA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8B21E4B" w14:textId="77777777" w:rsidR="00B82AEA" w:rsidRDefault="00B82AEA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5C810E6" w14:textId="77777777" w:rsidR="00B82AEA" w:rsidRDefault="00B82AEA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D3188A4" w14:textId="77777777" w:rsidR="00B82AEA" w:rsidRDefault="00B82AEA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D0C6626" w14:textId="77777777" w:rsidR="00B82AEA" w:rsidRDefault="00B82AEA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37F6A3D" w14:textId="77777777" w:rsidR="00B82AEA" w:rsidRDefault="00B82AEA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589858B" w14:textId="77777777" w:rsidR="00B82AEA" w:rsidRDefault="00B82AEA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7DB26D9" w14:textId="1A12AC03" w:rsidR="00B82AEA" w:rsidRPr="00BE5913" w:rsidRDefault="00B11C2B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B11C2B">
              <w:rPr>
                <w:rFonts w:ascii="Angsana New" w:eastAsia="MS Mincho" w:hAnsi="Angsana New"/>
                <w:sz w:val="30"/>
                <w:szCs w:val="30"/>
              </w:rPr>
              <w:t>10</w:t>
            </w:r>
            <w:r w:rsidR="00B82AEA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B11C2B">
              <w:rPr>
                <w:rFonts w:ascii="Angsana New" w:eastAsia="MS Mincho" w:hAnsi="Angsana New"/>
                <w:sz w:val="30"/>
                <w:szCs w:val="30"/>
              </w:rPr>
              <w:t>000</w:t>
            </w:r>
            <w:r w:rsidR="00B82AEA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B11C2B">
              <w:rPr>
                <w:rFonts w:ascii="Angsana New" w:eastAsia="MS Mincho" w:hAnsi="Angsana New"/>
                <w:sz w:val="30"/>
                <w:szCs w:val="30"/>
              </w:rPr>
              <w:t>000</w:t>
            </w:r>
          </w:p>
        </w:tc>
        <w:tc>
          <w:tcPr>
            <w:tcW w:w="262" w:type="dxa"/>
            <w:vAlign w:val="bottom"/>
          </w:tcPr>
          <w:p w14:paraId="1D6E251B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9958592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8321D56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59C4A48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7DA5E0F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F573E3C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0FB8D5D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D6B1581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024E534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5924138" w14:textId="5400311D" w:rsidR="000F5488" w:rsidRPr="00BE5913" w:rsidRDefault="00C070A0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5</w:t>
            </w:r>
            <w:r w:rsidR="000F5488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000</w:t>
            </w:r>
            <w:r w:rsidR="000F5488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000</w:t>
            </w:r>
          </w:p>
        </w:tc>
      </w:tr>
      <w:tr w:rsidR="000F5488" w:rsidRPr="002E16CA" w14:paraId="502C64D9" w14:textId="77777777" w:rsidTr="002329D5">
        <w:trPr>
          <w:trHeight w:val="135"/>
        </w:trPr>
        <w:tc>
          <w:tcPr>
            <w:tcW w:w="3870" w:type="dxa"/>
          </w:tcPr>
          <w:p w14:paraId="66138A9C" w14:textId="77777777" w:rsidR="000F5488" w:rsidRPr="002E16CA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6B96C66" w14:textId="77777777" w:rsidR="000F5488" w:rsidRPr="002E16CA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043D8" w14:textId="77777777" w:rsidR="000F5488" w:rsidRPr="002E16CA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B7978C" w14:textId="77777777" w:rsidR="000F5488" w:rsidRPr="002E16CA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3DCD25" w14:textId="77777777" w:rsidR="000F5488" w:rsidRPr="002E16CA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8F3E4DF" w14:textId="77777777" w:rsidR="000F5488" w:rsidRPr="002E16CA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1FA03673" w14:textId="77777777" w:rsidR="000F5488" w:rsidRPr="002E16CA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055A1C8" w14:textId="77777777" w:rsidR="000F5488" w:rsidRPr="002E16CA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5488" w:rsidRPr="00BE5913" w14:paraId="7F7012EA" w14:textId="77777777" w:rsidTr="002329D5">
        <w:trPr>
          <w:trHeight w:val="135"/>
        </w:trPr>
        <w:tc>
          <w:tcPr>
            <w:tcW w:w="3870" w:type="dxa"/>
          </w:tcPr>
          <w:p w14:paraId="4838E185" w14:textId="4F130A91" w:rsidR="000F5488" w:rsidRPr="00182C28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82C28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เงินกู้ยืมที่ไม่มีหลักประกันกับสถาบันการเงินต่างประเทศแห่งหนึ่ง วงเงินรวม </w:t>
            </w:r>
            <w:r w:rsidR="00C070A0" w:rsidRPr="00C070A0"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Pr="00182C28">
              <w:rPr>
                <w:rFonts w:ascii="Angsana New" w:hAnsi="Angsana New"/>
                <w:spacing w:val="-2"/>
                <w:sz w:val="30"/>
                <w:szCs w:val="30"/>
              </w:rPr>
              <w:t>,</w:t>
            </w:r>
            <w:r w:rsidR="00B11C2B" w:rsidRPr="00B11C2B">
              <w:rPr>
                <w:rFonts w:ascii="Angsana New" w:hAnsi="Angsana New"/>
                <w:spacing w:val="-2"/>
                <w:sz w:val="30"/>
                <w:szCs w:val="30"/>
              </w:rPr>
              <w:t>000</w:t>
            </w:r>
            <w:r w:rsidRPr="00182C28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182C28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ล้านบาท มีอัตราดอกเบี้ย </w:t>
            </w:r>
            <w:r w:rsidRPr="00182C28">
              <w:rPr>
                <w:rFonts w:ascii="Angsana New" w:hAnsi="Angsana New"/>
                <w:spacing w:val="-2"/>
                <w:sz w:val="30"/>
                <w:szCs w:val="30"/>
              </w:rPr>
              <w:t xml:space="preserve">THOR </w:t>
            </w:r>
            <w:r w:rsidRPr="00182C2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บวกส่วนเพิ่มต่อปี</w:t>
            </w:r>
            <w:r w:rsidRPr="00182C28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182C28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และกำหนดชำระคืนทุกปีภายใน </w:t>
            </w:r>
            <w:r w:rsidR="00C070A0" w:rsidRPr="00C070A0">
              <w:rPr>
                <w:rFonts w:ascii="Angsana New" w:hAnsi="Angsana New"/>
                <w:spacing w:val="-2"/>
                <w:sz w:val="30"/>
                <w:szCs w:val="30"/>
              </w:rPr>
              <w:t>4</w:t>
            </w:r>
            <w:r w:rsidRPr="00182C28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182C28">
              <w:rPr>
                <w:rFonts w:ascii="Angsana New" w:hAnsi="Angsana New"/>
                <w:spacing w:val="-2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</w:tcPr>
          <w:p w14:paraId="1D0DEEB2" w14:textId="77777777" w:rsidR="000F5488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7C7F46A6" w14:textId="77777777" w:rsidR="00B82AEA" w:rsidRDefault="00B82AEA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0959B08F" w14:textId="77777777" w:rsidR="00B82AEA" w:rsidRDefault="00B82AEA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49308202" w14:textId="279ADAB6" w:rsidR="00B82AEA" w:rsidRPr="00BE5913" w:rsidRDefault="00C070A0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="00B82AEA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00</w:t>
            </w:r>
            <w:r w:rsidR="00E6445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64F866A2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A81364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13FCBDC5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6208EB42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288641E0" w14:textId="624E4A53" w:rsidR="000F5488" w:rsidRPr="00BE5913" w:rsidRDefault="00C070A0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3</w:t>
            </w:r>
            <w:r w:rsidR="000F5488"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  <w:r w:rsidR="000F5488"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199ECDE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58292CA6" w14:textId="77777777" w:rsidR="000F5488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7544B86" w14:textId="77777777" w:rsidR="00E6445F" w:rsidRDefault="00E6445F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7D9FCF1" w14:textId="77777777" w:rsidR="00E6445F" w:rsidRDefault="00E6445F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920C6DB" w14:textId="795715B0" w:rsidR="00E6445F" w:rsidRPr="00BE5913" w:rsidRDefault="00C070A0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="00E6445F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5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00</w:t>
            </w:r>
            <w:r w:rsidR="00E6445F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000</w:t>
            </w:r>
          </w:p>
        </w:tc>
        <w:tc>
          <w:tcPr>
            <w:tcW w:w="262" w:type="dxa"/>
          </w:tcPr>
          <w:p w14:paraId="0979A0F8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1D16B42F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B0B2972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641C0FF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A2102AB" w14:textId="662762E2" w:rsidR="000F5488" w:rsidRPr="00BE5913" w:rsidRDefault="00C070A0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3</w:t>
            </w:r>
            <w:r w:rsidR="000F5488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000</w:t>
            </w:r>
            <w:r w:rsidR="000F5488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000</w:t>
            </w:r>
          </w:p>
        </w:tc>
      </w:tr>
      <w:tr w:rsidR="000F5488" w:rsidRPr="002E16CA" w14:paraId="1F9F2630" w14:textId="77777777" w:rsidTr="0095576E">
        <w:trPr>
          <w:trHeight w:val="135"/>
        </w:trPr>
        <w:tc>
          <w:tcPr>
            <w:tcW w:w="3870" w:type="dxa"/>
          </w:tcPr>
          <w:p w14:paraId="62CE4D76" w14:textId="77777777" w:rsidR="000F5488" w:rsidRPr="002E16CA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F7EA4ED" w14:textId="77777777" w:rsidR="000F5488" w:rsidRPr="002E16CA" w:rsidRDefault="000F5488" w:rsidP="002E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9D1A4" w14:textId="77777777" w:rsidR="000F5488" w:rsidRPr="002E16CA" w:rsidRDefault="000F5488" w:rsidP="002E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3C6D99" w14:textId="77777777" w:rsidR="000F5488" w:rsidRPr="002E16CA" w:rsidRDefault="000F5488" w:rsidP="002E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456B70" w14:textId="77777777" w:rsidR="000F5488" w:rsidRPr="002E16CA" w:rsidRDefault="000F5488" w:rsidP="002E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71376DE5" w14:textId="77777777" w:rsidR="000F5488" w:rsidRPr="002E16CA" w:rsidRDefault="000F5488" w:rsidP="002E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767FCB98" w14:textId="77777777" w:rsidR="000F5488" w:rsidRPr="002E16CA" w:rsidRDefault="000F5488" w:rsidP="002E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FB28B85" w14:textId="77777777" w:rsidR="000F5488" w:rsidRPr="002E16CA" w:rsidRDefault="000F5488" w:rsidP="002E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5488" w:rsidRPr="00BE5913" w14:paraId="16A9D9ED" w14:textId="77777777" w:rsidTr="0095576E">
        <w:trPr>
          <w:trHeight w:val="135"/>
        </w:trPr>
        <w:tc>
          <w:tcPr>
            <w:tcW w:w="3870" w:type="dxa"/>
          </w:tcPr>
          <w:p w14:paraId="61E865DA" w14:textId="15CC43E4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เงินกู้ยืมที่ไม่มีหลักประกันกับสถาบันการเงินต่างประเทศแห่งหนึ่ง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วงเงินรวม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5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0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ล้านเหรียญสหรัฐ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EURIBOR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บวกส่วนเพิ่ม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ต่อปี และกำหนดชำระคืน</w:t>
            </w:r>
            <w:r w:rsidR="00396A18">
              <w:rPr>
                <w:rFonts w:ascii="Angsana New" w:hAnsi="Angsana New" w:hint="cs"/>
                <w:sz w:val="30"/>
                <w:szCs w:val="30"/>
                <w:cs/>
              </w:rPr>
              <w:t>เมื่อสิ้นสุดสัญญา</w:t>
            </w:r>
          </w:p>
        </w:tc>
        <w:tc>
          <w:tcPr>
            <w:tcW w:w="1170" w:type="dxa"/>
            <w:vAlign w:val="bottom"/>
          </w:tcPr>
          <w:p w14:paraId="2B98537C" w14:textId="67709673" w:rsidR="000F5488" w:rsidRPr="00BE5913" w:rsidRDefault="00B11C2B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eastAsia="MS Mincho" w:hAnsiTheme="majorBidi" w:cstheme="majorBidi" w:hint="cs"/>
                <w:sz w:val="30"/>
                <w:szCs w:val="30"/>
              </w:rPr>
              <w:t>1</w:t>
            </w:r>
            <w:r w:rsidR="004702C5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698</w:t>
            </w:r>
            <w:r w:rsidR="004702C5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  <w:vAlign w:val="bottom"/>
          </w:tcPr>
          <w:p w14:paraId="0DC7761F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0B2DF9" w14:textId="2E0E9228" w:rsidR="000F5488" w:rsidRPr="00BE5913" w:rsidRDefault="00B11C2B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="000F5488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698</w:t>
            </w:r>
            <w:r w:rsidR="000F5488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  <w:vAlign w:val="bottom"/>
          </w:tcPr>
          <w:p w14:paraId="1FEF7177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3FE0AB10" w14:textId="130DCCEA" w:rsidR="000F5488" w:rsidRPr="00BE5913" w:rsidRDefault="00B11C2B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11C2B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="004702C5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698</w:t>
            </w:r>
            <w:r w:rsidR="004702C5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B11C2B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25</w:t>
            </w:r>
          </w:p>
        </w:tc>
        <w:tc>
          <w:tcPr>
            <w:tcW w:w="262" w:type="dxa"/>
            <w:vAlign w:val="bottom"/>
          </w:tcPr>
          <w:p w14:paraId="290F4D92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B1F9BD3" w14:textId="6EDCF386" w:rsidR="000F5488" w:rsidRPr="00BE5913" w:rsidRDefault="00B11C2B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="000F5488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698</w:t>
            </w:r>
            <w:r w:rsidR="000F5488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25</w:t>
            </w:r>
          </w:p>
        </w:tc>
      </w:tr>
      <w:tr w:rsidR="002E16CA" w:rsidRPr="00BE5913" w14:paraId="427D31F1" w14:textId="77777777" w:rsidTr="0095576E">
        <w:trPr>
          <w:trHeight w:val="135"/>
        </w:trPr>
        <w:tc>
          <w:tcPr>
            <w:tcW w:w="3870" w:type="dxa"/>
          </w:tcPr>
          <w:p w14:paraId="26B03FC8" w14:textId="77777777" w:rsidR="002E16CA" w:rsidRPr="00BE5913" w:rsidRDefault="002E16CA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28B9E6B" w14:textId="77777777" w:rsidR="002E16CA" w:rsidRDefault="002E16CA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14942A4" w14:textId="77777777" w:rsidR="002E16CA" w:rsidRPr="00BE5913" w:rsidRDefault="002E16CA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8E6A45" w14:textId="77777777" w:rsidR="002E16CA" w:rsidRDefault="002E16CA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8F80A1" w14:textId="77777777" w:rsidR="002E16CA" w:rsidRPr="00BE5913" w:rsidRDefault="002E16CA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84676BC" w14:textId="77777777" w:rsidR="002E16CA" w:rsidRDefault="002E16CA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6245D765" w14:textId="77777777" w:rsidR="002E16CA" w:rsidRPr="00BE5913" w:rsidRDefault="002E16CA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C653A60" w14:textId="77777777" w:rsidR="002E16CA" w:rsidRDefault="002E16CA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4702C5" w:rsidRPr="00BE5913" w14:paraId="3F1708D7" w14:textId="77777777" w:rsidTr="0095576E">
        <w:trPr>
          <w:trHeight w:val="135"/>
        </w:trPr>
        <w:tc>
          <w:tcPr>
            <w:tcW w:w="3870" w:type="dxa"/>
          </w:tcPr>
          <w:p w14:paraId="21C630EC" w14:textId="3BD39BC3" w:rsidR="004702C5" w:rsidRPr="00BE5913" w:rsidRDefault="001525EE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25EE">
              <w:rPr>
                <w:rFonts w:ascii="Angsana New" w:hAnsi="Angsana New" w:hint="cs"/>
                <w:sz w:val="30"/>
                <w:szCs w:val="30"/>
                <w:cs/>
              </w:rPr>
              <w:t>เงินกู้ยืมที่ไม่มีหลักประกันกับสถาบันการเงินในประเทศ</w:t>
            </w:r>
            <w:r w:rsidRPr="001525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25EE">
              <w:rPr>
                <w:rFonts w:ascii="Angsana New" w:hAnsi="Angsana New" w:hint="cs"/>
                <w:sz w:val="30"/>
                <w:szCs w:val="30"/>
                <w:cs/>
              </w:rPr>
              <w:t>วงเงินรวม</w:t>
            </w:r>
            <w:r w:rsidRPr="001525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2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0</w:t>
            </w:r>
            <w:r w:rsidR="002E16CA">
              <w:rPr>
                <w:rFonts w:ascii="Angsana New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000</w:t>
            </w:r>
            <w:r w:rsidRPr="001525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25EE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1525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25EE">
              <w:rPr>
                <w:rFonts w:ascii="Angsana New" w:hAnsi="Angsana New" w:hint="cs"/>
                <w:sz w:val="30"/>
                <w:szCs w:val="30"/>
                <w:cs/>
              </w:rPr>
              <w:t>โดยมีอัตราดอกเบี้ยที่</w:t>
            </w:r>
            <w:r w:rsidRPr="001525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25EE">
              <w:rPr>
                <w:rFonts w:ascii="Angsana New" w:hAnsi="Angsana New"/>
                <w:sz w:val="30"/>
                <w:szCs w:val="30"/>
              </w:rPr>
              <w:t xml:space="preserve">THOR </w:t>
            </w:r>
            <w:r w:rsidRPr="001525EE">
              <w:rPr>
                <w:rFonts w:ascii="Angsana New" w:hAnsi="Angsana New" w:hint="cs"/>
                <w:sz w:val="30"/>
                <w:szCs w:val="30"/>
                <w:cs/>
              </w:rPr>
              <w:t>บวกส่วนเพิ่มต่อปีและเงื่อนไขการจ่ายชำระคืนเงินกู้ภายใน</w:t>
            </w:r>
            <w:r w:rsidRPr="001525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3</w:t>
            </w:r>
            <w:r w:rsidRPr="001525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525E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4B4F8BED" w14:textId="538ACDBF" w:rsidR="004702C5" w:rsidRPr="00BE5913" w:rsidRDefault="00C070A0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  <w:r w:rsidR="004702C5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  <w:r w:rsidR="004702C5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45B7D3CC" w14:textId="77777777" w:rsidR="004702C5" w:rsidRPr="00BE5913" w:rsidRDefault="004702C5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4504A3" w14:textId="1204BF18" w:rsidR="004702C5" w:rsidRDefault="004702C5" w:rsidP="0070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ACFBEA6" w14:textId="77777777" w:rsidR="004702C5" w:rsidRPr="00BE5913" w:rsidRDefault="004702C5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ED1D38D" w14:textId="25EC072F" w:rsidR="004702C5" w:rsidRPr="00BE5913" w:rsidRDefault="00C070A0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  <w:r w:rsidR="004702C5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  <w:r w:rsidR="004702C5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62" w:type="dxa"/>
            <w:vAlign w:val="bottom"/>
          </w:tcPr>
          <w:p w14:paraId="72AD9B9D" w14:textId="77777777" w:rsidR="004702C5" w:rsidRPr="00BE5913" w:rsidRDefault="004702C5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0937DC9C" w14:textId="049470DD" w:rsidR="004702C5" w:rsidRDefault="004702C5" w:rsidP="0070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2E16CA" w:rsidRPr="00BE5913" w14:paraId="69450AA9" w14:textId="77777777" w:rsidTr="0095576E">
        <w:trPr>
          <w:trHeight w:val="135"/>
        </w:trPr>
        <w:tc>
          <w:tcPr>
            <w:tcW w:w="3870" w:type="dxa"/>
          </w:tcPr>
          <w:p w14:paraId="6C74B579" w14:textId="77777777" w:rsidR="002E16CA" w:rsidRPr="001525EE" w:rsidRDefault="002E16CA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462C6B0" w14:textId="77777777" w:rsidR="002E16CA" w:rsidRDefault="002E16CA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6D1EC8" w14:textId="77777777" w:rsidR="002E16CA" w:rsidRPr="00BE5913" w:rsidRDefault="002E16CA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42DE7C" w14:textId="77777777" w:rsidR="002E16CA" w:rsidRDefault="002E16CA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5E1063" w14:textId="77777777" w:rsidR="002E16CA" w:rsidRPr="00BE5913" w:rsidRDefault="002E16CA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4CA7A1E5" w14:textId="77777777" w:rsidR="002E16CA" w:rsidRDefault="002E16CA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55FAB8D0" w14:textId="77777777" w:rsidR="002E16CA" w:rsidRPr="00BE5913" w:rsidRDefault="002E16CA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0E90EF9D" w14:textId="77777777" w:rsidR="002E16CA" w:rsidRDefault="002E16CA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2E16CA" w:rsidRPr="00BE5913" w14:paraId="093EFFC5" w14:textId="77777777" w:rsidTr="0095576E">
        <w:trPr>
          <w:trHeight w:val="135"/>
        </w:trPr>
        <w:tc>
          <w:tcPr>
            <w:tcW w:w="3870" w:type="dxa"/>
          </w:tcPr>
          <w:p w14:paraId="23B45C2B" w14:textId="77777777" w:rsidR="002E16CA" w:rsidRPr="001525EE" w:rsidRDefault="002E16CA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94095AB" w14:textId="77777777" w:rsidR="002E16CA" w:rsidRDefault="002E16CA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BA95DE" w14:textId="77777777" w:rsidR="002E16CA" w:rsidRPr="00BE5913" w:rsidRDefault="002E16CA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1429D6" w14:textId="77777777" w:rsidR="002E16CA" w:rsidRDefault="002E16CA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95B576" w14:textId="77777777" w:rsidR="002E16CA" w:rsidRPr="00BE5913" w:rsidRDefault="002E16CA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45F249F" w14:textId="77777777" w:rsidR="002E16CA" w:rsidRDefault="002E16CA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210C9672" w14:textId="77777777" w:rsidR="002E16CA" w:rsidRPr="00BE5913" w:rsidRDefault="002E16CA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AF44D1B" w14:textId="77777777" w:rsidR="002E16CA" w:rsidRDefault="002E16CA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2E16CA" w:rsidRPr="00BE5913" w14:paraId="053AD78A" w14:textId="77777777" w:rsidTr="0095576E">
        <w:trPr>
          <w:trHeight w:val="135"/>
        </w:trPr>
        <w:tc>
          <w:tcPr>
            <w:tcW w:w="3870" w:type="dxa"/>
          </w:tcPr>
          <w:p w14:paraId="3BCE3BD7" w14:textId="77777777" w:rsidR="002E16CA" w:rsidRPr="001525EE" w:rsidRDefault="002E16CA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1DA8E21" w14:textId="77777777" w:rsidR="002E16CA" w:rsidRDefault="002E16CA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8B7ED3" w14:textId="77777777" w:rsidR="002E16CA" w:rsidRPr="00BE5913" w:rsidRDefault="002E16CA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8D41CA" w14:textId="77777777" w:rsidR="002E16CA" w:rsidRDefault="002E16CA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21B3C2" w14:textId="77777777" w:rsidR="002E16CA" w:rsidRPr="00BE5913" w:rsidRDefault="002E16CA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2FF9D6FE" w14:textId="77777777" w:rsidR="002E16CA" w:rsidRDefault="002E16CA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1EB9ACFC" w14:textId="77777777" w:rsidR="002E16CA" w:rsidRPr="00BE5913" w:rsidRDefault="002E16CA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42E09CD" w14:textId="77777777" w:rsidR="002E16CA" w:rsidRDefault="002E16CA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2E16CA" w:rsidRPr="00BE5913" w14:paraId="65557DFF" w14:textId="77777777" w:rsidTr="0095576E">
        <w:trPr>
          <w:trHeight w:val="135"/>
        </w:trPr>
        <w:tc>
          <w:tcPr>
            <w:tcW w:w="3870" w:type="dxa"/>
          </w:tcPr>
          <w:p w14:paraId="241C5B94" w14:textId="77777777" w:rsidR="002E16CA" w:rsidRPr="001525EE" w:rsidRDefault="002E16CA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EF1F855" w14:textId="77777777" w:rsidR="002E16CA" w:rsidRDefault="002E16CA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D0BE3A" w14:textId="77777777" w:rsidR="002E16CA" w:rsidRPr="00BE5913" w:rsidRDefault="002E16CA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1E9FE6" w14:textId="77777777" w:rsidR="002E16CA" w:rsidRDefault="002E16CA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E8F273" w14:textId="77777777" w:rsidR="002E16CA" w:rsidRPr="00BE5913" w:rsidRDefault="002E16CA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2AAA12F3" w14:textId="77777777" w:rsidR="002E16CA" w:rsidRDefault="002E16CA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59A5C0B4" w14:textId="77777777" w:rsidR="002E16CA" w:rsidRPr="00BE5913" w:rsidRDefault="002E16CA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6DE9DB8" w14:textId="77777777" w:rsidR="002E16CA" w:rsidRDefault="002E16CA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4702C5" w:rsidRPr="00BE5913" w14:paraId="621FF269" w14:textId="77777777" w:rsidTr="0095576E">
        <w:trPr>
          <w:trHeight w:val="135"/>
        </w:trPr>
        <w:tc>
          <w:tcPr>
            <w:tcW w:w="3870" w:type="dxa"/>
          </w:tcPr>
          <w:p w14:paraId="419B6546" w14:textId="77962D40" w:rsidR="004702C5" w:rsidRPr="00BE5913" w:rsidRDefault="008B5829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B5829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เงินกู้ยืมที่ไม่มีหลักประกันกับสถาบันการเงินในประเทศ</w:t>
            </w:r>
            <w:r w:rsidRPr="008B582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B5829">
              <w:rPr>
                <w:rFonts w:ascii="Angsana New" w:hAnsi="Angsana New" w:hint="cs"/>
                <w:sz w:val="30"/>
                <w:szCs w:val="30"/>
                <w:cs/>
              </w:rPr>
              <w:t>วงเงินรวม</w:t>
            </w:r>
            <w:r w:rsidRPr="008B582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10</w:t>
            </w:r>
            <w:r w:rsidR="00457CAF">
              <w:rPr>
                <w:rFonts w:ascii="Angsana New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000</w:t>
            </w:r>
            <w:r w:rsidRPr="008B582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B5829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8B582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B5829">
              <w:rPr>
                <w:rFonts w:ascii="Angsana New" w:hAnsi="Angsana New" w:hint="cs"/>
                <w:sz w:val="30"/>
                <w:szCs w:val="30"/>
                <w:cs/>
              </w:rPr>
              <w:t>โดยมีอัตราดอกเบี้ยที่</w:t>
            </w:r>
            <w:r w:rsidRPr="008B582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B5829">
              <w:rPr>
                <w:rFonts w:ascii="Angsana New" w:hAnsi="Angsana New"/>
                <w:sz w:val="30"/>
                <w:szCs w:val="30"/>
              </w:rPr>
              <w:t xml:space="preserve">THOR </w:t>
            </w:r>
            <w:r w:rsidRPr="008B5829">
              <w:rPr>
                <w:rFonts w:ascii="Angsana New" w:hAnsi="Angsana New" w:hint="cs"/>
                <w:sz w:val="30"/>
                <w:szCs w:val="30"/>
                <w:cs/>
              </w:rPr>
              <w:t>บวกส่วนเพิ่มต่อปีและกำหนดชำระทุก</w:t>
            </w:r>
            <w:r w:rsidRPr="008B582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3</w:t>
            </w:r>
            <w:r w:rsidRPr="008B582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B5829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="0093139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31390">
              <w:rPr>
                <w:rFonts w:ascii="Angsana New" w:hAnsi="Angsana New" w:hint="cs"/>
                <w:sz w:val="30"/>
                <w:szCs w:val="30"/>
                <w:cs/>
              </w:rPr>
              <w:t>เริ่ม</w:t>
            </w:r>
            <w:r w:rsidR="00892696">
              <w:rPr>
                <w:rFonts w:ascii="Angsana New" w:hAnsi="Angsana New" w:hint="cs"/>
                <w:sz w:val="30"/>
                <w:szCs w:val="30"/>
                <w:cs/>
              </w:rPr>
              <w:t>กำหนด</w:t>
            </w:r>
            <w:r w:rsidR="00931390">
              <w:rPr>
                <w:rFonts w:ascii="Angsana New" w:hAnsi="Angsana New" w:hint="cs"/>
                <w:sz w:val="30"/>
                <w:szCs w:val="30"/>
                <w:cs/>
              </w:rPr>
              <w:t xml:space="preserve">ชำระงวดแรก </w:t>
            </w:r>
            <w:r w:rsidR="00892696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="00931390">
              <w:rPr>
                <w:rFonts w:ascii="Angsana New" w:hAnsi="Angsana New"/>
                <w:sz w:val="30"/>
                <w:szCs w:val="30"/>
              </w:rPr>
              <w:t>2572</w:t>
            </w:r>
            <w:r w:rsidRPr="008B582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84444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892696">
              <w:rPr>
                <w:rFonts w:ascii="Angsana New" w:hAnsi="Angsana New" w:hint="cs"/>
                <w:sz w:val="30"/>
                <w:szCs w:val="30"/>
                <w:cs/>
              </w:rPr>
              <w:t xml:space="preserve">ครบกำหนดชำระ ปี </w:t>
            </w:r>
            <w:r w:rsidR="00892696">
              <w:rPr>
                <w:rFonts w:ascii="Angsana New" w:hAnsi="Angsana New"/>
                <w:sz w:val="30"/>
                <w:szCs w:val="30"/>
              </w:rPr>
              <w:t>2573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890055" w14:textId="221DBF74" w:rsidR="004702C5" w:rsidRPr="00BE5913" w:rsidRDefault="00C070A0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="004702C5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  <w:r w:rsidR="004702C5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7FDE5E71" w14:textId="77777777" w:rsidR="004702C5" w:rsidRPr="00BE5913" w:rsidRDefault="004702C5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0DA23A5" w14:textId="5B23B99C" w:rsidR="004702C5" w:rsidRDefault="004702C5" w:rsidP="00F92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29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B962312" w14:textId="77777777" w:rsidR="004702C5" w:rsidRPr="00BE5913" w:rsidRDefault="004702C5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69CC30DE" w14:textId="3081E98D" w:rsidR="004702C5" w:rsidRPr="00BE5913" w:rsidRDefault="00C070A0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="004702C5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  <w:r w:rsidR="004702C5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62" w:type="dxa"/>
            <w:vAlign w:val="bottom"/>
          </w:tcPr>
          <w:p w14:paraId="597BB1DA" w14:textId="77777777" w:rsidR="004702C5" w:rsidRPr="00BE5913" w:rsidRDefault="004702C5" w:rsidP="00470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7962E609" w14:textId="4DBA83EF" w:rsidR="004702C5" w:rsidRDefault="004702C5" w:rsidP="00A6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23" w:lineRule="auto"/>
              <w:ind w:left="-79" w:right="208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0F5488" w:rsidRPr="00BE5913" w14:paraId="223B82BC" w14:textId="77777777" w:rsidTr="00634E3B">
        <w:trPr>
          <w:trHeight w:val="180"/>
        </w:trPr>
        <w:tc>
          <w:tcPr>
            <w:tcW w:w="3870" w:type="dxa"/>
          </w:tcPr>
          <w:p w14:paraId="6D2E1E7A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D5430FF" w14:textId="0F50CAC5" w:rsidR="000F5488" w:rsidRPr="00BE5913" w:rsidRDefault="00C070A0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 w:hint="cs"/>
                <w:sz w:val="30"/>
                <w:szCs w:val="30"/>
              </w:rPr>
              <w:t>72</w:t>
            </w:r>
            <w:r w:rsidR="00B519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519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270" w:type="dxa"/>
          </w:tcPr>
          <w:p w14:paraId="41E87815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53A87B" w14:textId="2FE1F1B4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465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A732AE9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F41F745" w14:textId="31F96A54" w:rsidR="000F5488" w:rsidRPr="00BE5913" w:rsidRDefault="009D2973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75,294,06</w:t>
            </w:r>
            <w:r w:rsidR="00E63EA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2" w:type="dxa"/>
          </w:tcPr>
          <w:p w14:paraId="50B80EF9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0233881" w14:textId="1A1CC3AC" w:rsidR="000F5488" w:rsidRPr="00BE5913" w:rsidRDefault="000F5488" w:rsidP="000F5488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D29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9,632</w:t>
            </w:r>
            <w:r w:rsidR="00AE2F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,494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0F5488" w:rsidRPr="00BE5913" w14:paraId="4FCE1090" w14:textId="77777777" w:rsidTr="00634E3B">
        <w:trPr>
          <w:trHeight w:val="180"/>
        </w:trPr>
        <w:tc>
          <w:tcPr>
            <w:tcW w:w="3870" w:type="dxa"/>
          </w:tcPr>
          <w:p w14:paraId="58DF2BD9" w14:textId="04055ED0" w:rsidR="000F5488" w:rsidRPr="00634E3B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4E3B">
              <w:rPr>
                <w:rFonts w:ascii="Angsana New" w:hAnsi="Angsana New" w:hint="cs"/>
                <w:sz w:val="30"/>
                <w:szCs w:val="30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04A20B29" w14:textId="3F81E210" w:rsidR="000F5488" w:rsidRPr="00BE5913" w:rsidRDefault="00C070A0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8B4B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792E9E0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23293E" w14:textId="58F184C8" w:rsidR="000F5488" w:rsidRPr="00BE5913" w:rsidRDefault="00B11C2B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F54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71F1F474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6A3C0A89" w14:textId="0F770905" w:rsidR="000F5488" w:rsidRPr="00BE5913" w:rsidRDefault="00C070A0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8B4B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2" w:type="dxa"/>
            <w:vAlign w:val="bottom"/>
          </w:tcPr>
          <w:p w14:paraId="1C6D287A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2B689B8" w14:textId="659821E8" w:rsidR="000F5488" w:rsidRPr="00BE5913" w:rsidRDefault="00B11C2B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F54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F5488" w:rsidRPr="00BE5913" w14:paraId="0DF63E2C" w14:textId="77777777">
        <w:trPr>
          <w:trHeight w:val="180"/>
        </w:trPr>
        <w:tc>
          <w:tcPr>
            <w:tcW w:w="3870" w:type="dxa"/>
          </w:tcPr>
          <w:p w14:paraId="4A90DF9D" w14:textId="66833CB9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46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ขาดทุนจากการเปลี่ยนแปลง</w:t>
            </w:r>
            <w:r w:rsidRPr="00BE5913">
              <w:rPr>
                <w:rFonts w:ascii="Angsana New" w:hAnsi="Angsana New"/>
                <w:sz w:val="30"/>
                <w:szCs w:val="30"/>
              </w:rPr>
              <w:br/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ในมูลค่ายุติธรรม</w:t>
            </w:r>
          </w:p>
        </w:tc>
        <w:tc>
          <w:tcPr>
            <w:tcW w:w="1170" w:type="dxa"/>
          </w:tcPr>
          <w:p w14:paraId="7FB4F09A" w14:textId="77777777" w:rsidR="000F5488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DF6766" w14:textId="2B056879" w:rsidR="008B4BEA" w:rsidRPr="00BE5913" w:rsidRDefault="00C070A0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A01F92" w:rsidRPr="00E426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  <w:tc>
          <w:tcPr>
            <w:tcW w:w="270" w:type="dxa"/>
            <w:vAlign w:val="bottom"/>
          </w:tcPr>
          <w:p w14:paraId="3F8E73F8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FF7AAC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03C89C" w14:textId="4110E0E4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733E881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32454229" w14:textId="77777777" w:rsidR="000F5488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6B82EB" w14:textId="678DAAA1" w:rsidR="009D156B" w:rsidRPr="00BE5913" w:rsidRDefault="00C070A0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A01F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  <w:tc>
          <w:tcPr>
            <w:tcW w:w="262" w:type="dxa"/>
            <w:vAlign w:val="bottom"/>
          </w:tcPr>
          <w:p w14:paraId="108A33FC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B2C4A3B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F91062" w14:textId="204AB31E" w:rsidR="000F5488" w:rsidRPr="00BE5913" w:rsidRDefault="000F5488" w:rsidP="000F5488">
            <w:pPr>
              <w:pStyle w:val="acctfourfigures"/>
              <w:tabs>
                <w:tab w:val="clear" w:pos="765"/>
                <w:tab w:val="decimal" w:pos="960"/>
              </w:tabs>
              <w:spacing w:line="223" w:lineRule="auto"/>
              <w:ind w:left="-79" w:right="-130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0F5488" w:rsidRPr="00BE5913" w14:paraId="0FC708FA" w14:textId="77777777" w:rsidTr="002329D5">
        <w:trPr>
          <w:trHeight w:val="180"/>
        </w:trPr>
        <w:tc>
          <w:tcPr>
            <w:tcW w:w="3870" w:type="dxa"/>
          </w:tcPr>
          <w:p w14:paraId="5D975BCD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2A9AEF4" w14:textId="536D5C74" w:rsidR="000F5488" w:rsidRPr="00BE5913" w:rsidRDefault="00C070A0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9D15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799</w:t>
            </w:r>
            <w:r w:rsidR="00A01F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2A97433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DB8CCA" w14:textId="26D7557C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6B4E711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25114E2B" w14:textId="25628B7F" w:rsidR="000F5488" w:rsidRPr="00BE5913" w:rsidRDefault="00C070A0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E2F92">
              <w:rPr>
                <w:rFonts w:asciiTheme="majorBidi" w:hAnsiTheme="majorBidi" w:cstheme="majorBidi"/>
                <w:sz w:val="30"/>
                <w:szCs w:val="30"/>
              </w:rPr>
              <w:t>5,461,736</w:t>
            </w:r>
          </w:p>
        </w:tc>
        <w:tc>
          <w:tcPr>
            <w:tcW w:w="262" w:type="dxa"/>
          </w:tcPr>
          <w:p w14:paraId="23F09D0B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0C5652B" w14:textId="37BA9AEB" w:rsidR="000F5488" w:rsidRPr="00BE5913" w:rsidRDefault="000F5488" w:rsidP="000F5488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E2F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69,669,143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0F5488" w:rsidRPr="00BE5913" w14:paraId="3564A55F" w14:textId="77777777" w:rsidTr="002329D5">
        <w:tc>
          <w:tcPr>
            <w:tcW w:w="3870" w:type="dxa"/>
          </w:tcPr>
          <w:p w14:paraId="60131FEA" w14:textId="36CD99DA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BC47FF" w14:textId="60AB5D75" w:rsidR="000F5488" w:rsidRPr="00BE5913" w:rsidRDefault="009D156B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01F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A22E25E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531D18" w14:textId="4649109B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A8FFF9C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14DA7A3" w14:textId="075A1DE0" w:rsidR="000F5488" w:rsidRPr="00BE5913" w:rsidRDefault="009D156B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01F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2B24F940" w14:textId="02798B05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47AC858" w14:textId="4AA265D5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F5488" w:rsidRPr="00BE5913" w14:paraId="7786F49B" w14:textId="77777777" w:rsidTr="002329D5">
        <w:tc>
          <w:tcPr>
            <w:tcW w:w="3870" w:type="dxa"/>
          </w:tcPr>
          <w:p w14:paraId="28DA0BCA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002FC94" w14:textId="25E6F47C" w:rsidR="000F5488" w:rsidRPr="00BE5913" w:rsidRDefault="00C070A0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9D15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594</w:t>
            </w:r>
            <w:r w:rsidR="009D15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477</w:t>
            </w:r>
          </w:p>
        </w:tc>
        <w:tc>
          <w:tcPr>
            <w:tcW w:w="270" w:type="dxa"/>
          </w:tcPr>
          <w:p w14:paraId="1DA09C73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9EA3B9" w14:textId="12FDE657" w:rsidR="000F5488" w:rsidRPr="00BE5913" w:rsidRDefault="00C070A0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0F5488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556</w:t>
            </w:r>
            <w:r w:rsidR="000F5488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863</w:t>
            </w:r>
          </w:p>
        </w:tc>
        <w:tc>
          <w:tcPr>
            <w:tcW w:w="270" w:type="dxa"/>
          </w:tcPr>
          <w:p w14:paraId="21FBAFAC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F8F2D8E" w14:textId="11C60C1F" w:rsidR="000F5488" w:rsidRPr="00BE5913" w:rsidRDefault="00AE2F92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75,257,073</w:t>
            </w:r>
          </w:p>
        </w:tc>
        <w:tc>
          <w:tcPr>
            <w:tcW w:w="262" w:type="dxa"/>
          </w:tcPr>
          <w:p w14:paraId="42D372C8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4E74676" w14:textId="0E6354C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AE2F92">
              <w:rPr>
                <w:rFonts w:asciiTheme="majorBidi" w:hAnsiTheme="majorBidi" w:cstheme="majorBidi"/>
                <w:sz w:val="30"/>
                <w:szCs w:val="30"/>
              </w:rPr>
              <w:t>69,407,892</w:t>
            </w:r>
          </w:p>
        </w:tc>
      </w:tr>
      <w:tr w:rsidR="000F5488" w:rsidRPr="00BE5913" w14:paraId="644E9375" w14:textId="77777777" w:rsidTr="004A03FD">
        <w:tc>
          <w:tcPr>
            <w:tcW w:w="3870" w:type="dxa"/>
          </w:tcPr>
          <w:p w14:paraId="548E0B46" w14:textId="7E6235FE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339" w:hanging="33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536A59" w14:textId="064FD7CA" w:rsidR="000F5488" w:rsidRPr="00BE5913" w:rsidRDefault="009D156B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070A0" w:rsidRPr="00C070A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B11C2B" w:rsidRPr="00B11C2B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 w:hint="cs"/>
                <w:sz w:val="30"/>
                <w:szCs w:val="30"/>
              </w:rPr>
              <w:t>476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323C414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E2614BF" w14:textId="3D340DDE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672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5F6C94A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2794F6EC" w14:textId="29275A8E" w:rsidR="000F5488" w:rsidRPr="00BE5913" w:rsidRDefault="009D156B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0F2B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070A0" w:rsidRPr="00C070A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B11C2B" w:rsidRPr="00B11C2B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0F2B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 w:hint="cs"/>
                <w:sz w:val="30"/>
                <w:szCs w:val="30"/>
              </w:rPr>
              <w:t>476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  <w:vAlign w:val="bottom"/>
          </w:tcPr>
          <w:p w14:paraId="18D189D0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39A0AE61" w14:textId="14A583F5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672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F5488" w:rsidRPr="00BE5913" w14:paraId="5DDB8830" w14:textId="77777777" w:rsidTr="002329D5">
        <w:tc>
          <w:tcPr>
            <w:tcW w:w="3870" w:type="dxa"/>
          </w:tcPr>
          <w:p w14:paraId="7128F956" w14:textId="5A699A11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รวมเงินกู้ยืมระยะยาว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BF2518D" w14:textId="650565B6" w:rsidR="000F5488" w:rsidRPr="00BE5913" w:rsidRDefault="00C070A0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0F2B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070A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53</w:t>
            </w:r>
            <w:r w:rsidR="000F2B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001</w:t>
            </w:r>
          </w:p>
        </w:tc>
        <w:tc>
          <w:tcPr>
            <w:tcW w:w="270" w:type="dxa"/>
          </w:tcPr>
          <w:p w14:paraId="2A2F6B0F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82AFA4F" w14:textId="0C5E49C3" w:rsidR="000F5488" w:rsidRPr="00BE5913" w:rsidRDefault="00C070A0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="000F5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</w:t>
            </w:r>
            <w:r w:rsidR="000F5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3D19D11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3B834C19" w14:textId="14F08865" w:rsidR="000F5488" w:rsidRPr="00BE5913" w:rsidRDefault="00AE2F92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46,715,597</w:t>
            </w:r>
          </w:p>
        </w:tc>
        <w:tc>
          <w:tcPr>
            <w:tcW w:w="262" w:type="dxa"/>
          </w:tcPr>
          <w:p w14:paraId="370B3A64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44CBE9F7" w14:textId="067F5F4A" w:rsidR="000F5488" w:rsidRPr="00BE5913" w:rsidRDefault="00C070A0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0F5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="000F5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0186971E" w14:textId="194AF148" w:rsidR="00634E3B" w:rsidRPr="0093357D" w:rsidRDefault="00634E3B" w:rsidP="00540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253" w:hanging="253"/>
        <w:jc w:val="thaiDistribute"/>
        <w:rPr>
          <w:rFonts w:ascii="Angsana New" w:hAnsi="Angsana New"/>
          <w:sz w:val="28"/>
          <w:szCs w:val="28"/>
          <w:cs/>
        </w:rPr>
      </w:pPr>
      <w:bookmarkStart w:id="20" w:name="_Hlk46869492"/>
    </w:p>
    <w:p w14:paraId="7909495E" w14:textId="48836F2C" w:rsidR="006145FD" w:rsidRPr="00BE5913" w:rsidRDefault="006145FD" w:rsidP="00634E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รายการเคลื่อนไหวของเงินกู้ยืมระยะยาวจากกิจการที่เกี่ยวข้องกันสำหรับปี</w:t>
      </w:r>
      <w:r w:rsidRPr="00BE5913">
        <w:rPr>
          <w:rFonts w:ascii="Angsana New" w:hAnsi="Angsana New"/>
          <w:sz w:val="30"/>
          <w:szCs w:val="30"/>
          <w:lang w:eastAsia="zh-CN"/>
        </w:rPr>
        <w:t xml:space="preserve"> 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2568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และ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2567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FDDFE44" w14:textId="77777777" w:rsidR="00DB4A52" w:rsidRPr="00443AF9" w:rsidRDefault="00DB4A52" w:rsidP="00BE5913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horzAnchor="page" w:tblpX="1608" w:tblpY="56"/>
        <w:tblW w:w="9450" w:type="dxa"/>
        <w:tblLayout w:type="fixed"/>
        <w:tblLook w:val="01E0" w:firstRow="1" w:lastRow="1" w:firstColumn="1" w:lastColumn="1" w:noHBand="0" w:noVBand="0"/>
      </w:tblPr>
      <w:tblGrid>
        <w:gridCol w:w="3600"/>
        <w:gridCol w:w="360"/>
        <w:gridCol w:w="1170"/>
        <w:gridCol w:w="270"/>
        <w:gridCol w:w="1197"/>
        <w:gridCol w:w="270"/>
        <w:gridCol w:w="1148"/>
        <w:gridCol w:w="262"/>
        <w:gridCol w:w="1173"/>
      </w:tblGrid>
      <w:tr w:rsidR="006145FD" w:rsidRPr="00BE5913" w14:paraId="577BCC4D" w14:textId="77777777" w:rsidTr="007061A7">
        <w:trPr>
          <w:tblHeader/>
        </w:trPr>
        <w:tc>
          <w:tcPr>
            <w:tcW w:w="3600" w:type="dxa"/>
          </w:tcPr>
          <w:p w14:paraId="7450A709" w14:textId="77777777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spacing w:line="223" w:lineRule="auto"/>
              <w:ind w:left="1780"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360" w:type="dxa"/>
          </w:tcPr>
          <w:p w14:paraId="55250944" w14:textId="77777777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08E15F6E" w14:textId="77777777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916BDC0" w14:textId="77777777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087A50D6" w14:textId="77777777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45FD" w:rsidRPr="00BE5913" w14:paraId="32338713" w14:textId="77777777" w:rsidTr="007061A7">
        <w:trPr>
          <w:tblHeader/>
        </w:trPr>
        <w:tc>
          <w:tcPr>
            <w:tcW w:w="3600" w:type="dxa"/>
          </w:tcPr>
          <w:p w14:paraId="43598668" w14:textId="49CA09F2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</w:tabs>
              <w:spacing w:line="223" w:lineRule="auto"/>
              <w:ind w:left="159" w:right="-108" w:hanging="90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360" w:type="dxa"/>
          </w:tcPr>
          <w:p w14:paraId="5C8614DA" w14:textId="77777777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1EDADD91" w14:textId="0229AF61" w:rsidR="006145FD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070A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4D72CC81" w14:textId="77777777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481C5FFB" w14:textId="3D3944E5" w:rsidR="006145FD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070A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39B0857" w14:textId="77777777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vAlign w:val="center"/>
          </w:tcPr>
          <w:p w14:paraId="6D9B9126" w14:textId="070B065E" w:rsidR="006145FD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070A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2" w:type="dxa"/>
            <w:vAlign w:val="center"/>
          </w:tcPr>
          <w:p w14:paraId="041C4AB5" w14:textId="77777777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C6AA472" w14:textId="0FFF501E" w:rsidR="006145FD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2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070A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145FD" w:rsidRPr="00BE5913" w14:paraId="1B2E5D28" w14:textId="77777777" w:rsidTr="007061A7">
        <w:trPr>
          <w:tblHeader/>
        </w:trPr>
        <w:tc>
          <w:tcPr>
            <w:tcW w:w="3600" w:type="dxa"/>
          </w:tcPr>
          <w:p w14:paraId="4AF0EF01" w14:textId="77777777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0" w:type="dxa"/>
          </w:tcPr>
          <w:p w14:paraId="180DCEC9" w14:textId="77777777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64C2AB31" w14:textId="77777777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5488" w:rsidRPr="00BE5913" w14:paraId="2912D9DF" w14:textId="77777777" w:rsidTr="007061A7">
        <w:trPr>
          <w:trHeight w:val="180"/>
        </w:trPr>
        <w:tc>
          <w:tcPr>
            <w:tcW w:w="3600" w:type="dxa"/>
          </w:tcPr>
          <w:p w14:paraId="5CB87FA7" w14:textId="6DD43F04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360" w:type="dxa"/>
          </w:tcPr>
          <w:p w14:paraId="2D060562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0940AA" w14:textId="0AB7C3BA" w:rsidR="000F5488" w:rsidRPr="00313014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130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029F37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8A2B236" w14:textId="7DBD85C6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224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559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49B820E" w14:textId="77777777" w:rsidR="000F5488" w:rsidRPr="000F5488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CD93504" w14:textId="2C025697" w:rsidR="000F5488" w:rsidRPr="000F5488" w:rsidRDefault="00C070A0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F5488" w:rsidRPr="000F54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F5488" w:rsidRPr="000F54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62" w:type="dxa"/>
          </w:tcPr>
          <w:p w14:paraId="63D3C3CD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4E0B784C" w14:textId="29C59581" w:rsidR="000F5488" w:rsidRPr="000F5488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525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0F5488" w:rsidRPr="00BE5913" w14:paraId="2783E08D" w14:textId="77777777" w:rsidTr="007061A7">
        <w:trPr>
          <w:trHeight w:val="180"/>
        </w:trPr>
        <w:tc>
          <w:tcPr>
            <w:tcW w:w="3600" w:type="dxa"/>
          </w:tcPr>
          <w:p w14:paraId="533D06D1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กู้ยืมเพิ่ม</w:t>
            </w:r>
          </w:p>
        </w:tc>
        <w:tc>
          <w:tcPr>
            <w:tcW w:w="360" w:type="dxa"/>
          </w:tcPr>
          <w:p w14:paraId="673B72B7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ACBACF" w14:textId="61660F78" w:rsidR="000F5488" w:rsidRPr="00BE5913" w:rsidRDefault="003669E9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87795A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2F47701A" w14:textId="0E21E9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62A45967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5606BAF4" w14:textId="121D4615" w:rsidR="000F5488" w:rsidRPr="00BE5913" w:rsidRDefault="00C070A0" w:rsidP="00267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67E70" w:rsidRPr="00267E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694</w:t>
            </w:r>
            <w:r w:rsidR="00267E70" w:rsidRPr="00267E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686</w:t>
            </w:r>
          </w:p>
        </w:tc>
        <w:tc>
          <w:tcPr>
            <w:tcW w:w="262" w:type="dxa"/>
          </w:tcPr>
          <w:p w14:paraId="5B3F0A1E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1C73F4D2" w14:textId="40DF254E" w:rsidR="000F5488" w:rsidRPr="000F5488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483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0F5488" w:rsidRPr="00BE5913" w14:paraId="1D841771" w14:textId="77777777" w:rsidTr="007061A7">
        <w:trPr>
          <w:trHeight w:val="180"/>
        </w:trPr>
        <w:tc>
          <w:tcPr>
            <w:tcW w:w="3600" w:type="dxa"/>
          </w:tcPr>
          <w:p w14:paraId="094A46E9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360" w:type="dxa"/>
          </w:tcPr>
          <w:p w14:paraId="018F0947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6397D9" w14:textId="65A05BC3" w:rsidR="000F5488" w:rsidRPr="00BE5913" w:rsidRDefault="003669E9" w:rsidP="0036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C53C5E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3A9D3F8" w14:textId="5D6CFD8B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224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559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5358145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0AD2C67" w14:textId="52F9384B" w:rsidR="000F5488" w:rsidRPr="00BE5913" w:rsidRDefault="00267E70" w:rsidP="00267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67E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67E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883</w:t>
            </w:r>
            <w:r w:rsidRPr="00267E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A66C7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267E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2E8D3A78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7B08D945" w14:textId="1C899A18" w:rsidR="000F5488" w:rsidRPr="000F5488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979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F5488" w:rsidRPr="00BE5913" w14:paraId="1BF016E8" w14:textId="77777777" w:rsidTr="007061A7">
        <w:trPr>
          <w:trHeight w:val="180"/>
        </w:trPr>
        <w:tc>
          <w:tcPr>
            <w:tcW w:w="3600" w:type="dxa"/>
          </w:tcPr>
          <w:p w14:paraId="6F8408C3" w14:textId="7A43AEFF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zh-CN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11C2B" w:rsidRPr="00B11C2B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1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 xml:space="preserve"> 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360" w:type="dxa"/>
          </w:tcPr>
          <w:p w14:paraId="37512251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9E5278" w14:textId="53ED30F7" w:rsidR="000F5488" w:rsidRPr="00BE5913" w:rsidRDefault="003669E9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3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CEA5A7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44B5CC43" w14:textId="246AEFE1" w:rsidR="000F5488" w:rsidRPr="00443AF9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3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6A02F4" w14:textId="77777777" w:rsidR="000F5488" w:rsidRPr="00BE5913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37001199" w14:textId="754A6D9D" w:rsidR="000F5488" w:rsidRPr="00443AF9" w:rsidRDefault="00C070A0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3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67E70" w:rsidRPr="00267E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662</w:t>
            </w:r>
            <w:r w:rsidR="00267E70" w:rsidRPr="00267E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 w:rsidR="00A66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</w:tcPr>
          <w:p w14:paraId="18AFF4F3" w14:textId="77777777" w:rsidR="000F5488" w:rsidRPr="000F5488" w:rsidRDefault="000F5488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3154C401" w14:textId="0FA6E097" w:rsidR="000F5488" w:rsidRPr="000F5488" w:rsidRDefault="00C070A0" w:rsidP="000F5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3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F5488" w:rsidRPr="000F5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F5488" w:rsidRPr="000F5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</w:tr>
    </w:tbl>
    <w:p w14:paraId="5760AFAF" w14:textId="77777777" w:rsidR="00BA4B6A" w:rsidRPr="00443AF9" w:rsidRDefault="00BA4B6A" w:rsidP="00443AF9">
      <w:pPr>
        <w:tabs>
          <w:tab w:val="clear" w:pos="227"/>
          <w:tab w:val="clear" w:pos="454"/>
          <w:tab w:val="clear" w:pos="907"/>
          <w:tab w:val="clear" w:pos="1644"/>
          <w:tab w:val="left" w:pos="1170"/>
          <w:tab w:val="left" w:pos="1620"/>
        </w:tabs>
        <w:spacing w:line="223" w:lineRule="auto"/>
        <w:ind w:left="630" w:right="119"/>
        <w:jc w:val="thaiDistribute"/>
        <w:rPr>
          <w:rFonts w:ascii="Angsana New" w:hAnsi="Angsana New"/>
          <w:sz w:val="24"/>
          <w:szCs w:val="24"/>
        </w:rPr>
      </w:pPr>
    </w:p>
    <w:p w14:paraId="70C3882A" w14:textId="77777777" w:rsidR="0093357D" w:rsidRDefault="00933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BE06CBC" w14:textId="39BB08A1" w:rsidR="008B20EC" w:rsidRPr="00BE5913" w:rsidRDefault="008B20EC" w:rsidP="00BE5913">
      <w:pPr>
        <w:tabs>
          <w:tab w:val="clear" w:pos="454"/>
          <w:tab w:val="clear" w:pos="680"/>
          <w:tab w:val="clear" w:pos="907"/>
          <w:tab w:val="clear" w:pos="1644"/>
          <w:tab w:val="left" w:pos="1170"/>
          <w:tab w:val="left" w:pos="1260"/>
          <w:tab w:val="left" w:pos="1620"/>
          <w:tab w:val="left" w:pos="216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รายการเคลื่อนไหวของเงินกู้ยืมระยะยาวจากสถาบันการเงิน</w:t>
      </w:r>
      <w:r w:rsidR="00182AC3" w:rsidRPr="00BE5913">
        <w:rPr>
          <w:rFonts w:ascii="Angsana New" w:hAnsi="Angsana New" w:hint="cs"/>
          <w:sz w:val="30"/>
          <w:szCs w:val="30"/>
          <w:cs/>
        </w:rPr>
        <w:t>สำหรับปี</w:t>
      </w:r>
      <w:r w:rsidRPr="00BE5913">
        <w:rPr>
          <w:rFonts w:ascii="Angsana New" w:hAnsi="Angsana New" w:hint="cs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2568</w:t>
      </w:r>
      <w:r w:rsidR="00933478" w:rsidRPr="00BE5913">
        <w:rPr>
          <w:rFonts w:ascii="Angsana New" w:hAnsi="Angsana New"/>
          <w:sz w:val="30"/>
          <w:szCs w:val="30"/>
        </w:rPr>
        <w:t xml:space="preserve"> </w:t>
      </w:r>
      <w:r w:rsidR="00933478" w:rsidRPr="00BE5913">
        <w:rPr>
          <w:rFonts w:ascii="Angsana New" w:hAnsi="Angsana New"/>
          <w:sz w:val="30"/>
          <w:szCs w:val="30"/>
          <w:cs/>
        </w:rPr>
        <w:t xml:space="preserve">และ </w:t>
      </w:r>
      <w:r w:rsidR="00C070A0" w:rsidRPr="00C070A0">
        <w:rPr>
          <w:rFonts w:ascii="Angsana New" w:hAnsi="Angsana New"/>
          <w:sz w:val="30"/>
          <w:szCs w:val="30"/>
        </w:rPr>
        <w:t>2567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5C1AB8C" w14:textId="77777777" w:rsidR="00C46303" w:rsidRPr="00443AF9" w:rsidRDefault="00C46303" w:rsidP="00443AF9">
      <w:pPr>
        <w:tabs>
          <w:tab w:val="clear" w:pos="227"/>
          <w:tab w:val="clear" w:pos="454"/>
          <w:tab w:val="clear" w:pos="907"/>
          <w:tab w:val="clear" w:pos="1644"/>
          <w:tab w:val="left" w:pos="1170"/>
          <w:tab w:val="left" w:pos="1620"/>
        </w:tabs>
        <w:spacing w:line="223" w:lineRule="auto"/>
        <w:ind w:left="630" w:right="119"/>
        <w:jc w:val="thaiDistribute"/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197"/>
        <w:gridCol w:w="270"/>
        <w:gridCol w:w="1148"/>
        <w:gridCol w:w="262"/>
        <w:gridCol w:w="1173"/>
      </w:tblGrid>
      <w:tr w:rsidR="008B20EC" w:rsidRPr="00BE5913" w14:paraId="7A1C1C16" w14:textId="77777777" w:rsidTr="002329D5">
        <w:trPr>
          <w:tblHeader/>
        </w:trPr>
        <w:tc>
          <w:tcPr>
            <w:tcW w:w="3960" w:type="dxa"/>
          </w:tcPr>
          <w:p w14:paraId="6315EAC4" w14:textId="77777777" w:rsidR="008B20EC" w:rsidRPr="00BE5913" w:rsidRDefault="008B20E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spacing w:line="223" w:lineRule="auto"/>
              <w:ind w:left="1780"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5ADC4D40" w14:textId="7E2D0F72" w:rsidR="008B20EC" w:rsidRPr="00BE5913" w:rsidRDefault="00740CE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08C673E" w14:textId="77777777" w:rsidR="008B20EC" w:rsidRPr="00BE5913" w:rsidRDefault="008B20E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35618AF1" w14:textId="77777777" w:rsidR="008B20EC" w:rsidRPr="00BE5913" w:rsidRDefault="008B20E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3E71" w:rsidRPr="00BE5913" w14:paraId="043E3578" w14:textId="77777777" w:rsidTr="002329D5">
        <w:trPr>
          <w:tblHeader/>
        </w:trPr>
        <w:tc>
          <w:tcPr>
            <w:tcW w:w="3960" w:type="dxa"/>
          </w:tcPr>
          <w:p w14:paraId="236E5E59" w14:textId="48E33364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2E53F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center"/>
          </w:tcPr>
          <w:p w14:paraId="5C26349A" w14:textId="570C262E" w:rsidR="003C3E71" w:rsidRPr="00BE5913" w:rsidRDefault="00C070A0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070A0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40BCE198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29276268" w14:textId="708CB0A4" w:rsidR="003C3E71" w:rsidRPr="00EB74B5" w:rsidRDefault="00C070A0" w:rsidP="00EB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B74B5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C070A0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6F6EF9E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vAlign w:val="center"/>
          </w:tcPr>
          <w:p w14:paraId="2A537750" w14:textId="09E0517C" w:rsidR="003C3E71" w:rsidRPr="00BE5913" w:rsidRDefault="00C070A0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070A0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62" w:type="dxa"/>
            <w:vAlign w:val="center"/>
          </w:tcPr>
          <w:p w14:paraId="5F14F5A7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220ED59" w14:textId="1485A9F6" w:rsidR="003C3E71" w:rsidRPr="00EB74B5" w:rsidRDefault="00C070A0" w:rsidP="00EB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B74B5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C070A0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3C3E71" w:rsidRPr="00BE5913" w14:paraId="5B67467D" w14:textId="77777777" w:rsidTr="002329D5">
        <w:trPr>
          <w:tblHeader/>
        </w:trPr>
        <w:tc>
          <w:tcPr>
            <w:tcW w:w="3960" w:type="dxa"/>
          </w:tcPr>
          <w:p w14:paraId="5A03A144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20" w:right="-108" w:firstLine="2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584EA044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3E71" w:rsidRPr="00BE5913" w14:paraId="5BC763A8" w14:textId="77777777" w:rsidTr="002329D5">
        <w:trPr>
          <w:trHeight w:val="180"/>
        </w:trPr>
        <w:tc>
          <w:tcPr>
            <w:tcW w:w="3960" w:type="dxa"/>
          </w:tcPr>
          <w:p w14:paraId="240817EE" w14:textId="520A8599" w:rsidR="003C3E71" w:rsidRPr="00BE5913" w:rsidRDefault="003C3E71" w:rsidP="00264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 w:hanging="67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658ADC3A" w14:textId="347B6569" w:rsidR="003C3E71" w:rsidRPr="000F5488" w:rsidRDefault="00C070A0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165BB5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65BB5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B2F83F3" w14:textId="77777777" w:rsidR="003C3E71" w:rsidRPr="000F5488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8E5C3D1" w14:textId="3053AE21" w:rsidR="003C3E71" w:rsidRPr="000F5488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F54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F54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349</w:t>
            </w:r>
            <w:r w:rsidRPr="000F54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729</w:t>
            </w:r>
            <w:r w:rsidRPr="000F54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195E7CA" w14:textId="77777777" w:rsidR="003C3E71" w:rsidRPr="000F5488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EEA196F" w14:textId="1D96B405" w:rsidR="003C3E71" w:rsidRPr="000F5488" w:rsidRDefault="00C070A0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0D07F9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D07F9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2" w:type="dxa"/>
          </w:tcPr>
          <w:p w14:paraId="15DE8447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1485602D" w14:textId="50C76988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349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729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C3E71" w:rsidRPr="00BE5913" w14:paraId="0AAFA9DB" w14:textId="77777777" w:rsidTr="00443AF9">
        <w:trPr>
          <w:trHeight w:val="180"/>
        </w:trPr>
        <w:tc>
          <w:tcPr>
            <w:tcW w:w="3960" w:type="dxa"/>
          </w:tcPr>
          <w:p w14:paraId="0B46FE8C" w14:textId="77777777" w:rsidR="003C3E71" w:rsidRPr="00BE5913" w:rsidRDefault="003C3E71" w:rsidP="00264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 w:hanging="67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3DA00485" w14:textId="4BCF18C0" w:rsidR="003C3E71" w:rsidRPr="00BE5913" w:rsidRDefault="00C070A0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C070A0">
              <w:rPr>
                <w:rFonts w:asciiTheme="majorBidi" w:eastAsia="MS Mincho" w:hAnsiTheme="majorBidi" w:cstheme="majorBidi" w:hint="cs"/>
                <w:sz w:val="30"/>
                <w:szCs w:val="30"/>
              </w:rPr>
              <w:t>38</w:t>
            </w:r>
            <w:r w:rsidR="00165BB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="00572C1F">
              <w:rPr>
                <w:rFonts w:asciiTheme="majorBidi" w:eastAsia="MS Mincho" w:hAnsiTheme="majorBidi" w:cstheme="majorBidi"/>
                <w:sz w:val="30"/>
                <w:szCs w:val="30"/>
              </w:rPr>
              <w:t>150,000</w:t>
            </w:r>
          </w:p>
        </w:tc>
        <w:tc>
          <w:tcPr>
            <w:tcW w:w="270" w:type="dxa"/>
          </w:tcPr>
          <w:p w14:paraId="3EDA3CFB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55623AC8" w14:textId="63850596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475DD14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8AF1A9D" w14:textId="2A395CD0" w:rsidR="003C3E71" w:rsidRPr="00BE5913" w:rsidRDefault="00C070A0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 w:hint="cs"/>
                <w:sz w:val="30"/>
                <w:szCs w:val="30"/>
              </w:rPr>
              <w:t>38</w:t>
            </w:r>
            <w:r w:rsidR="000D07F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="00B11C2B" w:rsidRPr="00B11C2B">
              <w:rPr>
                <w:rFonts w:asciiTheme="majorBidi" w:eastAsia="MS Mincho" w:hAnsiTheme="majorBidi" w:cstheme="majorBidi" w:hint="cs"/>
                <w:sz w:val="30"/>
                <w:szCs w:val="30"/>
              </w:rPr>
              <w:t>1</w:t>
            </w:r>
            <w:r w:rsidR="00572C1F">
              <w:rPr>
                <w:rFonts w:asciiTheme="majorBidi" w:eastAsia="MS Mincho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62" w:type="dxa"/>
          </w:tcPr>
          <w:p w14:paraId="609CC469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7927E601" w14:textId="4DDB8240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C3E71" w:rsidRPr="00BE5913" w14:paraId="29535F7F" w14:textId="77777777" w:rsidTr="00443AF9">
        <w:trPr>
          <w:trHeight w:val="180"/>
        </w:trPr>
        <w:tc>
          <w:tcPr>
            <w:tcW w:w="3960" w:type="dxa"/>
          </w:tcPr>
          <w:p w14:paraId="1013E2D8" w14:textId="77777777" w:rsidR="003C3E71" w:rsidRPr="00BE5913" w:rsidRDefault="003C3E71" w:rsidP="00264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 w:hanging="67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</w:tcPr>
          <w:p w14:paraId="65F2395B" w14:textId="30768850" w:rsidR="003C3E71" w:rsidRPr="00BE5913" w:rsidRDefault="006A6340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3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3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00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188F3D70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4A34C24F" w14:textId="7CAAE138" w:rsidR="003C3E71" w:rsidRPr="00BD11CE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50F3B9F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146F2452" w14:textId="42BE62C2" w:rsidR="003C3E71" w:rsidRPr="00BE5913" w:rsidRDefault="000D07F9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3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3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00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62" w:type="dxa"/>
          </w:tcPr>
          <w:p w14:paraId="06D1244D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206A4E87" w14:textId="05188B70" w:rsidR="003C3E71" w:rsidRPr="00BD11CE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C3E71" w:rsidRPr="00BE5913" w14:paraId="495A5914" w14:textId="77777777">
        <w:trPr>
          <w:trHeight w:val="180"/>
        </w:trPr>
        <w:tc>
          <w:tcPr>
            <w:tcW w:w="3960" w:type="dxa"/>
          </w:tcPr>
          <w:p w14:paraId="7B995DAC" w14:textId="7E84FE44" w:rsidR="003C3E71" w:rsidRPr="00BE5913" w:rsidRDefault="003C3E71" w:rsidP="00264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345" w:hanging="345"/>
              <w:rPr>
                <w:rFonts w:ascii="Angsana New" w:hAnsi="Angsana New"/>
                <w:sz w:val="30"/>
                <w:szCs w:val="30"/>
                <w:cs/>
              </w:rPr>
            </w:pPr>
            <w:r w:rsidRPr="00634E3B">
              <w:rPr>
                <w:rFonts w:ascii="Angsana New" w:hAnsi="Angsana New" w:hint="cs"/>
                <w:sz w:val="30"/>
                <w:szCs w:val="30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AB947B" w14:textId="5190EFEF" w:rsidR="003C3E71" w:rsidRPr="00BE5913" w:rsidRDefault="00C070A0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72C1F">
              <w:rPr>
                <w:rFonts w:asciiTheme="majorBidi" w:hAnsiTheme="majorBidi" w:cstheme="majorBidi"/>
                <w:sz w:val="30"/>
                <w:szCs w:val="30"/>
              </w:rPr>
              <w:t>1,687</w:t>
            </w:r>
          </w:p>
        </w:tc>
        <w:tc>
          <w:tcPr>
            <w:tcW w:w="270" w:type="dxa"/>
            <w:vAlign w:val="bottom"/>
          </w:tcPr>
          <w:p w14:paraId="626C1C68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688AA6EF" w14:textId="0F7D4B2D" w:rsidR="003C3E71" w:rsidRPr="00BE5913" w:rsidRDefault="00B11C2B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C3E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2A3300E8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01B69535" w14:textId="72122CB8" w:rsidR="003C3E71" w:rsidRPr="00BE5913" w:rsidRDefault="00572C1F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81,687</w:t>
            </w:r>
          </w:p>
        </w:tc>
        <w:tc>
          <w:tcPr>
            <w:tcW w:w="262" w:type="dxa"/>
            <w:vAlign w:val="bottom"/>
          </w:tcPr>
          <w:p w14:paraId="5486CC53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52595D3A" w14:textId="33BC2F99" w:rsidR="003C3E71" w:rsidRPr="00BE5913" w:rsidRDefault="00B11C2B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C3E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C3E71" w:rsidRPr="00BE5913" w14:paraId="2A655D20" w14:textId="77777777" w:rsidTr="002329D5">
        <w:trPr>
          <w:trHeight w:val="180"/>
        </w:trPr>
        <w:tc>
          <w:tcPr>
            <w:tcW w:w="3960" w:type="dxa"/>
          </w:tcPr>
          <w:p w14:paraId="7E83456D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0B72F1" w14:textId="75B7E9D5" w:rsidR="003C3E71" w:rsidRPr="00BE5913" w:rsidRDefault="00C070A0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72</w:t>
            </w:r>
            <w:r w:rsidR="006A6340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749</w:t>
            </w:r>
            <w:r w:rsidR="006A6340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8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270" w:type="dxa"/>
          </w:tcPr>
          <w:p w14:paraId="0B454346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B327EFC" w14:textId="34F6177B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749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369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B3E9057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0A34511F" w14:textId="058C926F" w:rsidR="003C3E71" w:rsidRPr="00BE5913" w:rsidRDefault="00C070A0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72</w:t>
            </w:r>
            <w:r w:rsidR="000D07F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749</w:t>
            </w:r>
            <w:r w:rsidR="000D07F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8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262" w:type="dxa"/>
          </w:tcPr>
          <w:p w14:paraId="1418BAE0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3C5E816" w14:textId="3C47062E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749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369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C3E71" w:rsidRPr="00BE5913" w14:paraId="5A1448D1" w14:textId="77777777" w:rsidTr="00443AF9">
        <w:trPr>
          <w:trHeight w:val="180"/>
        </w:trPr>
        <w:tc>
          <w:tcPr>
            <w:tcW w:w="3960" w:type="dxa"/>
          </w:tcPr>
          <w:p w14:paraId="699B255C" w14:textId="07899E7B" w:rsidR="003C3E71" w:rsidRPr="00BE5913" w:rsidRDefault="003C3E71" w:rsidP="00264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E7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3C3E7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C3E71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1170" w:type="dxa"/>
            <w:vAlign w:val="bottom"/>
          </w:tcPr>
          <w:p w14:paraId="7FF52FFB" w14:textId="43EDCE85" w:rsidR="003C3E71" w:rsidRPr="00BE5913" w:rsidRDefault="00C070A0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49</w:t>
            </w:r>
            <w:r w:rsidR="006A6340" w:rsidRPr="00E426B7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270" w:type="dxa"/>
            <w:vAlign w:val="bottom"/>
          </w:tcPr>
          <w:p w14:paraId="7C3EB028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0BF8F807" w14:textId="076BBAAA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745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94FE401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38EAF4CC" w14:textId="09439F70" w:rsidR="003C3E71" w:rsidRPr="00BE5913" w:rsidRDefault="00C070A0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49</w:t>
            </w:r>
            <w:r w:rsidR="000D07F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262" w:type="dxa"/>
            <w:vAlign w:val="bottom"/>
          </w:tcPr>
          <w:p w14:paraId="28BE084F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1D517C25" w14:textId="45B9E4C3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745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C3E71" w:rsidRPr="00BE5913" w14:paraId="716CFB5F" w14:textId="77777777" w:rsidTr="002329D5">
        <w:trPr>
          <w:trHeight w:val="180"/>
        </w:trPr>
        <w:tc>
          <w:tcPr>
            <w:tcW w:w="3960" w:type="dxa"/>
          </w:tcPr>
          <w:p w14:paraId="1FCEFECF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3120E7C" w14:textId="779BF856" w:rsidR="003C3E71" w:rsidRPr="00BE5913" w:rsidRDefault="00C070A0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72</w:t>
            </w:r>
            <w:r w:rsidR="009B7FB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799</w:t>
            </w:r>
            <w:r w:rsidR="009B7FB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6C2893B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301782A3" w14:textId="60B0C3A2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0FB77C4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1A2E57CC" w14:textId="3CFA0E89" w:rsidR="003C3E71" w:rsidRPr="00BE5913" w:rsidRDefault="00C070A0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72</w:t>
            </w:r>
            <w:r w:rsidR="000D07F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799</w:t>
            </w:r>
            <w:r w:rsidR="000D07F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2" w:type="dxa"/>
          </w:tcPr>
          <w:p w14:paraId="7EEAEC6C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57CD7BC" w14:textId="6AF7BF1B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C3E71" w:rsidRPr="00BE5913" w14:paraId="333CD265" w14:textId="77777777" w:rsidTr="007E567D">
        <w:trPr>
          <w:trHeight w:val="180"/>
        </w:trPr>
        <w:tc>
          <w:tcPr>
            <w:tcW w:w="3960" w:type="dxa"/>
          </w:tcPr>
          <w:p w14:paraId="680C415E" w14:textId="73AB382A" w:rsidR="003C3E71" w:rsidRPr="00BE5913" w:rsidRDefault="003C3E71" w:rsidP="00264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7" w:firstLine="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349588" w14:textId="0532FCBE" w:rsidR="003C3E71" w:rsidRPr="00BE5913" w:rsidRDefault="009B7FBE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663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315948D7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94C300E" w14:textId="500A76B1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ADC5BA9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2B51C50" w14:textId="1A9D15AA" w:rsidR="003C3E71" w:rsidRPr="00BE5913" w:rsidRDefault="000D07F9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663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62" w:type="dxa"/>
          </w:tcPr>
          <w:p w14:paraId="390C1290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1F30EE90" w14:textId="2A8FCFF2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C3E71" w:rsidRPr="00BE5913" w14:paraId="7369372C" w14:textId="77777777" w:rsidTr="002329D5">
        <w:trPr>
          <w:trHeight w:val="180"/>
        </w:trPr>
        <w:tc>
          <w:tcPr>
            <w:tcW w:w="3960" w:type="dxa"/>
          </w:tcPr>
          <w:p w14:paraId="50202371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FC85E1" w14:textId="565BAF9D" w:rsidR="003C3E71" w:rsidRPr="00BE5913" w:rsidRDefault="00C070A0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72</w:t>
            </w:r>
            <w:r w:rsidR="009B7FB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594</w:t>
            </w:r>
            <w:r w:rsidR="009B7FB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477</w:t>
            </w:r>
          </w:p>
        </w:tc>
        <w:tc>
          <w:tcPr>
            <w:tcW w:w="270" w:type="dxa"/>
          </w:tcPr>
          <w:p w14:paraId="21A91528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6E9D624A" w14:textId="5AD6F722" w:rsidR="003C3E71" w:rsidRPr="00BE5913" w:rsidRDefault="00C070A0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3C3E71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556</w:t>
            </w:r>
            <w:r w:rsidR="003C3E71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863</w:t>
            </w:r>
          </w:p>
        </w:tc>
        <w:tc>
          <w:tcPr>
            <w:tcW w:w="270" w:type="dxa"/>
          </w:tcPr>
          <w:p w14:paraId="26D0AB05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2E3D954A" w14:textId="6F726BE9" w:rsidR="003C3E71" w:rsidRPr="00BE5913" w:rsidRDefault="00C070A0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72</w:t>
            </w:r>
            <w:r w:rsidR="000D07F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594</w:t>
            </w:r>
            <w:r w:rsidR="000D07F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477</w:t>
            </w:r>
          </w:p>
        </w:tc>
        <w:tc>
          <w:tcPr>
            <w:tcW w:w="262" w:type="dxa"/>
          </w:tcPr>
          <w:p w14:paraId="0B9513C0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1235462" w14:textId="6B9C577A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556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863</w:t>
            </w:r>
          </w:p>
        </w:tc>
      </w:tr>
      <w:tr w:rsidR="003C3E71" w:rsidRPr="00BE5913" w14:paraId="2499A8C5" w14:textId="77777777" w:rsidTr="003C3E71">
        <w:trPr>
          <w:trHeight w:val="180"/>
        </w:trPr>
        <w:tc>
          <w:tcPr>
            <w:tcW w:w="3960" w:type="dxa"/>
          </w:tcPr>
          <w:p w14:paraId="58120BBE" w14:textId="7495C3BC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339" w:hanging="33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2E53F2">
              <w:rPr>
                <w:rFonts w:asciiTheme="majorBidi" w:hAnsiTheme="majorBidi" w:hint="cs"/>
                <w:sz w:val="30"/>
                <w:szCs w:val="30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595C5A" w14:textId="6C5786F1" w:rsidR="003C3E71" w:rsidRPr="00BE5913" w:rsidRDefault="009B7FBE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(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28</w:t>
            </w: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,</w:t>
            </w:r>
            <w:r w:rsidR="00C070A0" w:rsidRPr="00C070A0">
              <w:rPr>
                <w:rFonts w:ascii="Angsana New" w:eastAsia="MS Mincho" w:hAnsi="Angsana New" w:hint="cs"/>
                <w:sz w:val="30"/>
                <w:szCs w:val="30"/>
              </w:rPr>
              <w:t>54</w:t>
            </w:r>
            <w:r w:rsidR="00B11C2B" w:rsidRPr="00B11C2B">
              <w:rPr>
                <w:rFonts w:ascii="Angsana New" w:eastAsia="MS Mincho" w:hAnsi="Angsana New" w:hint="cs"/>
                <w:sz w:val="30"/>
                <w:szCs w:val="30"/>
              </w:rPr>
              <w:t>1</w:t>
            </w: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,</w:t>
            </w:r>
            <w:r w:rsidR="00C070A0" w:rsidRPr="00C070A0">
              <w:rPr>
                <w:rFonts w:ascii="Angsana New" w:eastAsia="MS Mincho" w:hAnsi="Angsana New" w:hint="cs"/>
                <w:sz w:val="30"/>
                <w:szCs w:val="30"/>
              </w:rPr>
              <w:t>476</w:t>
            </w: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4A38CADA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7FCAE515" w14:textId="6C69BF02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23" w:lineRule="auto"/>
              <w:ind w:right="-96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672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5C3594E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5245D6C8" w14:textId="6A525258" w:rsidR="003C3E71" w:rsidRPr="00BE5913" w:rsidRDefault="000D07F9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(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28</w:t>
            </w: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,</w:t>
            </w:r>
            <w:r w:rsidR="00C070A0" w:rsidRPr="00C070A0">
              <w:rPr>
                <w:rFonts w:ascii="Angsana New" w:eastAsia="MS Mincho" w:hAnsi="Angsana New" w:hint="cs"/>
                <w:sz w:val="30"/>
                <w:szCs w:val="30"/>
              </w:rPr>
              <w:t>54</w:t>
            </w:r>
            <w:r w:rsidR="00B11C2B" w:rsidRPr="00B11C2B">
              <w:rPr>
                <w:rFonts w:ascii="Angsana New" w:eastAsia="MS Mincho" w:hAnsi="Angsana New" w:hint="cs"/>
                <w:sz w:val="30"/>
                <w:szCs w:val="30"/>
              </w:rPr>
              <w:t>1</w:t>
            </w: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,</w:t>
            </w:r>
            <w:r w:rsidR="00C070A0" w:rsidRPr="00C070A0">
              <w:rPr>
                <w:rFonts w:ascii="Angsana New" w:eastAsia="MS Mincho" w:hAnsi="Angsana New" w:hint="cs"/>
                <w:sz w:val="30"/>
                <w:szCs w:val="30"/>
              </w:rPr>
              <w:t>476</w:t>
            </w: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62" w:type="dxa"/>
            <w:vAlign w:val="bottom"/>
          </w:tcPr>
          <w:p w14:paraId="5C4DA181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2939AC74" w14:textId="745CD7E9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672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C3E71" w:rsidRPr="00BE5913" w14:paraId="1E7E765C" w14:textId="77777777" w:rsidTr="003C3E71">
        <w:trPr>
          <w:trHeight w:val="180"/>
        </w:trPr>
        <w:tc>
          <w:tcPr>
            <w:tcW w:w="3960" w:type="dxa"/>
          </w:tcPr>
          <w:p w14:paraId="4AA5CBEF" w14:textId="56034650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11C2B" w:rsidRPr="00B11C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8D7653" w14:textId="3765B73F" w:rsidR="003C3E71" w:rsidRPr="009B7FBE" w:rsidRDefault="00C070A0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9B7FBE" w:rsidRPr="009B7F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070A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53</w:t>
            </w:r>
            <w:r w:rsidR="009B7FBE" w:rsidRPr="009B7F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001</w:t>
            </w:r>
          </w:p>
        </w:tc>
        <w:tc>
          <w:tcPr>
            <w:tcW w:w="270" w:type="dxa"/>
          </w:tcPr>
          <w:p w14:paraId="2F013A93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5D30ECDF" w14:textId="0731F45E" w:rsidR="003C3E71" w:rsidRPr="00BE5913" w:rsidRDefault="00C070A0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="003C3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</w:t>
            </w:r>
            <w:r w:rsidR="003C3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8FC0E30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38B925D9" w14:textId="4681D3E7" w:rsidR="003C3E71" w:rsidRPr="00BE5913" w:rsidRDefault="00C070A0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0D07F9" w:rsidRPr="009B7F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070A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53</w:t>
            </w:r>
            <w:r w:rsidR="000D07F9" w:rsidRPr="009B7F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001</w:t>
            </w:r>
          </w:p>
        </w:tc>
        <w:tc>
          <w:tcPr>
            <w:tcW w:w="262" w:type="dxa"/>
          </w:tcPr>
          <w:p w14:paraId="31EDCA94" w14:textId="77777777" w:rsidR="003C3E71" w:rsidRPr="00BE5913" w:rsidRDefault="003C3E71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A8153F4" w14:textId="2DF50448" w:rsidR="003C3E71" w:rsidRPr="00BE5913" w:rsidRDefault="00C070A0" w:rsidP="003C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="003C3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</w:t>
            </w:r>
            <w:r w:rsidR="003C3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0D27BFF1" w14:textId="77777777" w:rsidR="00B8692E" w:rsidRDefault="00B8692E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7C28BC6" w14:textId="740CA1FC" w:rsidR="00417EAE" w:rsidRPr="00304CE1" w:rsidRDefault="00FD6BB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304CE1">
        <w:rPr>
          <w:rFonts w:ascii="Angsana New" w:hAnsi="Angsana New" w:hint="cs"/>
          <w:i/>
          <w:iCs/>
          <w:spacing w:val="-6"/>
          <w:sz w:val="30"/>
          <w:szCs w:val="30"/>
          <w:cs/>
        </w:rPr>
        <w:t>การเข้าทำสัญญาเงินกู้ยืมและ</w:t>
      </w:r>
      <w:r w:rsidR="00C279DD">
        <w:rPr>
          <w:rFonts w:ascii="Angsana New" w:hAnsi="Angsana New" w:hint="cs"/>
          <w:i/>
          <w:iCs/>
          <w:spacing w:val="-6"/>
          <w:sz w:val="30"/>
          <w:szCs w:val="30"/>
          <w:cs/>
        </w:rPr>
        <w:t>ยกเลิกสัญญาเงินกู้</w:t>
      </w:r>
      <w:r w:rsidRPr="00304CE1">
        <w:rPr>
          <w:rFonts w:ascii="Angsana New" w:hAnsi="Angsana New" w:hint="cs"/>
          <w:i/>
          <w:iCs/>
          <w:spacing w:val="-6"/>
          <w:sz w:val="30"/>
          <w:szCs w:val="30"/>
          <w:cs/>
        </w:rPr>
        <w:t>กับสถาบันการเงิน</w:t>
      </w:r>
      <w:r w:rsidR="006A5555" w:rsidRPr="00304CE1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สำหรับปีสิ้นสุดวันที่ </w:t>
      </w:r>
      <w:r w:rsidR="00C070A0" w:rsidRPr="00C070A0">
        <w:rPr>
          <w:rFonts w:ascii="Angsana New" w:hAnsi="Angsana New"/>
          <w:i/>
          <w:iCs/>
          <w:spacing w:val="-6"/>
          <w:sz w:val="30"/>
          <w:szCs w:val="30"/>
        </w:rPr>
        <w:t>3</w:t>
      </w:r>
      <w:r w:rsidR="00B11C2B" w:rsidRPr="00B11C2B">
        <w:rPr>
          <w:rFonts w:ascii="Angsana New" w:hAnsi="Angsana New"/>
          <w:i/>
          <w:iCs/>
          <w:spacing w:val="-6"/>
          <w:sz w:val="30"/>
          <w:szCs w:val="30"/>
        </w:rPr>
        <w:t>1</w:t>
      </w:r>
      <w:r w:rsidR="006A5555" w:rsidRPr="00304CE1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6A5555" w:rsidRPr="00304CE1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ธันวาคม </w:t>
      </w:r>
      <w:r w:rsidR="00C070A0" w:rsidRPr="00C070A0">
        <w:rPr>
          <w:rFonts w:ascii="Angsana New" w:hAnsi="Angsana New"/>
          <w:i/>
          <w:iCs/>
          <w:spacing w:val="-6"/>
          <w:sz w:val="30"/>
          <w:szCs w:val="30"/>
        </w:rPr>
        <w:t>2568</w:t>
      </w:r>
    </w:p>
    <w:p w14:paraId="38919513" w14:textId="77777777" w:rsidR="002F2058" w:rsidRPr="003C3E71" w:rsidRDefault="002F205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  <w:highlight w:val="yellow"/>
        </w:rPr>
      </w:pPr>
    </w:p>
    <w:p w14:paraId="16E4EDF6" w14:textId="68E22100" w:rsidR="004F48C9" w:rsidRPr="002E53F2" w:rsidRDefault="004F48C9" w:rsidP="004F4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="00C070A0" w:rsidRPr="00C070A0">
        <w:rPr>
          <w:rFonts w:ascii="Angsana New" w:hAnsi="Angsana New"/>
          <w:sz w:val="30"/>
          <w:szCs w:val="30"/>
        </w:rPr>
        <w:t>6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มิถุนายน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2568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บริษัทเข้าทำสัญญาเงินกู้ยืมกับสถาบันการเงินในประเทศแห่งหนึ่ง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วงเงินรวม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Pr="002E53F2">
        <w:rPr>
          <w:rFonts w:ascii="Angsana New" w:hAnsi="Angsana New"/>
          <w:sz w:val="30"/>
          <w:szCs w:val="30"/>
        </w:rPr>
        <w:t>,</w:t>
      </w:r>
      <w:r w:rsidR="00B11C2B" w:rsidRPr="00B11C2B">
        <w:rPr>
          <w:rFonts w:ascii="Angsana New" w:hAnsi="Angsana New"/>
          <w:sz w:val="30"/>
          <w:szCs w:val="30"/>
        </w:rPr>
        <w:t>000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ล้านบาท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มีอัตราดอกเบี้ย</w:t>
      </w:r>
      <w:r w:rsidRPr="002E53F2">
        <w:rPr>
          <w:rFonts w:ascii="Angsana New" w:hAnsi="Angsana New"/>
          <w:sz w:val="30"/>
          <w:szCs w:val="30"/>
        </w:rPr>
        <w:t xml:space="preserve"> THOR </w:t>
      </w:r>
      <w:r w:rsidRPr="002E53F2">
        <w:rPr>
          <w:rFonts w:ascii="Angsana New" w:hAnsi="Angsana New" w:hint="cs"/>
          <w:sz w:val="30"/>
          <w:szCs w:val="30"/>
          <w:cs/>
        </w:rPr>
        <w:t>บวกส่วนเพิ่มต่อปี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เงื่อนไขการจ่ายชำระคืนเงินกู้</w:t>
      </w:r>
      <w:r w:rsidRPr="002E53F2">
        <w:rPr>
          <w:rFonts w:ascii="Angsana New" w:hAnsi="Angsana New" w:hint="cs"/>
          <w:spacing w:val="-6"/>
          <w:sz w:val="30"/>
          <w:szCs w:val="30"/>
          <w:cs/>
        </w:rPr>
        <w:t>ภายใน</w:t>
      </w:r>
      <w:r w:rsidRPr="002E53F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pacing w:val="-6"/>
          <w:sz w:val="30"/>
          <w:szCs w:val="30"/>
        </w:rPr>
        <w:t>3</w:t>
      </w:r>
      <w:r w:rsidRPr="002E53F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Pr="002E53F2">
        <w:rPr>
          <w:rFonts w:ascii="Angsana New" w:hAnsi="Angsana New"/>
          <w:spacing w:val="-6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เงินกู้ยืมดังกล่าวมีวัตถุประสงค์เพื่อชำระคืนเงินกู้ยืมเดิมของบริษัท และจ่ายซื้อโครงการใหม่ รวมทั้งพัฒนาโครงการเดิมที่มีอยู่</w:t>
      </w:r>
    </w:p>
    <w:p w14:paraId="6789B993" w14:textId="77777777" w:rsidR="004F48C9" w:rsidRPr="002E53F2" w:rsidRDefault="004F48C9" w:rsidP="004F4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29A139FC" w14:textId="459FDD9E" w:rsidR="004F48C9" w:rsidRDefault="004F48C9" w:rsidP="004F4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27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มิถุนายน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2568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บริษัทเข้าทำสัญญาเงินกู้ยืมกับสถาบันการเงินในประเทศแห่งหนึ่ง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วงเงินรวม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3</w:t>
      </w:r>
      <w:r w:rsidRPr="002E53F2">
        <w:rPr>
          <w:rFonts w:ascii="Angsana New" w:hAnsi="Angsana New"/>
          <w:sz w:val="30"/>
          <w:szCs w:val="30"/>
        </w:rPr>
        <w:t>,</w:t>
      </w:r>
      <w:r w:rsidR="00B11C2B" w:rsidRPr="00B11C2B">
        <w:rPr>
          <w:rFonts w:ascii="Angsana New" w:hAnsi="Angsana New"/>
          <w:sz w:val="30"/>
          <w:szCs w:val="30"/>
        </w:rPr>
        <w:t>000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ล้านบาท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มีอัตราดอกเบี้ย</w:t>
      </w:r>
      <w:r w:rsidRPr="002E53F2">
        <w:rPr>
          <w:rFonts w:ascii="Angsana New" w:hAnsi="Angsana New"/>
          <w:sz w:val="30"/>
          <w:szCs w:val="30"/>
        </w:rPr>
        <w:t xml:space="preserve"> THOR </w:t>
      </w:r>
      <w:r w:rsidRPr="002E53F2">
        <w:rPr>
          <w:rFonts w:ascii="Angsana New" w:hAnsi="Angsana New" w:hint="cs"/>
          <w:sz w:val="30"/>
          <w:szCs w:val="30"/>
          <w:cs/>
        </w:rPr>
        <w:t>บวกส่วนเพิ่มต่อปี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 w:hint="cs"/>
          <w:sz w:val="30"/>
          <w:szCs w:val="30"/>
          <w:cs/>
        </w:rPr>
        <w:t>เงื่อนไขการจ่ายชำระคืนเงินกู้</w:t>
      </w:r>
      <w:r w:rsidRPr="002E53F2">
        <w:rPr>
          <w:rFonts w:ascii="Angsana New" w:hAnsi="Angsana New" w:hint="cs"/>
          <w:spacing w:val="-6"/>
          <w:sz w:val="30"/>
          <w:szCs w:val="30"/>
          <w:cs/>
        </w:rPr>
        <w:t>ภายใน</w:t>
      </w:r>
      <w:r w:rsidRPr="002E53F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pacing w:val="-6"/>
          <w:sz w:val="30"/>
          <w:szCs w:val="30"/>
        </w:rPr>
        <w:t>3</w:t>
      </w:r>
      <w:r w:rsidRPr="002E53F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2E53F2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Pr="002E53F2">
        <w:rPr>
          <w:rFonts w:ascii="Angsana New" w:hAnsi="Angsana New"/>
          <w:spacing w:val="-6"/>
          <w:sz w:val="30"/>
          <w:szCs w:val="30"/>
        </w:rPr>
        <w:t xml:space="preserve"> </w:t>
      </w:r>
      <w:r w:rsidRPr="002E53F2">
        <w:rPr>
          <w:rFonts w:ascii="Angsana New" w:hAnsi="Angsana New" w:hint="cs"/>
          <w:spacing w:val="-6"/>
          <w:sz w:val="30"/>
          <w:szCs w:val="30"/>
          <w:cs/>
        </w:rPr>
        <w:t>นับจากวันที่เบิกใช้</w:t>
      </w:r>
      <w:r w:rsidRPr="002E53F2">
        <w:rPr>
          <w:rFonts w:ascii="Angsana New" w:hAnsi="Angsana New"/>
          <w:sz w:val="30"/>
          <w:szCs w:val="30"/>
        </w:rPr>
        <w:t xml:space="preserve"> </w:t>
      </w:r>
    </w:p>
    <w:p w14:paraId="474CCE02" w14:textId="77777777" w:rsidR="004F48C9" w:rsidRDefault="004F48C9" w:rsidP="004F4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0CBF64B8" w14:textId="110775CA" w:rsidR="00B8692E" w:rsidRDefault="00D43DE7" w:rsidP="008E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  <w:cs/>
        </w:rPr>
      </w:pP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24</w:t>
      </w:r>
      <w:r w:rsidR="00FB3533">
        <w:rPr>
          <w:rFonts w:ascii="Angsana New" w:hAnsi="Angsana New"/>
          <w:sz w:val="30"/>
          <w:szCs w:val="30"/>
        </w:rPr>
        <w:t xml:space="preserve"> </w:t>
      </w:r>
      <w:r w:rsidR="00FB353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070A0" w:rsidRPr="00C070A0">
        <w:rPr>
          <w:rFonts w:ascii="Angsana New" w:hAnsi="Angsana New"/>
          <w:sz w:val="30"/>
          <w:szCs w:val="30"/>
        </w:rPr>
        <w:t>2568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บริษัทเข้าทำสัญญาเงินกู้ยืมกับสถาบันการเงินในประเทศแห่งหนึ่ง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แบ่งเป็น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="00C070A0" w:rsidRPr="00C070A0">
        <w:rPr>
          <w:rFonts w:ascii="Angsana New" w:hAnsi="Angsana New"/>
          <w:sz w:val="30"/>
          <w:szCs w:val="30"/>
        </w:rPr>
        <w:t>2</w:t>
      </w:r>
      <w:r w:rsidRPr="00BE5913">
        <w:rPr>
          <w:rFonts w:ascii="Angsana New" w:hAnsi="Angsana New" w:hint="cs"/>
          <w:sz w:val="30"/>
          <w:szCs w:val="30"/>
          <w:cs/>
        </w:rPr>
        <w:t xml:space="preserve"> วงเงินย่อย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โดยวงเงินที่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จำนวน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5</w:t>
      </w:r>
      <w:r w:rsidRPr="00BE5913">
        <w:rPr>
          <w:rFonts w:ascii="Angsana New" w:hAnsi="Angsana New"/>
          <w:sz w:val="30"/>
          <w:szCs w:val="30"/>
        </w:rPr>
        <w:t>,</w:t>
      </w:r>
      <w:r w:rsidR="00B11C2B" w:rsidRPr="00B11C2B">
        <w:rPr>
          <w:rFonts w:ascii="Angsana New" w:hAnsi="Angsana New"/>
          <w:sz w:val="30"/>
          <w:szCs w:val="30"/>
        </w:rPr>
        <w:t>000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ล้าน</w:t>
      </w:r>
      <w:r w:rsidR="00313014">
        <w:rPr>
          <w:rFonts w:ascii="Angsana New" w:hAnsi="Angsana New" w:hint="cs"/>
          <w:sz w:val="30"/>
          <w:szCs w:val="30"/>
          <w:cs/>
        </w:rPr>
        <w:t>บาท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และวงเงินที่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จำนวน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10</w:t>
      </w:r>
      <w:r w:rsidRPr="00BE5913">
        <w:rPr>
          <w:rFonts w:ascii="Angsana New" w:hAnsi="Angsana New"/>
          <w:sz w:val="30"/>
          <w:szCs w:val="30"/>
        </w:rPr>
        <w:t>,</w:t>
      </w:r>
      <w:r w:rsidR="00B11C2B" w:rsidRPr="00B11C2B">
        <w:rPr>
          <w:rFonts w:ascii="Angsana New" w:hAnsi="Angsana New"/>
          <w:sz w:val="30"/>
          <w:szCs w:val="30"/>
        </w:rPr>
        <w:t>000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ล้านบาท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มีอัตราดอกเบี้ยที่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THOR </w:t>
      </w:r>
      <w:r w:rsidRPr="00BE5913">
        <w:rPr>
          <w:rFonts w:ascii="Angsana New" w:hAnsi="Angsana New" w:hint="cs"/>
          <w:sz w:val="30"/>
          <w:szCs w:val="30"/>
          <w:cs/>
        </w:rPr>
        <w:t>บวกส่วนเพิ่มต่อปี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9E24BF" w:rsidRPr="008B5829">
        <w:rPr>
          <w:rFonts w:ascii="Angsana New" w:hAnsi="Angsana New" w:hint="cs"/>
          <w:sz w:val="30"/>
          <w:szCs w:val="30"/>
          <w:cs/>
        </w:rPr>
        <w:t>กำหนดชำระทุก</w:t>
      </w:r>
      <w:r w:rsidR="009E24BF" w:rsidRPr="008B5829">
        <w:rPr>
          <w:rFonts w:ascii="Angsana New" w:hAnsi="Angsana New"/>
          <w:sz w:val="30"/>
          <w:szCs w:val="30"/>
          <w:cs/>
        </w:rPr>
        <w:t xml:space="preserve"> </w:t>
      </w:r>
      <w:r w:rsidR="009E24BF" w:rsidRPr="00C070A0">
        <w:rPr>
          <w:rFonts w:ascii="Angsana New" w:hAnsi="Angsana New"/>
          <w:sz w:val="30"/>
          <w:szCs w:val="30"/>
        </w:rPr>
        <w:t>3</w:t>
      </w:r>
      <w:r w:rsidR="009E24BF" w:rsidRPr="008B5829">
        <w:rPr>
          <w:rFonts w:ascii="Angsana New" w:hAnsi="Angsana New"/>
          <w:sz w:val="30"/>
          <w:szCs w:val="30"/>
          <w:cs/>
        </w:rPr>
        <w:t xml:space="preserve"> </w:t>
      </w:r>
      <w:r w:rsidR="009E24BF" w:rsidRPr="008B5829">
        <w:rPr>
          <w:rFonts w:ascii="Angsana New" w:hAnsi="Angsana New" w:hint="cs"/>
          <w:sz w:val="30"/>
          <w:szCs w:val="30"/>
          <w:cs/>
        </w:rPr>
        <w:t>เดือน</w:t>
      </w:r>
      <w:r w:rsidR="009E24BF">
        <w:rPr>
          <w:rFonts w:ascii="Angsana New" w:hAnsi="Angsana New"/>
          <w:sz w:val="30"/>
          <w:szCs w:val="30"/>
        </w:rPr>
        <w:t xml:space="preserve"> </w:t>
      </w:r>
      <w:r w:rsidR="009E24BF">
        <w:rPr>
          <w:rFonts w:ascii="Angsana New" w:hAnsi="Angsana New" w:hint="cs"/>
          <w:sz w:val="30"/>
          <w:szCs w:val="30"/>
          <w:cs/>
        </w:rPr>
        <w:t xml:space="preserve">เริ่มกำหนดชำระงวดแรก ปี </w:t>
      </w:r>
      <w:r w:rsidR="009E24BF">
        <w:rPr>
          <w:rFonts w:ascii="Angsana New" w:hAnsi="Angsana New"/>
          <w:sz w:val="30"/>
          <w:szCs w:val="30"/>
        </w:rPr>
        <w:t>2572</w:t>
      </w:r>
      <w:r w:rsidR="009E24BF" w:rsidRPr="008B5829">
        <w:rPr>
          <w:rFonts w:ascii="Angsana New" w:hAnsi="Angsana New"/>
          <w:sz w:val="30"/>
          <w:szCs w:val="30"/>
          <w:cs/>
        </w:rPr>
        <w:t xml:space="preserve"> </w:t>
      </w:r>
      <w:r w:rsidR="00684444">
        <w:rPr>
          <w:rFonts w:ascii="Angsana New" w:hAnsi="Angsana New" w:hint="cs"/>
          <w:sz w:val="30"/>
          <w:szCs w:val="30"/>
          <w:cs/>
        </w:rPr>
        <w:t>และ</w:t>
      </w:r>
      <w:r w:rsidR="009E24BF">
        <w:rPr>
          <w:rFonts w:ascii="Angsana New" w:hAnsi="Angsana New" w:hint="cs"/>
          <w:sz w:val="30"/>
          <w:szCs w:val="30"/>
          <w:cs/>
        </w:rPr>
        <w:t xml:space="preserve">ครบกำหนดชำระ ปี </w:t>
      </w:r>
      <w:r w:rsidR="009E24BF">
        <w:rPr>
          <w:rFonts w:ascii="Angsana New" w:hAnsi="Angsana New"/>
          <w:sz w:val="30"/>
          <w:szCs w:val="30"/>
        </w:rPr>
        <w:t>2573</w:t>
      </w:r>
      <w:r w:rsidR="009E24BF">
        <w:rPr>
          <w:rFonts w:ascii="Angsana New" w:hAnsi="Angsana New" w:hint="cs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โดยทั้ง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 xml:space="preserve">วงเงินรวมกันไม่เกิน </w:t>
      </w:r>
      <w:r w:rsidR="00B11C2B" w:rsidRPr="00B11C2B">
        <w:rPr>
          <w:rFonts w:ascii="Angsana New" w:hAnsi="Angsana New"/>
          <w:sz w:val="30"/>
          <w:szCs w:val="30"/>
        </w:rPr>
        <w:t>10</w:t>
      </w:r>
      <w:r w:rsidRPr="00BE5913">
        <w:rPr>
          <w:rFonts w:ascii="Angsana New" w:hAnsi="Angsana New"/>
          <w:sz w:val="30"/>
          <w:szCs w:val="30"/>
        </w:rPr>
        <w:t>,</w:t>
      </w:r>
      <w:r w:rsidR="00B11C2B" w:rsidRPr="00B11C2B">
        <w:rPr>
          <w:rFonts w:ascii="Angsana New" w:hAnsi="Angsana New"/>
          <w:sz w:val="30"/>
          <w:szCs w:val="30"/>
        </w:rPr>
        <w:t>000</w:t>
      </w:r>
      <w:r w:rsidRPr="00BE5913">
        <w:rPr>
          <w:rFonts w:ascii="Angsana New" w:hAnsi="Angsana New" w:hint="cs"/>
          <w:sz w:val="30"/>
          <w:szCs w:val="30"/>
          <w:cs/>
        </w:rPr>
        <w:t xml:space="preserve"> ล้านบาท เงินกู้ยืมดังกล่าวมีวัตถุประสงค์เพื่อนำไปใช้ในการประกอบธุรกิจ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บริษัทได้เบิกใช้เงินกู้วงเงินที่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แล้วจำนวน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</w:t>
      </w:r>
      <w:r w:rsidRPr="00BE5913">
        <w:rPr>
          <w:rFonts w:ascii="Angsana New" w:hAnsi="Angsana New"/>
          <w:sz w:val="30"/>
          <w:szCs w:val="30"/>
        </w:rPr>
        <w:t>,</w:t>
      </w:r>
      <w:r w:rsidR="00B11C2B" w:rsidRPr="00B11C2B">
        <w:rPr>
          <w:rFonts w:ascii="Angsana New" w:hAnsi="Angsana New"/>
          <w:sz w:val="30"/>
          <w:szCs w:val="30"/>
        </w:rPr>
        <w:t>000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ล้านบาท</w:t>
      </w:r>
      <w:r w:rsidR="00B8692E">
        <w:rPr>
          <w:rFonts w:ascii="Angsana New" w:hAnsi="Angsana New"/>
          <w:sz w:val="30"/>
          <w:szCs w:val="30"/>
          <w:cs/>
        </w:rPr>
        <w:br w:type="page"/>
      </w:r>
    </w:p>
    <w:p w14:paraId="2DC97C0D" w14:textId="4F7BF19F" w:rsidR="0097132C" w:rsidRDefault="0097132C" w:rsidP="00971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3700D6">
        <w:rPr>
          <w:rFonts w:ascii="Angsana New" w:hAnsi="Angsana New" w:hint="cs"/>
          <w:sz w:val="30"/>
          <w:szCs w:val="30"/>
          <w:cs/>
        </w:rPr>
        <w:lastRenderedPageBreak/>
        <w:t>ในระหว่าง</w:t>
      </w:r>
      <w:r w:rsidR="00C37B8D" w:rsidRPr="003700D6">
        <w:rPr>
          <w:rFonts w:ascii="Angsana New" w:hAnsi="Angsana New" w:hint="cs"/>
          <w:sz w:val="30"/>
          <w:szCs w:val="30"/>
          <w:cs/>
        </w:rPr>
        <w:t>ปี</w:t>
      </w:r>
      <w:r w:rsidRPr="003700D6">
        <w:rPr>
          <w:rFonts w:ascii="Angsana New" w:hAnsi="Angsana New" w:hint="cs"/>
          <w:sz w:val="30"/>
          <w:szCs w:val="30"/>
          <w:cs/>
        </w:rPr>
        <w:t>สิ้นสุด</w:t>
      </w:r>
      <w:r w:rsidRPr="003700D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3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Pr="003700D6">
        <w:rPr>
          <w:rFonts w:ascii="Angsana New" w:hAnsi="Angsana New"/>
          <w:sz w:val="30"/>
          <w:szCs w:val="30"/>
        </w:rPr>
        <w:t xml:space="preserve"> </w:t>
      </w:r>
      <w:r w:rsidR="00C37B8D" w:rsidRPr="003700D6">
        <w:rPr>
          <w:rFonts w:ascii="Angsana New" w:hAnsi="Angsana New" w:hint="cs"/>
          <w:sz w:val="30"/>
          <w:szCs w:val="30"/>
          <w:cs/>
        </w:rPr>
        <w:t>ธันวาคม</w:t>
      </w:r>
      <w:r w:rsidRPr="003700D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2568</w:t>
      </w:r>
      <w:r w:rsidRPr="003700D6">
        <w:rPr>
          <w:rFonts w:ascii="Angsana New" w:hAnsi="Angsana New"/>
          <w:sz w:val="30"/>
          <w:szCs w:val="30"/>
        </w:rPr>
        <w:t xml:space="preserve"> </w:t>
      </w:r>
      <w:r w:rsidRPr="003700D6">
        <w:rPr>
          <w:rFonts w:ascii="Angsana New" w:hAnsi="Angsana New" w:hint="cs"/>
          <w:sz w:val="30"/>
          <w:szCs w:val="30"/>
          <w:cs/>
        </w:rPr>
        <w:t>สัญญาเงินกู้ยืมระหว่างบริษัทกับสถาบันการเงินในประเทศหลายแห่ง</w:t>
      </w:r>
      <w:r w:rsidRPr="003700D6">
        <w:rPr>
          <w:rFonts w:ascii="Angsana New" w:hAnsi="Angsana New"/>
          <w:sz w:val="30"/>
          <w:szCs w:val="30"/>
          <w:cs/>
        </w:rPr>
        <w:t xml:space="preserve"> </w:t>
      </w:r>
      <w:r w:rsidRPr="003700D6">
        <w:rPr>
          <w:rFonts w:ascii="Angsana New" w:hAnsi="Angsana New" w:hint="cs"/>
          <w:sz w:val="30"/>
          <w:szCs w:val="30"/>
          <w:cs/>
        </w:rPr>
        <w:t>จำนวน</w:t>
      </w:r>
      <w:r w:rsidRPr="003700D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</w:t>
      </w:r>
      <w:r w:rsidRPr="003700D6">
        <w:rPr>
          <w:rFonts w:ascii="Angsana New" w:hAnsi="Angsana New"/>
          <w:sz w:val="30"/>
          <w:szCs w:val="30"/>
        </w:rPr>
        <w:t xml:space="preserve"> </w:t>
      </w:r>
      <w:r w:rsidRPr="003700D6">
        <w:rPr>
          <w:rFonts w:ascii="Angsana New" w:hAnsi="Angsana New" w:hint="cs"/>
          <w:sz w:val="30"/>
          <w:szCs w:val="30"/>
          <w:cs/>
        </w:rPr>
        <w:t>ฉบับ</w:t>
      </w:r>
      <w:r w:rsidRPr="003700D6">
        <w:rPr>
          <w:rFonts w:ascii="Angsana New" w:hAnsi="Angsana New"/>
          <w:sz w:val="30"/>
          <w:szCs w:val="30"/>
          <w:cs/>
        </w:rPr>
        <w:t xml:space="preserve"> </w:t>
      </w:r>
      <w:r w:rsidRPr="003700D6">
        <w:rPr>
          <w:rFonts w:ascii="Angsana New" w:hAnsi="Angsana New" w:hint="cs"/>
          <w:sz w:val="30"/>
          <w:szCs w:val="30"/>
          <w:cs/>
        </w:rPr>
        <w:t>วงเงินรวม</w:t>
      </w:r>
      <w:r w:rsidRPr="003700D6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4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Pr="003700D6">
        <w:rPr>
          <w:rFonts w:ascii="Angsana New" w:hAnsi="Angsana New"/>
          <w:sz w:val="30"/>
          <w:szCs w:val="30"/>
        </w:rPr>
        <w:t>,</w:t>
      </w:r>
      <w:r w:rsidR="00B11C2B" w:rsidRPr="00B11C2B">
        <w:rPr>
          <w:rFonts w:ascii="Angsana New" w:hAnsi="Angsana New"/>
          <w:sz w:val="30"/>
          <w:szCs w:val="30"/>
        </w:rPr>
        <w:t>000</w:t>
      </w:r>
      <w:r w:rsidRPr="003700D6">
        <w:rPr>
          <w:rFonts w:ascii="Angsana New" w:hAnsi="Angsana New"/>
          <w:sz w:val="30"/>
          <w:szCs w:val="30"/>
        </w:rPr>
        <w:t xml:space="preserve"> </w:t>
      </w:r>
      <w:r w:rsidRPr="003700D6">
        <w:rPr>
          <w:rFonts w:ascii="Angsana New" w:hAnsi="Angsana New" w:hint="cs"/>
          <w:sz w:val="30"/>
          <w:szCs w:val="30"/>
          <w:cs/>
        </w:rPr>
        <w:t>ล้านบาท</w:t>
      </w:r>
      <w:r w:rsidRPr="003700D6">
        <w:rPr>
          <w:rFonts w:ascii="Angsana New" w:hAnsi="Angsana New"/>
          <w:sz w:val="30"/>
          <w:szCs w:val="30"/>
          <w:cs/>
        </w:rPr>
        <w:t xml:space="preserve"> </w:t>
      </w:r>
      <w:r w:rsidRPr="003700D6">
        <w:rPr>
          <w:rFonts w:ascii="Angsana New" w:hAnsi="Angsana New" w:hint="cs"/>
          <w:sz w:val="30"/>
          <w:szCs w:val="30"/>
          <w:cs/>
        </w:rPr>
        <w:t>ได้ครบกำหนดชำระเงิน</w:t>
      </w:r>
      <w:r w:rsidRPr="003700D6">
        <w:rPr>
          <w:rFonts w:ascii="Angsana New" w:hAnsi="Angsana New"/>
          <w:sz w:val="30"/>
          <w:szCs w:val="30"/>
          <w:cs/>
        </w:rPr>
        <w:t xml:space="preserve"> </w:t>
      </w:r>
      <w:r w:rsidRPr="003700D6">
        <w:rPr>
          <w:rFonts w:ascii="Angsana New" w:hAnsi="Angsana New" w:hint="cs"/>
          <w:sz w:val="30"/>
          <w:szCs w:val="30"/>
          <w:cs/>
        </w:rPr>
        <w:t>ทั้งนี้บริษัทได้จ่ายชำระเงินกู้ยืมทั้งจำนวนแก่สถาบันการเงิน</w:t>
      </w:r>
      <w:r w:rsidRPr="003700D6">
        <w:rPr>
          <w:rFonts w:ascii="Angsana New" w:hAnsi="Angsana New"/>
          <w:sz w:val="30"/>
          <w:szCs w:val="30"/>
          <w:cs/>
        </w:rPr>
        <w:t xml:space="preserve"> </w:t>
      </w:r>
      <w:r w:rsidRPr="003700D6">
        <w:rPr>
          <w:rFonts w:ascii="Angsana New" w:hAnsi="Angsana New" w:hint="cs"/>
          <w:sz w:val="30"/>
          <w:szCs w:val="30"/>
          <w:cs/>
        </w:rPr>
        <w:t>ส่งผลให้สัญญาเงินกู้ยืมสิ้นสุดลง</w:t>
      </w:r>
    </w:p>
    <w:p w14:paraId="67730168" w14:textId="77777777" w:rsidR="00C14D42" w:rsidRDefault="00C14D42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0BA04E39" w14:textId="23AF36DC" w:rsidR="00C14D42" w:rsidRPr="00FD6BB8" w:rsidRDefault="00C14D42" w:rsidP="00C14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C14D42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การเข้าทำสัญญาเงินกู้ยืมกับสถาบันการเงินสำหรับปีสิ้นสุดวันที่ </w:t>
      </w:r>
      <w:r w:rsidR="00C070A0" w:rsidRPr="00C070A0">
        <w:rPr>
          <w:rFonts w:ascii="Angsana New" w:hAnsi="Angsana New"/>
          <w:i/>
          <w:iCs/>
          <w:spacing w:val="-6"/>
          <w:sz w:val="30"/>
          <w:szCs w:val="30"/>
        </w:rPr>
        <w:t>3</w:t>
      </w:r>
      <w:r w:rsidR="00B11C2B" w:rsidRPr="00B11C2B">
        <w:rPr>
          <w:rFonts w:ascii="Angsana New" w:hAnsi="Angsana New"/>
          <w:i/>
          <w:iCs/>
          <w:spacing w:val="-6"/>
          <w:sz w:val="30"/>
          <w:szCs w:val="30"/>
        </w:rPr>
        <w:t>1</w:t>
      </w:r>
      <w:r w:rsidRPr="00C14D42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C14D42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ธันวาคม </w:t>
      </w:r>
      <w:r w:rsidR="00C070A0" w:rsidRPr="00C070A0">
        <w:rPr>
          <w:rFonts w:ascii="Angsana New" w:hAnsi="Angsana New"/>
          <w:i/>
          <w:iCs/>
          <w:spacing w:val="-6"/>
          <w:sz w:val="30"/>
          <w:szCs w:val="30"/>
        </w:rPr>
        <w:t>2567</w:t>
      </w:r>
    </w:p>
    <w:p w14:paraId="1FE5862C" w14:textId="77777777" w:rsidR="00C14D42" w:rsidRPr="00BE5913" w:rsidRDefault="00C14D42" w:rsidP="00C14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35918EE" w14:textId="75CF447D" w:rsidR="00C14D42" w:rsidRPr="00BE5913" w:rsidRDefault="00C14D42" w:rsidP="00C14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26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มิถุนายน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2567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บริษัทเข้าทำสัญญาเงินกู้ยืมกับสถาบันการเงินในประเทศแห่งหนึ่ง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แบ่งเป็น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="00C070A0" w:rsidRPr="00C070A0">
        <w:rPr>
          <w:rFonts w:ascii="Angsana New" w:hAnsi="Angsana New"/>
          <w:sz w:val="30"/>
          <w:szCs w:val="30"/>
        </w:rPr>
        <w:t>2</w:t>
      </w:r>
      <w:r w:rsidRPr="00BE5913">
        <w:rPr>
          <w:rFonts w:ascii="Angsana New" w:hAnsi="Angsana New" w:hint="cs"/>
          <w:sz w:val="30"/>
          <w:szCs w:val="30"/>
          <w:cs/>
        </w:rPr>
        <w:t xml:space="preserve"> วงเงินย่อย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โดยวงเงินที่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จำนวน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5</w:t>
      </w:r>
      <w:r w:rsidRPr="00BE5913">
        <w:rPr>
          <w:rFonts w:ascii="Angsana New" w:hAnsi="Angsana New"/>
          <w:sz w:val="30"/>
          <w:szCs w:val="30"/>
        </w:rPr>
        <w:t>,</w:t>
      </w:r>
      <w:r w:rsidR="00B11C2B" w:rsidRPr="00B11C2B">
        <w:rPr>
          <w:rFonts w:ascii="Angsana New" w:hAnsi="Angsana New"/>
          <w:sz w:val="30"/>
          <w:szCs w:val="30"/>
        </w:rPr>
        <w:t>000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ล้านบาท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มีอัตราดอกเบี้ยคงที่ร้อยละ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3</w:t>
      </w:r>
      <w:r w:rsidRPr="00BE5913">
        <w:rPr>
          <w:rFonts w:ascii="Angsana New" w:hAnsi="Angsana New"/>
          <w:sz w:val="30"/>
          <w:szCs w:val="30"/>
        </w:rPr>
        <w:t>.</w:t>
      </w:r>
      <w:r w:rsidR="00C070A0" w:rsidRPr="00C070A0">
        <w:rPr>
          <w:rFonts w:ascii="Angsana New" w:hAnsi="Angsana New"/>
          <w:sz w:val="30"/>
          <w:szCs w:val="30"/>
        </w:rPr>
        <w:t>66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ต่อปี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กำหนดชำระภายใน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3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ปี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และวงเงินที่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จำนวน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10</w:t>
      </w:r>
      <w:r w:rsidRPr="00BE5913">
        <w:rPr>
          <w:rFonts w:ascii="Angsana New" w:hAnsi="Angsana New"/>
          <w:sz w:val="30"/>
          <w:szCs w:val="30"/>
        </w:rPr>
        <w:t>,</w:t>
      </w:r>
      <w:r w:rsidR="00B11C2B" w:rsidRPr="00B11C2B">
        <w:rPr>
          <w:rFonts w:ascii="Angsana New" w:hAnsi="Angsana New"/>
          <w:sz w:val="30"/>
          <w:szCs w:val="30"/>
        </w:rPr>
        <w:t>000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ล้านบาท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มีอัตราดอกเบี้ยที่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THOR </w:t>
      </w:r>
      <w:r w:rsidRPr="00BE5913">
        <w:rPr>
          <w:rFonts w:ascii="Angsana New" w:hAnsi="Angsana New" w:hint="cs"/>
          <w:sz w:val="30"/>
          <w:szCs w:val="30"/>
          <w:cs/>
        </w:rPr>
        <w:t>บวกส่วนเพิ่มต่อปี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กำหนดชำระทุก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3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เดือน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แต่ไม่เกิน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5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ปีนับจากวันที่ทำสัญญา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โดยทั้ง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 xml:space="preserve">วงเงินรวมกันไม่เกิน </w:t>
      </w:r>
      <w:r w:rsidR="00B11C2B" w:rsidRPr="00B11C2B">
        <w:rPr>
          <w:rFonts w:ascii="Angsana New" w:hAnsi="Angsana New"/>
          <w:sz w:val="30"/>
          <w:szCs w:val="30"/>
        </w:rPr>
        <w:t>10</w:t>
      </w:r>
      <w:r w:rsidRPr="00BE5913">
        <w:rPr>
          <w:rFonts w:ascii="Angsana New" w:hAnsi="Angsana New"/>
          <w:sz w:val="30"/>
          <w:szCs w:val="30"/>
        </w:rPr>
        <w:t>,</w:t>
      </w:r>
      <w:r w:rsidR="00B11C2B" w:rsidRPr="00B11C2B">
        <w:rPr>
          <w:rFonts w:ascii="Angsana New" w:hAnsi="Angsana New"/>
          <w:sz w:val="30"/>
          <w:szCs w:val="30"/>
        </w:rPr>
        <w:t>000</w:t>
      </w:r>
      <w:r w:rsidRPr="00BE5913">
        <w:rPr>
          <w:rFonts w:ascii="Angsana New" w:hAnsi="Angsana New" w:hint="cs"/>
          <w:sz w:val="30"/>
          <w:szCs w:val="30"/>
          <w:cs/>
        </w:rPr>
        <w:t xml:space="preserve"> ล้านบาท เงินกู้ยืมดังกล่าวมีวัตถุประสงค์เพื่อนำไปใช้ในการประกอบธุรกิจ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บริษัทได้เบิกใช้เงินกู้วงเงินที่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แล้วจำนวน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5</w:t>
      </w:r>
      <w:r w:rsidRPr="00BE5913">
        <w:rPr>
          <w:rFonts w:ascii="Angsana New" w:hAnsi="Angsana New"/>
          <w:sz w:val="30"/>
          <w:szCs w:val="30"/>
        </w:rPr>
        <w:t>,</w:t>
      </w:r>
      <w:r w:rsidR="00B11C2B" w:rsidRPr="00B11C2B">
        <w:rPr>
          <w:rFonts w:ascii="Angsana New" w:hAnsi="Angsana New"/>
          <w:sz w:val="30"/>
          <w:szCs w:val="30"/>
        </w:rPr>
        <w:t>000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ล้านบาท</w:t>
      </w:r>
    </w:p>
    <w:p w14:paraId="4C1E3F39" w14:textId="77777777" w:rsidR="00C14D42" w:rsidRPr="00BE5913" w:rsidRDefault="00C14D42" w:rsidP="00C14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3F6C429A" w14:textId="6D9CBD80" w:rsidR="00C14D42" w:rsidRPr="00BE5913" w:rsidRDefault="00C14D42" w:rsidP="00C14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  <w:cs/>
        </w:rPr>
      </w:pP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3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070A0" w:rsidRPr="00C070A0">
        <w:rPr>
          <w:rFonts w:ascii="Angsana New" w:hAnsi="Angsana New"/>
          <w:sz w:val="30"/>
          <w:szCs w:val="30"/>
        </w:rPr>
        <w:t>2567</w:t>
      </w:r>
      <w:r w:rsidRPr="00BE5913">
        <w:rPr>
          <w:rFonts w:ascii="Angsana New" w:hAnsi="Angsana New" w:hint="cs"/>
          <w:sz w:val="30"/>
          <w:szCs w:val="30"/>
          <w:cs/>
        </w:rPr>
        <w:t xml:space="preserve"> บริษัทเข้าทำสัญญาเงินกู้ยืมกับสถาบันการเงินในประเทศแห่งหนึ่ง โดยมีวงเงิน </w:t>
      </w:r>
      <w:r w:rsidR="00C070A0" w:rsidRPr="00C070A0">
        <w:rPr>
          <w:rFonts w:ascii="Angsana New" w:hAnsi="Angsana New"/>
          <w:sz w:val="30"/>
          <w:szCs w:val="30"/>
        </w:rPr>
        <w:t>3</w:t>
      </w:r>
      <w:r w:rsidRPr="00BE5913">
        <w:rPr>
          <w:rFonts w:ascii="Angsana New" w:hAnsi="Angsana New"/>
          <w:sz w:val="30"/>
          <w:szCs w:val="30"/>
        </w:rPr>
        <w:t>,</w:t>
      </w:r>
      <w:r w:rsidR="00B11C2B" w:rsidRPr="00B11C2B">
        <w:rPr>
          <w:rFonts w:ascii="Angsana New" w:hAnsi="Angsana New"/>
          <w:sz w:val="30"/>
          <w:szCs w:val="30"/>
        </w:rPr>
        <w:t>000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ล้านบาท มีอัตราดอกเบี้ยที่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THOR </w:t>
      </w:r>
      <w:r w:rsidRPr="00BE5913">
        <w:rPr>
          <w:rFonts w:ascii="Angsana New" w:hAnsi="Angsana New" w:hint="cs"/>
          <w:sz w:val="30"/>
          <w:szCs w:val="30"/>
          <w:cs/>
        </w:rPr>
        <w:t>บวกส่วนเพิ่มต่อปี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กำหนดชำระคืนทุกปีภายใน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4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ปี</w:t>
      </w:r>
    </w:p>
    <w:p w14:paraId="3743E011" w14:textId="77777777" w:rsidR="00C14D42" w:rsidRPr="00BE5913" w:rsidRDefault="00C14D42" w:rsidP="00C14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0E0FB506" w14:textId="03FBAC1C" w:rsidR="00C14D42" w:rsidRPr="00BE5913" w:rsidRDefault="00C14D42" w:rsidP="00C14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070A0" w:rsidRPr="00C070A0">
        <w:rPr>
          <w:rFonts w:ascii="Angsana New" w:hAnsi="Angsana New"/>
          <w:sz w:val="30"/>
          <w:szCs w:val="30"/>
        </w:rPr>
        <w:t>24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070A0" w:rsidRPr="00C070A0">
        <w:rPr>
          <w:rFonts w:ascii="Angsana New" w:hAnsi="Angsana New"/>
          <w:sz w:val="30"/>
          <w:szCs w:val="30"/>
        </w:rPr>
        <w:t>2567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 xml:space="preserve">บริษัทเข้าทำสัญญากู้ยืมกับสถาบันการเงินต่างประเทศแห่งหนึ่ง โดยมีวงเงิน </w:t>
      </w:r>
      <w:r w:rsidR="00C070A0" w:rsidRPr="00C070A0">
        <w:rPr>
          <w:rFonts w:ascii="Angsana New" w:hAnsi="Angsana New"/>
          <w:sz w:val="30"/>
          <w:szCs w:val="30"/>
        </w:rPr>
        <w:t>5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 xml:space="preserve">ล้านเหรียญสหรัฐ 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มีอัตราดอกเบี้ยที่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EURIBOR </w:t>
      </w:r>
      <w:r>
        <w:rPr>
          <w:rFonts w:ascii="Angsana New" w:hAnsi="Angsana New" w:hint="cs"/>
          <w:sz w:val="30"/>
          <w:szCs w:val="30"/>
          <w:cs/>
        </w:rPr>
        <w:t>บวกส่วนเพิ่ม</w:t>
      </w:r>
      <w:r w:rsidRPr="00BE5913">
        <w:rPr>
          <w:rFonts w:ascii="Angsana New" w:hAnsi="Angsana New" w:hint="cs"/>
          <w:sz w:val="30"/>
          <w:szCs w:val="30"/>
          <w:cs/>
        </w:rPr>
        <w:t>ต่อปี กำหนดชำระคืนทุกปีภายใน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3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ปี</w:t>
      </w:r>
    </w:p>
    <w:p w14:paraId="6A4C1FAB" w14:textId="61A35A52" w:rsidR="00362BA1" w:rsidRPr="00BE5913" w:rsidRDefault="00362BA1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  <w:cs/>
        </w:rPr>
      </w:pPr>
    </w:p>
    <w:p w14:paraId="1A9AE7F6" w14:textId="188115A2" w:rsidR="001F17E0" w:rsidRPr="00C14D42" w:rsidRDefault="001F17E0" w:rsidP="00BE5913">
      <w:pPr>
        <w:tabs>
          <w:tab w:val="clear" w:pos="454"/>
          <w:tab w:val="clear" w:pos="680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C14D42">
        <w:rPr>
          <w:rFonts w:ascii="Angsana New" w:hAnsi="Angsana New" w:hint="cs"/>
          <w:sz w:val="30"/>
          <w:szCs w:val="30"/>
          <w:cs/>
        </w:rPr>
        <w:t>ตามข้อตกลงในสัญญากู้ยืมเงินระยะยาวกับสถาบันการเงินในประเทศ</w:t>
      </w:r>
      <w:r w:rsidR="009074C5" w:rsidRPr="00C14D42">
        <w:rPr>
          <w:rFonts w:ascii="Angsana New" w:hAnsi="Angsana New" w:hint="cs"/>
          <w:sz w:val="30"/>
          <w:szCs w:val="30"/>
          <w:cs/>
        </w:rPr>
        <w:t>และต่างประเทศ</w:t>
      </w:r>
      <w:r w:rsidR="00DB4A52" w:rsidRPr="00C14D42">
        <w:rPr>
          <w:rFonts w:ascii="Angsana New" w:hAnsi="Angsana New" w:hint="cs"/>
          <w:sz w:val="30"/>
          <w:szCs w:val="30"/>
          <w:cs/>
        </w:rPr>
        <w:t xml:space="preserve"> </w:t>
      </w:r>
      <w:r w:rsidRPr="00C14D42">
        <w:rPr>
          <w:rFonts w:ascii="Angsana New" w:hAnsi="Angsana New" w:hint="cs"/>
          <w:sz w:val="30"/>
          <w:szCs w:val="30"/>
          <w:cs/>
        </w:rPr>
        <w:t>บริษัทต้องปฏิบัติตามข้อตกลงในสัญญาเงินกู้ยืมหลายประการ เช่น</w:t>
      </w:r>
    </w:p>
    <w:p w14:paraId="7D848EC4" w14:textId="3E45E623" w:rsidR="000A7C09" w:rsidRPr="00C14D42" w:rsidRDefault="000A7C09" w:rsidP="00BE5913">
      <w:pPr>
        <w:tabs>
          <w:tab w:val="clear" w:pos="454"/>
          <w:tab w:val="clear" w:pos="907"/>
          <w:tab w:val="clear" w:pos="1644"/>
          <w:tab w:val="clear" w:pos="1871"/>
          <w:tab w:val="left" w:pos="990"/>
        </w:tabs>
        <w:spacing w:line="223" w:lineRule="auto"/>
        <w:ind w:left="720" w:right="119"/>
        <w:jc w:val="thaiDistribute"/>
        <w:rPr>
          <w:rFonts w:ascii="Angsana New" w:hAnsi="Angsana New"/>
          <w:sz w:val="24"/>
          <w:szCs w:val="24"/>
        </w:rPr>
      </w:pPr>
    </w:p>
    <w:p w14:paraId="43C19000" w14:textId="3A349A8A" w:rsidR="001F17E0" w:rsidRPr="00C14D42" w:rsidRDefault="001F17E0" w:rsidP="007061A7">
      <w:pPr>
        <w:numPr>
          <w:ilvl w:val="0"/>
          <w:numId w:val="25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990"/>
          <w:tab w:val="left" w:pos="1440"/>
          <w:tab w:val="left" w:pos="1530"/>
        </w:tabs>
        <w:spacing w:line="223" w:lineRule="auto"/>
        <w:ind w:left="990" w:right="119" w:hanging="270"/>
        <w:jc w:val="thaiDistribute"/>
        <w:rPr>
          <w:rFonts w:ascii="Angsana New" w:hAnsi="Angsana New"/>
          <w:sz w:val="30"/>
          <w:szCs w:val="30"/>
        </w:rPr>
      </w:pPr>
      <w:r w:rsidRPr="00C14D42">
        <w:rPr>
          <w:rFonts w:ascii="Angsana New" w:hAnsi="Angsana New" w:hint="cs"/>
          <w:sz w:val="30"/>
          <w:szCs w:val="30"/>
          <w:cs/>
        </w:rPr>
        <w:t>ดำรงสัดส่วนการถือหุ้นในบริษัทของผู้ถือหุ้น</w:t>
      </w:r>
      <w:r w:rsidRPr="00C14D42">
        <w:rPr>
          <w:rFonts w:ascii="Angsana New" w:hAnsi="Angsana New"/>
          <w:sz w:val="30"/>
          <w:szCs w:val="30"/>
          <w:cs/>
        </w:rPr>
        <w:t xml:space="preserve"> </w:t>
      </w:r>
      <w:r w:rsidRPr="00C14D42">
        <w:rPr>
          <w:rFonts w:ascii="Angsana New" w:hAnsi="Angsana New" w:hint="cs"/>
          <w:sz w:val="30"/>
          <w:szCs w:val="30"/>
          <w:cs/>
        </w:rPr>
        <w:t>กลุ่มสิริวัฒนภักดีไว้ไม่น้อยกว่าร้อยละ</w:t>
      </w:r>
      <w:r w:rsidRPr="00C14D42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5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Pr="00C14D42">
        <w:rPr>
          <w:rFonts w:ascii="Angsana New" w:hAnsi="Angsana New"/>
          <w:sz w:val="30"/>
          <w:szCs w:val="30"/>
          <w:cs/>
        </w:rPr>
        <w:t xml:space="preserve"> </w:t>
      </w:r>
      <w:r w:rsidRPr="00C14D42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C14D42">
        <w:rPr>
          <w:rFonts w:ascii="Angsana New" w:hAnsi="Angsana New"/>
          <w:sz w:val="30"/>
          <w:szCs w:val="30"/>
          <w:cs/>
        </w:rPr>
        <w:t xml:space="preserve"> </w:t>
      </w:r>
      <w:r w:rsidRPr="00C14D42">
        <w:rPr>
          <w:rFonts w:ascii="Angsana New" w:hAnsi="Angsana New" w:hint="cs"/>
          <w:sz w:val="30"/>
          <w:szCs w:val="30"/>
          <w:cs/>
        </w:rPr>
        <w:t>ไม่ว่าทางตรงหรือทางอ้อมตลอดระยะเวลาที่บริษัทมีภาระหนี้กับสถาบันการเงิน</w:t>
      </w:r>
      <w:r w:rsidR="00503CC9" w:rsidRPr="00C14D42">
        <w:rPr>
          <w:rFonts w:ascii="Angsana New" w:hAnsi="Angsana New" w:hint="cs"/>
          <w:sz w:val="30"/>
          <w:szCs w:val="30"/>
          <w:cs/>
        </w:rPr>
        <w:t>สำหรับสัญญากู้ยืมเงินระยะ</w:t>
      </w:r>
      <w:r w:rsidR="00D847C9" w:rsidRPr="00C14D42">
        <w:rPr>
          <w:rFonts w:ascii="Angsana New" w:hAnsi="Angsana New" w:hint="cs"/>
          <w:sz w:val="30"/>
          <w:szCs w:val="30"/>
          <w:cs/>
        </w:rPr>
        <w:t>ยาว</w:t>
      </w:r>
      <w:r w:rsidR="00EA53DF" w:rsidRPr="00C14D42">
        <w:rPr>
          <w:rFonts w:ascii="Angsana New" w:hAnsi="Angsana New" w:hint="cs"/>
          <w:sz w:val="30"/>
          <w:szCs w:val="30"/>
          <w:cs/>
        </w:rPr>
        <w:t>บางส่วน</w:t>
      </w:r>
    </w:p>
    <w:p w14:paraId="73BE1C59" w14:textId="77777777" w:rsidR="001F17E0" w:rsidRPr="00C14D42" w:rsidRDefault="001F17E0" w:rsidP="00BE5913">
      <w:pPr>
        <w:numPr>
          <w:ilvl w:val="0"/>
          <w:numId w:val="2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990"/>
          <w:tab w:val="left" w:pos="1260"/>
        </w:tabs>
        <w:spacing w:line="223" w:lineRule="auto"/>
        <w:ind w:left="630" w:right="119" w:firstLine="90"/>
        <w:jc w:val="thaiDistribute"/>
        <w:rPr>
          <w:rFonts w:ascii="Angsana New" w:hAnsi="Angsana New"/>
          <w:sz w:val="30"/>
          <w:szCs w:val="30"/>
        </w:rPr>
      </w:pPr>
      <w:r w:rsidRPr="00C14D42">
        <w:rPr>
          <w:rFonts w:ascii="Angsana New" w:hAnsi="Angsana New" w:hint="cs"/>
          <w:sz w:val="30"/>
          <w:szCs w:val="30"/>
          <w:cs/>
        </w:rPr>
        <w:t xml:space="preserve">ดำรงอัตราส่วนทางการเงินตามที่สถาบันการเงินกำหนดไว้ในสัญญากู้ยืมเงิน </w:t>
      </w:r>
    </w:p>
    <w:p w14:paraId="5F52860E" w14:textId="734AD365" w:rsidR="001F17E0" w:rsidRPr="00C14D42" w:rsidRDefault="001F17E0" w:rsidP="007061A7">
      <w:pPr>
        <w:numPr>
          <w:ilvl w:val="0"/>
          <w:numId w:val="2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990"/>
          <w:tab w:val="left" w:pos="1440"/>
        </w:tabs>
        <w:spacing w:line="223" w:lineRule="auto"/>
        <w:ind w:left="990" w:right="119" w:hanging="270"/>
        <w:jc w:val="thaiDistribute"/>
        <w:rPr>
          <w:rFonts w:ascii="Angsana New" w:hAnsi="Angsana New"/>
          <w:sz w:val="30"/>
          <w:szCs w:val="30"/>
        </w:rPr>
      </w:pPr>
      <w:r w:rsidRPr="00C14D42">
        <w:rPr>
          <w:rFonts w:ascii="Angsana New" w:hAnsi="Angsana New" w:hint="cs"/>
          <w:sz w:val="30"/>
          <w:szCs w:val="30"/>
          <w:cs/>
        </w:rPr>
        <w:t>บริษัทและบริษัทย่อยต้องไม่ทำการโอน</w:t>
      </w:r>
      <w:r w:rsidRPr="00C14D42">
        <w:rPr>
          <w:rFonts w:ascii="Angsana New" w:hAnsi="Angsana New"/>
          <w:sz w:val="30"/>
          <w:szCs w:val="30"/>
          <w:cs/>
        </w:rPr>
        <w:t xml:space="preserve"> </w:t>
      </w:r>
      <w:r w:rsidRPr="00C14D42">
        <w:rPr>
          <w:rFonts w:ascii="Angsana New" w:hAnsi="Angsana New" w:hint="cs"/>
          <w:sz w:val="30"/>
          <w:szCs w:val="30"/>
          <w:cs/>
        </w:rPr>
        <w:t>ขาย</w:t>
      </w:r>
      <w:r w:rsidRPr="00C14D42">
        <w:rPr>
          <w:rFonts w:ascii="Angsana New" w:hAnsi="Angsana New"/>
          <w:sz w:val="30"/>
          <w:szCs w:val="30"/>
          <w:cs/>
        </w:rPr>
        <w:t xml:space="preserve"> </w:t>
      </w:r>
      <w:r w:rsidRPr="00C14D42">
        <w:rPr>
          <w:rFonts w:ascii="Angsana New" w:hAnsi="Angsana New" w:hint="cs"/>
          <w:sz w:val="30"/>
          <w:szCs w:val="30"/>
          <w:cs/>
        </w:rPr>
        <w:t>ให้เช่า จำหน่าย</w:t>
      </w:r>
      <w:r w:rsidRPr="00C14D42">
        <w:rPr>
          <w:rFonts w:ascii="Angsana New" w:hAnsi="Angsana New"/>
          <w:sz w:val="30"/>
          <w:szCs w:val="30"/>
          <w:cs/>
        </w:rPr>
        <w:t xml:space="preserve"> </w:t>
      </w:r>
      <w:r w:rsidRPr="00C14D42">
        <w:rPr>
          <w:rFonts w:ascii="Angsana New" w:hAnsi="Angsana New" w:hint="cs"/>
          <w:sz w:val="30"/>
          <w:szCs w:val="30"/>
          <w:cs/>
        </w:rPr>
        <w:t>หรือก่อให้เกิดภาระติดพันใด</w:t>
      </w:r>
      <w:r w:rsidR="00E46EC3">
        <w:rPr>
          <w:rFonts w:ascii="Angsana New" w:hAnsi="Angsana New" w:hint="cs"/>
          <w:sz w:val="30"/>
          <w:szCs w:val="30"/>
          <w:cs/>
        </w:rPr>
        <w:t xml:space="preserve"> </w:t>
      </w:r>
      <w:r w:rsidRPr="00C14D42">
        <w:rPr>
          <w:rFonts w:ascii="Angsana New" w:hAnsi="Angsana New" w:hint="cs"/>
          <w:sz w:val="30"/>
          <w:szCs w:val="30"/>
          <w:cs/>
        </w:rPr>
        <w:t>ๆ</w:t>
      </w:r>
      <w:r w:rsidRPr="00C14D42">
        <w:rPr>
          <w:rFonts w:ascii="Angsana New" w:hAnsi="Angsana New"/>
          <w:sz w:val="30"/>
          <w:szCs w:val="30"/>
          <w:cs/>
        </w:rPr>
        <w:t xml:space="preserve"> </w:t>
      </w:r>
      <w:r w:rsidRPr="00C14D42">
        <w:rPr>
          <w:rFonts w:ascii="Angsana New" w:hAnsi="Angsana New" w:hint="cs"/>
          <w:sz w:val="30"/>
          <w:szCs w:val="30"/>
          <w:cs/>
        </w:rPr>
        <w:t>กับทรัพย์สินใน</w:t>
      </w:r>
      <w:r w:rsidR="00BD04F5" w:rsidRPr="00C14D4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14D42">
        <w:rPr>
          <w:rFonts w:ascii="Angsana New" w:hAnsi="Angsana New" w:hint="cs"/>
          <w:sz w:val="30"/>
          <w:szCs w:val="30"/>
          <w:cs/>
        </w:rPr>
        <w:t>เว้นแต่เป็นภาระติดพันที่เกิดโดยผลของกฎหมาย หรือเกิดจากการประกอบธุรกิจในการค้าปกติของบริษัท</w:t>
      </w:r>
      <w:r w:rsidR="00EA110D" w:rsidRPr="00C14D42">
        <w:rPr>
          <w:rFonts w:ascii="Angsana New" w:hAnsi="Angsana New"/>
          <w:sz w:val="30"/>
          <w:szCs w:val="30"/>
          <w:cs/>
        </w:rPr>
        <w:t xml:space="preserve"> </w:t>
      </w:r>
      <w:r w:rsidR="00EA110D" w:rsidRPr="00C14D42">
        <w:rPr>
          <w:rFonts w:ascii="Angsana New" w:hAnsi="Angsana New" w:hint="cs"/>
          <w:sz w:val="30"/>
          <w:szCs w:val="30"/>
          <w:cs/>
        </w:rPr>
        <w:t>และ</w:t>
      </w:r>
    </w:p>
    <w:p w14:paraId="6826600A" w14:textId="4001690E" w:rsidR="001F17E0" w:rsidRPr="00C14D42" w:rsidRDefault="001F17E0" w:rsidP="007061A7">
      <w:pPr>
        <w:numPr>
          <w:ilvl w:val="0"/>
          <w:numId w:val="2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990"/>
          <w:tab w:val="left" w:pos="1260"/>
        </w:tabs>
        <w:spacing w:line="223" w:lineRule="auto"/>
        <w:ind w:left="990" w:right="119" w:hanging="270"/>
        <w:jc w:val="thaiDistribute"/>
        <w:rPr>
          <w:rFonts w:ascii="Angsana New" w:hAnsi="Angsana New"/>
          <w:sz w:val="30"/>
          <w:szCs w:val="30"/>
        </w:rPr>
      </w:pPr>
      <w:r w:rsidRPr="00C14D42">
        <w:rPr>
          <w:rFonts w:ascii="Angsana New" w:hAnsi="Angsana New" w:hint="cs"/>
          <w:sz w:val="30"/>
          <w:szCs w:val="30"/>
          <w:cs/>
        </w:rPr>
        <w:t>บริษัทต้องป</w:t>
      </w:r>
      <w:r w:rsidR="004046BE" w:rsidRPr="00C14D42">
        <w:rPr>
          <w:rFonts w:ascii="Angsana New" w:hAnsi="Angsana New" w:hint="cs"/>
          <w:sz w:val="30"/>
          <w:szCs w:val="30"/>
          <w:cs/>
        </w:rPr>
        <w:t>ฏิ</w:t>
      </w:r>
      <w:r w:rsidRPr="00C14D42">
        <w:rPr>
          <w:rFonts w:ascii="Angsana New" w:hAnsi="Angsana New" w:hint="cs"/>
          <w:sz w:val="30"/>
          <w:szCs w:val="30"/>
          <w:cs/>
        </w:rPr>
        <w:t>บัติตามกฎหมาย</w:t>
      </w:r>
      <w:r w:rsidRPr="00C14D42">
        <w:rPr>
          <w:rFonts w:ascii="Angsana New" w:hAnsi="Angsana New"/>
          <w:sz w:val="30"/>
          <w:szCs w:val="30"/>
          <w:cs/>
        </w:rPr>
        <w:t xml:space="preserve"> </w:t>
      </w:r>
      <w:r w:rsidRPr="00C14D42">
        <w:rPr>
          <w:rFonts w:ascii="Angsana New" w:hAnsi="Angsana New" w:hint="cs"/>
          <w:sz w:val="30"/>
          <w:szCs w:val="30"/>
          <w:cs/>
        </w:rPr>
        <w:t>กฎเกณฑ์และข้อบังคับที่เกี่ยวข้อง</w:t>
      </w:r>
      <w:r w:rsidRPr="00C14D42">
        <w:rPr>
          <w:rFonts w:ascii="Angsana New" w:hAnsi="Angsana New"/>
          <w:sz w:val="30"/>
          <w:szCs w:val="30"/>
          <w:cs/>
        </w:rPr>
        <w:t xml:space="preserve"> </w:t>
      </w:r>
      <w:r w:rsidRPr="00C14D42">
        <w:rPr>
          <w:rFonts w:ascii="Angsana New" w:hAnsi="Angsana New" w:hint="cs"/>
          <w:sz w:val="30"/>
          <w:szCs w:val="30"/>
          <w:cs/>
        </w:rPr>
        <w:t>ที่เป็นสาระสำคัญทั้งหมดตามที่ระบุไว้ในสัญญา</w:t>
      </w:r>
    </w:p>
    <w:p w14:paraId="7CA8A826" w14:textId="15339FF2" w:rsidR="00237D07" w:rsidRDefault="00237D07" w:rsidP="00BE5913">
      <w:pPr>
        <w:tabs>
          <w:tab w:val="clear" w:pos="454"/>
          <w:tab w:val="clear" w:pos="907"/>
          <w:tab w:val="clear" w:pos="1644"/>
          <w:tab w:val="clear" w:pos="1871"/>
          <w:tab w:val="left" w:pos="990"/>
        </w:tabs>
        <w:spacing w:line="223" w:lineRule="auto"/>
        <w:ind w:left="720" w:right="119"/>
        <w:jc w:val="thaiDistribute"/>
        <w:rPr>
          <w:rFonts w:ascii="Angsana New" w:hAnsi="Angsana New"/>
          <w:sz w:val="24"/>
          <w:szCs w:val="24"/>
        </w:rPr>
      </w:pPr>
    </w:p>
    <w:p w14:paraId="1FCF7F01" w14:textId="241D20B8" w:rsidR="00665E8E" w:rsidRPr="00BE5913" w:rsidRDefault="00665E8E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630" w:right="11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E5913">
        <w:rPr>
          <w:rFonts w:ascii="Angsana New" w:hAnsi="Angsana New" w:hint="cs"/>
          <w:sz w:val="30"/>
          <w:szCs w:val="30"/>
          <w:cs/>
        </w:rPr>
        <w:t>ณ วันที่</w:t>
      </w:r>
      <w:r w:rsidR="002329D5" w:rsidRPr="00BE5913">
        <w:rPr>
          <w:rFonts w:ascii="Angsana New" w:hAnsi="Angsana New"/>
          <w:sz w:val="30"/>
          <w:szCs w:val="30"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3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ธันวาคม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2568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กลุ่มบริษัทและบริษัทมีวงเงินสินเชื่อซึ่งยังมิได้เบิกใช้อันประกอบไปด้วยเงินกู้ยืม</w:t>
      </w:r>
      <w:r w:rsidRPr="00BE5913">
        <w:rPr>
          <w:rFonts w:ascii="Angsana New" w:hAnsi="Angsana New"/>
          <w:sz w:val="30"/>
          <w:szCs w:val="30"/>
          <w:cs/>
        </w:rPr>
        <w:br/>
      </w:r>
      <w:r w:rsidRPr="00BE5913">
        <w:rPr>
          <w:rFonts w:ascii="Angsana New" w:hAnsi="Angsana New" w:hint="cs"/>
          <w:sz w:val="30"/>
          <w:szCs w:val="30"/>
          <w:cs/>
        </w:rPr>
        <w:t>ระยะยาว เงินกู้ยืมระยะสั้น และวงเงินเบิกเกินบัญชีรวม</w:t>
      </w:r>
      <w:r w:rsidR="005674CC">
        <w:rPr>
          <w:rFonts w:ascii="Angsana New" w:hAnsi="Angsana New"/>
          <w:sz w:val="30"/>
          <w:szCs w:val="30"/>
        </w:rPr>
        <w:t xml:space="preserve"> 22,549</w:t>
      </w:r>
      <w:r w:rsidR="00357AEC">
        <w:rPr>
          <w:rFonts w:ascii="Angsana New" w:hAnsi="Angsana New"/>
          <w:sz w:val="30"/>
          <w:szCs w:val="30"/>
        </w:rPr>
        <w:t>.65</w:t>
      </w:r>
      <w:r w:rsidR="00647C8E"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ล้านบาทและ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="00D20EA5">
        <w:rPr>
          <w:rFonts w:ascii="Angsana New" w:hAnsi="Angsana New"/>
          <w:sz w:val="30"/>
          <w:szCs w:val="30"/>
        </w:rPr>
        <w:t>22,429.68</w:t>
      </w:r>
      <w:r w:rsidR="001F49EA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BE5913">
        <w:rPr>
          <w:rFonts w:ascii="Angsana New" w:hAnsi="Angsana New"/>
          <w:sz w:val="30"/>
          <w:szCs w:val="30"/>
        </w:rPr>
        <w:br/>
      </w:r>
      <w:r w:rsidRPr="00BE5913">
        <w:rPr>
          <w:rFonts w:ascii="Angsana New" w:hAnsi="Angsana New"/>
          <w:i/>
          <w:iCs/>
          <w:sz w:val="30"/>
          <w:szCs w:val="30"/>
        </w:rPr>
        <w:t>(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2567</w:t>
      </w:r>
      <w:r w:rsidRPr="00BE5913">
        <w:rPr>
          <w:rFonts w:ascii="Angsana New" w:hAnsi="Angsana New"/>
          <w:i/>
          <w:iCs/>
          <w:sz w:val="30"/>
          <w:szCs w:val="30"/>
        </w:rPr>
        <w:t xml:space="preserve">: 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3</w:t>
      </w:r>
      <w:r w:rsidR="00B11C2B" w:rsidRPr="00B11C2B">
        <w:rPr>
          <w:rFonts w:ascii="Angsana New" w:hAnsi="Angsana New"/>
          <w:i/>
          <w:iCs/>
          <w:sz w:val="30"/>
          <w:szCs w:val="30"/>
        </w:rPr>
        <w:t>1</w:t>
      </w:r>
      <w:r w:rsidR="00135D96" w:rsidRPr="00BE5913">
        <w:rPr>
          <w:rFonts w:ascii="Angsana New" w:hAnsi="Angsana New"/>
          <w:i/>
          <w:iCs/>
          <w:sz w:val="30"/>
          <w:szCs w:val="30"/>
        </w:rPr>
        <w:t>,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6</w:t>
      </w:r>
      <w:r w:rsidR="00B11C2B" w:rsidRPr="00B11C2B">
        <w:rPr>
          <w:rFonts w:ascii="Angsana New" w:hAnsi="Angsana New"/>
          <w:i/>
          <w:iCs/>
          <w:sz w:val="30"/>
          <w:szCs w:val="30"/>
        </w:rPr>
        <w:t>1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3</w:t>
      </w:r>
      <w:r w:rsidR="00135D96" w:rsidRPr="00BE5913">
        <w:rPr>
          <w:rFonts w:ascii="Angsana New" w:hAnsi="Angsana New"/>
          <w:i/>
          <w:iCs/>
          <w:sz w:val="30"/>
          <w:szCs w:val="30"/>
        </w:rPr>
        <w:t>.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7</w:t>
      </w:r>
      <w:r w:rsidR="00B11C2B" w:rsidRPr="00B11C2B">
        <w:rPr>
          <w:rFonts w:ascii="Angsana New" w:hAnsi="Angsana New"/>
          <w:i/>
          <w:iCs/>
          <w:sz w:val="30"/>
          <w:szCs w:val="30"/>
        </w:rPr>
        <w:t>0</w:t>
      </w:r>
      <w:r w:rsidR="00D62106" w:rsidRPr="00BE5913">
        <w:rPr>
          <w:rFonts w:ascii="Angsana New" w:hAnsi="Angsana New"/>
          <w:i/>
          <w:iCs/>
          <w:sz w:val="30"/>
          <w:szCs w:val="30"/>
        </w:rPr>
        <w:t xml:space="preserve"> </w:t>
      </w:r>
      <w:r w:rsidR="00D62106" w:rsidRPr="00BE5913">
        <w:rPr>
          <w:rFonts w:ascii="Angsana New" w:hAnsi="Angsana New" w:hint="cs"/>
          <w:i/>
          <w:iCs/>
          <w:sz w:val="30"/>
          <w:szCs w:val="30"/>
          <w:cs/>
        </w:rPr>
        <w:t>ล้านบาทและ</w:t>
      </w:r>
      <w:r w:rsidR="00D62106" w:rsidRPr="00BE591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3</w:t>
      </w:r>
      <w:r w:rsidR="00B11C2B" w:rsidRPr="00B11C2B">
        <w:rPr>
          <w:rFonts w:ascii="Angsana New" w:hAnsi="Angsana New"/>
          <w:i/>
          <w:iCs/>
          <w:sz w:val="30"/>
          <w:szCs w:val="30"/>
        </w:rPr>
        <w:t>1</w:t>
      </w:r>
      <w:r w:rsidR="00135D96" w:rsidRPr="00BE5913">
        <w:rPr>
          <w:rFonts w:ascii="Angsana New" w:hAnsi="Angsana New"/>
          <w:i/>
          <w:iCs/>
          <w:sz w:val="30"/>
          <w:szCs w:val="30"/>
        </w:rPr>
        <w:t>,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528</w:t>
      </w:r>
      <w:r w:rsidR="00135D96" w:rsidRPr="00BE5913">
        <w:rPr>
          <w:rFonts w:ascii="Angsana New" w:hAnsi="Angsana New"/>
          <w:i/>
          <w:iCs/>
          <w:sz w:val="30"/>
          <w:szCs w:val="30"/>
        </w:rPr>
        <w:t>.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7</w:t>
      </w:r>
      <w:r w:rsidR="00B11C2B" w:rsidRPr="00B11C2B">
        <w:rPr>
          <w:rFonts w:ascii="Angsana New" w:hAnsi="Angsana New"/>
          <w:i/>
          <w:iCs/>
          <w:sz w:val="30"/>
          <w:szCs w:val="30"/>
        </w:rPr>
        <w:t>0</w:t>
      </w:r>
      <w:r w:rsidR="00D62106" w:rsidRPr="00BE5913">
        <w:rPr>
          <w:rFonts w:ascii="Angsana New" w:hAnsi="Angsana New"/>
          <w:i/>
          <w:iCs/>
          <w:sz w:val="30"/>
          <w:szCs w:val="30"/>
        </w:rPr>
        <w:t xml:space="preserve"> </w:t>
      </w:r>
      <w:r w:rsidRPr="00BE5913">
        <w:rPr>
          <w:rFonts w:ascii="Angsana New" w:hAnsi="Angsana New"/>
          <w:i/>
          <w:iCs/>
          <w:sz w:val="30"/>
          <w:szCs w:val="30"/>
        </w:rPr>
        <w:t xml:space="preserve"> </w:t>
      </w:r>
      <w:r w:rsidRPr="00BE5913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BE5913">
        <w:rPr>
          <w:rFonts w:ascii="Angsana New" w:hAnsi="Angsana New"/>
          <w:i/>
          <w:iCs/>
          <w:sz w:val="30"/>
          <w:szCs w:val="30"/>
        </w:rPr>
        <w:t>)</w:t>
      </w:r>
    </w:p>
    <w:p w14:paraId="530E5081" w14:textId="77777777" w:rsidR="00733F7F" w:rsidRPr="00BE5913" w:rsidRDefault="00733F7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630" w:right="119"/>
        <w:jc w:val="thaiDistribute"/>
        <w:rPr>
          <w:rFonts w:ascii="Angsana New" w:hAnsi="Angsana New"/>
          <w:i/>
          <w:iCs/>
          <w:sz w:val="30"/>
          <w:szCs w:val="30"/>
        </w:rPr>
      </w:pPr>
    </w:p>
    <w:bookmarkEnd w:id="20"/>
    <w:p w14:paraId="269E2A6D" w14:textId="263E8F10" w:rsidR="004A2843" w:rsidRPr="00BE5913" w:rsidRDefault="004A2843" w:rsidP="00BE5913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1080" w:right="20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หนี้สินตามสัญญาเช่า </w:t>
      </w:r>
    </w:p>
    <w:p w14:paraId="57B2695B" w14:textId="3A0629B7" w:rsidR="004A2843" w:rsidRPr="00BD11CE" w:rsidRDefault="004A2843" w:rsidP="00BD1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630" w:right="119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33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351"/>
        <w:gridCol w:w="1327"/>
        <w:gridCol w:w="267"/>
        <w:gridCol w:w="1308"/>
        <w:gridCol w:w="268"/>
        <w:gridCol w:w="1243"/>
        <w:gridCol w:w="268"/>
        <w:gridCol w:w="1301"/>
      </w:tblGrid>
      <w:tr w:rsidR="004A2843" w:rsidRPr="00BE5913" w14:paraId="417A9212" w14:textId="77777777" w:rsidTr="0086158B">
        <w:trPr>
          <w:trHeight w:val="70"/>
        </w:trPr>
        <w:tc>
          <w:tcPr>
            <w:tcW w:w="3351" w:type="dxa"/>
            <w:vAlign w:val="bottom"/>
          </w:tcPr>
          <w:p w14:paraId="13284689" w14:textId="77777777" w:rsidR="004A2843" w:rsidRPr="00BE5913" w:rsidRDefault="004A284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5"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2" w:type="dxa"/>
            <w:gridSpan w:val="3"/>
            <w:vAlign w:val="bottom"/>
          </w:tcPr>
          <w:p w14:paraId="0B26B52A" w14:textId="30327198" w:rsidR="004A2843" w:rsidRPr="00BE5913" w:rsidRDefault="00740CE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vAlign w:val="bottom"/>
          </w:tcPr>
          <w:p w14:paraId="6700B2FE" w14:textId="77777777" w:rsidR="004A2843" w:rsidRPr="00BE5913" w:rsidRDefault="004A284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12" w:type="dxa"/>
            <w:gridSpan w:val="3"/>
            <w:vAlign w:val="bottom"/>
          </w:tcPr>
          <w:p w14:paraId="20DFB6F5" w14:textId="77777777" w:rsidR="004A2843" w:rsidRPr="00BE5913" w:rsidRDefault="004A284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49EA" w:rsidRPr="00BE5913" w14:paraId="726B3D96" w14:textId="77777777">
        <w:trPr>
          <w:trHeight w:val="20"/>
        </w:trPr>
        <w:tc>
          <w:tcPr>
            <w:tcW w:w="3351" w:type="dxa"/>
            <w:vAlign w:val="bottom"/>
          </w:tcPr>
          <w:p w14:paraId="164297CE" w14:textId="77777777" w:rsidR="001F49EA" w:rsidRPr="00BE5913" w:rsidRDefault="001F49EA" w:rsidP="001F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7" w:type="dxa"/>
            <w:vAlign w:val="center"/>
          </w:tcPr>
          <w:p w14:paraId="13C67675" w14:textId="39B073E4" w:rsidR="001F49EA" w:rsidRPr="00BE5913" w:rsidRDefault="00C070A0" w:rsidP="001F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070A0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67" w:type="dxa"/>
            <w:vAlign w:val="center"/>
          </w:tcPr>
          <w:p w14:paraId="3FBB17F5" w14:textId="77777777" w:rsidR="001F49EA" w:rsidRPr="00BE5913" w:rsidRDefault="001F49EA" w:rsidP="001F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vAlign w:val="center"/>
          </w:tcPr>
          <w:p w14:paraId="0792E75A" w14:textId="3B6F9B30" w:rsidR="001F49EA" w:rsidRPr="00976211" w:rsidRDefault="00C070A0" w:rsidP="001F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6211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976211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8" w:type="dxa"/>
          </w:tcPr>
          <w:p w14:paraId="29C216E7" w14:textId="77777777" w:rsidR="001F49EA" w:rsidRPr="00976211" w:rsidRDefault="001F49EA" w:rsidP="001F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center"/>
          </w:tcPr>
          <w:p w14:paraId="15F56008" w14:textId="505032CE" w:rsidR="001F49EA" w:rsidRPr="00976211" w:rsidRDefault="00C070A0" w:rsidP="001F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6211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68" w:type="dxa"/>
            <w:vAlign w:val="center"/>
          </w:tcPr>
          <w:p w14:paraId="0171CAA8" w14:textId="77777777" w:rsidR="001F49EA" w:rsidRPr="00976211" w:rsidRDefault="001F49EA" w:rsidP="001F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01" w:type="dxa"/>
            <w:vAlign w:val="center"/>
          </w:tcPr>
          <w:p w14:paraId="057847E8" w14:textId="1C70B13D" w:rsidR="001F49EA" w:rsidRPr="00976211" w:rsidRDefault="00C070A0" w:rsidP="001F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6211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976211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1F49EA" w:rsidRPr="00BE5913" w14:paraId="1BA3C8B1" w14:textId="77777777" w:rsidTr="004A2843">
        <w:trPr>
          <w:trHeight w:val="20"/>
        </w:trPr>
        <w:tc>
          <w:tcPr>
            <w:tcW w:w="3351" w:type="dxa"/>
            <w:vAlign w:val="bottom"/>
          </w:tcPr>
          <w:p w14:paraId="516020CA" w14:textId="77777777" w:rsidR="001F49EA" w:rsidRPr="00BE5913" w:rsidRDefault="001F49EA" w:rsidP="001F49EA">
            <w:pPr>
              <w:spacing w:line="223" w:lineRule="auto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2" w:type="dxa"/>
            <w:gridSpan w:val="7"/>
            <w:vAlign w:val="bottom"/>
          </w:tcPr>
          <w:p w14:paraId="6FD6B9D3" w14:textId="77777777" w:rsidR="001F49EA" w:rsidRPr="00BE5913" w:rsidRDefault="001F49EA" w:rsidP="001F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123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591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BE5913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1F49EA" w:rsidRPr="00BE5913" w14:paraId="76187AD9" w14:textId="77777777" w:rsidTr="004A2843">
        <w:trPr>
          <w:trHeight w:val="20"/>
        </w:trPr>
        <w:tc>
          <w:tcPr>
            <w:tcW w:w="3351" w:type="dxa"/>
            <w:vAlign w:val="bottom"/>
          </w:tcPr>
          <w:p w14:paraId="18EA410C" w14:textId="094F1281" w:rsidR="001F49EA" w:rsidRPr="00BE5913" w:rsidRDefault="001F49EA" w:rsidP="001F49EA">
            <w:pPr>
              <w:tabs>
                <w:tab w:val="clear" w:pos="227"/>
              </w:tabs>
              <w:spacing w:line="240" w:lineRule="auto"/>
              <w:ind w:left="187" w:hanging="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6DCE2885" w14:textId="02433DA2" w:rsidR="001F49EA" w:rsidRPr="00BE5913" w:rsidRDefault="001F49EA" w:rsidP="001F49EA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/>
              <w:rPr>
                <w:rFonts w:ascii="Angsana New" w:hAnsi="Angsana New" w:cs="Angsana New"/>
                <w:sz w:val="30"/>
                <w:szCs w:val="30"/>
                <w:lang w:val="en-US" w:eastAsia="zh-CN"/>
              </w:rPr>
            </w:pPr>
          </w:p>
        </w:tc>
        <w:tc>
          <w:tcPr>
            <w:tcW w:w="267" w:type="dxa"/>
            <w:vAlign w:val="bottom"/>
          </w:tcPr>
          <w:p w14:paraId="18F57B3E" w14:textId="77777777" w:rsidR="001F49EA" w:rsidRPr="00BE5913" w:rsidRDefault="001F49EA" w:rsidP="001F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1C85B5FE" w14:textId="77777777" w:rsidR="001F49EA" w:rsidRPr="00BE5913" w:rsidRDefault="001F49EA" w:rsidP="001F49EA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50A39B27" w14:textId="77777777" w:rsidR="001F49EA" w:rsidRPr="00BE5913" w:rsidRDefault="001F49EA" w:rsidP="001F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F8404C1" w14:textId="77777777" w:rsidR="001F49EA" w:rsidRPr="00BE5913" w:rsidRDefault="001F49EA" w:rsidP="001F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 w:right="42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8" w:type="dxa"/>
            <w:vAlign w:val="bottom"/>
          </w:tcPr>
          <w:p w14:paraId="76B734EE" w14:textId="77777777" w:rsidR="001F49EA" w:rsidRPr="00BE5913" w:rsidRDefault="001F49EA" w:rsidP="001F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1" w:type="dxa"/>
            <w:vAlign w:val="bottom"/>
          </w:tcPr>
          <w:p w14:paraId="6D767FFA" w14:textId="77777777" w:rsidR="001F49EA" w:rsidRPr="00BE5913" w:rsidRDefault="001F49EA" w:rsidP="001F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 w:right="40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1F49EA" w:rsidRPr="00BE5913" w14:paraId="1F7943A0" w14:textId="77777777">
        <w:trPr>
          <w:trHeight w:val="20"/>
        </w:trPr>
        <w:tc>
          <w:tcPr>
            <w:tcW w:w="3351" w:type="dxa"/>
            <w:vAlign w:val="bottom"/>
          </w:tcPr>
          <w:p w14:paraId="0027DB21" w14:textId="3DD6F3EA" w:rsidR="001F49EA" w:rsidRPr="00BE5913" w:rsidRDefault="001F49EA" w:rsidP="001F49EA">
            <w:pPr>
              <w:tabs>
                <w:tab w:val="clear" w:pos="227"/>
              </w:tabs>
              <w:spacing w:line="223" w:lineRule="auto"/>
              <w:ind w:left="251" w:hanging="115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ส่วนที่ถึงกำหนดชำระภายใน 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27" w:type="dxa"/>
          </w:tcPr>
          <w:p w14:paraId="140E22A2" w14:textId="4ABCFFCD" w:rsidR="001F49EA" w:rsidRPr="00BE5913" w:rsidRDefault="00C070A0" w:rsidP="001F49EA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 w:right="207" w:hanging="1005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73</w:t>
            </w:r>
            <w:r w:rsidR="008B27CB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898</w:t>
            </w:r>
          </w:p>
        </w:tc>
        <w:tc>
          <w:tcPr>
            <w:tcW w:w="267" w:type="dxa"/>
            <w:vAlign w:val="bottom"/>
          </w:tcPr>
          <w:p w14:paraId="7D5369AE" w14:textId="77777777" w:rsidR="001F49EA" w:rsidRPr="00BE5913" w:rsidRDefault="001F49EA" w:rsidP="001F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8" w:type="dxa"/>
          </w:tcPr>
          <w:p w14:paraId="040A35B3" w14:textId="7EC42FF0" w:rsidR="001F49EA" w:rsidRPr="00BE5913" w:rsidRDefault="00C070A0" w:rsidP="001F49EA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 w:right="207" w:hanging="10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4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1</w:t>
            </w:r>
            <w:r w:rsidR="001F49EA" w:rsidRPr="00BE5913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747</w:t>
            </w:r>
          </w:p>
        </w:tc>
        <w:tc>
          <w:tcPr>
            <w:tcW w:w="268" w:type="dxa"/>
            <w:vAlign w:val="bottom"/>
          </w:tcPr>
          <w:p w14:paraId="16BAD8E4" w14:textId="77777777" w:rsidR="001F49EA" w:rsidRPr="00BE5913" w:rsidRDefault="001F49EA" w:rsidP="001F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14:paraId="191F5389" w14:textId="2F3A5C4A" w:rsidR="001F49EA" w:rsidRPr="00BE5913" w:rsidRDefault="00B11C2B" w:rsidP="001F49EA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7</w:t>
            </w:r>
            <w:r w:rsidR="00D236A5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254</w:t>
            </w:r>
          </w:p>
        </w:tc>
        <w:tc>
          <w:tcPr>
            <w:tcW w:w="268" w:type="dxa"/>
            <w:vAlign w:val="bottom"/>
          </w:tcPr>
          <w:p w14:paraId="61D464CB" w14:textId="77777777" w:rsidR="001F49EA" w:rsidRPr="00BE5913" w:rsidRDefault="001F49EA" w:rsidP="001F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</w:tcPr>
          <w:p w14:paraId="2C2B982A" w14:textId="5A6A7B43" w:rsidR="001F49EA" w:rsidRPr="00BE5913" w:rsidRDefault="00B11C2B" w:rsidP="001F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 w:right="372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</w:t>
            </w:r>
            <w:r w:rsidR="001F49EA" w:rsidRPr="00BE591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8</w:t>
            </w:r>
            <w:r w:rsidRPr="00B11C2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="00AD17C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</w:t>
            </w:r>
          </w:p>
        </w:tc>
      </w:tr>
      <w:tr w:rsidR="001F49EA" w:rsidRPr="00BE5913" w14:paraId="54BB65E7" w14:textId="77777777">
        <w:trPr>
          <w:trHeight w:val="20"/>
        </w:trPr>
        <w:tc>
          <w:tcPr>
            <w:tcW w:w="3351" w:type="dxa"/>
            <w:vAlign w:val="bottom"/>
          </w:tcPr>
          <w:p w14:paraId="32F6E3FC" w14:textId="4651C29B" w:rsidR="001F49EA" w:rsidRPr="00BE5913" w:rsidRDefault="001F49EA" w:rsidP="001F49EA">
            <w:pPr>
              <w:tabs>
                <w:tab w:val="clear" w:pos="227"/>
              </w:tabs>
              <w:spacing w:line="223" w:lineRule="auto"/>
              <w:ind w:left="251" w:hanging="115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ส่วนที่เกิน 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44950088" w14:textId="4A95CC4A" w:rsidR="001F49EA" w:rsidRPr="00BE5913" w:rsidRDefault="00C070A0" w:rsidP="001F49EA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 w:right="207" w:hanging="1005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4</w:t>
            </w:r>
            <w:r w:rsidR="00D236A5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66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0</w:t>
            </w:r>
            <w:r w:rsidR="00D236A5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27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1</w:t>
            </w:r>
          </w:p>
        </w:tc>
        <w:tc>
          <w:tcPr>
            <w:tcW w:w="267" w:type="dxa"/>
            <w:vAlign w:val="bottom"/>
          </w:tcPr>
          <w:p w14:paraId="23422DE9" w14:textId="77777777" w:rsidR="001F49EA" w:rsidRPr="00BE5913" w:rsidRDefault="001F49EA" w:rsidP="001F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3CE80894" w14:textId="6A7681C4" w:rsidR="001F49EA" w:rsidRPr="00BE5913" w:rsidRDefault="00C070A0" w:rsidP="001F49EA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 w:right="207" w:hanging="10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4</w:t>
            </w:r>
            <w:r w:rsidR="001F49EA" w:rsidRPr="00BE5913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494</w:t>
            </w:r>
            <w:r w:rsidR="001F49EA" w:rsidRPr="00BE5913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0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0</w:t>
            </w:r>
          </w:p>
        </w:tc>
        <w:tc>
          <w:tcPr>
            <w:tcW w:w="268" w:type="dxa"/>
            <w:vAlign w:val="bottom"/>
          </w:tcPr>
          <w:p w14:paraId="2C9DF3CD" w14:textId="77777777" w:rsidR="001F49EA" w:rsidRPr="00BE5913" w:rsidRDefault="001F49EA" w:rsidP="001F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429ED7BD" w14:textId="135C9C11" w:rsidR="001F49EA" w:rsidRPr="00BE5913" w:rsidRDefault="00B11C2B" w:rsidP="001F49EA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/>
              <w:rPr>
                <w:rFonts w:asciiTheme="majorBidi" w:hAnsiTheme="majorBidi" w:cstheme="majorBidi"/>
                <w:sz w:val="30"/>
                <w:szCs w:val="30"/>
                <w:lang w:val="en-US" w:eastAsia="zh-CN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  <w:lang w:val="en-US" w:eastAsia="zh-CN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 w:eastAsia="zh-CN"/>
              </w:rPr>
              <w:t>34</w:t>
            </w:r>
            <w:r w:rsidR="00D236A5">
              <w:rPr>
                <w:rFonts w:asciiTheme="majorBidi" w:hAnsiTheme="majorBidi" w:cstheme="majorBidi"/>
                <w:sz w:val="30"/>
                <w:szCs w:val="30"/>
                <w:lang w:val="en-US" w:eastAsia="zh-CN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 w:eastAsia="zh-CN"/>
              </w:rPr>
              <w:t>963</w:t>
            </w:r>
          </w:p>
        </w:tc>
        <w:tc>
          <w:tcPr>
            <w:tcW w:w="268" w:type="dxa"/>
            <w:vAlign w:val="bottom"/>
          </w:tcPr>
          <w:p w14:paraId="62C74673" w14:textId="77777777" w:rsidR="001F49EA" w:rsidRPr="00BE5913" w:rsidRDefault="001F49EA" w:rsidP="001F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11E68CFC" w14:textId="36D446D3" w:rsidR="001F49EA" w:rsidRPr="00BE5913" w:rsidRDefault="00B11C2B" w:rsidP="001F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 w:right="372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52</w:t>
            </w:r>
            <w:r w:rsidR="001F49EA" w:rsidRPr="00BE591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B11C2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7</w:t>
            </w:r>
            <w:r w:rsidR="00AD17C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</w:t>
            </w:r>
          </w:p>
        </w:tc>
      </w:tr>
      <w:tr w:rsidR="001F49EA" w:rsidRPr="00BE5913" w14:paraId="2868DC51" w14:textId="77777777">
        <w:trPr>
          <w:trHeight w:val="20"/>
        </w:trPr>
        <w:tc>
          <w:tcPr>
            <w:tcW w:w="3351" w:type="dxa"/>
            <w:vAlign w:val="bottom"/>
          </w:tcPr>
          <w:p w14:paraId="4A3840BC" w14:textId="52A22E20" w:rsidR="001F49EA" w:rsidRPr="00BE5913" w:rsidRDefault="001F49EA" w:rsidP="001F49EA">
            <w:pPr>
              <w:tabs>
                <w:tab w:val="clear" w:pos="227"/>
              </w:tabs>
              <w:spacing w:line="223" w:lineRule="auto"/>
              <w:ind w:left="251" w:hanging="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6B184AEE" w14:textId="284E49F7" w:rsidR="001F49EA" w:rsidRPr="00BE5913" w:rsidRDefault="00C070A0" w:rsidP="001F49EA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 w:bidi="th-TH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 w:bidi="th-TH"/>
              </w:rPr>
              <w:t>4</w:t>
            </w:r>
            <w:r w:rsidR="005511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 w:bidi="th-TH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 w:bidi="th-TH"/>
              </w:rPr>
              <w:t>734</w:t>
            </w:r>
            <w:r w:rsidR="005511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 w:bidi="th-TH"/>
              </w:rPr>
              <w:t>,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 w:bidi="th-TH"/>
              </w:rPr>
              <w:t>1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 w:bidi="th-TH"/>
              </w:rPr>
              <w:t>69</w:t>
            </w:r>
          </w:p>
        </w:tc>
        <w:tc>
          <w:tcPr>
            <w:tcW w:w="267" w:type="dxa"/>
            <w:vAlign w:val="bottom"/>
          </w:tcPr>
          <w:p w14:paraId="1DFF761D" w14:textId="77777777" w:rsidR="001F49EA" w:rsidRPr="00BE5913" w:rsidRDefault="001F49EA" w:rsidP="001F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6C62EE81" w14:textId="19C7C189" w:rsidR="001F49EA" w:rsidRPr="00BE5913" w:rsidRDefault="00C070A0" w:rsidP="001F49EA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 w:right="207" w:hanging="10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/>
              </w:rPr>
              <w:t>4</w:t>
            </w:r>
            <w:r w:rsidR="001F49EA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/>
              </w:rPr>
              <w:t>535</w:t>
            </w:r>
            <w:r w:rsidR="001F49EA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/>
              </w:rPr>
              <w:t>76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 w:bidi="th-TH"/>
              </w:rPr>
              <w:t>7</w:t>
            </w:r>
          </w:p>
        </w:tc>
        <w:tc>
          <w:tcPr>
            <w:tcW w:w="268" w:type="dxa"/>
            <w:vAlign w:val="bottom"/>
          </w:tcPr>
          <w:p w14:paraId="2A64BF01" w14:textId="77777777" w:rsidR="001F49EA" w:rsidRPr="00BE5913" w:rsidRDefault="001F49EA" w:rsidP="001F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760051D1" w14:textId="1D2124D6" w:rsidR="001F49EA" w:rsidRPr="00BE5913" w:rsidRDefault="00B11C2B" w:rsidP="001F49EA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</w:t>
            </w:r>
            <w:r w:rsidR="005511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  <w:vAlign w:val="bottom"/>
          </w:tcPr>
          <w:p w14:paraId="054FB192" w14:textId="77777777" w:rsidR="001F49EA" w:rsidRPr="00BE5913" w:rsidRDefault="001F49EA" w:rsidP="001F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</w:tcPr>
          <w:p w14:paraId="5D5BDE37" w14:textId="484B30AA" w:rsidR="001F49EA" w:rsidRPr="00BE5913" w:rsidRDefault="00B11C2B" w:rsidP="001F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 w:right="3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1F49EA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889</w:t>
            </w:r>
          </w:p>
        </w:tc>
      </w:tr>
    </w:tbl>
    <w:p w14:paraId="4DAA0551" w14:textId="7ECB14A6" w:rsidR="00E732FF" w:rsidRDefault="00E732FF" w:rsidP="00BE5913">
      <w:pPr>
        <w:tabs>
          <w:tab w:val="clear" w:pos="454"/>
          <w:tab w:val="clear" w:pos="907"/>
          <w:tab w:val="clear" w:pos="1644"/>
          <w:tab w:val="clear" w:pos="1871"/>
          <w:tab w:val="left" w:pos="990"/>
        </w:tabs>
        <w:spacing w:line="223" w:lineRule="auto"/>
        <w:ind w:left="720" w:right="119"/>
        <w:jc w:val="thaiDistribute"/>
        <w:rPr>
          <w:rFonts w:ascii="Angsana New" w:hAnsi="Angsana New"/>
          <w:sz w:val="24"/>
          <w:szCs w:val="24"/>
        </w:rPr>
      </w:pPr>
      <w:bookmarkStart w:id="21" w:name="_Hlk32275666"/>
    </w:p>
    <w:p w14:paraId="24033D70" w14:textId="08C6CCC3" w:rsidR="00287B73" w:rsidRPr="00BE5913" w:rsidRDefault="00F60DD1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bookmarkEnd w:id="21"/>
    <w:p w14:paraId="008B9A1D" w14:textId="1084EEFF" w:rsidR="009D64BE" w:rsidRPr="00BE5913" w:rsidRDefault="009D64BE" w:rsidP="00BE5913">
      <w:pPr>
        <w:tabs>
          <w:tab w:val="clear" w:pos="454"/>
          <w:tab w:val="clear" w:pos="907"/>
          <w:tab w:val="clear" w:pos="1644"/>
          <w:tab w:val="clear" w:pos="1871"/>
          <w:tab w:val="left" w:pos="990"/>
        </w:tabs>
        <w:spacing w:line="223" w:lineRule="auto"/>
        <w:ind w:left="720" w:right="119"/>
        <w:jc w:val="thaiDistribute"/>
        <w:rPr>
          <w:rFonts w:ascii="Angsana New" w:hAnsi="Angsana New"/>
          <w:sz w:val="24"/>
          <w:szCs w:val="24"/>
        </w:rPr>
      </w:pPr>
    </w:p>
    <w:p w14:paraId="06A4055C" w14:textId="73EB0B17" w:rsidR="008746BE" w:rsidRPr="00BE5913" w:rsidRDefault="008746BE" w:rsidP="00336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  <w:lang w:val="th-TH"/>
        </w:rPr>
      </w:pPr>
      <w:r w:rsidRPr="00BE5913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th-TH"/>
        </w:rPr>
        <w:t>โครงการผลประโยชน์ที่กำหนดไว้</w:t>
      </w:r>
    </w:p>
    <w:p w14:paraId="5D6E3E16" w14:textId="77777777" w:rsidR="008746BE" w:rsidRPr="00BE5913" w:rsidRDefault="008746BE" w:rsidP="00BE5913">
      <w:pPr>
        <w:tabs>
          <w:tab w:val="clear" w:pos="454"/>
          <w:tab w:val="clear" w:pos="907"/>
          <w:tab w:val="clear" w:pos="1644"/>
          <w:tab w:val="clear" w:pos="1871"/>
          <w:tab w:val="left" w:pos="990"/>
        </w:tabs>
        <w:spacing w:line="223" w:lineRule="auto"/>
        <w:ind w:left="720" w:right="119"/>
        <w:jc w:val="thaiDistribute"/>
        <w:rPr>
          <w:rFonts w:ascii="Angsana New" w:hAnsi="Angsana New"/>
          <w:sz w:val="24"/>
          <w:szCs w:val="24"/>
        </w:rPr>
      </w:pPr>
    </w:p>
    <w:p w14:paraId="333153DE" w14:textId="4EC274A9" w:rsidR="006602AA" w:rsidRPr="00BE5913" w:rsidRDefault="006602AA" w:rsidP="00336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th-TH"/>
        </w:rPr>
      </w:pPr>
      <w:r w:rsidRPr="00BE5913">
        <w:rPr>
          <w:rFonts w:ascii="Angsana New" w:eastAsia="MS Mincho" w:hAnsi="Angsana New"/>
          <w:sz w:val="30"/>
          <w:szCs w:val="30"/>
          <w:cs/>
          <w:lang w:val="th-TH"/>
        </w:rPr>
        <w:t>กลุ่มบริษัท</w:t>
      </w:r>
      <w:r w:rsidR="003415AA" w:rsidRPr="00BE5913">
        <w:rPr>
          <w:rFonts w:ascii="Angsana New" w:eastAsia="MS Mincho" w:hAnsi="Angsana New" w:hint="cs"/>
          <w:sz w:val="30"/>
          <w:szCs w:val="30"/>
          <w:cs/>
          <w:lang w:val="th-TH"/>
        </w:rPr>
        <w:t>และบริษัท</w:t>
      </w:r>
      <w:r w:rsidRPr="00BE5913">
        <w:rPr>
          <w:rFonts w:ascii="Angsana New" w:eastAsia="MS Mincho" w:hAnsi="Angsana New"/>
          <w:sz w:val="30"/>
          <w:szCs w:val="30"/>
          <w:cs/>
          <w:lang w:val="th-TH"/>
        </w:rPr>
        <w:t>จัดการโครงการ</w:t>
      </w:r>
      <w:r w:rsidR="00B220B1" w:rsidRPr="00BE5913">
        <w:rPr>
          <w:rFonts w:ascii="Angsana New" w:eastAsia="MS Mincho" w:hAnsi="Angsana New" w:hint="cs"/>
          <w:sz w:val="30"/>
          <w:szCs w:val="30"/>
          <w:cs/>
          <w:lang w:val="th-TH"/>
        </w:rPr>
        <w:t>ผลประโยชน์ที่กำหนดไว้</w:t>
      </w:r>
      <w:r w:rsidRPr="00BE5913">
        <w:rPr>
          <w:rFonts w:ascii="Angsana New" w:eastAsia="MS Mincho" w:hAnsi="Angsana New"/>
          <w:sz w:val="30"/>
          <w:szCs w:val="30"/>
          <w:cs/>
          <w:lang w:val="th-TH"/>
        </w:rPr>
        <w:t xml:space="preserve">ตามข้อกำหนดของพระราชบัญญัติคุ้มครองแรงงาน พ.ศ. </w:t>
      </w:r>
      <w:r w:rsidR="00C070A0" w:rsidRPr="00C070A0">
        <w:rPr>
          <w:rFonts w:ascii="Angsana New" w:eastAsia="MS Mincho" w:hAnsi="Angsana New"/>
          <w:sz w:val="30"/>
          <w:szCs w:val="30"/>
        </w:rPr>
        <w:t>254</w:t>
      </w:r>
      <w:r w:rsidR="00B11C2B" w:rsidRPr="00B11C2B">
        <w:rPr>
          <w:rFonts w:ascii="Angsana New" w:eastAsia="MS Mincho" w:hAnsi="Angsana New"/>
          <w:sz w:val="30"/>
          <w:szCs w:val="30"/>
        </w:rPr>
        <w:t>1</w:t>
      </w:r>
      <w:r w:rsidRPr="00BE5913">
        <w:rPr>
          <w:rFonts w:ascii="Angsana New" w:eastAsia="MS Mincho" w:hAnsi="Angsana New"/>
          <w:sz w:val="30"/>
          <w:szCs w:val="30"/>
          <w:lang w:val="th-TH"/>
        </w:rPr>
        <w:t xml:space="preserve"> </w:t>
      </w:r>
      <w:r w:rsidRPr="00BE5913">
        <w:rPr>
          <w:rFonts w:ascii="Angsana New" w:eastAsia="MS Mincho" w:hAnsi="Angsana New"/>
          <w:sz w:val="30"/>
          <w:szCs w:val="30"/>
          <w:cs/>
          <w:lang w:val="th-TH"/>
        </w:rPr>
        <w:t>ในการให้ผลประโยชน์เมื่อเกษียณแก่พนักงานตามสิทธิและอายุงาน</w:t>
      </w:r>
      <w:r w:rsidR="00AE24EE" w:rsidRPr="00BE5913">
        <w:rPr>
          <w:rFonts w:ascii="Angsana New" w:eastAsia="MS Mincho" w:hAnsi="Angsana New" w:hint="cs"/>
          <w:sz w:val="30"/>
          <w:szCs w:val="30"/>
          <w:cs/>
          <w:lang w:val="th-TH"/>
        </w:rPr>
        <w:t xml:space="preserve"> </w:t>
      </w:r>
      <w:r w:rsidRPr="00BE5913">
        <w:rPr>
          <w:rFonts w:ascii="Angsana New" w:eastAsia="MS Mincho" w:hAnsi="Angsana New"/>
          <w:spacing w:val="-2"/>
          <w:sz w:val="30"/>
          <w:szCs w:val="30"/>
          <w:cs/>
          <w:lang w:val="th-TH"/>
        </w:rPr>
        <w:t>โครงการผลประโยชน์</w:t>
      </w:r>
      <w:r w:rsidRPr="00BE5913">
        <w:rPr>
          <w:rFonts w:ascii="Angsana New" w:eastAsia="MS Mincho" w:hAnsi="Angsana New" w:hint="cs"/>
          <w:spacing w:val="-2"/>
          <w:sz w:val="30"/>
          <w:szCs w:val="30"/>
          <w:cs/>
          <w:lang w:val="th-TH"/>
        </w:rPr>
        <w:t>ที่กำหนดไว้</w:t>
      </w:r>
      <w:r w:rsidRPr="00BE5913">
        <w:rPr>
          <w:rFonts w:ascii="Angsana New" w:eastAsia="MS Mincho" w:hAnsi="Angsana New"/>
          <w:spacing w:val="-2"/>
          <w:sz w:val="30"/>
          <w:szCs w:val="30"/>
          <w:cs/>
          <w:lang w:val="th-TH"/>
        </w:rPr>
        <w:t>มีความเสี่ยงจากการประมาณการตามหลักคณิตศาสตร์ประกันภัย ได้แก่</w:t>
      </w:r>
      <w:r w:rsidR="00C82062" w:rsidRPr="00BE5913">
        <w:rPr>
          <w:rFonts w:ascii="Angsana New" w:eastAsia="MS Mincho" w:hAnsi="Angsana New"/>
          <w:spacing w:val="-2"/>
          <w:sz w:val="30"/>
          <w:szCs w:val="30"/>
          <w:cs/>
          <w:lang w:val="th-TH"/>
        </w:rPr>
        <w:t xml:space="preserve"> </w:t>
      </w:r>
      <w:r w:rsidR="00B220B1" w:rsidRPr="00BE5913">
        <w:rPr>
          <w:rFonts w:ascii="Angsana New" w:eastAsia="MS Mincho" w:hAnsi="Angsana New" w:hint="cs"/>
          <w:spacing w:val="-2"/>
          <w:sz w:val="30"/>
          <w:szCs w:val="30"/>
          <w:cs/>
          <w:lang w:val="th-TH"/>
        </w:rPr>
        <w:t>ความเสี่ยง</w:t>
      </w:r>
      <w:r w:rsidR="00B220B1" w:rsidRPr="00BE5913">
        <w:rPr>
          <w:rFonts w:ascii="Angsana New" w:eastAsia="MS Mincho" w:hAnsi="Angsana New" w:hint="cs"/>
          <w:sz w:val="30"/>
          <w:szCs w:val="30"/>
          <w:cs/>
          <w:lang w:val="th-TH"/>
        </w:rPr>
        <w:t>ของช่วงชีวิต</w:t>
      </w:r>
      <w:r w:rsidR="00503CC9" w:rsidRPr="00BE5913">
        <w:rPr>
          <w:rFonts w:ascii="Angsana New" w:eastAsia="MS Mincho" w:hAnsi="Angsana New" w:hint="cs"/>
          <w:sz w:val="30"/>
          <w:szCs w:val="30"/>
          <w:cs/>
          <w:lang w:val="th-TH"/>
        </w:rPr>
        <w:t>และ</w:t>
      </w:r>
      <w:r w:rsidRPr="00BE5913">
        <w:rPr>
          <w:rFonts w:ascii="Angsana New" w:eastAsia="MS Mincho" w:hAnsi="Angsana New"/>
          <w:sz w:val="30"/>
          <w:szCs w:val="30"/>
          <w:cs/>
          <w:lang w:val="th-TH"/>
        </w:rPr>
        <w:t xml:space="preserve">ความเสี่ยงจากอัตราดอกเบี้ย </w:t>
      </w:r>
    </w:p>
    <w:p w14:paraId="60460ED0" w14:textId="7367D37E" w:rsidR="000A7C09" w:rsidRPr="00887D22" w:rsidRDefault="000A7C09" w:rsidP="00BE5913">
      <w:pPr>
        <w:tabs>
          <w:tab w:val="clear" w:pos="454"/>
          <w:tab w:val="clear" w:pos="907"/>
          <w:tab w:val="clear" w:pos="1644"/>
          <w:tab w:val="clear" w:pos="1871"/>
          <w:tab w:val="left" w:pos="990"/>
        </w:tabs>
        <w:spacing w:line="223" w:lineRule="auto"/>
        <w:ind w:left="720" w:right="119"/>
        <w:jc w:val="thaiDistribute"/>
        <w:rPr>
          <w:rFonts w:ascii="Angsana New" w:hAnsi="Angsana New"/>
          <w:sz w:val="22"/>
          <w:szCs w:val="22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12"/>
        <w:gridCol w:w="270"/>
        <w:gridCol w:w="1260"/>
        <w:gridCol w:w="270"/>
        <w:gridCol w:w="1260"/>
        <w:gridCol w:w="270"/>
        <w:gridCol w:w="1170"/>
        <w:gridCol w:w="270"/>
        <w:gridCol w:w="1170"/>
      </w:tblGrid>
      <w:tr w:rsidR="00F3152E" w:rsidRPr="00BE5913" w14:paraId="43EF375A" w14:textId="77777777" w:rsidTr="00887D22">
        <w:trPr>
          <w:tblHeader/>
        </w:trPr>
        <w:tc>
          <w:tcPr>
            <w:tcW w:w="3312" w:type="dxa"/>
            <w:vMerge w:val="restart"/>
          </w:tcPr>
          <w:p w14:paraId="1BBA99E3" w14:textId="77777777" w:rsidR="00F3152E" w:rsidRPr="00BE5913" w:rsidRDefault="00F3152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60AE5A6D" w14:textId="77777777" w:rsidR="00F3152E" w:rsidRPr="00BE5913" w:rsidRDefault="00F3152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270" w:type="dxa"/>
          </w:tcPr>
          <w:p w14:paraId="1BCFF3F2" w14:textId="77777777" w:rsidR="00F3152E" w:rsidRPr="00BE5913" w:rsidRDefault="00F3152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13CE576B" w14:textId="2E0655A1" w:rsidR="00F3152E" w:rsidRPr="00BE5913" w:rsidRDefault="00740CE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FC68CD" w14:textId="77777777" w:rsidR="00F3152E" w:rsidRPr="00BE5913" w:rsidRDefault="00F3152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74D84E0" w14:textId="77777777" w:rsidR="00F3152E" w:rsidRPr="00BE5913" w:rsidRDefault="00F3152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77A9" w:rsidRPr="00BE5913" w14:paraId="54259620" w14:textId="77777777" w:rsidTr="00887D22">
        <w:trPr>
          <w:tblHeader/>
        </w:trPr>
        <w:tc>
          <w:tcPr>
            <w:tcW w:w="3312" w:type="dxa"/>
            <w:vMerge/>
          </w:tcPr>
          <w:p w14:paraId="4B2B5774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6DC39" w14:textId="77777777" w:rsidR="009877A9" w:rsidRPr="00BE5913" w:rsidRDefault="009877A9" w:rsidP="009877A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FB63CD" w14:textId="5E8FCED1" w:rsidR="009877A9" w:rsidRPr="00BE5913" w:rsidRDefault="00C070A0" w:rsidP="009877A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 w:hint="cs"/>
                <w:sz w:val="30"/>
                <w:szCs w:val="30"/>
              </w:rPr>
              <w:t>256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A309B4B" w14:textId="77777777" w:rsidR="009877A9" w:rsidRPr="00BE5913" w:rsidRDefault="009877A9" w:rsidP="009877A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C274B2" w14:textId="51D9CEE5" w:rsidR="009877A9" w:rsidRPr="00BE5913" w:rsidRDefault="00C070A0" w:rsidP="009877A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 w:hint="cs"/>
                <w:sz w:val="30"/>
                <w:szCs w:val="30"/>
              </w:rPr>
              <w:t>256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003B272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E19AD4" w14:textId="27CF88C3" w:rsidR="009877A9" w:rsidRPr="00BE5913" w:rsidRDefault="00C070A0" w:rsidP="009877A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 w:hint="cs"/>
                <w:sz w:val="30"/>
                <w:szCs w:val="30"/>
              </w:rPr>
              <w:t>256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1FD8192" w14:textId="77777777" w:rsidR="009877A9" w:rsidRPr="00BE5913" w:rsidRDefault="009877A9" w:rsidP="009877A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608D9D" w14:textId="3FE1D39C" w:rsidR="009877A9" w:rsidRPr="00BE5913" w:rsidRDefault="00C070A0" w:rsidP="009877A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 w:hint="cs"/>
                <w:sz w:val="30"/>
                <w:szCs w:val="30"/>
              </w:rPr>
              <w:t>256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</w:tr>
      <w:tr w:rsidR="009877A9" w:rsidRPr="00BE5913" w14:paraId="74D68480" w14:textId="77777777" w:rsidTr="00887D22">
        <w:trPr>
          <w:tblHeader/>
        </w:trPr>
        <w:tc>
          <w:tcPr>
            <w:tcW w:w="3312" w:type="dxa"/>
          </w:tcPr>
          <w:p w14:paraId="37A6A71B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contextualSpacing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658A48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contextualSpacing/>
              <w:jc w:val="center"/>
              <w:rPr>
                <w:rFonts w:ascii="Angsana New" w:eastAsia="MS Mincho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670" w:type="dxa"/>
            <w:gridSpan w:val="7"/>
          </w:tcPr>
          <w:p w14:paraId="4576ACF8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contextualSpacing/>
              <w:jc w:val="center"/>
              <w:rPr>
                <w:rFonts w:ascii="Angsana New" w:eastAsia="MS Mincho" w:hAnsi="Angsana New"/>
                <w:i/>
                <w:iCs/>
                <w:color w:val="000000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BE5913">
              <w:rPr>
                <w:rFonts w:ascii="Angsana New" w:eastAsia="MS Mincho" w:hAnsi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</w:t>
            </w:r>
            <w:r w:rsidRPr="00BE5913">
              <w:rPr>
                <w:rFonts w:ascii="Angsana New" w:eastAsia="MS Mincho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9877A9" w:rsidRPr="00BE5913" w14:paraId="25DB0C3E" w14:textId="77777777" w:rsidTr="00336B64">
        <w:tc>
          <w:tcPr>
            <w:tcW w:w="3312" w:type="dxa"/>
          </w:tcPr>
          <w:p w14:paraId="64A61D9B" w14:textId="6D81C89B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ณ วันที่ 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14:paraId="53CAADEE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7F6F82" w14:textId="4769E1B5" w:rsidR="009877A9" w:rsidRPr="009877A9" w:rsidRDefault="00C070A0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536</w:t>
            </w:r>
            <w:r w:rsidR="009877A9" w:rsidRPr="009877A9">
              <w:rPr>
                <w:rFonts w:asciiTheme="majorBidi" w:hAnsiTheme="majorBidi" w:cstheme="majorBidi"/>
                <w:sz w:val="30"/>
                <w:szCs w:val="30"/>
                <w:lang w:val="en-AU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070A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B11C2B" w:rsidRPr="00B11C2B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0E5A538" w14:textId="77777777" w:rsidR="009877A9" w:rsidRPr="009877A9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5002AC2" w14:textId="3D002015" w:rsidR="009877A9" w:rsidRPr="009877A9" w:rsidRDefault="00C070A0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/>
                <w:sz w:val="30"/>
                <w:szCs w:val="30"/>
              </w:rPr>
              <w:t>479</w:t>
            </w:r>
            <w:r w:rsidR="009877A9" w:rsidRPr="009877A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/>
                <w:sz w:val="30"/>
                <w:szCs w:val="30"/>
              </w:rPr>
              <w:t>1</w:t>
            </w:r>
            <w:r w:rsidRPr="00C070A0">
              <w:rPr>
                <w:rFonts w:asciiTheme="majorBidi" w:eastAsia="MS Mincho" w:hAnsiTheme="majorBidi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22755761" w14:textId="77777777" w:rsidR="009877A9" w:rsidRPr="009877A9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AA5E44E" w14:textId="54611995" w:rsidR="009877A9" w:rsidRPr="009877A9" w:rsidRDefault="00C070A0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236</w:t>
            </w:r>
            <w:r w:rsidR="009877A9" w:rsidRPr="009877A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270" w:type="dxa"/>
          </w:tcPr>
          <w:p w14:paraId="1934436E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50B8431" w14:textId="2D61C62E" w:rsidR="009877A9" w:rsidRPr="00BE5913" w:rsidRDefault="00C070A0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Theme="majorBidi" w:hAnsiTheme="majorBidi"/>
                <w:sz w:val="30"/>
                <w:szCs w:val="30"/>
              </w:rPr>
              <w:t>2</w:t>
            </w:r>
            <w:r w:rsidR="00B11C2B" w:rsidRPr="00B11C2B">
              <w:rPr>
                <w:rFonts w:asciiTheme="majorBidi" w:hAnsiTheme="majorBidi"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/>
                <w:sz w:val="30"/>
                <w:szCs w:val="30"/>
              </w:rPr>
              <w:t>3</w:t>
            </w:r>
            <w:r w:rsidR="009877A9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/>
                <w:sz w:val="30"/>
                <w:szCs w:val="30"/>
              </w:rPr>
              <w:t>895</w:t>
            </w:r>
          </w:p>
        </w:tc>
      </w:tr>
      <w:tr w:rsidR="009877A9" w:rsidRPr="00BE5913" w14:paraId="74AFE0C4" w14:textId="77777777" w:rsidTr="00336B64">
        <w:tc>
          <w:tcPr>
            <w:tcW w:w="3312" w:type="dxa"/>
          </w:tcPr>
          <w:p w14:paraId="1438C181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70" w:type="dxa"/>
          </w:tcPr>
          <w:p w14:paraId="6064239D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B72F40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9C95B3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427B9CA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0F31FC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78FD3B7A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DFBA99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3065321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9877A9" w:rsidRPr="00BE5913" w14:paraId="27333B1C" w14:textId="77777777" w:rsidTr="00336B64">
        <w:tc>
          <w:tcPr>
            <w:tcW w:w="3312" w:type="dxa"/>
          </w:tcPr>
          <w:p w14:paraId="1A4EBFDC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0" w:type="dxa"/>
          </w:tcPr>
          <w:p w14:paraId="5A2309C0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39F8C0" w14:textId="048319CE" w:rsidR="009877A9" w:rsidRPr="00BE5913" w:rsidRDefault="00C070A0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69</w:t>
            </w:r>
            <w:r w:rsidR="00F91E62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594</w:t>
            </w:r>
          </w:p>
        </w:tc>
        <w:tc>
          <w:tcPr>
            <w:tcW w:w="270" w:type="dxa"/>
          </w:tcPr>
          <w:p w14:paraId="040883BE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5B2C705" w14:textId="77836E92" w:rsidR="009877A9" w:rsidRPr="00BE5913" w:rsidRDefault="00C070A0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/>
                <w:sz w:val="30"/>
                <w:szCs w:val="30"/>
              </w:rPr>
              <w:t>7</w:t>
            </w:r>
            <w:r w:rsidR="00B11C2B" w:rsidRPr="00B11C2B">
              <w:rPr>
                <w:rFonts w:asciiTheme="majorBidi" w:eastAsia="MS Mincho" w:hAnsiTheme="majorBidi"/>
                <w:sz w:val="30"/>
                <w:szCs w:val="30"/>
              </w:rPr>
              <w:t>0</w:t>
            </w:r>
            <w:r w:rsidR="009877A9"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/>
                <w:sz w:val="30"/>
                <w:szCs w:val="30"/>
              </w:rPr>
              <w:t>37</w:t>
            </w:r>
            <w:r w:rsidR="00B11C2B" w:rsidRPr="00B11C2B">
              <w:rPr>
                <w:rFonts w:asciiTheme="majorBidi" w:eastAsia="MS Mincho" w:hAnsi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689F118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34F2FD3C" w14:textId="1E4404CE" w:rsidR="009877A9" w:rsidRPr="00BE5913" w:rsidRDefault="00C070A0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26</w:t>
            </w:r>
            <w:r w:rsidR="00B66800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22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8E9C6A1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B75F48A" w14:textId="412ABF6D" w:rsidR="009877A9" w:rsidRPr="00BE5913" w:rsidRDefault="00C070A0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Theme="majorBidi" w:eastAsia="MS Mincho" w:hAnsiTheme="majorBidi"/>
                <w:sz w:val="30"/>
                <w:szCs w:val="30"/>
              </w:rPr>
              <w:t>28</w:t>
            </w:r>
            <w:r w:rsidR="009877A9"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/>
                <w:sz w:val="30"/>
                <w:szCs w:val="30"/>
              </w:rPr>
              <w:t>1</w:t>
            </w:r>
            <w:r w:rsidRPr="00C070A0">
              <w:rPr>
                <w:rFonts w:asciiTheme="majorBidi" w:eastAsia="MS Mincho" w:hAnsiTheme="majorBidi"/>
                <w:sz w:val="30"/>
                <w:szCs w:val="30"/>
              </w:rPr>
              <w:t>9</w:t>
            </w:r>
            <w:r w:rsidRPr="00C070A0">
              <w:rPr>
                <w:rFonts w:asciiTheme="majorBidi" w:eastAsia="MS Mincho" w:hAnsiTheme="majorBidi" w:hint="cs"/>
                <w:sz w:val="30"/>
                <w:szCs w:val="30"/>
              </w:rPr>
              <w:t>9</w:t>
            </w:r>
          </w:p>
        </w:tc>
      </w:tr>
      <w:tr w:rsidR="009877A9" w:rsidRPr="00BE5913" w14:paraId="47320A86" w14:textId="77777777" w:rsidTr="00336B64">
        <w:tc>
          <w:tcPr>
            <w:tcW w:w="3312" w:type="dxa"/>
          </w:tcPr>
          <w:p w14:paraId="571AF037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70" w:type="dxa"/>
          </w:tcPr>
          <w:p w14:paraId="3F7E45CC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487873" w14:textId="1383E360" w:rsidR="009877A9" w:rsidRPr="00BE5913" w:rsidRDefault="00B11C2B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  <w:r w:rsidR="00F91E62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7</w:t>
            </w:r>
            <w:r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941CFB5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CCA3D39" w14:textId="0EE4AB6B" w:rsidR="009877A9" w:rsidRPr="00BE5913" w:rsidRDefault="00B11C2B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eastAsia="MS Mincho" w:hAnsi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eastAsia="MS Mincho" w:hAnsiTheme="majorBidi"/>
                <w:sz w:val="30"/>
                <w:szCs w:val="30"/>
              </w:rPr>
              <w:t>2</w:t>
            </w:r>
            <w:r w:rsidR="009877A9"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eastAsia="MS Mincho" w:hAnsiTheme="majorBidi"/>
                <w:sz w:val="30"/>
                <w:szCs w:val="30"/>
              </w:rPr>
              <w:t>8</w:t>
            </w:r>
            <w:r w:rsidRPr="00B11C2B">
              <w:rPr>
                <w:rFonts w:asciiTheme="majorBidi" w:eastAsia="MS Mincho" w:hAnsi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eastAsia="MS Mincho" w:hAnsi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59BB842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61F87BE3" w14:textId="6BF90E6F" w:rsidR="009877A9" w:rsidRPr="00BE5913" w:rsidRDefault="00C070A0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  <w:r w:rsidR="00A149B2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14B5B159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9615CCE" w14:textId="3FB1879D" w:rsidR="009877A9" w:rsidRPr="00BE5913" w:rsidRDefault="00C070A0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Theme="majorBidi" w:eastAsia="MS Mincho" w:hAnsiTheme="majorBidi"/>
                <w:sz w:val="30"/>
                <w:szCs w:val="30"/>
              </w:rPr>
              <w:t>5</w:t>
            </w:r>
            <w:r w:rsidR="009877A9"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/>
                <w:sz w:val="30"/>
                <w:szCs w:val="30"/>
              </w:rPr>
              <w:t>6</w:t>
            </w:r>
            <w:r w:rsidR="00B11C2B" w:rsidRPr="00B11C2B">
              <w:rPr>
                <w:rFonts w:asciiTheme="majorBidi" w:eastAsia="MS Mincho" w:hAnsiTheme="majorBidi"/>
                <w:sz w:val="30"/>
                <w:szCs w:val="30"/>
              </w:rPr>
              <w:t>0</w:t>
            </w:r>
            <w:r w:rsidRPr="00C070A0">
              <w:rPr>
                <w:rFonts w:asciiTheme="majorBidi" w:eastAsia="MS Mincho" w:hAnsiTheme="majorBidi"/>
                <w:sz w:val="30"/>
                <w:szCs w:val="30"/>
              </w:rPr>
              <w:t>6</w:t>
            </w:r>
          </w:p>
        </w:tc>
      </w:tr>
      <w:tr w:rsidR="009877A9" w:rsidRPr="00887D22" w14:paraId="34F842BB" w14:textId="77777777" w:rsidTr="00336B64">
        <w:tc>
          <w:tcPr>
            <w:tcW w:w="3312" w:type="dxa"/>
          </w:tcPr>
          <w:p w14:paraId="61C4AD81" w14:textId="77777777" w:rsidR="009877A9" w:rsidRPr="00887D22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51412706" w14:textId="77777777" w:rsidR="009877A9" w:rsidRPr="00887D22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B82E001" w14:textId="77777777" w:rsidR="009877A9" w:rsidRPr="00887D22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6D8637F" w14:textId="77777777" w:rsidR="009877A9" w:rsidRPr="00887D22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666DF6DF" w14:textId="77777777" w:rsidR="009877A9" w:rsidRPr="00887D22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="Angsana New" w:eastAsia="MS Mincho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3A4AD0B" w14:textId="77777777" w:rsidR="009877A9" w:rsidRPr="00887D22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170" w:type="dxa"/>
          </w:tcPr>
          <w:p w14:paraId="7F8F4546" w14:textId="77777777" w:rsidR="009877A9" w:rsidRPr="00887D22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6619D2B" w14:textId="77777777" w:rsidR="009877A9" w:rsidRPr="00887D22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70" w:type="dxa"/>
          </w:tcPr>
          <w:p w14:paraId="59D75582" w14:textId="77777777" w:rsidR="009877A9" w:rsidRPr="00887D22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877A9" w:rsidRPr="00BE5913" w14:paraId="41EE5CFC" w14:textId="77777777" w:rsidTr="00336B64">
        <w:tc>
          <w:tcPr>
            <w:tcW w:w="3312" w:type="dxa"/>
          </w:tcPr>
          <w:p w14:paraId="54B70DBE" w14:textId="067A0C8B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70" w:type="dxa"/>
          </w:tcPr>
          <w:p w14:paraId="0D972531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7A833E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09D570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94E0387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A23B7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1168FCE0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B9C53E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8D080EB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877A9" w:rsidRPr="00BE5913" w14:paraId="7295C6B4" w14:textId="77777777" w:rsidTr="00336B64">
        <w:tc>
          <w:tcPr>
            <w:tcW w:w="3312" w:type="dxa"/>
          </w:tcPr>
          <w:p w14:paraId="7072106D" w14:textId="35B8ACDC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</w:t>
            </w:r>
          </w:p>
        </w:tc>
        <w:tc>
          <w:tcPr>
            <w:tcW w:w="270" w:type="dxa"/>
          </w:tcPr>
          <w:p w14:paraId="62ED207A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03E454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5B3598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423E235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A9EADD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44A3F16F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71FE4C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03594AF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877A9" w:rsidRPr="00BE5913" w14:paraId="02344DAB" w14:textId="77777777" w:rsidTr="00336B64">
        <w:tc>
          <w:tcPr>
            <w:tcW w:w="3312" w:type="dxa"/>
          </w:tcPr>
          <w:p w14:paraId="76F4CC04" w14:textId="08CC37D0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70" w:type="dxa"/>
          </w:tcPr>
          <w:p w14:paraId="2843B38F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4C4366" w14:textId="407CD279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C280B7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0D0AC19" w14:textId="0F3CF91D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66F6B9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19140787" w14:textId="204A9894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71843C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DEAC27F" w14:textId="54E996CA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877A9" w:rsidRPr="00BE5913" w14:paraId="5A623437" w14:textId="77777777" w:rsidTr="00336B64">
        <w:tc>
          <w:tcPr>
            <w:tcW w:w="3312" w:type="dxa"/>
          </w:tcPr>
          <w:p w14:paraId="3324C5FE" w14:textId="69BC6BC8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270" w:type="dxa"/>
          </w:tcPr>
          <w:p w14:paraId="24CC74BF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A78433" w14:textId="5207CDD2" w:rsidR="009877A9" w:rsidRPr="00F91E62" w:rsidRDefault="00F91E62" w:rsidP="00F9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1E62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Pr="00F91E62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856</w:t>
            </w:r>
            <w:r w:rsidRPr="00F91E62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8776EF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AEAA9EF" w14:textId="5A708B0F" w:rsidR="009877A9" w:rsidRPr="00BE5913" w:rsidRDefault="009877A9" w:rsidP="00646E2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785FA15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19D7E3AE" w14:textId="095090BD" w:rsidR="009877A9" w:rsidRPr="00BE5913" w:rsidRDefault="00B11C2B" w:rsidP="00A1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="00A149B2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270" w:type="dxa"/>
          </w:tcPr>
          <w:p w14:paraId="0A463AD8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34C1F86" w14:textId="3694AAC8" w:rsidR="009877A9" w:rsidRPr="00654E9B" w:rsidRDefault="009877A9" w:rsidP="00646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9877A9" w:rsidRPr="00BE5913" w14:paraId="211B5D9C" w14:textId="77777777" w:rsidTr="00336B64">
        <w:tc>
          <w:tcPr>
            <w:tcW w:w="3312" w:type="dxa"/>
          </w:tcPr>
          <w:p w14:paraId="047A0856" w14:textId="695F08D3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270" w:type="dxa"/>
          </w:tcPr>
          <w:p w14:paraId="589E835D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22627F" w14:textId="2DE72A9B" w:rsidR="009877A9" w:rsidRPr="00F91E62" w:rsidRDefault="00C070A0" w:rsidP="00F9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42</w:t>
            </w:r>
            <w:r w:rsidR="00F91E62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876</w:t>
            </w:r>
          </w:p>
        </w:tc>
        <w:tc>
          <w:tcPr>
            <w:tcW w:w="270" w:type="dxa"/>
          </w:tcPr>
          <w:p w14:paraId="46298890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268E1C4" w14:textId="7D096C3F" w:rsidR="009877A9" w:rsidRPr="00BE5913" w:rsidRDefault="009877A9" w:rsidP="00646E2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CA9F3CB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2EFA998D" w14:textId="0552D835" w:rsidR="009877A9" w:rsidRPr="00BE5913" w:rsidRDefault="00B11C2B" w:rsidP="00A1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="00A149B2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539</w:t>
            </w:r>
          </w:p>
        </w:tc>
        <w:tc>
          <w:tcPr>
            <w:tcW w:w="270" w:type="dxa"/>
          </w:tcPr>
          <w:p w14:paraId="5EE171CA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9D73BBC" w14:textId="4507957A" w:rsidR="009877A9" w:rsidRPr="00654E9B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9877A9" w:rsidRPr="00BE5913" w14:paraId="3D9A881D" w14:textId="77777777" w:rsidTr="00336B64">
        <w:tc>
          <w:tcPr>
            <w:tcW w:w="3312" w:type="dxa"/>
          </w:tcPr>
          <w:p w14:paraId="1664058A" w14:textId="55553F9A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BE5913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270" w:type="dxa"/>
          </w:tcPr>
          <w:p w14:paraId="16354EEF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21EB76" w14:textId="00E30ADA" w:rsidR="009877A9" w:rsidRPr="00F91E62" w:rsidRDefault="00B11C2B" w:rsidP="00F9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F91E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2E52D008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A03854B" w14:textId="7CD43507" w:rsidR="009877A9" w:rsidRPr="00BE5913" w:rsidRDefault="009877A9" w:rsidP="00646E2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41D658A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66CD2A0F" w14:textId="7D4057E5" w:rsidR="009877A9" w:rsidRPr="00BE5913" w:rsidRDefault="00C070A0" w:rsidP="00A1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52</w:t>
            </w:r>
            <w:r w:rsidR="00A149B2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97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7D373DD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610CD23" w14:textId="095B135D" w:rsidR="009877A9" w:rsidRPr="00654E9B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4950BE" w:rsidRPr="00BE5913" w14:paraId="7195FF45" w14:textId="77777777" w:rsidTr="00336B64">
        <w:tc>
          <w:tcPr>
            <w:tcW w:w="3312" w:type="dxa"/>
          </w:tcPr>
          <w:p w14:paraId="635D03CC" w14:textId="77777777" w:rsidR="004950BE" w:rsidRPr="00BE5913" w:rsidRDefault="004950BE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267929D" w14:textId="77777777" w:rsidR="004950BE" w:rsidRPr="00BE5913" w:rsidRDefault="004950BE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703AEB" w14:textId="77777777" w:rsidR="004950BE" w:rsidRPr="00B11C2B" w:rsidRDefault="004950BE" w:rsidP="00F9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9137D2" w14:textId="77777777" w:rsidR="004950BE" w:rsidRPr="00BE5913" w:rsidRDefault="004950BE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41733BA" w14:textId="77777777" w:rsidR="004950BE" w:rsidRPr="00BE5913" w:rsidRDefault="004950BE" w:rsidP="00646E2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84880" w14:textId="77777777" w:rsidR="004950BE" w:rsidRPr="00BE5913" w:rsidRDefault="004950BE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29723FDA" w14:textId="77777777" w:rsidR="004950BE" w:rsidRPr="00C070A0" w:rsidRDefault="004950BE" w:rsidP="00A1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085082" w14:textId="77777777" w:rsidR="004950BE" w:rsidRPr="00BE5913" w:rsidRDefault="004950BE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D055B8D" w14:textId="77777777" w:rsidR="004950BE" w:rsidRPr="00BE5913" w:rsidRDefault="004950BE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9877A9" w:rsidRPr="00BE5913" w14:paraId="5141CEDE" w14:textId="77777777" w:rsidTr="00336B64">
        <w:tc>
          <w:tcPr>
            <w:tcW w:w="3312" w:type="dxa"/>
          </w:tcPr>
          <w:p w14:paraId="652CB97C" w14:textId="189CC181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lastRenderedPageBreak/>
              <w:t>อื่น</w:t>
            </w:r>
            <w:r w:rsidR="00E46EC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</w:tcPr>
          <w:p w14:paraId="7FD4B291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D373CB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0DE3D3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3E9EE85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702821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59C03C39" w14:textId="6A7177C6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D3466D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A4196C5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34F2D" w:rsidRPr="00BE5913" w14:paraId="7FC7AAC9" w14:textId="77777777" w:rsidTr="00336B64">
        <w:tc>
          <w:tcPr>
            <w:tcW w:w="3312" w:type="dxa"/>
          </w:tcPr>
          <w:p w14:paraId="6497092F" w14:textId="52AD8AAD" w:rsidR="00F34F2D" w:rsidRPr="00BE5913" w:rsidRDefault="00F34F2D" w:rsidP="00F3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3" w:right="-108" w:hanging="183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เพิ่มขึ้น </w:t>
            </w:r>
            <w:r>
              <w:rPr>
                <w:rFonts w:ascii="Angsana New" w:eastAsia="MS Mincho" w:hAnsi="Angsana New"/>
                <w:sz w:val="30"/>
                <w:szCs w:val="30"/>
              </w:rPr>
              <w:t>(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ลดลง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)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จากการโอนระหว่างกิจการที่เกี่ยวข้องกัน</w:t>
            </w:r>
          </w:p>
        </w:tc>
        <w:tc>
          <w:tcPr>
            <w:tcW w:w="270" w:type="dxa"/>
          </w:tcPr>
          <w:p w14:paraId="114829D7" w14:textId="77777777" w:rsidR="00F34F2D" w:rsidRPr="00BE5913" w:rsidRDefault="00F34F2D" w:rsidP="00F3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79E7D0" w14:textId="228476F3" w:rsidR="00F34F2D" w:rsidRDefault="00F34F2D" w:rsidP="00626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  <w:tc>
          <w:tcPr>
            <w:tcW w:w="270" w:type="dxa"/>
            <w:vAlign w:val="bottom"/>
          </w:tcPr>
          <w:p w14:paraId="17BECDB6" w14:textId="77777777" w:rsidR="00F34F2D" w:rsidRPr="00BE5913" w:rsidRDefault="00F34F2D" w:rsidP="00F3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260" w:type="dxa"/>
            <w:vAlign w:val="bottom"/>
          </w:tcPr>
          <w:p w14:paraId="0DE68CF9" w14:textId="353D0EFC" w:rsidR="00F34F2D" w:rsidRPr="00BE5913" w:rsidRDefault="00F34F2D" w:rsidP="00626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216"/>
              <w:jc w:val="center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60BAD55E" w14:textId="77777777" w:rsidR="00F34F2D" w:rsidRPr="00BE5913" w:rsidRDefault="00F34F2D" w:rsidP="00F3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7A9857BA" w14:textId="52A7E3C8" w:rsidR="00F34F2D" w:rsidRDefault="00F34F2D" w:rsidP="00F3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626B6D">
              <w:rPr>
                <w:rFonts w:asciiTheme="majorBidi" w:eastAsia="MS Mincho" w:hAnsiTheme="majorBidi" w:cstheme="majorBidi"/>
                <w:sz w:val="30"/>
                <w:szCs w:val="30"/>
              </w:rPr>
              <w:t>1,816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16A7FF1" w14:textId="77777777" w:rsidR="00F34F2D" w:rsidRPr="00BE5913" w:rsidRDefault="00F34F2D" w:rsidP="00F3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DBB26AE" w14:textId="441413BF" w:rsidR="00F34F2D" w:rsidRPr="00BE5913" w:rsidRDefault="00626B6D" w:rsidP="00626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8</w:t>
            </w: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</w:p>
        </w:tc>
      </w:tr>
      <w:tr w:rsidR="009877A9" w:rsidRPr="00BE5913" w14:paraId="7F1BC3A0" w14:textId="77777777" w:rsidTr="00336B64">
        <w:tc>
          <w:tcPr>
            <w:tcW w:w="3312" w:type="dxa"/>
          </w:tcPr>
          <w:p w14:paraId="472AB69E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270" w:type="dxa"/>
          </w:tcPr>
          <w:p w14:paraId="4CACB413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850D3A" w14:textId="219F52CE" w:rsidR="009877A9" w:rsidRPr="00A53774" w:rsidRDefault="00A53774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754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59391F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260" w:type="dxa"/>
          </w:tcPr>
          <w:p w14:paraId="50F125F0" w14:textId="5CB340F5" w:rsidR="009877A9" w:rsidRPr="00BE5913" w:rsidRDefault="009877A9" w:rsidP="00646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AU"/>
              </w:rPr>
              <w:t>(</w:t>
            </w:r>
            <w:r w:rsidR="00C070A0" w:rsidRPr="00C070A0">
              <w:rPr>
                <w:rFonts w:asciiTheme="majorBidi" w:hAnsiTheme="majorBidi" w:cstheme="majorBidi" w:hint="cs"/>
                <w:sz w:val="30"/>
                <w:szCs w:val="30"/>
              </w:rPr>
              <w:t>26</w:t>
            </w:r>
            <w:r w:rsidRPr="00BE5913">
              <w:rPr>
                <w:rFonts w:asciiTheme="majorBidi" w:hAnsiTheme="majorBidi" w:cstheme="majorBidi"/>
                <w:sz w:val="30"/>
                <w:szCs w:val="30"/>
                <w:lang w:val="en-AU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Pr="00BE5913">
              <w:rPr>
                <w:rFonts w:asciiTheme="majorBidi" w:hAnsiTheme="majorBidi" w:cstheme="majorBidi"/>
                <w:sz w:val="30"/>
                <w:szCs w:val="30"/>
                <w:lang w:val="en-AU"/>
              </w:rPr>
              <w:t>)</w:t>
            </w:r>
          </w:p>
        </w:tc>
        <w:tc>
          <w:tcPr>
            <w:tcW w:w="270" w:type="dxa"/>
          </w:tcPr>
          <w:p w14:paraId="4E49538F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6E1779F3" w14:textId="0D8F2004" w:rsidR="009877A9" w:rsidRPr="00BE5913" w:rsidRDefault="00A149B2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59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01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5AE59CA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CB74D42" w14:textId="197B0A8E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9</w:t>
            </w: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68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</w:tr>
      <w:tr w:rsidR="009877A9" w:rsidRPr="00BE5913" w14:paraId="4F9D0DDB" w14:textId="77777777" w:rsidTr="00336B64">
        <w:tc>
          <w:tcPr>
            <w:tcW w:w="3312" w:type="dxa"/>
          </w:tcPr>
          <w:p w14:paraId="40CE905C" w14:textId="79FEFCDD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  <w:r w:rsidR="00C070A0"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  <w:r w:rsidR="00B11C2B"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F85029F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C26880" w14:textId="53B9B18A" w:rsidR="009877A9" w:rsidRPr="00BE5913" w:rsidRDefault="00C070A0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AU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629</w:t>
            </w:r>
            <w:r w:rsidR="00A537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92FCF12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278D7B" w14:textId="710C6F3F" w:rsidR="009877A9" w:rsidRPr="00BE5913" w:rsidRDefault="00C070A0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</w:t>
            </w:r>
            <w:r w:rsidR="009877A9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C070A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  <w:r w:rsidR="00B11C2B" w:rsidRPr="00B11C2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A6B540B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83F1D9" w14:textId="0AF22723" w:rsidR="009877A9" w:rsidRPr="00BE5913" w:rsidRDefault="00C070A0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288</w:t>
            </w:r>
            <w:r w:rsidR="00A149B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572</w:t>
            </w:r>
          </w:p>
        </w:tc>
        <w:tc>
          <w:tcPr>
            <w:tcW w:w="270" w:type="dxa"/>
          </w:tcPr>
          <w:p w14:paraId="4AE21974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F74849" w14:textId="0735404F" w:rsidR="009877A9" w:rsidRPr="00BE5913" w:rsidRDefault="00C070A0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2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236</w:t>
            </w:r>
            <w:r w:rsidR="009877A9"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225</w:t>
            </w:r>
          </w:p>
        </w:tc>
      </w:tr>
    </w:tbl>
    <w:p w14:paraId="7EEB3F0D" w14:textId="4E354031" w:rsidR="00E732FF" w:rsidRDefault="00E732F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618"/>
        <w:gridCol w:w="1260"/>
        <w:gridCol w:w="270"/>
        <w:gridCol w:w="1260"/>
        <w:gridCol w:w="270"/>
        <w:gridCol w:w="1170"/>
        <w:gridCol w:w="252"/>
        <w:gridCol w:w="1188"/>
      </w:tblGrid>
      <w:tr w:rsidR="00BE332C" w:rsidRPr="00BE5913" w14:paraId="1300B45C" w14:textId="77777777" w:rsidTr="00F4574C">
        <w:tc>
          <w:tcPr>
            <w:tcW w:w="3618" w:type="dxa"/>
            <w:vMerge w:val="restart"/>
          </w:tcPr>
          <w:p w14:paraId="763297C4" w14:textId="77777777" w:rsidR="00BE332C" w:rsidRPr="00BE5913" w:rsidRDefault="00BE332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7" w:right="-108" w:hanging="237"/>
              <w:jc w:val="thaiDistribute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  <w:p w14:paraId="1059FA53" w14:textId="51D868A0" w:rsidR="00BE332C" w:rsidRPr="00BE5913" w:rsidRDefault="00BE332C" w:rsidP="00F45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7" w:right="-108" w:hanging="270"/>
              <w:jc w:val="thaiDistribute"/>
              <w:rPr>
                <w:rFonts w:ascii="Angsana New" w:eastAsia="MS Mincho" w:hAnsi="Angsana New"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790" w:type="dxa"/>
            <w:gridSpan w:val="3"/>
          </w:tcPr>
          <w:p w14:paraId="66E50EF4" w14:textId="77777777" w:rsidR="00BE332C" w:rsidRPr="00BE5913" w:rsidRDefault="00BE332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C7B8772" w14:textId="77777777" w:rsidR="00BE332C" w:rsidRPr="00BE5913" w:rsidRDefault="00BE332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A081454" w14:textId="77777777" w:rsidR="00BE332C" w:rsidRPr="00BE5913" w:rsidRDefault="00BE332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77A9" w:rsidRPr="00BE5913" w14:paraId="27B56D1C" w14:textId="77777777" w:rsidTr="00F4574C">
        <w:tc>
          <w:tcPr>
            <w:tcW w:w="3618" w:type="dxa"/>
            <w:vMerge/>
          </w:tcPr>
          <w:p w14:paraId="1D13D8BC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6E5753" w14:textId="116DFE1D" w:rsidR="009877A9" w:rsidRPr="00BE5913" w:rsidRDefault="00C070A0" w:rsidP="009877A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 w:hint="cs"/>
                <w:sz w:val="30"/>
                <w:szCs w:val="30"/>
              </w:rPr>
              <w:t>256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D18D961" w14:textId="77777777" w:rsidR="009877A9" w:rsidRPr="00BE5913" w:rsidRDefault="009877A9" w:rsidP="009877A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5829FE" w14:textId="13B3ED6C" w:rsidR="009877A9" w:rsidRPr="00BE5913" w:rsidRDefault="00C070A0" w:rsidP="009877A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 w:hint="cs"/>
                <w:sz w:val="30"/>
                <w:szCs w:val="30"/>
              </w:rPr>
              <w:t>256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A4FC141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B59522" w14:textId="61AEE34E" w:rsidR="009877A9" w:rsidRPr="00BE5913" w:rsidRDefault="00C070A0" w:rsidP="009877A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 w:hint="cs"/>
                <w:sz w:val="30"/>
                <w:szCs w:val="30"/>
              </w:rPr>
              <w:t>256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61270DDE" w14:textId="77777777" w:rsidR="009877A9" w:rsidRPr="00BE5913" w:rsidRDefault="009877A9" w:rsidP="009877A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24BF9A8" w14:textId="5E22D5CA" w:rsidR="009877A9" w:rsidRPr="00BE5913" w:rsidRDefault="00C070A0" w:rsidP="009877A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 w:hint="cs"/>
                <w:sz w:val="30"/>
                <w:szCs w:val="30"/>
              </w:rPr>
              <w:t>256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</w:tr>
      <w:tr w:rsidR="009877A9" w:rsidRPr="00BE5913" w14:paraId="102BD926" w14:textId="77777777" w:rsidTr="00F4574C">
        <w:tc>
          <w:tcPr>
            <w:tcW w:w="3618" w:type="dxa"/>
          </w:tcPr>
          <w:p w14:paraId="1DA19CD4" w14:textId="77777777" w:rsidR="009877A9" w:rsidRPr="00BE5913" w:rsidRDefault="009877A9" w:rsidP="009877A9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5C0A3F50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BE5913">
              <w:rPr>
                <w:rFonts w:ascii="Angsana New" w:eastAsia="MS Mincho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BE5913">
              <w:rPr>
                <w:rFonts w:ascii="Angsana New" w:eastAsia="MS Mincho" w:hAnsi="Angsana New" w:hint="cs"/>
                <w:b/>
                <w:i/>
                <w:iCs/>
                <w:sz w:val="30"/>
                <w:szCs w:val="30"/>
                <w:cs/>
              </w:rPr>
              <w:t>ร้อยละ</w:t>
            </w:r>
            <w:r w:rsidRPr="00BE5913">
              <w:rPr>
                <w:rFonts w:ascii="Angsana New" w:eastAsia="MS Mincho" w:hAnsi="Angsana New"/>
                <w:b/>
                <w:i/>
                <w:iCs/>
                <w:sz w:val="30"/>
                <w:szCs w:val="30"/>
                <w:cs/>
                <w:lang w:val="en-GB"/>
              </w:rPr>
              <w:t>)</w:t>
            </w:r>
          </w:p>
        </w:tc>
      </w:tr>
      <w:tr w:rsidR="009877A9" w:rsidRPr="00BE5913" w14:paraId="423AB4F8" w14:textId="77777777" w:rsidTr="00F4574C">
        <w:tc>
          <w:tcPr>
            <w:tcW w:w="3618" w:type="dxa"/>
          </w:tcPr>
          <w:p w14:paraId="7D364EA8" w14:textId="77777777" w:rsidR="009877A9" w:rsidRPr="00BE5913" w:rsidRDefault="009877A9" w:rsidP="009877A9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60" w:type="dxa"/>
          </w:tcPr>
          <w:p w14:paraId="27748AA7" w14:textId="497D7E94" w:rsidR="009877A9" w:rsidRPr="00BE5913" w:rsidRDefault="00B11C2B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="009A4D2E">
              <w:rPr>
                <w:rFonts w:asciiTheme="majorBidi" w:eastAsia="MS Mincho" w:hAnsiTheme="majorBidi" w:cstheme="majorBidi"/>
                <w:sz w:val="30"/>
                <w:szCs w:val="30"/>
              </w:rPr>
              <w:t>.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CF7F9D1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3795E7" w14:textId="5318F5B5" w:rsidR="009877A9" w:rsidRPr="00BE5913" w:rsidRDefault="00C070A0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877A9" w:rsidRPr="00BE591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3F7E83A1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8C809E" w14:textId="0472D0A0" w:rsidR="009877A9" w:rsidRPr="00BE5913" w:rsidRDefault="00B11C2B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11C2B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="009A4D2E">
              <w:rPr>
                <w:rFonts w:ascii="Angsana New" w:eastAsia="MS Mincho" w:hAnsi="Angsana New"/>
                <w:sz w:val="30"/>
                <w:szCs w:val="30"/>
              </w:rPr>
              <w:t>.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5</w:t>
            </w:r>
            <w:r w:rsidRPr="00B11C2B">
              <w:rPr>
                <w:rFonts w:ascii="Angsana New" w:eastAsia="MS Mincho" w:hAnsi="Angsana New"/>
                <w:sz w:val="30"/>
                <w:szCs w:val="30"/>
              </w:rPr>
              <w:t>0</w:t>
            </w:r>
          </w:p>
        </w:tc>
        <w:tc>
          <w:tcPr>
            <w:tcW w:w="252" w:type="dxa"/>
          </w:tcPr>
          <w:p w14:paraId="702F1206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58D36E48" w14:textId="5F23BEDD" w:rsidR="009877A9" w:rsidRPr="00BE5913" w:rsidRDefault="00C070A0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877A9" w:rsidRPr="00BE591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9877A9" w:rsidRPr="00BE5913" w14:paraId="04A5247D" w14:textId="77777777" w:rsidTr="00F4574C">
        <w:tc>
          <w:tcPr>
            <w:tcW w:w="3618" w:type="dxa"/>
          </w:tcPr>
          <w:p w14:paraId="613D6EC0" w14:textId="77777777" w:rsidR="009877A9" w:rsidRPr="00BE5913" w:rsidRDefault="009877A9" w:rsidP="009877A9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60" w:type="dxa"/>
          </w:tcPr>
          <w:p w14:paraId="0CCEA1BB" w14:textId="7875B20F" w:rsidR="009877A9" w:rsidRPr="00BE5913" w:rsidRDefault="00C070A0" w:rsidP="009A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  <w:r w:rsidR="009A4D2E">
              <w:rPr>
                <w:rFonts w:asciiTheme="majorBidi" w:eastAsia="MS Mincho" w:hAnsiTheme="majorBidi" w:cstheme="majorBidi"/>
                <w:sz w:val="30"/>
                <w:szCs w:val="30"/>
              </w:rPr>
              <w:t>.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6E1F3E93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B07DB8" w14:textId="62679BEB" w:rsidR="009877A9" w:rsidRPr="00BE5913" w:rsidRDefault="00C070A0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877A9" w:rsidRPr="00BE591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877A9"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877A9" w:rsidRPr="00BE591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70D3E078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5759A0" w14:textId="4B6B23FB" w:rsidR="009877A9" w:rsidRPr="00BE5913" w:rsidRDefault="00C070A0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4</w:t>
            </w:r>
            <w:r w:rsidR="009A4D2E">
              <w:rPr>
                <w:rFonts w:ascii="Angsana New" w:eastAsia="MS Mincho" w:hAnsi="Angsana New"/>
                <w:sz w:val="30"/>
                <w:szCs w:val="30"/>
              </w:rPr>
              <w:t>.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00</w:t>
            </w:r>
          </w:p>
        </w:tc>
        <w:tc>
          <w:tcPr>
            <w:tcW w:w="252" w:type="dxa"/>
          </w:tcPr>
          <w:p w14:paraId="311616AF" w14:textId="77777777" w:rsidR="009877A9" w:rsidRPr="00BE5913" w:rsidRDefault="009877A9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3770FCF5" w14:textId="0862150C" w:rsidR="009877A9" w:rsidRPr="00BE5913" w:rsidRDefault="00C070A0" w:rsidP="0098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877A9" w:rsidRPr="00BE591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4E758EF3" w14:textId="77777777" w:rsidR="00EE4DED" w:rsidRPr="00BE5913" w:rsidRDefault="00EE4DE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0EF9DB52" w14:textId="77777777" w:rsidR="00EE4DED" w:rsidRPr="00BE5913" w:rsidRDefault="00EE4DE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BE5913">
        <w:rPr>
          <w:rFonts w:ascii="Angsana New" w:eastAsia="MS Mincho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25F8081" w14:textId="77777777" w:rsidR="00A434F0" w:rsidRPr="00BE5913" w:rsidRDefault="00A434F0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44D192AE" w14:textId="53DA8684" w:rsidR="006A35E2" w:rsidRPr="00BE5913" w:rsidRDefault="003702F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BE5913">
        <w:rPr>
          <w:rFonts w:ascii="Angsana New" w:eastAsia="MS Mincho" w:hAnsi="Angsana New"/>
          <w:sz w:val="30"/>
          <w:szCs w:val="30"/>
          <w:cs/>
        </w:rPr>
        <w:t xml:space="preserve">ณ วันที่ </w:t>
      </w:r>
      <w:r w:rsidR="00C070A0" w:rsidRPr="00C070A0">
        <w:rPr>
          <w:rFonts w:ascii="Angsana New" w:eastAsia="MS Mincho" w:hAnsi="Angsana New"/>
          <w:sz w:val="30"/>
          <w:szCs w:val="30"/>
        </w:rPr>
        <w:t>3</w:t>
      </w:r>
      <w:r w:rsidR="00B11C2B" w:rsidRPr="00B11C2B">
        <w:rPr>
          <w:rFonts w:ascii="Angsana New" w:eastAsia="MS Mincho" w:hAnsi="Angsana New"/>
          <w:sz w:val="30"/>
          <w:szCs w:val="30"/>
        </w:rPr>
        <w:t>1</w:t>
      </w:r>
      <w:r w:rsidRPr="00BE5913">
        <w:rPr>
          <w:rFonts w:ascii="Angsana New" w:eastAsia="MS Mincho" w:hAnsi="Angsana New"/>
          <w:sz w:val="30"/>
          <w:szCs w:val="30"/>
        </w:rPr>
        <w:t xml:space="preserve"> </w:t>
      </w:r>
      <w:r w:rsidRPr="00BE5913">
        <w:rPr>
          <w:rFonts w:ascii="Angsana New" w:eastAsia="MS Mincho" w:hAnsi="Angsana New"/>
          <w:sz w:val="30"/>
          <w:szCs w:val="30"/>
          <w:cs/>
        </w:rPr>
        <w:t xml:space="preserve">ธันวาคม </w:t>
      </w:r>
      <w:r w:rsidR="00C070A0" w:rsidRPr="00C070A0">
        <w:rPr>
          <w:rFonts w:ascii="Angsana New" w:eastAsia="MS Mincho" w:hAnsi="Angsana New"/>
          <w:sz w:val="30"/>
          <w:szCs w:val="30"/>
        </w:rPr>
        <w:t>2568</w:t>
      </w:r>
      <w:r w:rsidRPr="00BE5913">
        <w:rPr>
          <w:rFonts w:ascii="Angsana New" w:eastAsia="MS Mincho" w:hAnsi="Angsana New"/>
          <w:sz w:val="30"/>
          <w:szCs w:val="30"/>
        </w:rPr>
        <w:t xml:space="preserve"> </w:t>
      </w:r>
      <w:r w:rsidRPr="00BE5913">
        <w:rPr>
          <w:rFonts w:ascii="Angsana New" w:eastAsia="MS Mincho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9877A9">
        <w:rPr>
          <w:rFonts w:ascii="Angsana New" w:eastAsia="MS Mincho" w:hAnsi="Angsana New"/>
          <w:sz w:val="30"/>
          <w:szCs w:val="30"/>
        </w:rPr>
        <w:t xml:space="preserve"> </w:t>
      </w:r>
      <w:r w:rsidR="00C070A0" w:rsidRPr="00C070A0">
        <w:rPr>
          <w:rFonts w:ascii="Angsana New" w:eastAsia="MS Mincho" w:hAnsi="Angsana New"/>
          <w:sz w:val="30"/>
          <w:szCs w:val="30"/>
        </w:rPr>
        <w:t>8</w:t>
      </w:r>
      <w:r w:rsidR="00805E70" w:rsidRPr="00BE5913">
        <w:rPr>
          <w:rFonts w:ascii="Angsana New" w:eastAsia="MS Mincho" w:hAnsi="Angsana New"/>
          <w:sz w:val="30"/>
          <w:szCs w:val="30"/>
        </w:rPr>
        <w:t xml:space="preserve"> </w:t>
      </w:r>
      <w:r w:rsidRPr="00BE5913">
        <w:rPr>
          <w:rFonts w:ascii="Angsana New" w:eastAsia="MS Mincho" w:hAnsi="Angsana New"/>
          <w:sz w:val="30"/>
          <w:szCs w:val="30"/>
          <w:cs/>
        </w:rPr>
        <w:t xml:space="preserve">ปี </w:t>
      </w:r>
      <w:r w:rsidRPr="00BE5913">
        <w:rPr>
          <w:rFonts w:ascii="Angsana New" w:eastAsia="MS Mincho" w:hAnsi="Angsana New"/>
          <w:i/>
          <w:iCs/>
          <w:sz w:val="30"/>
          <w:szCs w:val="30"/>
          <w:cs/>
        </w:rPr>
        <w:t>(</w:t>
      </w:r>
      <w:r w:rsidR="00C070A0" w:rsidRPr="00C070A0">
        <w:rPr>
          <w:rFonts w:ascii="Angsana New" w:eastAsia="MS Mincho" w:hAnsi="Angsana New"/>
          <w:i/>
          <w:iCs/>
          <w:sz w:val="30"/>
          <w:szCs w:val="30"/>
        </w:rPr>
        <w:t>2567</w:t>
      </w:r>
      <w:r w:rsidRPr="00BE5913">
        <w:rPr>
          <w:rFonts w:ascii="Angsana New" w:eastAsia="MS Mincho" w:hAnsi="Angsana New"/>
          <w:i/>
          <w:iCs/>
          <w:sz w:val="30"/>
          <w:szCs w:val="30"/>
        </w:rPr>
        <w:t xml:space="preserve">: </w:t>
      </w:r>
      <w:r w:rsidR="00C070A0" w:rsidRPr="00C070A0">
        <w:rPr>
          <w:rFonts w:ascii="Angsana New" w:eastAsia="MS Mincho" w:hAnsi="Angsana New"/>
          <w:i/>
          <w:iCs/>
          <w:sz w:val="30"/>
          <w:szCs w:val="30"/>
        </w:rPr>
        <w:t>9</w:t>
      </w:r>
      <w:r w:rsidR="00C349F7" w:rsidRPr="00BE5913">
        <w:rPr>
          <w:rFonts w:ascii="Angsana New" w:eastAsia="MS Mincho" w:hAnsi="Angsana New"/>
          <w:i/>
          <w:iCs/>
          <w:sz w:val="30"/>
          <w:szCs w:val="30"/>
        </w:rPr>
        <w:t>.</w:t>
      </w:r>
      <w:r w:rsidR="00C070A0" w:rsidRPr="00C070A0">
        <w:rPr>
          <w:rFonts w:ascii="Angsana New" w:eastAsia="MS Mincho" w:hAnsi="Angsana New"/>
          <w:i/>
          <w:iCs/>
          <w:sz w:val="30"/>
          <w:szCs w:val="30"/>
        </w:rPr>
        <w:t>44</w:t>
      </w:r>
      <w:r w:rsidR="00841884" w:rsidRPr="00BE5913">
        <w:rPr>
          <w:rFonts w:ascii="Angsana New" w:eastAsia="MS Mincho" w:hAnsi="Angsana New"/>
          <w:i/>
          <w:iCs/>
          <w:sz w:val="30"/>
          <w:szCs w:val="30"/>
        </w:rPr>
        <w:t xml:space="preserve"> </w:t>
      </w:r>
      <w:r w:rsidRPr="00BE5913">
        <w:rPr>
          <w:rFonts w:ascii="Angsana New" w:eastAsia="MS Mincho" w:hAnsi="Angsana New"/>
          <w:i/>
          <w:iCs/>
          <w:sz w:val="30"/>
          <w:szCs w:val="30"/>
          <w:cs/>
        </w:rPr>
        <w:t>ปี)</w:t>
      </w:r>
    </w:p>
    <w:p w14:paraId="56E91A87" w14:textId="77777777" w:rsidR="00805E70" w:rsidRPr="00BE5913" w:rsidRDefault="00805E70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36F4F16E" w14:textId="714D3E28" w:rsidR="003702FD" w:rsidRPr="00BE5913" w:rsidRDefault="003702F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BE5913">
        <w:rPr>
          <w:rFonts w:ascii="Angsana New" w:eastAsia="MS Mincho" w:hAnsi="Angsana New"/>
          <w:i/>
          <w:iCs/>
          <w:sz w:val="30"/>
          <w:szCs w:val="30"/>
          <w:cs/>
        </w:rPr>
        <w:t>การวิเคราะห์ความอ่อนไหว</w:t>
      </w:r>
    </w:p>
    <w:p w14:paraId="6DDEE917" w14:textId="77777777" w:rsidR="003702FD" w:rsidRPr="00BE5913" w:rsidRDefault="003702F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1BA11949" w14:textId="50B8366C" w:rsidR="00286960" w:rsidRPr="00BE5913" w:rsidRDefault="003702F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BE5913">
        <w:rPr>
          <w:rFonts w:ascii="Angsana New" w:eastAsia="MS Mincho" w:hAnsi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BE5913">
        <w:rPr>
          <w:rFonts w:ascii="Angsana New" w:eastAsia="MS Mincho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</w:t>
      </w:r>
      <w:r w:rsidR="00C82062" w:rsidRPr="00BE5913">
        <w:rPr>
          <w:rFonts w:ascii="Angsana New" w:eastAsia="MS Mincho" w:hAnsi="Angsana New"/>
          <w:sz w:val="30"/>
          <w:szCs w:val="30"/>
        </w:rPr>
        <w:t xml:space="preserve"> </w:t>
      </w:r>
      <w:r w:rsidRPr="00BE5913">
        <w:rPr>
          <w:rFonts w:ascii="Angsana New" w:eastAsia="MS Mincho" w:hAnsi="Angsana New" w:hint="cs"/>
          <w:sz w:val="30"/>
          <w:szCs w:val="30"/>
          <w:cs/>
        </w:rPr>
        <w:t>อย่างสมเหตุสมผล ณ วันที่รายงาน</w:t>
      </w:r>
      <w:r w:rsidRPr="00BE5913">
        <w:rPr>
          <w:rFonts w:ascii="Angsana New" w:eastAsia="MS Mincho" w:hAnsi="Angsana New"/>
          <w:sz w:val="30"/>
          <w:szCs w:val="30"/>
        </w:rPr>
        <w:t xml:space="preserve"> </w:t>
      </w:r>
      <w:r w:rsidRPr="00BE5913">
        <w:rPr>
          <w:rFonts w:ascii="Angsana New" w:eastAsia="MS Mincho" w:hAnsi="Angsana New"/>
          <w:sz w:val="30"/>
          <w:szCs w:val="30"/>
          <w:cs/>
        </w:rPr>
        <w:t>โดยถือว่าข้อสมมติอื่น</w:t>
      </w:r>
      <w:r w:rsidR="00E46EC3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BE5913">
        <w:rPr>
          <w:rFonts w:ascii="Angsana New" w:eastAsia="MS Mincho" w:hAnsi="Angsana New"/>
          <w:sz w:val="30"/>
          <w:szCs w:val="30"/>
          <w:cs/>
        </w:rPr>
        <w:t xml:space="preserve">ๆ คงที่ </w:t>
      </w:r>
    </w:p>
    <w:p w14:paraId="592196DB" w14:textId="675F3B65" w:rsidR="000A7C09" w:rsidRPr="00BE5913" w:rsidRDefault="000A7C0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260"/>
        <w:gridCol w:w="270"/>
        <w:gridCol w:w="1170"/>
        <w:gridCol w:w="252"/>
        <w:gridCol w:w="1188"/>
      </w:tblGrid>
      <w:tr w:rsidR="002608D9" w:rsidRPr="00BE5913" w14:paraId="12A76595" w14:textId="77777777" w:rsidTr="00A31ECF">
        <w:trPr>
          <w:tblHeader/>
        </w:trPr>
        <w:tc>
          <w:tcPr>
            <w:tcW w:w="3510" w:type="dxa"/>
          </w:tcPr>
          <w:p w14:paraId="3CBEE261" w14:textId="77777777" w:rsidR="00015DCD" w:rsidRPr="00BE5913" w:rsidRDefault="00015DC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1FF71D8" w14:textId="0CDB54C7" w:rsidR="00015DCD" w:rsidRPr="00BE5913" w:rsidRDefault="00740CE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FBF0D56" w14:textId="77777777" w:rsidR="00015DCD" w:rsidRPr="00BE5913" w:rsidRDefault="00015DC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F6F79FB" w14:textId="77777777" w:rsidR="00015DCD" w:rsidRPr="00BE5913" w:rsidRDefault="00015DC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08D9" w:rsidRPr="00BE5913" w14:paraId="24ECF2B9" w14:textId="77777777" w:rsidTr="00A31ECF">
        <w:trPr>
          <w:tblHeader/>
        </w:trPr>
        <w:tc>
          <w:tcPr>
            <w:tcW w:w="3510" w:type="dxa"/>
          </w:tcPr>
          <w:p w14:paraId="3AF0BEF9" w14:textId="77777777" w:rsidR="00015DCD" w:rsidRPr="00BE5913" w:rsidRDefault="00015DC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DB38FD" w14:textId="77777777" w:rsidR="00015DCD" w:rsidRPr="00BE5913" w:rsidRDefault="00076DBE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35261648" w14:textId="77777777" w:rsidR="00015DCD" w:rsidRPr="00BE5913" w:rsidRDefault="00015DCD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318FDE" w14:textId="77777777" w:rsidR="00015DCD" w:rsidRPr="00BE5913" w:rsidRDefault="00076DBE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3568E49B" w14:textId="77777777" w:rsidR="00015DCD" w:rsidRPr="00BE5913" w:rsidRDefault="00015DC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16E78D" w14:textId="77777777" w:rsidR="00015DCD" w:rsidRPr="00BE5913" w:rsidRDefault="00076DBE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2" w:type="dxa"/>
          </w:tcPr>
          <w:p w14:paraId="4DBDCC83" w14:textId="77777777" w:rsidR="00015DCD" w:rsidRPr="00BE5913" w:rsidRDefault="00015DCD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55B9197" w14:textId="77777777" w:rsidR="00015DCD" w:rsidRPr="00BE5913" w:rsidRDefault="00076DBE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ลดลง</w:t>
            </w:r>
          </w:p>
        </w:tc>
      </w:tr>
      <w:tr w:rsidR="00015DCD" w:rsidRPr="00BE5913" w14:paraId="49C692B8" w14:textId="77777777" w:rsidTr="00A31ECF">
        <w:trPr>
          <w:tblHeader/>
        </w:trPr>
        <w:tc>
          <w:tcPr>
            <w:tcW w:w="3510" w:type="dxa"/>
          </w:tcPr>
          <w:p w14:paraId="312864C5" w14:textId="77777777" w:rsidR="00015DCD" w:rsidRPr="00BE5913" w:rsidRDefault="00015DCD" w:rsidP="00BE5913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75AEB0EE" w14:textId="77777777" w:rsidR="00015DCD" w:rsidRPr="00BE5913" w:rsidRDefault="00015DC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2608D9" w:rsidRPr="00BE5913" w14:paraId="2D1C1F5D" w14:textId="77777777" w:rsidTr="00A31ECF">
        <w:tc>
          <w:tcPr>
            <w:tcW w:w="3510" w:type="dxa"/>
          </w:tcPr>
          <w:p w14:paraId="61F78B36" w14:textId="689ACAE3" w:rsidR="00015DCD" w:rsidRPr="00BE5913" w:rsidRDefault="00015DCD" w:rsidP="00BE5913">
            <w:pPr>
              <w:ind w:left="234" w:hanging="234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070A0"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  <w:r w:rsidR="00B11C2B"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070A0"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70A485CF" w14:textId="2EECDC5A" w:rsidR="00015DCD" w:rsidRPr="00BE5913" w:rsidRDefault="00015DC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AE4551" w14:textId="77777777" w:rsidR="00015DCD" w:rsidRPr="00BE5913" w:rsidRDefault="00015DC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A61CA7" w14:textId="77777777" w:rsidR="00015DCD" w:rsidRPr="00BE5913" w:rsidRDefault="00015DC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A5FF9E" w14:textId="77777777" w:rsidR="00015DCD" w:rsidRPr="00BE5913" w:rsidRDefault="00015DC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4C3F24" w14:textId="77777777" w:rsidR="00015DCD" w:rsidRPr="00BE5913" w:rsidRDefault="00015DC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81F33C1" w14:textId="77777777" w:rsidR="00015DCD" w:rsidRPr="00BE5913" w:rsidRDefault="00015DC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00112745" w14:textId="77777777" w:rsidR="00015DCD" w:rsidRPr="00BE5913" w:rsidRDefault="00015DC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9E7607" w:rsidRPr="00BE5913" w14:paraId="43EE44A6" w14:textId="77777777" w:rsidTr="00AF030A">
        <w:tc>
          <w:tcPr>
            <w:tcW w:w="3510" w:type="dxa"/>
          </w:tcPr>
          <w:p w14:paraId="2AEC0D74" w14:textId="04B7AF85" w:rsidR="009E7607" w:rsidRPr="00BE5913" w:rsidRDefault="009E7607" w:rsidP="00BE5913">
            <w:pPr>
              <w:ind w:left="234" w:hanging="234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</w:t>
            </w:r>
            <w:r w:rsidRPr="00BE5913">
              <w:rPr>
                <w:rFonts w:ascii="Angsana New" w:eastAsia="MS Mincho" w:hAnsi="Angsana New"/>
                <w:sz w:val="30"/>
                <w:szCs w:val="30"/>
              </w:rPr>
              <w:t>.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5</w:t>
            </w: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CCCD403" w14:textId="7535FBDA" w:rsidR="009E7607" w:rsidRPr="00BE5913" w:rsidRDefault="00AF030A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28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693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8EE4BC3" w14:textId="77777777" w:rsidR="009E7607" w:rsidRPr="00BE5913" w:rsidRDefault="009E7607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DD350F" w14:textId="19E448C2" w:rsidR="009E7607" w:rsidRPr="00BE5913" w:rsidRDefault="00C070A0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3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  <w:r w:rsidR="00AF030A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84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29494349" w14:textId="77777777" w:rsidR="009E7607" w:rsidRPr="00BE5913" w:rsidRDefault="009E7607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A72241" w14:textId="683F3E57" w:rsidR="009E7607" w:rsidRPr="00BE5913" w:rsidRDefault="00AF030A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94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  <w:vAlign w:val="bottom"/>
          </w:tcPr>
          <w:p w14:paraId="78DA168A" w14:textId="77777777" w:rsidR="009E7607" w:rsidRPr="00BE5913" w:rsidRDefault="009E7607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19FA0F2" w14:textId="1D73293A" w:rsidR="009E7607" w:rsidRPr="00BE5913" w:rsidRDefault="00B11C2B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="00AF030A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928</w:t>
            </w:r>
          </w:p>
        </w:tc>
      </w:tr>
      <w:tr w:rsidR="009E7607" w:rsidRPr="00BE5913" w14:paraId="52EF3FB7" w14:textId="77777777" w:rsidTr="00AF030A">
        <w:tc>
          <w:tcPr>
            <w:tcW w:w="3510" w:type="dxa"/>
          </w:tcPr>
          <w:p w14:paraId="70C76278" w14:textId="77777777" w:rsidR="009E7607" w:rsidRPr="00BE5913" w:rsidRDefault="009E7607" w:rsidP="00BE5913">
            <w:pPr>
              <w:ind w:left="234" w:hanging="234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  <w:p w14:paraId="08C7945B" w14:textId="2D743725" w:rsidR="009E7607" w:rsidRPr="00BE5913" w:rsidRDefault="009E7607" w:rsidP="00BE5913">
            <w:pPr>
              <w:ind w:left="234" w:hanging="234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</w:t>
            </w:r>
            <w:r w:rsidRPr="00BE5913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>(เปลี่ยนแปล</w:t>
            </w: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ง</w:t>
            </w: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ร้อยละ 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</w:t>
            </w:r>
            <w:r w:rsidRPr="00BE5913">
              <w:rPr>
                <w:rFonts w:ascii="Angsana New" w:eastAsia="MS Mincho" w:hAnsi="Angsana New"/>
                <w:sz w:val="30"/>
                <w:szCs w:val="30"/>
              </w:rPr>
              <w:t>.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5</w:t>
            </w: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B930B06" w14:textId="7DE96A2C" w:rsidR="009E7607" w:rsidRPr="00BE5913" w:rsidRDefault="00C070A0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29</w:t>
            </w:r>
            <w:r w:rsidR="00AF030A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669</w:t>
            </w:r>
          </w:p>
        </w:tc>
        <w:tc>
          <w:tcPr>
            <w:tcW w:w="270" w:type="dxa"/>
            <w:vAlign w:val="bottom"/>
          </w:tcPr>
          <w:p w14:paraId="031AC637" w14:textId="77777777" w:rsidR="009E7607" w:rsidRPr="00BE5913" w:rsidRDefault="009E7607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32E826" w14:textId="1C011AF3" w:rsidR="009E7607" w:rsidRPr="00BE5913" w:rsidRDefault="00AF030A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27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892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D00CE2C" w14:textId="77777777" w:rsidR="009E7607" w:rsidRPr="00BE5913" w:rsidRDefault="009E7607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F2730F" w14:textId="31D23980" w:rsidR="009E7607" w:rsidRPr="00BE5913" w:rsidRDefault="00B11C2B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="00AF030A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252" w:type="dxa"/>
            <w:vAlign w:val="bottom"/>
          </w:tcPr>
          <w:p w14:paraId="4A34D0B4" w14:textId="77777777" w:rsidR="009E7607" w:rsidRPr="00BE5913" w:rsidRDefault="009E7607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7376374" w14:textId="6316A3E9" w:rsidR="009E7607" w:rsidRPr="00BE5913" w:rsidRDefault="00AF030A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868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</w:tr>
      <w:tr w:rsidR="00887D22" w:rsidRPr="00BE5913" w14:paraId="4C7BEEB5" w14:textId="77777777" w:rsidTr="00AF030A">
        <w:tc>
          <w:tcPr>
            <w:tcW w:w="3510" w:type="dxa"/>
          </w:tcPr>
          <w:p w14:paraId="0B240C02" w14:textId="77777777" w:rsidR="00887D22" w:rsidRDefault="00887D22" w:rsidP="00BE5913">
            <w:pPr>
              <w:ind w:left="234" w:hanging="234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4723CED" w14:textId="77777777" w:rsidR="006319BB" w:rsidRPr="00BE5913" w:rsidRDefault="006319BB" w:rsidP="00BE5913">
            <w:pPr>
              <w:ind w:left="234" w:hanging="234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D98266A" w14:textId="77777777" w:rsidR="00887D22" w:rsidRDefault="00887D22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0693F0" w14:textId="77777777" w:rsidR="00887D22" w:rsidRPr="00BE5913" w:rsidRDefault="00887D22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663973" w14:textId="77777777" w:rsidR="00887D22" w:rsidRDefault="00887D22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B6D3C1" w14:textId="77777777" w:rsidR="00887D22" w:rsidRPr="00BE5913" w:rsidRDefault="00887D22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E6914B" w14:textId="77777777" w:rsidR="00887D22" w:rsidRDefault="00887D22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1860BF98" w14:textId="77777777" w:rsidR="00887D22" w:rsidRPr="00BE5913" w:rsidRDefault="00887D22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2A2D96C" w14:textId="77777777" w:rsidR="00887D22" w:rsidRDefault="00887D22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EA364F" w:rsidRPr="00BE5913" w14:paraId="467F0F79" w14:textId="77777777" w:rsidTr="00AF030A">
        <w:tc>
          <w:tcPr>
            <w:tcW w:w="3510" w:type="dxa"/>
          </w:tcPr>
          <w:p w14:paraId="28449B4C" w14:textId="19F91250" w:rsidR="00EA364F" w:rsidRPr="00BE5913" w:rsidRDefault="00EA364F" w:rsidP="00BE5913">
            <w:pPr>
              <w:ind w:left="234" w:hanging="234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C070A0"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  <w:r w:rsidR="00B11C2B"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070A0"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260" w:type="dxa"/>
            <w:vAlign w:val="bottom"/>
          </w:tcPr>
          <w:p w14:paraId="6B066EC6" w14:textId="77777777" w:rsidR="00EA364F" w:rsidRPr="00BE5913" w:rsidRDefault="00EA364F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D49CA9" w14:textId="77777777" w:rsidR="00EA364F" w:rsidRPr="00BE5913" w:rsidRDefault="00EA364F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8AED9E" w14:textId="77777777" w:rsidR="00EA364F" w:rsidRPr="00BE5913" w:rsidRDefault="00EA364F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7CA815F" w14:textId="77777777" w:rsidR="00EA364F" w:rsidRPr="00BE5913" w:rsidRDefault="00EA364F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D1CB1D" w14:textId="77777777" w:rsidR="00EA364F" w:rsidRPr="00BE5913" w:rsidRDefault="00EA364F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6169FAD0" w14:textId="77777777" w:rsidR="00EA364F" w:rsidRPr="00BE5913" w:rsidRDefault="00EA364F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9C7F141" w14:textId="77777777" w:rsidR="00EA364F" w:rsidRPr="00BE5913" w:rsidRDefault="00EA364F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B03D16" w:rsidRPr="00BE5913" w14:paraId="220D3393" w14:textId="77777777" w:rsidTr="00AF030A">
        <w:tc>
          <w:tcPr>
            <w:tcW w:w="3510" w:type="dxa"/>
          </w:tcPr>
          <w:p w14:paraId="13816C07" w14:textId="15EEABFB" w:rsidR="00B03D16" w:rsidRPr="00BE5913" w:rsidRDefault="00B03D16" w:rsidP="00B03D16">
            <w:pPr>
              <w:ind w:left="234" w:hanging="234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</w:t>
            </w:r>
            <w:r w:rsidRPr="00BE5913">
              <w:rPr>
                <w:rFonts w:ascii="Angsana New" w:eastAsia="MS Mincho" w:hAnsi="Angsana New"/>
                <w:sz w:val="30"/>
                <w:szCs w:val="30"/>
              </w:rPr>
              <w:t>.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5</w:t>
            </w: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719FE90" w14:textId="54711684" w:rsidR="00B03D16" w:rsidRPr="00BE5913" w:rsidRDefault="00B03D16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22</w:t>
            </w: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274</w:t>
            </w: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B47D917" w14:textId="77777777" w:rsidR="00B03D16" w:rsidRPr="00BE5913" w:rsidRDefault="00B03D16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602E15" w14:textId="7C780D16" w:rsidR="00B03D16" w:rsidRPr="00BE5913" w:rsidRDefault="00C070A0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23</w:t>
            </w:r>
            <w:r w:rsidR="00B03D16"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986</w:t>
            </w:r>
          </w:p>
        </w:tc>
        <w:tc>
          <w:tcPr>
            <w:tcW w:w="270" w:type="dxa"/>
            <w:vAlign w:val="bottom"/>
          </w:tcPr>
          <w:p w14:paraId="0AD4B6AC" w14:textId="77777777" w:rsidR="00B03D16" w:rsidRPr="00BE5913" w:rsidRDefault="00B03D16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708C33" w14:textId="03DAE3F2" w:rsidR="00B03D16" w:rsidRPr="00BE5913" w:rsidRDefault="00B03D16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8</w:t>
            </w: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83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  <w:vAlign w:val="bottom"/>
          </w:tcPr>
          <w:p w14:paraId="01BF3E59" w14:textId="77777777" w:rsidR="00B03D16" w:rsidRPr="00BE5913" w:rsidRDefault="00B03D16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0C78A31" w14:textId="6C1D0A26" w:rsidR="00B03D16" w:rsidRPr="00BE5913" w:rsidRDefault="00C070A0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9</w:t>
            </w:r>
            <w:r w:rsidR="00B03D16"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454</w:t>
            </w:r>
          </w:p>
        </w:tc>
      </w:tr>
      <w:tr w:rsidR="00B03D16" w:rsidRPr="00BE5913" w14:paraId="3FA9CD05" w14:textId="77777777" w:rsidTr="00AF030A">
        <w:tc>
          <w:tcPr>
            <w:tcW w:w="3510" w:type="dxa"/>
          </w:tcPr>
          <w:p w14:paraId="6517C740" w14:textId="77777777" w:rsidR="00B03D16" w:rsidRPr="00BE5913" w:rsidRDefault="00B03D16" w:rsidP="00B03D16">
            <w:pPr>
              <w:ind w:left="234" w:hanging="234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  <w:p w14:paraId="2A20BBBC" w14:textId="4CA886DA" w:rsidR="00B03D16" w:rsidRPr="00BE5913" w:rsidRDefault="00B03D16" w:rsidP="00B03D16">
            <w:pPr>
              <w:ind w:left="234" w:hanging="234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</w:t>
            </w:r>
            <w:r w:rsidRPr="00BE5913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>(เปลี่ยนแปล</w:t>
            </w: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ง</w:t>
            </w: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ร้อยละ 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</w:t>
            </w:r>
            <w:r w:rsidRPr="00BE5913">
              <w:rPr>
                <w:rFonts w:ascii="Angsana New" w:eastAsia="MS Mincho" w:hAnsi="Angsana New"/>
                <w:sz w:val="30"/>
                <w:szCs w:val="30"/>
              </w:rPr>
              <w:t>.</w:t>
            </w:r>
            <w:r w:rsidR="00C070A0" w:rsidRPr="00C070A0">
              <w:rPr>
                <w:rFonts w:ascii="Angsana New" w:eastAsia="MS Mincho" w:hAnsi="Angsana New"/>
                <w:sz w:val="30"/>
                <w:szCs w:val="30"/>
              </w:rPr>
              <w:t>5</w:t>
            </w: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4CEE374" w14:textId="7C36F34D" w:rsidR="00B03D16" w:rsidRPr="00BE5913" w:rsidRDefault="00C070A0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23</w:t>
            </w:r>
            <w:r w:rsidR="00B03D16"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697</w:t>
            </w:r>
          </w:p>
        </w:tc>
        <w:tc>
          <w:tcPr>
            <w:tcW w:w="270" w:type="dxa"/>
            <w:vAlign w:val="bottom"/>
          </w:tcPr>
          <w:p w14:paraId="4FF8AFE8" w14:textId="77777777" w:rsidR="00B03D16" w:rsidRPr="00BE5913" w:rsidRDefault="00B03D16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813E29" w14:textId="7C282720" w:rsidR="00B03D16" w:rsidRPr="00BE5913" w:rsidRDefault="00B03D16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22</w:t>
            </w: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94</w:t>
            </w: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33A6D6F" w14:textId="77777777" w:rsidR="00B03D16" w:rsidRPr="00BE5913" w:rsidRDefault="00B03D16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7EEC7D" w14:textId="4BEC2DCC" w:rsidR="00B03D16" w:rsidRPr="00BE5913" w:rsidRDefault="00C070A0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9</w:t>
            </w:r>
            <w:r w:rsidR="00B03D16"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38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52" w:type="dxa"/>
            <w:vAlign w:val="bottom"/>
          </w:tcPr>
          <w:p w14:paraId="53435B4A" w14:textId="77777777" w:rsidR="00B03D16" w:rsidRPr="00BE5913" w:rsidRDefault="00B03D16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047057A" w14:textId="6A94F6B5" w:rsidR="00B03D16" w:rsidRPr="00BE5913" w:rsidRDefault="00B03D16" w:rsidP="00AF0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8</w:t>
            </w: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837</w:t>
            </w: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</w:tr>
    </w:tbl>
    <w:p w14:paraId="60932747" w14:textId="6492C237" w:rsidR="00E732FF" w:rsidRDefault="00E732F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79567D7E" w14:textId="18A3D79B" w:rsidR="00A940C6" w:rsidRPr="00BE5913" w:rsidRDefault="00A940C6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 w:hint="cs"/>
          <w:b/>
          <w:bCs/>
          <w:sz w:val="30"/>
          <w:szCs w:val="30"/>
          <w:cs/>
        </w:rPr>
        <w:t>การจ่ายโดยใช้หุ้นเป็นเกณฑ์</w:t>
      </w:r>
    </w:p>
    <w:p w14:paraId="760ED8F1" w14:textId="22403880" w:rsidR="00A940C6" w:rsidRPr="00BE5913" w:rsidRDefault="00A940C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5304213E" w14:textId="4F996F25" w:rsidR="00A940C6" w:rsidRPr="00BE5913" w:rsidRDefault="00A940C6" w:rsidP="00BE5913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-630"/>
        <w:jc w:val="thaiDistribute"/>
        <w:rPr>
          <w:rFonts w:asciiTheme="majorBidi" w:hAnsiTheme="majorBidi"/>
          <w:sz w:val="30"/>
          <w:szCs w:val="30"/>
        </w:rPr>
      </w:pPr>
      <w:r w:rsidRPr="00BE5913">
        <w:rPr>
          <w:rFonts w:asciiTheme="majorBidi" w:hAnsiTheme="majorBidi"/>
          <w:sz w:val="30"/>
          <w:szCs w:val="30"/>
          <w:cs/>
        </w:rPr>
        <w:tab/>
      </w:r>
      <w:r w:rsidRPr="00BE5913">
        <w:rPr>
          <w:rFonts w:asciiTheme="majorBidi" w:hAnsiTheme="majorBidi" w:hint="cs"/>
          <w:sz w:val="30"/>
          <w:szCs w:val="30"/>
          <w:cs/>
        </w:rPr>
        <w:t xml:space="preserve">การจ่ายโดยใช้หุ้นเป็นเกณฑ์ </w:t>
      </w:r>
      <w:r w:rsidRPr="00BE5913">
        <w:rPr>
          <w:rFonts w:asciiTheme="majorBidi" w:hAnsiTheme="majorBidi" w:hint="cs"/>
          <w:sz w:val="30"/>
          <w:szCs w:val="30"/>
        </w:rPr>
        <w:t>-</w:t>
      </w:r>
      <w:r w:rsidRPr="00BE5913">
        <w:rPr>
          <w:rFonts w:asciiTheme="majorBidi" w:hAnsiTheme="majorBidi" w:hint="cs"/>
          <w:sz w:val="30"/>
          <w:szCs w:val="30"/>
          <w:cs/>
        </w:rPr>
        <w:t xml:space="preserve"> โครงการจ่ายโบนัสในรูปแบบของหุ้นสามัญให้พนักงาน</w:t>
      </w:r>
    </w:p>
    <w:p w14:paraId="607C25EE" w14:textId="77777777" w:rsidR="00A940C6" w:rsidRPr="00BE5913" w:rsidRDefault="00A940C6" w:rsidP="00BE5913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/>
          <w:sz w:val="30"/>
          <w:szCs w:val="30"/>
        </w:rPr>
      </w:pPr>
    </w:p>
    <w:p w14:paraId="15C81692" w14:textId="13B638AF" w:rsidR="00A940C6" w:rsidRPr="00BE5913" w:rsidRDefault="00A940C6" w:rsidP="00BE5913">
      <w:pPr>
        <w:pStyle w:val="ListParagraph"/>
        <w:tabs>
          <w:tab w:val="clear" w:pos="68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BE5913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B11C2B" w:rsidRPr="00B11C2B">
        <w:rPr>
          <w:rFonts w:asciiTheme="majorBidi" w:hAnsiTheme="majorBidi" w:hint="cs"/>
          <w:sz w:val="30"/>
          <w:szCs w:val="30"/>
        </w:rPr>
        <w:t>10</w:t>
      </w:r>
      <w:r w:rsidRPr="00BE5913">
        <w:rPr>
          <w:rFonts w:asciiTheme="majorBidi" w:hAnsiTheme="majorBidi" w:hint="cs"/>
          <w:sz w:val="30"/>
          <w:szCs w:val="30"/>
          <w:cs/>
        </w:rPr>
        <w:t xml:space="preserve"> กรกฎาคม </w:t>
      </w:r>
      <w:r w:rsidR="00C070A0" w:rsidRPr="00C070A0">
        <w:rPr>
          <w:rFonts w:asciiTheme="majorBidi" w:hAnsiTheme="majorBidi" w:hint="cs"/>
          <w:sz w:val="30"/>
          <w:szCs w:val="30"/>
        </w:rPr>
        <w:t>2563</w:t>
      </w:r>
      <w:r w:rsidRPr="00BE5913">
        <w:rPr>
          <w:rFonts w:asciiTheme="majorBidi" w:hAnsiTheme="majorBidi" w:hint="cs"/>
          <w:sz w:val="30"/>
          <w:szCs w:val="30"/>
          <w:cs/>
        </w:rPr>
        <w:t xml:space="preserve"> ที่ประชุมสามัญผู้ถือหุ้นประจำปี </w:t>
      </w:r>
      <w:r w:rsidR="00C070A0" w:rsidRPr="00C070A0">
        <w:rPr>
          <w:rFonts w:asciiTheme="majorBidi" w:hAnsiTheme="majorBidi" w:hint="cs"/>
          <w:sz w:val="30"/>
          <w:szCs w:val="30"/>
        </w:rPr>
        <w:t>2563</w:t>
      </w:r>
      <w:r w:rsidRPr="00BE5913">
        <w:rPr>
          <w:rFonts w:asciiTheme="majorBidi" w:hAnsiTheme="majorBidi" w:hint="cs"/>
          <w:sz w:val="30"/>
          <w:szCs w:val="30"/>
          <w:cs/>
        </w:rPr>
        <w:t xml:space="preserve"> ได้อนุมัติโครงการจ่ายโบนัสในรูปแบบของหุ้นสามัญให้พนักงาน (</w:t>
      </w:r>
      <w:r w:rsidRPr="00BE5913">
        <w:rPr>
          <w:rFonts w:asciiTheme="majorBidi" w:hAnsiTheme="majorBidi" w:hint="cs"/>
          <w:sz w:val="30"/>
          <w:szCs w:val="30"/>
        </w:rPr>
        <w:t xml:space="preserve">AWC Share Plan </w:t>
      </w:r>
      <w:r w:rsidR="00C070A0" w:rsidRPr="00C070A0">
        <w:rPr>
          <w:rFonts w:asciiTheme="majorBidi" w:hAnsiTheme="majorBidi" w:hint="cs"/>
          <w:sz w:val="30"/>
          <w:szCs w:val="30"/>
        </w:rPr>
        <w:t>2</w:t>
      </w:r>
      <w:r w:rsidR="00B11C2B" w:rsidRPr="00B11C2B">
        <w:rPr>
          <w:rFonts w:asciiTheme="majorBidi" w:hAnsiTheme="majorBidi" w:hint="cs"/>
          <w:sz w:val="30"/>
          <w:szCs w:val="30"/>
        </w:rPr>
        <w:t>0</w:t>
      </w:r>
      <w:r w:rsidR="00C070A0" w:rsidRPr="00C070A0">
        <w:rPr>
          <w:rFonts w:asciiTheme="majorBidi" w:hAnsiTheme="majorBidi" w:hint="cs"/>
          <w:sz w:val="30"/>
          <w:szCs w:val="30"/>
        </w:rPr>
        <w:t>2</w:t>
      </w:r>
      <w:r w:rsidR="00B11C2B" w:rsidRPr="00B11C2B">
        <w:rPr>
          <w:rFonts w:asciiTheme="majorBidi" w:hAnsiTheme="majorBidi" w:hint="cs"/>
          <w:sz w:val="30"/>
          <w:szCs w:val="30"/>
        </w:rPr>
        <w:t>0</w:t>
      </w:r>
      <w:r w:rsidRPr="00BE5913">
        <w:rPr>
          <w:rFonts w:asciiTheme="majorBidi" w:hAnsiTheme="majorBidi" w:hint="cs"/>
          <w:sz w:val="30"/>
          <w:szCs w:val="30"/>
          <w:cs/>
        </w:rPr>
        <w:t xml:space="preserve">) โดยบริษัทจะจัดสรรหุ้นเพื่อเป็นค่าตอบแทนให้แก่พนักงานซึ่งมีคุณสมบัติตามที่ได้กำหนดไว้ในแผน </w:t>
      </w:r>
      <w:r w:rsidRPr="00BE5913">
        <w:rPr>
          <w:rFonts w:asciiTheme="majorBidi" w:hAnsiTheme="majorBidi" w:hint="cs"/>
          <w:sz w:val="30"/>
          <w:szCs w:val="30"/>
        </w:rPr>
        <w:t xml:space="preserve">AWC Share Plan </w:t>
      </w:r>
      <w:r w:rsidR="00C070A0" w:rsidRPr="00C070A0">
        <w:rPr>
          <w:rFonts w:asciiTheme="majorBidi" w:hAnsiTheme="majorBidi" w:hint="cs"/>
          <w:sz w:val="30"/>
          <w:szCs w:val="30"/>
        </w:rPr>
        <w:t>2</w:t>
      </w:r>
      <w:r w:rsidR="00B11C2B" w:rsidRPr="00B11C2B">
        <w:rPr>
          <w:rFonts w:asciiTheme="majorBidi" w:hAnsiTheme="majorBidi" w:hint="cs"/>
          <w:sz w:val="30"/>
          <w:szCs w:val="30"/>
        </w:rPr>
        <w:t>0</w:t>
      </w:r>
      <w:r w:rsidR="00C070A0" w:rsidRPr="00C070A0">
        <w:rPr>
          <w:rFonts w:asciiTheme="majorBidi" w:hAnsiTheme="majorBidi" w:hint="cs"/>
          <w:sz w:val="30"/>
          <w:szCs w:val="30"/>
        </w:rPr>
        <w:t>2</w:t>
      </w:r>
      <w:r w:rsidR="00B11C2B" w:rsidRPr="00B11C2B">
        <w:rPr>
          <w:rFonts w:asciiTheme="majorBidi" w:hAnsiTheme="majorBidi" w:hint="cs"/>
          <w:sz w:val="30"/>
          <w:szCs w:val="30"/>
        </w:rPr>
        <w:t>0</w:t>
      </w:r>
      <w:r w:rsidRPr="00BE5913">
        <w:rPr>
          <w:rFonts w:asciiTheme="majorBidi" w:hAnsiTheme="majorBidi" w:hint="cs"/>
          <w:sz w:val="30"/>
          <w:szCs w:val="30"/>
        </w:rPr>
        <w:t xml:space="preserve"> </w:t>
      </w:r>
      <w:r w:rsidR="007B617A" w:rsidRPr="00BE5913">
        <w:rPr>
          <w:rFonts w:asciiTheme="majorBidi" w:hAnsiTheme="majorBidi" w:hint="cs"/>
          <w:sz w:val="30"/>
          <w:szCs w:val="30"/>
          <w:cs/>
        </w:rPr>
        <w:t>โดยกำหนดให้ผู้บริหารระดับสูงต้องเข้าร่วมโครงการ</w:t>
      </w:r>
      <w:r w:rsidR="007B617A" w:rsidRPr="00BE5913">
        <w:rPr>
          <w:rFonts w:asciiTheme="majorBidi" w:hAnsiTheme="majorBidi"/>
          <w:sz w:val="30"/>
          <w:szCs w:val="30"/>
          <w:cs/>
        </w:rPr>
        <w:t xml:space="preserve"> </w:t>
      </w:r>
      <w:r w:rsidR="007B617A" w:rsidRPr="00BE5913">
        <w:rPr>
          <w:rFonts w:asciiTheme="majorBidi" w:hAnsiTheme="majorBidi" w:hint="cs"/>
          <w:sz w:val="30"/>
          <w:szCs w:val="30"/>
          <w:cs/>
        </w:rPr>
        <w:t>ในขณะที่พนักงานในระดับอื่นสามารถเลือกที่จะเข้าร่วมโครงการได้ภายใต้เงื่อนไขที่กำหนด</w:t>
      </w:r>
    </w:p>
    <w:p w14:paraId="3816A33A" w14:textId="77777777" w:rsidR="00A940C6" w:rsidRPr="00BE5913" w:rsidRDefault="00A940C6" w:rsidP="00BE5913">
      <w:pPr>
        <w:pStyle w:val="ListParagraph"/>
        <w:ind w:left="252"/>
        <w:jc w:val="thaiDistribute"/>
        <w:rPr>
          <w:rFonts w:asciiTheme="majorBidi" w:hAnsiTheme="majorBidi"/>
          <w:sz w:val="30"/>
          <w:szCs w:val="30"/>
        </w:rPr>
      </w:pPr>
    </w:p>
    <w:p w14:paraId="5780A6C9" w14:textId="59ED4911" w:rsidR="00A940C6" w:rsidRPr="00BE5913" w:rsidRDefault="00A940C6" w:rsidP="00BE5913">
      <w:pPr>
        <w:pStyle w:val="ListParagraph"/>
        <w:tabs>
          <w:tab w:val="clear" w:pos="454"/>
          <w:tab w:val="clear" w:pos="680"/>
          <w:tab w:val="left" w:pos="630"/>
          <w:tab w:val="left" w:pos="126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BE5913">
        <w:rPr>
          <w:rFonts w:asciiTheme="majorBidi" w:hAnsiTheme="majorBidi" w:hint="cs"/>
          <w:sz w:val="30"/>
          <w:szCs w:val="30"/>
          <w:cs/>
        </w:rPr>
        <w:t xml:space="preserve">รายละเอียดของโครงการ </w:t>
      </w:r>
      <w:r w:rsidRPr="00BE5913">
        <w:rPr>
          <w:rFonts w:asciiTheme="majorBidi" w:hAnsiTheme="majorBidi" w:hint="cs"/>
          <w:sz w:val="30"/>
          <w:szCs w:val="30"/>
        </w:rPr>
        <w:t xml:space="preserve">AWC Share Plan </w:t>
      </w:r>
      <w:r w:rsidR="00C070A0" w:rsidRPr="00C070A0">
        <w:rPr>
          <w:rFonts w:asciiTheme="majorBidi" w:hAnsiTheme="majorBidi" w:hint="cs"/>
          <w:sz w:val="30"/>
          <w:szCs w:val="30"/>
        </w:rPr>
        <w:t>2</w:t>
      </w:r>
      <w:r w:rsidR="00B11C2B" w:rsidRPr="00B11C2B">
        <w:rPr>
          <w:rFonts w:asciiTheme="majorBidi" w:hAnsiTheme="majorBidi" w:hint="cs"/>
          <w:sz w:val="30"/>
          <w:szCs w:val="30"/>
        </w:rPr>
        <w:t>0</w:t>
      </w:r>
      <w:r w:rsidR="00C070A0" w:rsidRPr="00C070A0">
        <w:rPr>
          <w:rFonts w:asciiTheme="majorBidi" w:hAnsiTheme="majorBidi" w:hint="cs"/>
          <w:sz w:val="30"/>
          <w:szCs w:val="30"/>
        </w:rPr>
        <w:t>2</w:t>
      </w:r>
      <w:r w:rsidR="00B11C2B" w:rsidRPr="00B11C2B">
        <w:rPr>
          <w:rFonts w:asciiTheme="majorBidi" w:hAnsiTheme="majorBidi" w:hint="cs"/>
          <w:sz w:val="30"/>
          <w:szCs w:val="30"/>
        </w:rPr>
        <w:t>0</w:t>
      </w:r>
      <w:r w:rsidRPr="00BE5913">
        <w:rPr>
          <w:rFonts w:asciiTheme="majorBidi" w:hAnsiTheme="majorBidi" w:hint="cs"/>
          <w:sz w:val="30"/>
          <w:szCs w:val="30"/>
        </w:rPr>
        <w:t xml:space="preserve"> </w:t>
      </w:r>
      <w:r w:rsidRPr="00BE5913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7D8B4821" w14:textId="77777777" w:rsidR="00A940C6" w:rsidRPr="00BE5913" w:rsidRDefault="00A940C6" w:rsidP="00BE5913">
      <w:pPr>
        <w:pStyle w:val="ListParagraph"/>
        <w:ind w:left="252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810" w:type="dxa"/>
        <w:tblInd w:w="-90" w:type="dxa"/>
        <w:tblLook w:val="04A0" w:firstRow="1" w:lastRow="0" w:firstColumn="1" w:lastColumn="0" w:noHBand="0" w:noVBand="1"/>
      </w:tblPr>
      <w:tblGrid>
        <w:gridCol w:w="3815"/>
        <w:gridCol w:w="5995"/>
      </w:tblGrid>
      <w:tr w:rsidR="00A31ECF" w:rsidRPr="00BE5913" w14:paraId="71006378" w14:textId="77777777" w:rsidTr="00A31ECF">
        <w:trPr>
          <w:trHeight w:val="548"/>
        </w:trPr>
        <w:tc>
          <w:tcPr>
            <w:tcW w:w="3815" w:type="dxa"/>
            <w:hideMark/>
          </w:tcPr>
          <w:p w14:paraId="635B1565" w14:textId="77777777" w:rsidR="00A31ECF" w:rsidRPr="00BE5913" w:rsidRDefault="00A31ECF" w:rsidP="00BE5913">
            <w:pPr>
              <w:pStyle w:val="ListParagraph"/>
              <w:tabs>
                <w:tab w:val="clear" w:pos="454"/>
                <w:tab w:val="clear" w:pos="680"/>
                <w:tab w:val="left" w:pos="518"/>
                <w:tab w:val="left" w:pos="608"/>
                <w:tab w:val="right" w:pos="3599"/>
              </w:tabs>
              <w:spacing w:line="256" w:lineRule="auto"/>
              <w:ind w:left="540" w:hanging="73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995" w:type="dxa"/>
            <w:hideMark/>
          </w:tcPr>
          <w:p w14:paraId="08A9B138" w14:textId="77777777" w:rsidR="00A31ECF" w:rsidRPr="00BE5913" w:rsidRDefault="00A31ECF" w:rsidP="00BE5913">
            <w:pPr>
              <w:pStyle w:val="ListParagraph"/>
              <w:spacing w:line="256" w:lineRule="auto"/>
              <w:ind w:left="252" w:hanging="72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</w:tr>
      <w:tr w:rsidR="00A31ECF" w:rsidRPr="00BE5913" w14:paraId="4627F7A7" w14:textId="77777777" w:rsidTr="00A31ECF">
        <w:trPr>
          <w:trHeight w:val="378"/>
        </w:trPr>
        <w:tc>
          <w:tcPr>
            <w:tcW w:w="3815" w:type="dxa"/>
            <w:hideMark/>
          </w:tcPr>
          <w:p w14:paraId="36F4E04A" w14:textId="77777777" w:rsidR="00A31ECF" w:rsidRPr="00BE5913" w:rsidRDefault="00A31ECF" w:rsidP="00BE5913">
            <w:pPr>
              <w:pStyle w:val="ListParagraph"/>
              <w:tabs>
                <w:tab w:val="right" w:pos="3599"/>
              </w:tabs>
              <w:spacing w:line="256" w:lineRule="auto"/>
              <w:ind w:left="54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อายุของโครงการต่อเนื่อง</w:t>
            </w:r>
          </w:p>
        </w:tc>
        <w:tc>
          <w:tcPr>
            <w:tcW w:w="5995" w:type="dxa"/>
            <w:hideMark/>
          </w:tcPr>
          <w:p w14:paraId="0FABA00E" w14:textId="0E50E221" w:rsidR="00A31ECF" w:rsidRPr="00BE5913" w:rsidRDefault="00C070A0" w:rsidP="00BE5913">
            <w:pPr>
              <w:pStyle w:val="ListParagraph"/>
              <w:spacing w:line="256" w:lineRule="auto"/>
              <w:ind w:left="-290" w:firstLine="54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070A0">
              <w:rPr>
                <w:rFonts w:ascii="Angsana New" w:eastAsia="Times New Roman" w:hAnsi="Angsana New" w:hint="cs"/>
                <w:sz w:val="30"/>
                <w:szCs w:val="30"/>
              </w:rPr>
              <w:t>5</w:t>
            </w:r>
            <w:r w:rsidR="00A31ECF" w:rsidRPr="00BE5913">
              <w:rPr>
                <w:rFonts w:ascii="Angsana New" w:eastAsia="Times New Roman" w:hAnsi="Angsana New" w:hint="cs"/>
                <w:sz w:val="30"/>
                <w:szCs w:val="30"/>
              </w:rPr>
              <w:t xml:space="preserve"> </w:t>
            </w:r>
            <w:r w:rsidR="00A31ECF" w:rsidRPr="00BE5913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 นับจากวันที่มีการเสนอขายหุ้นสามัญเพิ่มทุนครั้งแรก</w:t>
            </w:r>
          </w:p>
        </w:tc>
      </w:tr>
      <w:tr w:rsidR="00A31ECF" w:rsidRPr="00BE5913" w14:paraId="2616E2E0" w14:textId="77777777" w:rsidTr="00A31ECF">
        <w:trPr>
          <w:trHeight w:val="524"/>
        </w:trPr>
        <w:tc>
          <w:tcPr>
            <w:tcW w:w="3815" w:type="dxa"/>
            <w:hideMark/>
          </w:tcPr>
          <w:p w14:paraId="06548ED9" w14:textId="0AD64519" w:rsidR="00A31ECF" w:rsidRPr="00BE5913" w:rsidRDefault="00A31ECF" w:rsidP="00BE5913">
            <w:pPr>
              <w:pStyle w:val="ListParagraph"/>
              <w:tabs>
                <w:tab w:val="clear" w:pos="454"/>
                <w:tab w:val="left" w:pos="978"/>
                <w:tab w:val="right" w:pos="3599"/>
              </w:tabs>
              <w:spacing w:line="256" w:lineRule="auto"/>
              <w:ind w:left="798" w:hanging="27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จำนวนหุ้นสามัญที่ให้พนักงานเบื้องต้น</w:t>
            </w:r>
          </w:p>
        </w:tc>
        <w:tc>
          <w:tcPr>
            <w:tcW w:w="5995" w:type="dxa"/>
            <w:hideMark/>
          </w:tcPr>
          <w:p w14:paraId="0893B86D" w14:textId="218F07D6" w:rsidR="00A31ECF" w:rsidRPr="00BE5913" w:rsidRDefault="00A31ECF" w:rsidP="00BE5913">
            <w:pPr>
              <w:pStyle w:val="ListParagraph"/>
              <w:spacing w:line="256" w:lineRule="auto"/>
              <w:ind w:left="252"/>
              <w:jc w:val="thaiDistribute"/>
              <w:rPr>
                <w:rFonts w:ascii="Calibri" w:eastAsia="Calibri" w:hAnsi="Calibri" w:cs="Tahoma"/>
                <w:sz w:val="22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จำนวนรวมท</w:t>
            </w:r>
            <w:r w:rsidR="00EB44BB" w:rsidRPr="00BE5913">
              <w:rPr>
                <w:rFonts w:ascii="Angsana New" w:hAnsi="Angsana New" w:hint="cs"/>
                <w:sz w:val="30"/>
                <w:szCs w:val="30"/>
                <w:cs/>
              </w:rPr>
              <w:t>ั้งสิ้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นไม่เกิน </w:t>
            </w:r>
            <w:r w:rsidR="00B11C2B" w:rsidRPr="00B11C2B">
              <w:rPr>
                <w:rFonts w:ascii="Angsana New" w:hAnsi="Angsana New" w:hint="cs"/>
                <w:sz w:val="30"/>
                <w:szCs w:val="30"/>
              </w:rPr>
              <w:t>1</w:t>
            </w:r>
            <w:r w:rsidR="00C070A0" w:rsidRPr="00C070A0">
              <w:rPr>
                <w:rFonts w:ascii="Angsana New" w:hAnsi="Angsana New" w:hint="cs"/>
                <w:sz w:val="30"/>
                <w:szCs w:val="30"/>
              </w:rPr>
              <w:t>5</w:t>
            </w:r>
            <w:r w:rsidR="00B11C2B" w:rsidRPr="00B11C2B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BE5913">
              <w:rPr>
                <w:rFonts w:ascii="Angsana New" w:hAnsi="Angsana New" w:hint="cs"/>
                <w:sz w:val="30"/>
                <w:szCs w:val="30"/>
              </w:rPr>
              <w:t>,</w:t>
            </w:r>
            <w:r w:rsidR="00B11C2B" w:rsidRPr="00B11C2B">
              <w:rPr>
                <w:rFonts w:ascii="Angsana New" w:hAnsi="Angsana New" w:hint="cs"/>
                <w:sz w:val="30"/>
                <w:szCs w:val="30"/>
              </w:rPr>
              <w:t>000</w:t>
            </w:r>
            <w:r w:rsidRPr="00BE5913">
              <w:rPr>
                <w:rFonts w:ascii="Angsana New" w:hAnsi="Angsana New" w:hint="cs"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Times New Roman" w:hAnsi="Angsana New" w:hint="cs"/>
                <w:sz w:val="30"/>
                <w:szCs w:val="30"/>
              </w:rPr>
              <w:t>000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 มูลค่าหุ้นตราไว้ หุ้นละ </w:t>
            </w:r>
            <w:r w:rsidR="00B11C2B" w:rsidRPr="00B11C2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 บาท บริษัทจะทำการเสนอขายหุ้นสามัญเพิ่มทุนเป็นโครงการต่อเนื่อง </w:t>
            </w:r>
          </w:p>
        </w:tc>
      </w:tr>
      <w:tr w:rsidR="00A31ECF" w:rsidRPr="00BE5913" w14:paraId="0084E512" w14:textId="77777777" w:rsidTr="00A31ECF">
        <w:trPr>
          <w:trHeight w:val="1784"/>
        </w:trPr>
        <w:tc>
          <w:tcPr>
            <w:tcW w:w="3815" w:type="dxa"/>
            <w:hideMark/>
          </w:tcPr>
          <w:p w14:paraId="570A6478" w14:textId="77777777" w:rsidR="00A31ECF" w:rsidRPr="00BE5913" w:rsidRDefault="00A31ECF" w:rsidP="00BE5913">
            <w:pPr>
              <w:pStyle w:val="ListParagraph"/>
              <w:spacing w:line="256" w:lineRule="auto"/>
              <w:ind w:left="540"/>
              <w:rPr>
                <w:rFonts w:ascii="Angsana New" w:eastAsia="Times New Roman" w:hAnsi="Angsana New"/>
                <w:sz w:val="30"/>
                <w:szCs w:val="30"/>
              </w:rPr>
            </w:pPr>
            <w:r w:rsidRPr="00BE5913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ราคาเสนอขายต่อหุ้น </w:t>
            </w:r>
          </w:p>
        </w:tc>
        <w:tc>
          <w:tcPr>
            <w:tcW w:w="5995" w:type="dxa"/>
            <w:hideMark/>
          </w:tcPr>
          <w:p w14:paraId="2A46FDD7" w14:textId="78FD0A63" w:rsidR="00A31ECF" w:rsidRPr="00BE5913" w:rsidRDefault="00A31ECF" w:rsidP="00BE5913">
            <w:pPr>
              <w:pStyle w:val="ListParagraph"/>
              <w:spacing w:line="256" w:lineRule="auto"/>
              <w:ind w:left="252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ราคาเสนอขายต่อหุ้นของหุ้นให้แก่พนักงานตามโครงการ </w:t>
            </w:r>
            <w:r w:rsidRPr="00BE5913">
              <w:rPr>
                <w:rFonts w:ascii="Angsana New" w:eastAsia="Times New Roman" w:hAnsi="Angsana New" w:hint="cs"/>
                <w:sz w:val="30"/>
                <w:szCs w:val="30"/>
              </w:rPr>
              <w:t xml:space="preserve">AWC Share Plan </w:t>
            </w:r>
            <w:r w:rsidR="00C070A0" w:rsidRPr="00C070A0">
              <w:rPr>
                <w:rFonts w:ascii="Angsana New" w:eastAsia="Times New Roman" w:hAnsi="Angsana New" w:hint="cs"/>
                <w:sz w:val="30"/>
                <w:szCs w:val="30"/>
              </w:rPr>
              <w:t>2</w:t>
            </w:r>
            <w:r w:rsidR="00B11C2B" w:rsidRPr="00B11C2B">
              <w:rPr>
                <w:rFonts w:ascii="Angsana New" w:eastAsia="Times New Roman" w:hAnsi="Angsana New" w:hint="cs"/>
                <w:sz w:val="30"/>
                <w:szCs w:val="30"/>
              </w:rPr>
              <w:t>0</w:t>
            </w:r>
            <w:r w:rsidR="00C070A0" w:rsidRPr="00C070A0">
              <w:rPr>
                <w:rFonts w:ascii="Angsana New" w:eastAsia="Times New Roman" w:hAnsi="Angsana New" w:hint="cs"/>
                <w:sz w:val="30"/>
                <w:szCs w:val="30"/>
              </w:rPr>
              <w:t>2</w:t>
            </w:r>
            <w:r w:rsidR="00B11C2B" w:rsidRPr="00B11C2B">
              <w:rPr>
                <w:rFonts w:ascii="Angsana New" w:eastAsia="Times New Roman" w:hAnsi="Angsana New" w:hint="cs"/>
                <w:sz w:val="30"/>
                <w:szCs w:val="30"/>
              </w:rPr>
              <w:t>0</w:t>
            </w:r>
            <w:r w:rsidRPr="00BE5913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จะเท่ากับราคาเฉลี่ยของราคาปิดในตลาดหลักทรัพย์แห่งประเทศไทย ในแต่ละวันทำการซื้อขายหุ้นสามัญของบริษัทย้อนหลัง </w:t>
            </w:r>
            <w:r w:rsidR="00C070A0" w:rsidRPr="00C070A0">
              <w:rPr>
                <w:rFonts w:ascii="Angsana New" w:eastAsia="Times New Roman" w:hAnsi="Angsana New" w:hint="cs"/>
                <w:sz w:val="30"/>
                <w:szCs w:val="30"/>
              </w:rPr>
              <w:t>9</w:t>
            </w:r>
            <w:r w:rsidR="00B11C2B" w:rsidRPr="00B11C2B">
              <w:rPr>
                <w:rFonts w:ascii="Angsana New" w:eastAsia="Times New Roman" w:hAnsi="Angsana New" w:hint="cs"/>
                <w:sz w:val="30"/>
                <w:szCs w:val="30"/>
              </w:rPr>
              <w:t>0</w:t>
            </w:r>
            <w:r w:rsidRPr="00BE5913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วันปฏิทินก่อนวันที่มีการเสนอขายหุ้นสามัญเพิ่มทุนในแต่ละคร</w:t>
            </w:r>
            <w:r w:rsidR="00EB44BB" w:rsidRPr="00BE5913">
              <w:rPr>
                <w:rFonts w:ascii="Angsana New" w:eastAsia="Times New Roman" w:hAnsi="Angsana New" w:hint="cs"/>
                <w:sz w:val="30"/>
                <w:szCs w:val="30"/>
                <w:cs/>
              </w:rPr>
              <w:t>ั้ง</w:t>
            </w:r>
            <w:r w:rsidRPr="00BE5913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โดยจะทยอยออกหุ้นทุกปีภายใน </w:t>
            </w:r>
            <w:r w:rsidR="00C070A0" w:rsidRPr="00C070A0">
              <w:rPr>
                <w:rFonts w:ascii="Angsana New" w:eastAsia="Times New Roman" w:hAnsi="Angsana New" w:hint="cs"/>
                <w:sz w:val="30"/>
                <w:szCs w:val="30"/>
              </w:rPr>
              <w:t>3</w:t>
            </w:r>
            <w:r w:rsidRPr="00BE5913">
              <w:rPr>
                <w:rFonts w:ascii="Angsana New" w:eastAsia="Times New Roman" w:hAnsi="Angsana New" w:hint="cs"/>
                <w:sz w:val="30"/>
                <w:szCs w:val="30"/>
              </w:rPr>
              <w:t xml:space="preserve"> </w:t>
            </w:r>
            <w:r w:rsidRPr="00BE5913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ปีนับจากวันที่เสนอขายหุ้นให้แก่พนักงาน</w:t>
            </w:r>
          </w:p>
        </w:tc>
      </w:tr>
    </w:tbl>
    <w:p w14:paraId="5A4545C2" w14:textId="77777777" w:rsidR="000A7C09" w:rsidRPr="00BE5913" w:rsidRDefault="000A7C0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 w:right="119" w:firstLine="9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D3F3AC0" w14:textId="2590CA7A" w:rsidR="00E732FF" w:rsidRDefault="00E7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  <w:r>
        <w:rPr>
          <w:rFonts w:ascii="Angsana New" w:hAnsi="Angsana New"/>
          <w:b/>
          <w:bCs/>
          <w:sz w:val="16"/>
          <w:szCs w:val="16"/>
        </w:rPr>
        <w:br w:type="page"/>
      </w:r>
    </w:p>
    <w:p w14:paraId="6DBDB45C" w14:textId="185A0D21" w:rsidR="00EA364F" w:rsidRPr="00BE5913" w:rsidRDefault="00EA364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eastAsia="en-GB"/>
        </w:rPr>
      </w:pPr>
      <w:r w:rsidRPr="00493F1A">
        <w:rPr>
          <w:rFonts w:ascii="Angsana New" w:hAnsi="Angsana New"/>
          <w:b/>
          <w:bCs/>
          <w:sz w:val="30"/>
          <w:szCs w:val="30"/>
          <w:cs/>
          <w:lang w:eastAsia="en-GB"/>
        </w:rPr>
        <w:lastRenderedPageBreak/>
        <w:t>การเสนอขายหุ้นสามัญเพิ่มทุน</w:t>
      </w:r>
      <w:r w:rsidRPr="00BE5913">
        <w:rPr>
          <w:rFonts w:ascii="Angsana New" w:hAnsi="Angsana New"/>
          <w:b/>
          <w:bCs/>
          <w:sz w:val="30"/>
          <w:szCs w:val="30"/>
          <w:lang w:eastAsia="en-GB"/>
        </w:rPr>
        <w:t xml:space="preserve"> </w:t>
      </w:r>
    </w:p>
    <w:tbl>
      <w:tblPr>
        <w:tblW w:w="10890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2430"/>
        <w:gridCol w:w="757"/>
        <w:gridCol w:w="827"/>
        <w:gridCol w:w="1386"/>
        <w:gridCol w:w="270"/>
        <w:gridCol w:w="1170"/>
        <w:gridCol w:w="270"/>
        <w:gridCol w:w="1620"/>
        <w:gridCol w:w="270"/>
        <w:gridCol w:w="1890"/>
      </w:tblGrid>
      <w:tr w:rsidR="00EA364F" w:rsidRPr="00BE5913" w14:paraId="417E90CE" w14:textId="77777777" w:rsidTr="00C1740F">
        <w:trPr>
          <w:trHeight w:hRule="exact" w:val="1649"/>
        </w:trPr>
        <w:tc>
          <w:tcPr>
            <w:tcW w:w="2430" w:type="dxa"/>
            <w:vAlign w:val="bottom"/>
          </w:tcPr>
          <w:p w14:paraId="484480DB" w14:textId="77777777" w:rsidR="00EA364F" w:rsidRPr="00BE5913" w:rsidRDefault="00EA364F" w:rsidP="00C17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การเสนอขายหุ้น</w:t>
            </w:r>
          </w:p>
          <w:p w14:paraId="07103943" w14:textId="77777777" w:rsidR="00EA364F" w:rsidRPr="00BE5913" w:rsidRDefault="00EA364F" w:rsidP="00C17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สามัญเพิ่มทุน</w:t>
            </w:r>
          </w:p>
        </w:tc>
        <w:tc>
          <w:tcPr>
            <w:tcW w:w="757" w:type="dxa"/>
            <w:vAlign w:val="bottom"/>
          </w:tcPr>
          <w:p w14:paraId="7E6D641F" w14:textId="77777777" w:rsidR="00EA364F" w:rsidRPr="00BE5913" w:rsidRDefault="00EA364F" w:rsidP="00C1740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มูลค่า</w:t>
            </w:r>
          </w:p>
          <w:p w14:paraId="45A701C8" w14:textId="77777777" w:rsidR="00EA364F" w:rsidRPr="00BE5913" w:rsidRDefault="00EA364F" w:rsidP="00C1740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ที่ตราไว้</w:t>
            </w:r>
          </w:p>
        </w:tc>
        <w:tc>
          <w:tcPr>
            <w:tcW w:w="827" w:type="dxa"/>
            <w:vAlign w:val="bottom"/>
          </w:tcPr>
          <w:p w14:paraId="2F9EFD87" w14:textId="77777777" w:rsidR="00EA364F" w:rsidRPr="00BE5913" w:rsidRDefault="00EA364F" w:rsidP="00C1740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48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ราคา</w:t>
            </w:r>
          </w:p>
          <w:p w14:paraId="0170EBD4" w14:textId="77777777" w:rsidR="00EA364F" w:rsidRPr="00BE5913" w:rsidRDefault="00EA364F" w:rsidP="00C1740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เสนอขาย</w:t>
            </w:r>
          </w:p>
        </w:tc>
        <w:tc>
          <w:tcPr>
            <w:tcW w:w="1386" w:type="dxa"/>
            <w:vAlign w:val="bottom"/>
          </w:tcPr>
          <w:p w14:paraId="65468E7D" w14:textId="77777777" w:rsidR="00EA364F" w:rsidRPr="00BE5913" w:rsidRDefault="00EA364F" w:rsidP="00C17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</w:t>
            </w:r>
          </w:p>
          <w:p w14:paraId="5ED5440D" w14:textId="77777777" w:rsidR="00EA364F" w:rsidRPr="00BE5913" w:rsidRDefault="00EA364F" w:rsidP="00C17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สามัญเพิ่มทุน</w:t>
            </w:r>
          </w:p>
          <w:p w14:paraId="36A07D1E" w14:textId="77777777" w:rsidR="00EA364F" w:rsidRPr="00BE5913" w:rsidRDefault="00EA364F" w:rsidP="00C17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ที่เสนอขาย</w:t>
            </w:r>
          </w:p>
        </w:tc>
        <w:tc>
          <w:tcPr>
            <w:tcW w:w="270" w:type="dxa"/>
            <w:vAlign w:val="bottom"/>
          </w:tcPr>
          <w:p w14:paraId="45ECABEF" w14:textId="77777777" w:rsidR="00EA364F" w:rsidRPr="00BE5913" w:rsidRDefault="00EA364F" w:rsidP="00C17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6AB9D515" w14:textId="77777777" w:rsidR="00EA364F" w:rsidRPr="00BE5913" w:rsidRDefault="00EA364F" w:rsidP="00C17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จำนวนหุ้นสามัญ</w:t>
            </w:r>
          </w:p>
          <w:p w14:paraId="3DDCB49F" w14:textId="14D3E6DF" w:rsidR="00EA364F" w:rsidRPr="00BE5913" w:rsidRDefault="00EA364F" w:rsidP="00C17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10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เพิ่มทุนออ</w:t>
            </w:r>
            <w:r w:rsidR="0073274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ก</w:t>
            </w: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ให้พนักงา</w:t>
            </w:r>
            <w:r w:rsidR="0073274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น</w:t>
            </w:r>
            <w:r w:rsidRPr="00BE5913">
              <w:rPr>
                <w:rFonts w:ascii="Angsana New" w:eastAsia="AngsanaNew" w:hAnsi="Angsana New"/>
                <w:sz w:val="30"/>
                <w:szCs w:val="30"/>
                <w:vertAlign w:val="superscript"/>
                <w:lang w:eastAsia="en-GB"/>
              </w:rPr>
              <w:t>(</w:t>
            </w:r>
            <w:r w:rsidR="00B11C2B" w:rsidRPr="00B11C2B">
              <w:rPr>
                <w:rFonts w:ascii="Angsana New" w:eastAsia="AngsanaNew" w:hAnsi="Angsana New"/>
                <w:sz w:val="30"/>
                <w:szCs w:val="30"/>
                <w:vertAlign w:val="superscript"/>
                <w:lang w:eastAsia="en-GB"/>
              </w:rPr>
              <w:t>1</w:t>
            </w:r>
            <w:r w:rsidRPr="00BE5913">
              <w:rPr>
                <w:rFonts w:ascii="Angsana New" w:eastAsia="AngsanaNew" w:hAnsi="Angsana New"/>
                <w:sz w:val="30"/>
                <w:szCs w:val="30"/>
                <w:vertAlign w:val="superscript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570A0F34" w14:textId="77777777" w:rsidR="00EA364F" w:rsidRPr="00BE5913" w:rsidRDefault="00EA364F" w:rsidP="00C17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20" w:type="dxa"/>
            <w:vAlign w:val="bottom"/>
          </w:tcPr>
          <w:p w14:paraId="37F616C2" w14:textId="77777777" w:rsidR="00EA364F" w:rsidRPr="00BE5913" w:rsidRDefault="00EA364F" w:rsidP="00C17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จำนวนหุ้นสามัญ</w:t>
            </w:r>
          </w:p>
          <w:p w14:paraId="76D3D449" w14:textId="77777777" w:rsidR="00EA364F" w:rsidRPr="00BE5913" w:rsidRDefault="00EA364F" w:rsidP="00C17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</w:t>
            </w:r>
            <w:r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</w:t>
            </w: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ส่วนที่</w:t>
            </w:r>
          </w:p>
          <w:p w14:paraId="3783DD1F" w14:textId="268DF702" w:rsidR="00EA364F" w:rsidRPr="00BE5913" w:rsidRDefault="00EA364F" w:rsidP="00C17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10" w:right="-104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ไม่ต้องออก</w:t>
            </w:r>
            <w:r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ส่วนที่ต้องออกเพิ่ม</w:t>
            </w:r>
          </w:p>
        </w:tc>
        <w:tc>
          <w:tcPr>
            <w:tcW w:w="270" w:type="dxa"/>
            <w:vAlign w:val="bottom"/>
          </w:tcPr>
          <w:p w14:paraId="58C6B79E" w14:textId="77777777" w:rsidR="00EA364F" w:rsidRPr="00BE5913" w:rsidRDefault="00EA364F" w:rsidP="00C17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890" w:type="dxa"/>
            <w:vAlign w:val="bottom"/>
            <w:hideMark/>
          </w:tcPr>
          <w:p w14:paraId="2E3C8780" w14:textId="77777777" w:rsidR="00EA364F" w:rsidRPr="00BE5913" w:rsidRDefault="00EA364F" w:rsidP="00C17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คงเหลือหุ้นสามัญ</w:t>
            </w:r>
          </w:p>
          <w:p w14:paraId="63270CBE" w14:textId="77777777" w:rsidR="00EA364F" w:rsidRPr="00BE5913" w:rsidRDefault="00EA364F" w:rsidP="00C17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เพิ่มทุนตามเงื่อนไขของ</w:t>
            </w:r>
          </w:p>
          <w:p w14:paraId="6C20CDA8" w14:textId="1F53D8CA" w:rsidR="00EA364F" w:rsidRPr="00BE5913" w:rsidRDefault="00EA364F" w:rsidP="00C17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โครงการที่ยังไม่ออก</w:t>
            </w:r>
            <w:r w:rsidRPr="00BE5913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ณ</w:t>
            </w:r>
            <w:r w:rsidRPr="00BE5913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BE5913">
              <w:rPr>
                <w:rFonts w:ascii="Angsana New" w:eastAsia="AngsanaNew" w:hAnsi="Angsana New" w:hint="eastAsia"/>
                <w:sz w:val="30"/>
                <w:szCs w:val="30"/>
                <w:cs/>
                <w:lang w:eastAsia="en-GB"/>
              </w:rPr>
              <w:t>วันที่</w:t>
            </w:r>
            <w:r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  <w:r w:rsidR="00C070A0"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</w:t>
            </w:r>
            <w:r w:rsidR="00B11C2B" w:rsidRPr="00B11C2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</w:t>
            </w:r>
            <w:r w:rsidR="00A905F1"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  <w:r w:rsidR="00A905F1"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ธันวาคม</w:t>
            </w: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="00C070A0"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2568</w:t>
            </w:r>
          </w:p>
        </w:tc>
      </w:tr>
      <w:tr w:rsidR="00EA364F" w:rsidRPr="00BE5913" w14:paraId="2EB7DE5B" w14:textId="77777777" w:rsidTr="0073274D">
        <w:tc>
          <w:tcPr>
            <w:tcW w:w="2430" w:type="dxa"/>
          </w:tcPr>
          <w:p w14:paraId="2F860288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84" w:type="dxa"/>
            <w:gridSpan w:val="2"/>
            <w:hideMark/>
          </w:tcPr>
          <w:p w14:paraId="431BF120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BE5913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บาท</w:t>
            </w:r>
            <w:r w:rsidRPr="00BE5913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/</w:t>
            </w:r>
            <w:r w:rsidRPr="00BE5913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หุ้น</w:t>
            </w:r>
            <w:r w:rsidRPr="00BE5913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6876" w:type="dxa"/>
            <w:gridSpan w:val="7"/>
          </w:tcPr>
          <w:p w14:paraId="21FE2AAC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BE5913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พันหุ้น</w:t>
            </w:r>
            <w:r w:rsidRPr="00BE5913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EA364F" w:rsidRPr="00BE5913" w14:paraId="689C1987" w14:textId="77777777" w:rsidTr="0073274D">
        <w:trPr>
          <w:trHeight w:val="207"/>
        </w:trPr>
        <w:tc>
          <w:tcPr>
            <w:tcW w:w="2430" w:type="dxa"/>
            <w:hideMark/>
          </w:tcPr>
          <w:p w14:paraId="5EDA02AD" w14:textId="74B2633D" w:rsidR="00EA364F" w:rsidRPr="00493F1A" w:rsidRDefault="00EA364F" w:rsidP="00BE5913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493F1A">
              <w:rPr>
                <w:rFonts w:asciiTheme="majorBidi" w:hAnsiTheme="majorBidi" w:cstheme="majorBidi"/>
                <w:sz w:val="30"/>
                <w:szCs w:val="30"/>
              </w:rPr>
              <w:t xml:space="preserve">AWC Shares Plan Tranche 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57" w:type="dxa"/>
          </w:tcPr>
          <w:p w14:paraId="6CA59AD6" w14:textId="67D33C80" w:rsidR="00EA364F" w:rsidRPr="00493F1A" w:rsidRDefault="00B11C2B" w:rsidP="00BE5913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11C2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</w:t>
            </w:r>
            <w:r w:rsidR="00EA364F"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.</w:t>
            </w:r>
            <w:r w:rsidRPr="00B11C2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00</w:t>
            </w:r>
          </w:p>
        </w:tc>
        <w:tc>
          <w:tcPr>
            <w:tcW w:w="827" w:type="dxa"/>
          </w:tcPr>
          <w:p w14:paraId="2831E47A" w14:textId="1E01C8AE" w:rsidR="00EA364F" w:rsidRPr="00493F1A" w:rsidRDefault="00C070A0" w:rsidP="00BE5913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</w:t>
            </w:r>
            <w:r w:rsidR="00EA364F"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.</w:t>
            </w:r>
            <w:r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5</w:t>
            </w:r>
            <w:r w:rsidR="00B11C2B" w:rsidRPr="00B11C2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1386" w:type="dxa"/>
          </w:tcPr>
          <w:p w14:paraId="1D16E2FB" w14:textId="0710BE1C" w:rsidR="00EA364F" w:rsidRPr="00493F1A" w:rsidRDefault="00604945" w:rsidP="00BD11CE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  <w:r w:rsidR="00C070A0"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</w:t>
            </w:r>
            <w:r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,</w:t>
            </w:r>
            <w:r w:rsidR="00C070A0"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685</w:t>
            </w:r>
          </w:p>
        </w:tc>
        <w:tc>
          <w:tcPr>
            <w:tcW w:w="270" w:type="dxa"/>
          </w:tcPr>
          <w:p w14:paraId="120E75AD" w14:textId="77777777" w:rsidR="00EA364F" w:rsidRPr="00493F1A" w:rsidRDefault="00EA364F" w:rsidP="00BE5913">
            <w:pPr>
              <w:tabs>
                <w:tab w:val="clear" w:pos="227"/>
                <w:tab w:val="clear" w:pos="454"/>
                <w:tab w:val="decimal" w:pos="531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4FC5340E" w14:textId="27C74164" w:rsidR="00EA364F" w:rsidRPr="00493F1A" w:rsidRDefault="00604945" w:rsidP="00BE5913">
            <w:pPr>
              <w:tabs>
                <w:tab w:val="clear" w:pos="227"/>
                <w:tab w:val="clear" w:pos="454"/>
                <w:tab w:val="decimal" w:pos="531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  <w:r w:rsidR="00A854F7"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</w:t>
            </w:r>
            <w:r w:rsidR="00C070A0"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</w:t>
            </w:r>
            <w:r w:rsidR="00A854F7"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,</w:t>
            </w:r>
            <w:r w:rsidR="00B11C2B" w:rsidRPr="00B11C2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0</w:t>
            </w:r>
            <w:r w:rsidR="00C070A0"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54</w:t>
            </w:r>
            <w:r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5B6ADE7E" w14:textId="77777777" w:rsidR="00EA364F" w:rsidRPr="00493F1A" w:rsidRDefault="00EA364F" w:rsidP="00BE59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2DE666B6" w14:textId="2CD0C744" w:rsidR="00EA364F" w:rsidRPr="00493F1A" w:rsidRDefault="00604945" w:rsidP="00BE59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</w:t>
            </w:r>
            <w:r w:rsidR="00C070A0"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63</w:t>
            </w:r>
            <w:r w:rsidR="00B11C2B" w:rsidRPr="00B11C2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</w:t>
            </w:r>
            <w:r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7AFF0CE9" w14:textId="77777777" w:rsidR="00EA364F" w:rsidRPr="00493F1A" w:rsidRDefault="00EA364F" w:rsidP="00BE5913">
            <w:pPr>
              <w:tabs>
                <w:tab w:val="clear" w:pos="227"/>
                <w:tab w:val="clear" w:pos="454"/>
                <w:tab w:val="clear" w:pos="1644"/>
                <w:tab w:val="decimal" w:pos="531"/>
                <w:tab w:val="left" w:pos="1465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</w:tcPr>
          <w:p w14:paraId="259F3AB6" w14:textId="48216B00" w:rsidR="00EA364F" w:rsidRPr="00493F1A" w:rsidRDefault="005E1F7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24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493F1A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ab/>
            </w:r>
            <w:r w:rsidR="00A854F7"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802251" w:rsidRPr="00BE5913" w14:paraId="02AFBD23" w14:textId="77777777" w:rsidTr="0073274D">
        <w:trPr>
          <w:trHeight w:val="207"/>
        </w:trPr>
        <w:tc>
          <w:tcPr>
            <w:tcW w:w="2430" w:type="dxa"/>
          </w:tcPr>
          <w:p w14:paraId="0772FD0F" w14:textId="2D9D2111" w:rsidR="00802251" w:rsidRPr="00493F1A" w:rsidRDefault="00802251" w:rsidP="00BE5913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493F1A">
              <w:rPr>
                <w:rFonts w:asciiTheme="majorBidi" w:hAnsiTheme="majorBidi" w:cstheme="majorBidi"/>
                <w:sz w:val="30"/>
                <w:szCs w:val="30"/>
              </w:rPr>
              <w:t xml:space="preserve">AWC Shares Plan Tranche 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57" w:type="dxa"/>
          </w:tcPr>
          <w:p w14:paraId="6162DBB3" w14:textId="2EBDE18F" w:rsidR="00802251" w:rsidRPr="00493F1A" w:rsidRDefault="00B11C2B" w:rsidP="00BE5913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11C2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</w:t>
            </w:r>
            <w:r w:rsidR="00802251"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.</w:t>
            </w:r>
            <w:r w:rsidRPr="00B11C2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00</w:t>
            </w:r>
          </w:p>
        </w:tc>
        <w:tc>
          <w:tcPr>
            <w:tcW w:w="827" w:type="dxa"/>
          </w:tcPr>
          <w:p w14:paraId="28934529" w14:textId="57626510" w:rsidR="00802251" w:rsidRPr="00493F1A" w:rsidRDefault="00C070A0" w:rsidP="00BE5913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</w:t>
            </w:r>
            <w:r w:rsidR="00802251"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.</w:t>
            </w:r>
            <w:r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69</w:t>
            </w:r>
          </w:p>
        </w:tc>
        <w:tc>
          <w:tcPr>
            <w:tcW w:w="1386" w:type="dxa"/>
          </w:tcPr>
          <w:p w14:paraId="34D0F549" w14:textId="25753DE8" w:rsidR="00802251" w:rsidRPr="00493F1A" w:rsidRDefault="00604945" w:rsidP="00BD11CE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  <w:r w:rsidR="00C070A0"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</w:t>
            </w:r>
            <w:r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,</w:t>
            </w:r>
            <w:r w:rsidR="00C070A0"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989</w:t>
            </w:r>
          </w:p>
        </w:tc>
        <w:tc>
          <w:tcPr>
            <w:tcW w:w="270" w:type="dxa"/>
          </w:tcPr>
          <w:p w14:paraId="4F5EBE9F" w14:textId="77777777" w:rsidR="00802251" w:rsidRPr="00493F1A" w:rsidRDefault="00802251" w:rsidP="00BE5913">
            <w:pPr>
              <w:tabs>
                <w:tab w:val="clear" w:pos="227"/>
                <w:tab w:val="clear" w:pos="454"/>
                <w:tab w:val="decimal" w:pos="531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00C3B015" w14:textId="49071BA5" w:rsidR="00802251" w:rsidRPr="00493F1A" w:rsidRDefault="00604945" w:rsidP="00BE5913">
            <w:pPr>
              <w:tabs>
                <w:tab w:val="clear" w:pos="227"/>
                <w:tab w:val="clear" w:pos="454"/>
                <w:tab w:val="decimal" w:pos="531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</w:t>
            </w:r>
            <w:r w:rsidR="00C070A0"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</w:t>
            </w:r>
            <w:r w:rsidR="00B37E4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,</w:t>
            </w:r>
            <w:r w:rsidR="00C070A0"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426</w:t>
            </w:r>
            <w:r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6E46D2B1" w14:textId="77777777" w:rsidR="00802251" w:rsidRPr="00493F1A" w:rsidRDefault="00802251" w:rsidP="00BE59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2E0DD1EE" w14:textId="493CE0C3" w:rsidR="00802251" w:rsidRPr="00493F1A" w:rsidRDefault="00604945" w:rsidP="00BE59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</w:t>
            </w:r>
            <w:r w:rsidR="00C070A0"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563</w:t>
            </w:r>
            <w:r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633B5F9D" w14:textId="77777777" w:rsidR="00802251" w:rsidRPr="00493F1A" w:rsidRDefault="00802251" w:rsidP="00BE5913">
            <w:pPr>
              <w:tabs>
                <w:tab w:val="clear" w:pos="227"/>
                <w:tab w:val="clear" w:pos="454"/>
                <w:tab w:val="clear" w:pos="1644"/>
                <w:tab w:val="decimal" w:pos="531"/>
                <w:tab w:val="left" w:pos="1465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</w:tcPr>
          <w:p w14:paraId="77D0072A" w14:textId="38A95226" w:rsidR="00802251" w:rsidRPr="00493F1A" w:rsidRDefault="005E1F79" w:rsidP="004F4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24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493F1A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ab/>
            </w:r>
            <w:r w:rsidR="004F4136"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3E37B1" w:rsidRPr="00BE5913" w14:paraId="4CC2059C" w14:textId="77777777" w:rsidTr="0073274D">
        <w:tc>
          <w:tcPr>
            <w:tcW w:w="2430" w:type="dxa"/>
          </w:tcPr>
          <w:p w14:paraId="40569EA8" w14:textId="654BA428" w:rsidR="003E37B1" w:rsidRPr="00493F1A" w:rsidRDefault="003E37B1" w:rsidP="00BE5913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493F1A">
              <w:rPr>
                <w:rFonts w:asciiTheme="majorBidi" w:hAnsiTheme="majorBidi" w:cstheme="majorBidi"/>
                <w:sz w:val="30"/>
                <w:szCs w:val="30"/>
              </w:rPr>
              <w:t xml:space="preserve">AWC Shares Plan Tranche 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57" w:type="dxa"/>
          </w:tcPr>
          <w:p w14:paraId="5611714A" w14:textId="4F21E221" w:rsidR="003E37B1" w:rsidRPr="00493F1A" w:rsidRDefault="00B11C2B" w:rsidP="00BE5913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11C2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</w:t>
            </w:r>
            <w:r w:rsidR="003E37B1"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.</w:t>
            </w:r>
            <w:r w:rsidRPr="00B11C2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00</w:t>
            </w:r>
          </w:p>
        </w:tc>
        <w:tc>
          <w:tcPr>
            <w:tcW w:w="827" w:type="dxa"/>
          </w:tcPr>
          <w:p w14:paraId="7634110D" w14:textId="4CD99144" w:rsidR="003E37B1" w:rsidRPr="00493F1A" w:rsidRDefault="00C070A0" w:rsidP="00BE5913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6</w:t>
            </w:r>
            <w:r w:rsidR="00C65B02"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.</w:t>
            </w:r>
            <w:r w:rsidR="00B11C2B" w:rsidRPr="00B11C2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0</w:t>
            </w:r>
            <w:r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386" w:type="dxa"/>
          </w:tcPr>
          <w:p w14:paraId="467F1283" w14:textId="02E86FFA" w:rsidR="003E37B1" w:rsidRPr="00493F1A" w:rsidRDefault="003E37B1" w:rsidP="00BE5913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  <w:r w:rsidR="00C070A0"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</w:t>
            </w:r>
            <w:r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,</w:t>
            </w:r>
            <w:r w:rsidR="00C070A0"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579</w:t>
            </w:r>
          </w:p>
        </w:tc>
        <w:tc>
          <w:tcPr>
            <w:tcW w:w="270" w:type="dxa"/>
          </w:tcPr>
          <w:p w14:paraId="13F60FEC" w14:textId="77777777" w:rsidR="003E37B1" w:rsidRPr="00493F1A" w:rsidRDefault="003E37B1" w:rsidP="00BE5913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61CD8C87" w14:textId="1976DA0C" w:rsidR="003E37B1" w:rsidRPr="00493F1A" w:rsidRDefault="00A854F7" w:rsidP="00BE5913">
            <w:pPr>
              <w:tabs>
                <w:tab w:val="clear" w:pos="227"/>
                <w:tab w:val="clear" w:pos="454"/>
                <w:tab w:val="decimal" w:pos="531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</w:t>
            </w:r>
            <w:r w:rsidR="00C070A0"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</w:t>
            </w:r>
            <w:r w:rsidR="00B37E4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,</w:t>
            </w:r>
            <w:r w:rsidR="00C070A0"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268</w:t>
            </w:r>
            <w:r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2594EEF0" w14:textId="77777777" w:rsidR="003E37B1" w:rsidRPr="00493F1A" w:rsidRDefault="003E37B1" w:rsidP="00BE59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5D9F2322" w14:textId="6BF87E6A" w:rsidR="003E37B1" w:rsidRPr="00493F1A" w:rsidRDefault="003E37B1" w:rsidP="00BE59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</w:t>
            </w:r>
            <w:r w:rsidR="00C070A0"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</w:t>
            </w:r>
            <w:r w:rsidR="00B11C2B" w:rsidRPr="00B11C2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0</w:t>
            </w:r>
            <w:r w:rsidR="00C070A0"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</w:t>
            </w:r>
            <w:r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3D13C72A" w14:textId="77777777" w:rsidR="003E37B1" w:rsidRPr="00493F1A" w:rsidRDefault="003E37B1" w:rsidP="00BE5913">
            <w:pPr>
              <w:tabs>
                <w:tab w:val="clear" w:pos="227"/>
                <w:tab w:val="clear" w:pos="454"/>
                <w:tab w:val="clear" w:pos="1644"/>
                <w:tab w:val="decimal" w:pos="531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</w:tcPr>
          <w:p w14:paraId="3ACC5ABE" w14:textId="2352CF06" w:rsidR="003E37B1" w:rsidRPr="00493F1A" w:rsidRDefault="003E37B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51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  <w:r w:rsidR="005E1F79" w:rsidRPr="00493F1A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ab/>
            </w:r>
            <w:r w:rsidR="00C070A0"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9</w:t>
            </w:r>
            <w:r w:rsidR="00B11C2B" w:rsidRPr="00B11C2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0</w:t>
            </w:r>
            <w:r w:rsidR="00C070A0"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8</w:t>
            </w:r>
          </w:p>
        </w:tc>
      </w:tr>
      <w:tr w:rsidR="00802251" w:rsidRPr="00BE5913" w14:paraId="0AD6DD56" w14:textId="77777777" w:rsidTr="0073274D">
        <w:tc>
          <w:tcPr>
            <w:tcW w:w="2430" w:type="dxa"/>
          </w:tcPr>
          <w:p w14:paraId="478C3FD6" w14:textId="78A155D4" w:rsidR="00802251" w:rsidRPr="00493F1A" w:rsidRDefault="00802251" w:rsidP="00BE5913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493F1A">
              <w:rPr>
                <w:rFonts w:asciiTheme="majorBidi" w:hAnsiTheme="majorBidi" w:cstheme="majorBidi"/>
                <w:sz w:val="30"/>
                <w:szCs w:val="30"/>
              </w:rPr>
              <w:t xml:space="preserve">AWC Shares Plan Tranche 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57" w:type="dxa"/>
          </w:tcPr>
          <w:p w14:paraId="6A79CEE1" w14:textId="5B89C189" w:rsidR="00802251" w:rsidRPr="00493F1A" w:rsidRDefault="00B11C2B" w:rsidP="00BE5913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11C2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</w:t>
            </w:r>
            <w:r w:rsidR="00802251"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.</w:t>
            </w:r>
            <w:r w:rsidRPr="00B11C2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00</w:t>
            </w:r>
          </w:p>
        </w:tc>
        <w:tc>
          <w:tcPr>
            <w:tcW w:w="827" w:type="dxa"/>
          </w:tcPr>
          <w:p w14:paraId="5E027B48" w14:textId="7CD49472" w:rsidR="00802251" w:rsidRPr="00493F1A" w:rsidRDefault="00C070A0" w:rsidP="00BE5913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</w:t>
            </w:r>
            <w:r w:rsidR="00C65B02"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.</w:t>
            </w:r>
            <w:r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86</w:t>
            </w:r>
          </w:p>
        </w:tc>
        <w:tc>
          <w:tcPr>
            <w:tcW w:w="1386" w:type="dxa"/>
          </w:tcPr>
          <w:p w14:paraId="2040686D" w14:textId="34BC9188" w:rsidR="00802251" w:rsidRPr="00493F1A" w:rsidRDefault="00B11C2B" w:rsidP="00BE5913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B11C2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</w:t>
            </w:r>
            <w:r w:rsidR="00C070A0"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6</w:t>
            </w:r>
            <w:r w:rsidR="00C65B02"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,</w:t>
            </w:r>
            <w:r w:rsidR="00C070A0"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374</w:t>
            </w:r>
          </w:p>
        </w:tc>
        <w:tc>
          <w:tcPr>
            <w:tcW w:w="270" w:type="dxa"/>
          </w:tcPr>
          <w:p w14:paraId="61F2ED52" w14:textId="77777777" w:rsidR="00802251" w:rsidRPr="00493F1A" w:rsidRDefault="00802251" w:rsidP="00BE5913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3F8746D2" w14:textId="60F08C81" w:rsidR="00802251" w:rsidRPr="00493F1A" w:rsidRDefault="00A00915" w:rsidP="00A00915">
            <w:pPr>
              <w:tabs>
                <w:tab w:val="clear" w:pos="227"/>
                <w:tab w:val="clear" w:pos="454"/>
                <w:tab w:val="decimal" w:pos="531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</w:t>
            </w:r>
            <w:r w:rsidR="00C070A0"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6</w:t>
            </w:r>
            <w:r>
              <w:rPr>
                <w:rFonts w:ascii="Angsana New" w:eastAsia="AngsanaNew" w:hAnsi="Angsana New"/>
                <w:sz w:val="30"/>
                <w:szCs w:val="30"/>
                <w:lang w:eastAsia="en-GB"/>
              </w:rPr>
              <w:t>,</w:t>
            </w:r>
            <w:r w:rsidR="00C070A0"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223</w:t>
            </w:r>
            <w:r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43B4AC92" w14:textId="77777777" w:rsidR="00802251" w:rsidRPr="00493F1A" w:rsidRDefault="00802251" w:rsidP="00BE59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054D456B" w14:textId="48E27E4F" w:rsidR="00802251" w:rsidRPr="00493F1A" w:rsidRDefault="00604945" w:rsidP="00BE59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</w:t>
            </w:r>
            <w:r w:rsidR="00C070A0"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8</w:t>
            </w:r>
            <w:r w:rsidR="00B11C2B" w:rsidRPr="00B11C2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</w:t>
            </w:r>
            <w:r w:rsidR="00C070A0"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9</w:t>
            </w:r>
            <w:r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006CCE53" w14:textId="77777777" w:rsidR="00802251" w:rsidRPr="00493F1A" w:rsidRDefault="00802251" w:rsidP="00BE5913">
            <w:pPr>
              <w:tabs>
                <w:tab w:val="clear" w:pos="227"/>
                <w:tab w:val="clear" w:pos="454"/>
                <w:tab w:val="clear" w:pos="1644"/>
                <w:tab w:val="decimal" w:pos="531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</w:tcPr>
          <w:p w14:paraId="6933FF52" w14:textId="0F0EC994" w:rsidR="00802251" w:rsidRPr="00493F1A" w:rsidRDefault="004F41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51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  <w:r w:rsidRPr="00493F1A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ab/>
            </w:r>
            <w:r w:rsidR="00C070A0"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9</w:t>
            </w:r>
            <w:r>
              <w:rPr>
                <w:rFonts w:ascii="Angsana New" w:eastAsia="AngsanaNew" w:hAnsi="Angsana New"/>
                <w:sz w:val="30"/>
                <w:szCs w:val="30"/>
                <w:lang w:eastAsia="en-GB"/>
              </w:rPr>
              <w:t>,</w:t>
            </w:r>
            <w:r w:rsidR="00C070A0"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332</w:t>
            </w:r>
          </w:p>
        </w:tc>
      </w:tr>
      <w:tr w:rsidR="0073274D" w:rsidRPr="00BE5913" w14:paraId="1266B9EC" w14:textId="77777777" w:rsidTr="0073274D">
        <w:tc>
          <w:tcPr>
            <w:tcW w:w="2430" w:type="dxa"/>
          </w:tcPr>
          <w:p w14:paraId="535FD0C7" w14:textId="6DB4800E" w:rsidR="0073274D" w:rsidRPr="00493F1A" w:rsidRDefault="0073274D" w:rsidP="0073274D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493F1A">
              <w:rPr>
                <w:rFonts w:asciiTheme="majorBidi" w:hAnsiTheme="majorBidi" w:cstheme="majorBidi"/>
                <w:sz w:val="30"/>
                <w:szCs w:val="30"/>
              </w:rPr>
              <w:t xml:space="preserve">AWC Shares Plan Tranche 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57" w:type="dxa"/>
          </w:tcPr>
          <w:p w14:paraId="1DD9510A" w14:textId="36E88C0B" w:rsidR="0073274D" w:rsidRPr="00493F1A" w:rsidRDefault="00B11C2B" w:rsidP="0073274D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11C2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</w:t>
            </w:r>
            <w:r w:rsid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.</w:t>
            </w:r>
            <w:r w:rsidRPr="00B11C2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00</w:t>
            </w:r>
          </w:p>
        </w:tc>
        <w:tc>
          <w:tcPr>
            <w:tcW w:w="827" w:type="dxa"/>
          </w:tcPr>
          <w:p w14:paraId="3506B1F1" w14:textId="50DF3347" w:rsidR="0073274D" w:rsidRPr="00493F1A" w:rsidRDefault="00C070A0" w:rsidP="0073274D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</w:t>
            </w:r>
            <w:r w:rsid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.</w:t>
            </w:r>
            <w:r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</w:t>
            </w:r>
            <w:r w:rsidR="00B11C2B" w:rsidRPr="00B11C2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5CE54510" w14:textId="3105E194" w:rsidR="0073274D" w:rsidRPr="00493F1A" w:rsidRDefault="00B11C2B" w:rsidP="0073274D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11C2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</w:t>
            </w:r>
            <w:r w:rsidR="00C070A0"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7</w:t>
            </w:r>
            <w:r w:rsidR="00F13A5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,</w:t>
            </w:r>
            <w:r w:rsidRPr="00B11C2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0</w:t>
            </w:r>
            <w:r w:rsidR="00C070A0"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45</w:t>
            </w:r>
          </w:p>
        </w:tc>
        <w:tc>
          <w:tcPr>
            <w:tcW w:w="270" w:type="dxa"/>
          </w:tcPr>
          <w:p w14:paraId="629760D6" w14:textId="77777777" w:rsidR="0073274D" w:rsidRPr="00493F1A" w:rsidRDefault="0073274D" w:rsidP="0073274D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6ACC67" w14:textId="29EF85C5" w:rsidR="0073274D" w:rsidRPr="00493F1A" w:rsidRDefault="00B37E4B" w:rsidP="00B37E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240" w:lineRule="auto"/>
              <w:ind w:left="128" w:right="-288" w:hanging="72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70308360" w14:textId="77777777" w:rsidR="0073274D" w:rsidRPr="00493F1A" w:rsidRDefault="0073274D" w:rsidP="0073274D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02CF2AA" w14:textId="5E4338BD" w:rsidR="0073274D" w:rsidRPr="00493F1A" w:rsidRDefault="008E3F68" w:rsidP="0073274D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</w:t>
            </w:r>
            <w:r w:rsidR="00C070A0"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447</w:t>
            </w:r>
            <w:r w:rsidRPr="00493F1A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27660FBE" w14:textId="77777777" w:rsidR="0073274D" w:rsidRPr="00493F1A" w:rsidRDefault="0073274D" w:rsidP="0073274D">
            <w:pPr>
              <w:tabs>
                <w:tab w:val="clear" w:pos="227"/>
                <w:tab w:val="clear" w:pos="454"/>
                <w:tab w:val="clear" w:pos="1644"/>
                <w:tab w:val="decimal" w:pos="531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176B768" w14:textId="56CCD9D8" w:rsidR="0073274D" w:rsidRPr="00493F1A" w:rsidRDefault="00B11C2B" w:rsidP="006E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11C2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</w:t>
            </w:r>
            <w:r w:rsidR="00C070A0"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6</w:t>
            </w:r>
            <w:r w:rsidR="006E10F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,</w:t>
            </w:r>
            <w:r w:rsidR="00C070A0" w:rsidRPr="00C070A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598</w:t>
            </w:r>
          </w:p>
        </w:tc>
      </w:tr>
      <w:tr w:rsidR="0073274D" w:rsidRPr="00BE5913" w14:paraId="0F7DC566" w14:textId="77777777" w:rsidTr="0073274D">
        <w:tc>
          <w:tcPr>
            <w:tcW w:w="2430" w:type="dxa"/>
          </w:tcPr>
          <w:p w14:paraId="6FF5E470" w14:textId="03D84DA9" w:rsidR="0073274D" w:rsidRPr="00493F1A" w:rsidRDefault="0073274D" w:rsidP="0073274D">
            <w:pPr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3F1A">
              <w:rPr>
                <w:rFonts w:ascii="Angsana New" w:eastAsia="AngsanaNew" w:hAnsi="Angsan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757" w:type="dxa"/>
          </w:tcPr>
          <w:p w14:paraId="47497F5E" w14:textId="77777777" w:rsidR="0073274D" w:rsidRPr="00493F1A" w:rsidRDefault="0073274D" w:rsidP="0073274D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27" w:type="dxa"/>
          </w:tcPr>
          <w:p w14:paraId="69A81B87" w14:textId="77777777" w:rsidR="0073274D" w:rsidRPr="00493F1A" w:rsidRDefault="0073274D" w:rsidP="0073274D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7134F6D6" w14:textId="0093B5FD" w:rsidR="0073274D" w:rsidRPr="00493F1A" w:rsidRDefault="0073274D" w:rsidP="0073274D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ind w:right="80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93F1A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="00C070A0" w:rsidRPr="00C070A0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42</w:t>
            </w:r>
            <w:r w:rsidR="00F13A59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="00C070A0" w:rsidRPr="00C070A0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672</w:t>
            </w:r>
          </w:p>
        </w:tc>
        <w:tc>
          <w:tcPr>
            <w:tcW w:w="270" w:type="dxa"/>
          </w:tcPr>
          <w:p w14:paraId="17EE660F" w14:textId="77777777" w:rsidR="0073274D" w:rsidRPr="00493F1A" w:rsidRDefault="0073274D" w:rsidP="0073274D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ind w:firstLine="334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CDF9BC" w14:textId="7ACD4246" w:rsidR="0073274D" w:rsidRPr="00493F1A" w:rsidRDefault="004F4136" w:rsidP="0073274D">
            <w:pPr>
              <w:tabs>
                <w:tab w:val="clear" w:pos="227"/>
                <w:tab w:val="clear" w:pos="454"/>
                <w:tab w:val="left" w:pos="0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493F1A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(</w:t>
            </w:r>
            <w:r w:rsidR="00B11C2B" w:rsidRPr="00B11C2B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1</w:t>
            </w:r>
            <w:r w:rsidR="00C070A0" w:rsidRPr="00C070A0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2</w:t>
            </w:r>
            <w:r w:rsidR="00F81538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="00C070A0" w:rsidRPr="00C070A0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97</w:t>
            </w:r>
            <w:r w:rsidR="00B11C2B" w:rsidRPr="00B11C2B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1</w:t>
            </w:r>
            <w:r w:rsidRPr="00493F1A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0BF26230" w14:textId="77777777" w:rsidR="0073274D" w:rsidRPr="00493F1A" w:rsidRDefault="0073274D" w:rsidP="0073274D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74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CAD8A73" w14:textId="23007F9D" w:rsidR="0073274D" w:rsidRPr="00493F1A" w:rsidRDefault="0073274D" w:rsidP="0073274D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743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493F1A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 xml:space="preserve"> (</w:t>
            </w:r>
            <w:r w:rsidR="00C070A0" w:rsidRPr="00C070A0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2</w:t>
            </w:r>
            <w:r w:rsidRPr="00493F1A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="00C070A0" w:rsidRPr="00C070A0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863</w:t>
            </w:r>
            <w:r w:rsidRPr="00493F1A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58A554C3" w14:textId="77777777" w:rsidR="0073274D" w:rsidRPr="00493F1A" w:rsidRDefault="0073274D" w:rsidP="0073274D">
            <w:pPr>
              <w:tabs>
                <w:tab w:val="clear" w:pos="227"/>
                <w:tab w:val="clear" w:pos="454"/>
                <w:tab w:val="clear" w:pos="1644"/>
                <w:tab w:val="decimal" w:pos="531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9B1A7C3" w14:textId="28831D85" w:rsidR="0073274D" w:rsidRPr="00493F1A" w:rsidRDefault="004F4136" w:rsidP="0073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51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93F1A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493F1A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  <w:tab/>
            </w:r>
            <w:r w:rsidR="00C070A0" w:rsidRPr="00C070A0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26</w:t>
            </w:r>
            <w:r w:rsidR="00C04295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="00C070A0" w:rsidRPr="00C070A0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838</w:t>
            </w:r>
          </w:p>
        </w:tc>
      </w:tr>
    </w:tbl>
    <w:p w14:paraId="3E76D0A1" w14:textId="77777777" w:rsidR="003C3E71" w:rsidRPr="0073274D" w:rsidRDefault="003C3E71" w:rsidP="00BE591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/>
          <w:vertAlign w:val="superscript"/>
          <w:lang w:eastAsia="en-GB"/>
        </w:rPr>
      </w:pPr>
    </w:p>
    <w:p w14:paraId="670AA08F" w14:textId="22B799FE" w:rsidR="00EA364F" w:rsidRDefault="00EA364F" w:rsidP="0073274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AngsanaNew" w:hAnsi="Angsana New"/>
          <w:sz w:val="30"/>
          <w:szCs w:val="30"/>
          <w:lang w:eastAsia="en-GB"/>
        </w:rPr>
      </w:pPr>
      <w:r w:rsidRPr="00BE5913">
        <w:rPr>
          <w:rFonts w:ascii="Angsana New" w:eastAsia="AngsanaNew" w:hAnsi="Angsana New"/>
          <w:sz w:val="30"/>
          <w:szCs w:val="30"/>
          <w:vertAlign w:val="superscript"/>
          <w:lang w:eastAsia="en-GB"/>
        </w:rPr>
        <w:t>(</w:t>
      </w:r>
      <w:r w:rsidR="00B11C2B" w:rsidRPr="00B11C2B">
        <w:rPr>
          <w:rFonts w:ascii="Angsana New" w:eastAsia="AngsanaNew" w:hAnsi="Angsana New"/>
          <w:sz w:val="30"/>
          <w:szCs w:val="30"/>
          <w:vertAlign w:val="superscript"/>
          <w:lang w:eastAsia="en-GB"/>
        </w:rPr>
        <w:t>1</w:t>
      </w:r>
      <w:r w:rsidRPr="00BE5913">
        <w:rPr>
          <w:rFonts w:ascii="Angsana New" w:eastAsia="AngsanaNew" w:hAnsi="Angsana New"/>
          <w:sz w:val="30"/>
          <w:szCs w:val="30"/>
          <w:vertAlign w:val="superscript"/>
          <w:lang w:eastAsia="en-GB"/>
        </w:rPr>
        <w:t>)</w:t>
      </w:r>
      <w:r w:rsidRPr="00BE5913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Pr="00BE5913">
        <w:rPr>
          <w:rFonts w:ascii="Angsana New" w:eastAsia="AngsanaNew" w:hAnsi="Angsana New" w:hint="cs"/>
          <w:sz w:val="30"/>
          <w:szCs w:val="30"/>
          <w:cs/>
          <w:lang w:eastAsia="en-GB"/>
        </w:rPr>
        <w:t>บริษัทจะทยอยออกหุ้นทุกปีภายใน</w:t>
      </w:r>
      <w:r w:rsidRPr="00BE5913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="00C070A0" w:rsidRPr="00C070A0">
        <w:rPr>
          <w:rFonts w:ascii="Angsana New" w:eastAsia="AngsanaNew" w:hAnsi="Angsana New"/>
          <w:sz w:val="30"/>
          <w:szCs w:val="30"/>
          <w:lang w:eastAsia="en-GB"/>
        </w:rPr>
        <w:t>3</w:t>
      </w:r>
      <w:r w:rsidRPr="00BE5913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Pr="00BE5913">
        <w:rPr>
          <w:rFonts w:ascii="Angsana New" w:eastAsia="AngsanaNew" w:hAnsi="Angsana New" w:hint="cs"/>
          <w:sz w:val="30"/>
          <w:szCs w:val="30"/>
          <w:cs/>
          <w:lang w:eastAsia="en-GB"/>
        </w:rPr>
        <w:t>ปี นับแต่ปีที่มีการเสนอขายหุ้น</w:t>
      </w:r>
    </w:p>
    <w:p w14:paraId="512DEB82" w14:textId="77777777" w:rsidR="003C3E71" w:rsidRPr="0073274D" w:rsidRDefault="003C3E71" w:rsidP="003C3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</w:rPr>
      </w:pPr>
    </w:p>
    <w:p w14:paraId="71F7E1A3" w14:textId="20A004E0" w:rsidR="003C3E71" w:rsidRPr="002E53F2" w:rsidRDefault="003C3E71" w:rsidP="003C3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2E53F2">
        <w:rPr>
          <w:rFonts w:asciiTheme="majorBidi" w:hAnsiTheme="majorBidi" w:hint="cs"/>
          <w:sz w:val="30"/>
          <w:szCs w:val="30"/>
          <w:cs/>
        </w:rPr>
        <w:t xml:space="preserve">ต่อมาเมื่อวันที่ </w:t>
      </w:r>
      <w:r w:rsidR="00C070A0" w:rsidRPr="00C070A0">
        <w:rPr>
          <w:rFonts w:asciiTheme="majorBidi" w:hAnsiTheme="majorBidi"/>
          <w:sz w:val="30"/>
          <w:szCs w:val="30"/>
        </w:rPr>
        <w:t>29</w:t>
      </w:r>
      <w:r w:rsidRPr="002E53F2">
        <w:rPr>
          <w:rFonts w:asciiTheme="majorBidi" w:hAnsiTheme="majorBidi" w:hint="cs"/>
          <w:sz w:val="30"/>
          <w:szCs w:val="30"/>
          <w:cs/>
        </w:rPr>
        <w:t xml:space="preserve"> เมษายน </w:t>
      </w:r>
      <w:r w:rsidR="00C070A0" w:rsidRPr="00C070A0">
        <w:rPr>
          <w:rFonts w:asciiTheme="majorBidi" w:hAnsiTheme="majorBidi" w:hint="cs"/>
          <w:sz w:val="30"/>
          <w:szCs w:val="30"/>
        </w:rPr>
        <w:t>256</w:t>
      </w:r>
      <w:r w:rsidR="00C070A0" w:rsidRPr="00C070A0">
        <w:rPr>
          <w:rFonts w:asciiTheme="majorBidi" w:hAnsiTheme="majorBidi"/>
          <w:sz w:val="30"/>
          <w:szCs w:val="30"/>
        </w:rPr>
        <w:t>8</w:t>
      </w:r>
      <w:r w:rsidRPr="002E53F2">
        <w:rPr>
          <w:rFonts w:asciiTheme="majorBidi" w:hAnsiTheme="majorBidi" w:hint="cs"/>
          <w:sz w:val="30"/>
          <w:szCs w:val="30"/>
          <w:cs/>
        </w:rPr>
        <w:t xml:space="preserve"> ที่ประชุมสามัญผู้ถือหุ้นประจำปี </w:t>
      </w:r>
      <w:r w:rsidR="00C070A0" w:rsidRPr="00C070A0">
        <w:rPr>
          <w:rFonts w:asciiTheme="majorBidi" w:hAnsiTheme="majorBidi" w:hint="cs"/>
          <w:sz w:val="30"/>
          <w:szCs w:val="30"/>
        </w:rPr>
        <w:t>256</w:t>
      </w:r>
      <w:r w:rsidR="00C070A0" w:rsidRPr="00C070A0">
        <w:rPr>
          <w:rFonts w:asciiTheme="majorBidi" w:hAnsiTheme="majorBidi"/>
          <w:sz w:val="30"/>
          <w:szCs w:val="30"/>
        </w:rPr>
        <w:t>8</w:t>
      </w:r>
      <w:r w:rsidRPr="002E53F2">
        <w:rPr>
          <w:rFonts w:asciiTheme="majorBidi" w:hAnsiTheme="majorBidi" w:hint="cs"/>
          <w:sz w:val="30"/>
          <w:szCs w:val="30"/>
          <w:cs/>
        </w:rPr>
        <w:t xml:space="preserve"> ได้อนุมัติโครงการจ่ายโบนัสในรูปแบบของหุ้นสามัญให้พนักงาน (</w:t>
      </w:r>
      <w:r w:rsidRPr="002E53F2">
        <w:rPr>
          <w:rFonts w:asciiTheme="majorBidi" w:hAnsiTheme="majorBidi" w:hint="cs"/>
          <w:sz w:val="30"/>
          <w:szCs w:val="30"/>
        </w:rPr>
        <w:t>AWC Share</w:t>
      </w:r>
      <w:r w:rsidRPr="002E53F2">
        <w:rPr>
          <w:rFonts w:asciiTheme="majorBidi" w:hAnsiTheme="majorBidi"/>
          <w:sz w:val="30"/>
          <w:szCs w:val="30"/>
        </w:rPr>
        <w:t>s</w:t>
      </w:r>
      <w:r w:rsidRPr="002E53F2">
        <w:rPr>
          <w:rFonts w:asciiTheme="majorBidi" w:hAnsiTheme="majorBidi" w:hint="cs"/>
          <w:sz w:val="30"/>
          <w:szCs w:val="30"/>
        </w:rPr>
        <w:t xml:space="preserve"> Plan </w:t>
      </w:r>
      <w:r w:rsidR="00C070A0" w:rsidRPr="00C070A0">
        <w:rPr>
          <w:rFonts w:asciiTheme="majorBidi" w:hAnsiTheme="majorBidi" w:hint="cs"/>
          <w:sz w:val="30"/>
          <w:szCs w:val="30"/>
        </w:rPr>
        <w:t>2</w:t>
      </w:r>
      <w:r w:rsidR="00B11C2B" w:rsidRPr="00B11C2B">
        <w:rPr>
          <w:rFonts w:asciiTheme="majorBidi" w:hAnsiTheme="majorBidi" w:hint="cs"/>
          <w:sz w:val="30"/>
          <w:szCs w:val="30"/>
        </w:rPr>
        <w:t>0</w:t>
      </w:r>
      <w:r w:rsidR="00C070A0" w:rsidRPr="00C070A0">
        <w:rPr>
          <w:rFonts w:asciiTheme="majorBidi" w:hAnsiTheme="majorBidi" w:hint="cs"/>
          <w:sz w:val="30"/>
          <w:szCs w:val="30"/>
        </w:rPr>
        <w:t>2</w:t>
      </w:r>
      <w:r w:rsidR="00C070A0" w:rsidRPr="00C070A0">
        <w:rPr>
          <w:rFonts w:asciiTheme="majorBidi" w:hAnsiTheme="majorBidi"/>
          <w:sz w:val="30"/>
          <w:szCs w:val="30"/>
        </w:rPr>
        <w:t>5</w:t>
      </w:r>
      <w:r w:rsidRPr="002E53F2">
        <w:rPr>
          <w:rFonts w:asciiTheme="majorBidi" w:hAnsiTheme="majorBidi" w:hint="cs"/>
          <w:sz w:val="30"/>
          <w:szCs w:val="30"/>
          <w:cs/>
        </w:rPr>
        <w:t xml:space="preserve">) โดยบริษัทจะจัดสรรหุ้นเพื่อเป็นค่าตอบแทนให้แก่พนักงานซึ่งมีคุณสมบัติตามที่ได้กำหนดไว้ในแผน </w:t>
      </w:r>
      <w:r w:rsidRPr="002E53F2">
        <w:rPr>
          <w:rFonts w:asciiTheme="majorBidi" w:hAnsiTheme="majorBidi" w:hint="cs"/>
          <w:sz w:val="30"/>
          <w:szCs w:val="30"/>
        </w:rPr>
        <w:t>AWC Share</w:t>
      </w:r>
      <w:r w:rsidRPr="002E53F2">
        <w:rPr>
          <w:rFonts w:asciiTheme="majorBidi" w:hAnsiTheme="majorBidi"/>
          <w:sz w:val="30"/>
          <w:szCs w:val="30"/>
        </w:rPr>
        <w:t>s</w:t>
      </w:r>
      <w:r w:rsidRPr="002E53F2">
        <w:rPr>
          <w:rFonts w:asciiTheme="majorBidi" w:hAnsiTheme="majorBidi" w:hint="cs"/>
          <w:sz w:val="30"/>
          <w:szCs w:val="30"/>
        </w:rPr>
        <w:t xml:space="preserve"> Plan </w:t>
      </w:r>
      <w:r w:rsidR="00C070A0" w:rsidRPr="00C070A0">
        <w:rPr>
          <w:rFonts w:asciiTheme="majorBidi" w:hAnsiTheme="majorBidi" w:hint="cs"/>
          <w:sz w:val="30"/>
          <w:szCs w:val="30"/>
        </w:rPr>
        <w:t>2</w:t>
      </w:r>
      <w:r w:rsidR="00B11C2B" w:rsidRPr="00B11C2B">
        <w:rPr>
          <w:rFonts w:asciiTheme="majorBidi" w:hAnsiTheme="majorBidi" w:hint="cs"/>
          <w:sz w:val="30"/>
          <w:szCs w:val="30"/>
        </w:rPr>
        <w:t>0</w:t>
      </w:r>
      <w:r w:rsidR="00C070A0" w:rsidRPr="00C070A0">
        <w:rPr>
          <w:rFonts w:asciiTheme="majorBidi" w:hAnsiTheme="majorBidi" w:hint="cs"/>
          <w:sz w:val="30"/>
          <w:szCs w:val="30"/>
        </w:rPr>
        <w:t>2</w:t>
      </w:r>
      <w:r w:rsidR="00C070A0" w:rsidRPr="00C070A0">
        <w:rPr>
          <w:rFonts w:asciiTheme="majorBidi" w:hAnsiTheme="majorBidi"/>
          <w:sz w:val="30"/>
          <w:szCs w:val="30"/>
        </w:rPr>
        <w:t>5</w:t>
      </w:r>
      <w:r w:rsidRPr="002E53F2">
        <w:rPr>
          <w:rFonts w:asciiTheme="majorBidi" w:hAnsiTheme="majorBidi" w:hint="cs"/>
          <w:sz w:val="30"/>
          <w:szCs w:val="30"/>
        </w:rPr>
        <w:t xml:space="preserve"> </w:t>
      </w:r>
      <w:r w:rsidRPr="002E53F2">
        <w:rPr>
          <w:rFonts w:asciiTheme="majorBidi" w:hAnsiTheme="majorBidi" w:hint="cs"/>
          <w:sz w:val="30"/>
          <w:szCs w:val="30"/>
          <w:cs/>
        </w:rPr>
        <w:t>โดยกำหนดให้ผู้บริหารระดับสูงต้องเข้าร่วมโครงการ</w:t>
      </w:r>
      <w:r w:rsidRPr="002E53F2">
        <w:rPr>
          <w:rFonts w:asciiTheme="majorBidi" w:hAnsiTheme="majorBidi"/>
          <w:sz w:val="30"/>
          <w:szCs w:val="30"/>
          <w:cs/>
        </w:rPr>
        <w:t xml:space="preserve"> </w:t>
      </w:r>
      <w:r w:rsidRPr="002E53F2">
        <w:rPr>
          <w:rFonts w:asciiTheme="majorBidi" w:hAnsiTheme="majorBidi" w:hint="cs"/>
          <w:sz w:val="30"/>
          <w:szCs w:val="30"/>
          <w:cs/>
        </w:rPr>
        <w:t>ในขณะที่พนักงานในระดับอื่นสามารถเลือกที่จะเข้าร่วมโครงการได้ภายใต้เงื่อนไขที่กำหนด</w:t>
      </w:r>
    </w:p>
    <w:p w14:paraId="4D982D1D" w14:textId="77777777" w:rsidR="003C3E71" w:rsidRPr="00BC7CD9" w:rsidRDefault="003C3E71" w:rsidP="003C3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620797F6" w14:textId="25E6ADFD" w:rsidR="003C3E71" w:rsidRPr="002E53F2" w:rsidRDefault="003C3E71" w:rsidP="003C3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2E53F2">
        <w:rPr>
          <w:rFonts w:asciiTheme="majorBidi" w:hAnsiTheme="majorBidi" w:hint="cs"/>
          <w:sz w:val="30"/>
          <w:szCs w:val="30"/>
          <w:cs/>
        </w:rPr>
        <w:t xml:space="preserve">รายละเอียดของโครงการ </w:t>
      </w:r>
      <w:r w:rsidRPr="002E53F2">
        <w:rPr>
          <w:rFonts w:asciiTheme="majorBidi" w:hAnsiTheme="majorBidi" w:hint="cs"/>
          <w:sz w:val="30"/>
          <w:szCs w:val="30"/>
        </w:rPr>
        <w:t>AWC Share</w:t>
      </w:r>
      <w:r w:rsidRPr="002E53F2">
        <w:rPr>
          <w:rFonts w:asciiTheme="majorBidi" w:hAnsiTheme="majorBidi"/>
          <w:sz w:val="30"/>
          <w:szCs w:val="30"/>
        </w:rPr>
        <w:t>s</w:t>
      </w:r>
      <w:r w:rsidRPr="002E53F2">
        <w:rPr>
          <w:rFonts w:asciiTheme="majorBidi" w:hAnsiTheme="majorBidi" w:hint="cs"/>
          <w:sz w:val="30"/>
          <w:szCs w:val="30"/>
        </w:rPr>
        <w:t xml:space="preserve"> Plan </w:t>
      </w:r>
      <w:r w:rsidR="00C070A0" w:rsidRPr="00C070A0">
        <w:rPr>
          <w:rFonts w:asciiTheme="majorBidi" w:hAnsiTheme="majorBidi" w:hint="cs"/>
          <w:sz w:val="30"/>
          <w:szCs w:val="30"/>
        </w:rPr>
        <w:t>2</w:t>
      </w:r>
      <w:r w:rsidR="00B11C2B" w:rsidRPr="00B11C2B">
        <w:rPr>
          <w:rFonts w:asciiTheme="majorBidi" w:hAnsiTheme="majorBidi" w:hint="cs"/>
          <w:sz w:val="30"/>
          <w:szCs w:val="30"/>
        </w:rPr>
        <w:t>0</w:t>
      </w:r>
      <w:r w:rsidR="00C070A0" w:rsidRPr="00C070A0">
        <w:rPr>
          <w:rFonts w:asciiTheme="majorBidi" w:hAnsiTheme="majorBidi" w:hint="cs"/>
          <w:sz w:val="30"/>
          <w:szCs w:val="30"/>
        </w:rPr>
        <w:t>2</w:t>
      </w:r>
      <w:r w:rsidR="00C070A0" w:rsidRPr="00C070A0">
        <w:rPr>
          <w:rFonts w:asciiTheme="majorBidi" w:hAnsiTheme="majorBidi"/>
          <w:sz w:val="30"/>
          <w:szCs w:val="30"/>
        </w:rPr>
        <w:t>5</w:t>
      </w:r>
      <w:r w:rsidRPr="002E53F2">
        <w:rPr>
          <w:rFonts w:asciiTheme="majorBidi" w:hAnsiTheme="majorBidi" w:hint="cs"/>
          <w:sz w:val="30"/>
          <w:szCs w:val="30"/>
        </w:rPr>
        <w:t xml:space="preserve"> </w:t>
      </w:r>
      <w:r w:rsidRPr="002E53F2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585D9DD2" w14:textId="77777777" w:rsidR="003C3E71" w:rsidRPr="00BC7CD9" w:rsidRDefault="003C3E71" w:rsidP="003C3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0"/>
          <w:szCs w:val="2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5400"/>
      </w:tblGrid>
      <w:tr w:rsidR="003C3E71" w:rsidRPr="002E53F2" w14:paraId="271E0E11" w14:textId="77777777">
        <w:trPr>
          <w:trHeight w:val="389"/>
          <w:tblHeader/>
        </w:trPr>
        <w:tc>
          <w:tcPr>
            <w:tcW w:w="3690" w:type="dxa"/>
            <w:hideMark/>
          </w:tcPr>
          <w:p w14:paraId="1A7C58E2" w14:textId="77777777" w:rsidR="003C3E71" w:rsidRPr="002E53F2" w:rsidRDefault="003C3E71">
            <w:pPr>
              <w:pStyle w:val="ListParagraph"/>
              <w:tabs>
                <w:tab w:val="clear" w:pos="454"/>
                <w:tab w:val="clear" w:pos="680"/>
                <w:tab w:val="left" w:pos="518"/>
                <w:tab w:val="left" w:pos="608"/>
                <w:tab w:val="right" w:pos="3599"/>
              </w:tabs>
              <w:spacing w:line="256" w:lineRule="auto"/>
              <w:ind w:left="540" w:hanging="73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400" w:type="dxa"/>
            <w:hideMark/>
          </w:tcPr>
          <w:p w14:paraId="2F6A968B" w14:textId="77777777" w:rsidR="003C3E71" w:rsidRPr="002E53F2" w:rsidRDefault="003C3E71">
            <w:pPr>
              <w:pStyle w:val="ListParagraph"/>
              <w:spacing w:line="256" w:lineRule="auto"/>
              <w:ind w:left="252" w:hanging="72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2E53F2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</w:tr>
      <w:tr w:rsidR="003C3E71" w:rsidRPr="002E53F2" w14:paraId="0ADAB75E" w14:textId="77777777">
        <w:trPr>
          <w:trHeight w:val="378"/>
        </w:trPr>
        <w:tc>
          <w:tcPr>
            <w:tcW w:w="3690" w:type="dxa"/>
            <w:hideMark/>
          </w:tcPr>
          <w:p w14:paraId="470E6529" w14:textId="77777777" w:rsidR="003C3E71" w:rsidRPr="002E53F2" w:rsidRDefault="003C3E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E53F2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อายุของโครงการต่อเนื่อง</w:t>
            </w:r>
          </w:p>
        </w:tc>
        <w:tc>
          <w:tcPr>
            <w:tcW w:w="5400" w:type="dxa"/>
            <w:hideMark/>
          </w:tcPr>
          <w:p w14:paraId="0E4BBE93" w14:textId="27916CDD" w:rsidR="003C3E71" w:rsidRPr="002E53F2" w:rsidRDefault="00C070A0">
            <w:pPr>
              <w:pStyle w:val="ListParagraph"/>
              <w:spacing w:line="256" w:lineRule="auto"/>
              <w:ind w:left="-290" w:firstLine="54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070A0">
              <w:rPr>
                <w:rFonts w:ascii="Angsana New" w:eastAsia="Times New Roman" w:hAnsi="Angsana New" w:hint="cs"/>
                <w:sz w:val="30"/>
                <w:szCs w:val="30"/>
              </w:rPr>
              <w:t>5</w:t>
            </w:r>
            <w:r w:rsidR="003C3E71" w:rsidRPr="002E53F2">
              <w:rPr>
                <w:rFonts w:ascii="Angsana New" w:eastAsia="Times New Roman" w:hAnsi="Angsana New" w:hint="cs"/>
                <w:sz w:val="30"/>
                <w:szCs w:val="30"/>
              </w:rPr>
              <w:t xml:space="preserve"> </w:t>
            </w:r>
            <w:r w:rsidR="003C3E71" w:rsidRPr="002E53F2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 นับจากวันที่ที่ประชุมผู้ถือหุ้นมีมติเห็นชอบโครงการ</w:t>
            </w:r>
          </w:p>
        </w:tc>
      </w:tr>
      <w:tr w:rsidR="003C3E71" w:rsidRPr="002E53F2" w14:paraId="55B9FE3E" w14:textId="77777777">
        <w:trPr>
          <w:trHeight w:val="524"/>
        </w:trPr>
        <w:tc>
          <w:tcPr>
            <w:tcW w:w="3690" w:type="dxa"/>
            <w:hideMark/>
          </w:tcPr>
          <w:p w14:paraId="03B939D7" w14:textId="77777777" w:rsidR="003C3E71" w:rsidRPr="002E53F2" w:rsidRDefault="003C3E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E53F2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จำนวนหุ้นสามัญที่ให้พนักงานเบื้องต้น</w:t>
            </w:r>
          </w:p>
        </w:tc>
        <w:tc>
          <w:tcPr>
            <w:tcW w:w="5400" w:type="dxa"/>
            <w:hideMark/>
          </w:tcPr>
          <w:p w14:paraId="73EC926B" w14:textId="2F4C5151" w:rsidR="003C3E71" w:rsidRPr="002E53F2" w:rsidRDefault="003C3E71">
            <w:pPr>
              <w:pStyle w:val="ListParagraph"/>
              <w:spacing w:line="256" w:lineRule="auto"/>
              <w:ind w:left="252"/>
              <w:jc w:val="thaiDistribute"/>
              <w:rPr>
                <w:rFonts w:ascii="Calibri" w:eastAsia="Calibri" w:hAnsi="Calibri" w:cs="Tahoma"/>
                <w:sz w:val="22"/>
                <w:cs/>
              </w:rPr>
            </w:pP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จำนวนรวมทั้งสิ้นไม่เกิน </w:t>
            </w:r>
            <w:r w:rsidR="00B11C2B" w:rsidRPr="00B11C2B">
              <w:rPr>
                <w:rFonts w:ascii="Angsana New" w:hAnsi="Angsana New" w:hint="cs"/>
                <w:sz w:val="30"/>
                <w:szCs w:val="30"/>
              </w:rPr>
              <w:t>1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36</w:t>
            </w:r>
            <w:r w:rsidRPr="002E53F2">
              <w:rPr>
                <w:rFonts w:ascii="Angsana New" w:hAnsi="Angsana New" w:hint="cs"/>
                <w:sz w:val="30"/>
                <w:szCs w:val="30"/>
              </w:rPr>
              <w:t>,</w:t>
            </w:r>
            <w:r w:rsidR="00B11C2B" w:rsidRPr="00B11C2B">
              <w:rPr>
                <w:rFonts w:ascii="Angsana New" w:hAnsi="Angsana New" w:hint="cs"/>
                <w:sz w:val="30"/>
                <w:szCs w:val="30"/>
              </w:rPr>
              <w:t>000</w:t>
            </w:r>
            <w:r w:rsidRPr="002E53F2">
              <w:rPr>
                <w:rFonts w:ascii="Angsana New" w:hAnsi="Angsana New" w:hint="cs"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Times New Roman" w:hAnsi="Angsana New" w:hint="cs"/>
                <w:sz w:val="30"/>
                <w:szCs w:val="30"/>
              </w:rPr>
              <w:t>000</w:t>
            </w: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 มูลค่าหุ้นตราไว้ </w:t>
            </w:r>
            <w:r w:rsidRPr="002E53F2">
              <w:rPr>
                <w:rFonts w:ascii="Angsana New" w:hAnsi="Angsana New"/>
                <w:sz w:val="30"/>
                <w:szCs w:val="30"/>
              </w:rPr>
              <w:br/>
            </w: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หุ้นละ </w:t>
            </w:r>
            <w:r w:rsidR="00B11C2B" w:rsidRPr="00B11C2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E53F2">
              <w:rPr>
                <w:rFonts w:ascii="Angsana New" w:hAnsi="Angsana New" w:hint="cs"/>
                <w:sz w:val="30"/>
                <w:szCs w:val="30"/>
                <w:cs/>
              </w:rPr>
              <w:t xml:space="preserve"> บาท บริษัทจะทำการเสนอขายหุ้นสามัญเพิ่มทุนเป็นโครงการต่อเนื่อง </w:t>
            </w:r>
          </w:p>
        </w:tc>
      </w:tr>
      <w:tr w:rsidR="003C3E71" w:rsidRPr="002E53F2" w14:paraId="57C6C47E" w14:textId="77777777">
        <w:trPr>
          <w:trHeight w:val="1784"/>
        </w:trPr>
        <w:tc>
          <w:tcPr>
            <w:tcW w:w="3690" w:type="dxa"/>
            <w:hideMark/>
          </w:tcPr>
          <w:p w14:paraId="5B5B759A" w14:textId="77777777" w:rsidR="003C3E71" w:rsidRPr="002E53F2" w:rsidRDefault="003C3E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sz w:val="30"/>
                <w:szCs w:val="30"/>
              </w:rPr>
            </w:pPr>
            <w:r w:rsidRPr="002E53F2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ราคาเสนอขายต่อหุ้น </w:t>
            </w:r>
          </w:p>
        </w:tc>
        <w:tc>
          <w:tcPr>
            <w:tcW w:w="5400" w:type="dxa"/>
            <w:hideMark/>
          </w:tcPr>
          <w:p w14:paraId="5EBB700E" w14:textId="19574A95" w:rsidR="003C3E71" w:rsidRPr="002E53F2" w:rsidRDefault="003C3E71">
            <w:pPr>
              <w:pStyle w:val="ListParagraph"/>
              <w:spacing w:line="256" w:lineRule="auto"/>
              <w:ind w:left="252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E53F2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ราคาเสนอขายต่อหุ้นของหุ้นให้แก่พนักงานตามโครงการ </w:t>
            </w:r>
            <w:r w:rsidRPr="002E53F2">
              <w:rPr>
                <w:rFonts w:ascii="Angsana New" w:eastAsia="Times New Roman" w:hAnsi="Angsana New" w:hint="cs"/>
                <w:sz w:val="30"/>
                <w:szCs w:val="30"/>
              </w:rPr>
              <w:t>AWC Share</w:t>
            </w:r>
            <w:r w:rsidRPr="002E53F2">
              <w:rPr>
                <w:rFonts w:ascii="Angsana New" w:eastAsia="Times New Roman" w:hAnsi="Angsana New"/>
                <w:sz w:val="30"/>
                <w:szCs w:val="30"/>
              </w:rPr>
              <w:t>s</w:t>
            </w:r>
            <w:r w:rsidRPr="002E53F2">
              <w:rPr>
                <w:rFonts w:ascii="Angsana New" w:eastAsia="Times New Roman" w:hAnsi="Angsana New" w:hint="cs"/>
                <w:sz w:val="30"/>
                <w:szCs w:val="30"/>
              </w:rPr>
              <w:t xml:space="preserve"> Plan </w:t>
            </w:r>
            <w:r w:rsidR="00C070A0" w:rsidRPr="00C070A0">
              <w:rPr>
                <w:rFonts w:ascii="Angsana New" w:eastAsia="Times New Roman" w:hAnsi="Angsana New" w:hint="cs"/>
                <w:sz w:val="30"/>
                <w:szCs w:val="30"/>
              </w:rPr>
              <w:t>2</w:t>
            </w:r>
            <w:r w:rsidR="00B11C2B" w:rsidRPr="00B11C2B">
              <w:rPr>
                <w:rFonts w:ascii="Angsana New" w:eastAsia="Times New Roman" w:hAnsi="Angsana New" w:hint="cs"/>
                <w:sz w:val="30"/>
                <w:szCs w:val="30"/>
              </w:rPr>
              <w:t>0</w:t>
            </w:r>
            <w:r w:rsidR="00C070A0" w:rsidRPr="00C070A0">
              <w:rPr>
                <w:rFonts w:ascii="Angsana New" w:eastAsia="Times New Roman" w:hAnsi="Angsana New" w:hint="cs"/>
                <w:sz w:val="30"/>
                <w:szCs w:val="30"/>
              </w:rPr>
              <w:t>2</w:t>
            </w:r>
            <w:r w:rsidR="00C070A0" w:rsidRPr="00C070A0"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 w:rsidRPr="002E53F2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จะเท่ากับราคาเฉลี่ยของราคาปิดในตลาดหลักทรัพย์แห่งประเทศไทย ในแต่ละวันทำการซื้อขายหุ้นสามัญของบริษัทย้อนหลัง </w:t>
            </w:r>
            <w:r w:rsidR="00C070A0" w:rsidRPr="00C070A0">
              <w:rPr>
                <w:rFonts w:ascii="Angsana New" w:eastAsia="Times New Roman" w:hAnsi="Angsana New" w:hint="cs"/>
                <w:sz w:val="30"/>
                <w:szCs w:val="30"/>
              </w:rPr>
              <w:t>9</w:t>
            </w:r>
            <w:r w:rsidR="00B11C2B" w:rsidRPr="00B11C2B">
              <w:rPr>
                <w:rFonts w:ascii="Angsana New" w:eastAsia="Times New Roman" w:hAnsi="Angsana New" w:hint="cs"/>
                <w:sz w:val="30"/>
                <w:szCs w:val="30"/>
              </w:rPr>
              <w:t>0</w:t>
            </w:r>
            <w:r w:rsidRPr="002E53F2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วันปฏิทินก่อนวันที่มีการเสนอขายหุ้นสามัญเพิ่มทุนในแต่ละครั้ง โดยจะทยอยออกหุ้นทุกปีภายใน </w:t>
            </w:r>
            <w:r w:rsidR="00C070A0" w:rsidRPr="00C070A0">
              <w:rPr>
                <w:rFonts w:ascii="Angsana New" w:eastAsia="Times New Roman" w:hAnsi="Angsana New" w:hint="cs"/>
                <w:sz w:val="30"/>
                <w:szCs w:val="30"/>
              </w:rPr>
              <w:t>3</w:t>
            </w:r>
            <w:r w:rsidRPr="002E53F2">
              <w:rPr>
                <w:rFonts w:ascii="Angsana New" w:eastAsia="Times New Roman" w:hAnsi="Angsana New" w:hint="cs"/>
                <w:sz w:val="30"/>
                <w:szCs w:val="30"/>
              </w:rPr>
              <w:t xml:space="preserve"> </w:t>
            </w:r>
            <w:r w:rsidRPr="002E53F2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ปีนับจากวันที่เสนอขายหุ้นให้แก่พนักงาน</w:t>
            </w:r>
          </w:p>
        </w:tc>
      </w:tr>
    </w:tbl>
    <w:p w14:paraId="49090CCA" w14:textId="3C217BEC" w:rsidR="003C3E71" w:rsidRPr="00BE5913" w:rsidRDefault="003C3E71" w:rsidP="003C3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 w:right="119" w:firstLine="9"/>
        <w:jc w:val="thaiDistribute"/>
        <w:rPr>
          <w:rFonts w:ascii="Angsana New" w:hAnsi="Angsana New"/>
          <w:i/>
          <w:iCs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lastRenderedPageBreak/>
        <w:t>สำหรับปีสิ้นสุดวันที่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3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ธันวาคม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2568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กลุ่มบริษัทและบริษัทบันทึกค่าใช้จ่ายสำหรับแผนการกำหนดค่าตอบแทนพนักงานระยะยาว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จำนวน</w:t>
      </w:r>
      <w:r w:rsidR="00787D72">
        <w:rPr>
          <w:rFonts w:ascii="Angsana New" w:hAnsi="Angsana New" w:hint="cs"/>
          <w:sz w:val="30"/>
          <w:szCs w:val="30"/>
          <w:cs/>
        </w:rPr>
        <w:t>เงิน</w:t>
      </w:r>
      <w:r w:rsidRPr="00BE5913">
        <w:rPr>
          <w:rFonts w:ascii="Angsana New" w:hAnsi="Angsana New" w:hint="cs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47</w:t>
      </w:r>
      <w:r w:rsidR="00E96E0C">
        <w:rPr>
          <w:rFonts w:ascii="Angsana New" w:hAnsi="Angsana New"/>
          <w:sz w:val="30"/>
          <w:szCs w:val="30"/>
        </w:rPr>
        <w:t>.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="00C070A0" w:rsidRPr="00C070A0">
        <w:rPr>
          <w:rFonts w:ascii="Angsana New" w:hAnsi="Angsana New"/>
          <w:sz w:val="30"/>
          <w:szCs w:val="30"/>
        </w:rPr>
        <w:t>4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ล้านบาท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และ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47</w:t>
      </w:r>
      <w:r w:rsidR="00E96E0C">
        <w:rPr>
          <w:rFonts w:ascii="Angsana New" w:hAnsi="Angsana New"/>
          <w:sz w:val="30"/>
          <w:szCs w:val="30"/>
        </w:rPr>
        <w:t>.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="00C070A0" w:rsidRPr="00C070A0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ล้านบาท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ตามลำดับ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i/>
          <w:iCs/>
          <w:sz w:val="30"/>
          <w:szCs w:val="30"/>
          <w:cs/>
        </w:rPr>
        <w:t>(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2567</w:t>
      </w:r>
      <w:r w:rsidRPr="00BE5913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6</w:t>
      </w:r>
      <w:r w:rsidR="00B11C2B" w:rsidRPr="00B11C2B">
        <w:rPr>
          <w:rFonts w:ascii="Angsana New" w:hAnsi="Angsana New"/>
          <w:i/>
          <w:iCs/>
          <w:sz w:val="30"/>
          <w:szCs w:val="30"/>
        </w:rPr>
        <w:t>0</w:t>
      </w:r>
      <w:r>
        <w:rPr>
          <w:rFonts w:ascii="Angsana New" w:hAnsi="Angsana New"/>
          <w:i/>
          <w:iCs/>
          <w:sz w:val="30"/>
          <w:szCs w:val="30"/>
        </w:rPr>
        <w:t>.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68</w:t>
      </w:r>
      <w:r w:rsidRPr="00BE5913">
        <w:rPr>
          <w:rFonts w:ascii="Angsana New" w:hAnsi="Angsana New"/>
          <w:i/>
          <w:iCs/>
          <w:sz w:val="30"/>
          <w:szCs w:val="30"/>
        </w:rPr>
        <w:t xml:space="preserve"> </w:t>
      </w:r>
      <w:r w:rsidRPr="00BE5913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E591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BE591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6</w:t>
      </w:r>
      <w:r w:rsidR="00B11C2B" w:rsidRPr="00B11C2B">
        <w:rPr>
          <w:rFonts w:ascii="Angsana New" w:hAnsi="Angsana New"/>
          <w:i/>
          <w:iCs/>
          <w:sz w:val="30"/>
          <w:szCs w:val="30"/>
        </w:rPr>
        <w:t>0</w:t>
      </w:r>
      <w:r>
        <w:rPr>
          <w:rFonts w:ascii="Angsana New" w:hAnsi="Angsana New"/>
          <w:i/>
          <w:iCs/>
          <w:sz w:val="30"/>
          <w:szCs w:val="30"/>
        </w:rPr>
        <w:t>.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67</w:t>
      </w:r>
      <w:r w:rsidRPr="00BE591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br/>
      </w:r>
      <w:r w:rsidRPr="00BE5913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E591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BE5913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70E2D4C2" w14:textId="77777777" w:rsidR="003C3E71" w:rsidRPr="00E732FF" w:rsidRDefault="003C3E71" w:rsidP="00E7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20"/>
          <w:szCs w:val="20"/>
        </w:rPr>
      </w:pPr>
    </w:p>
    <w:p w14:paraId="510B4D84" w14:textId="4CE9F3AF" w:rsidR="00287B73" w:rsidRPr="00BE5913" w:rsidRDefault="00287B73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39A98F7B" w14:textId="77777777" w:rsidR="003702FD" w:rsidRPr="00BE5913" w:rsidRDefault="003702F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157" w:type="dxa"/>
        <w:tblInd w:w="450" w:type="dxa"/>
        <w:tblLook w:val="01E0" w:firstRow="1" w:lastRow="1" w:firstColumn="1" w:lastColumn="1" w:noHBand="0" w:noVBand="0"/>
      </w:tblPr>
      <w:tblGrid>
        <w:gridCol w:w="2767"/>
        <w:gridCol w:w="899"/>
        <w:gridCol w:w="1170"/>
        <w:gridCol w:w="243"/>
        <w:gridCol w:w="1198"/>
        <w:gridCol w:w="243"/>
        <w:gridCol w:w="1203"/>
        <w:gridCol w:w="236"/>
        <w:gridCol w:w="1198"/>
      </w:tblGrid>
      <w:tr w:rsidR="005158D5" w:rsidRPr="00BE5913" w14:paraId="3161BEBF" w14:textId="77777777" w:rsidTr="005D7C4F">
        <w:trPr>
          <w:tblHeader/>
        </w:trPr>
        <w:tc>
          <w:tcPr>
            <w:tcW w:w="2767" w:type="dxa"/>
          </w:tcPr>
          <w:p w14:paraId="38F222F2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3C337FC5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1EB98AF3" w14:textId="79F8737C" w:rsidR="005158D5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 w:hint="cs"/>
                <w:sz w:val="30"/>
                <w:szCs w:val="30"/>
              </w:rPr>
              <w:t>256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4F1452B6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37" w:type="dxa"/>
            <w:gridSpan w:val="3"/>
            <w:tcBorders>
              <w:bottom w:val="single" w:sz="4" w:space="0" w:color="auto"/>
            </w:tcBorders>
          </w:tcPr>
          <w:p w14:paraId="59B5E010" w14:textId="5C836E7B" w:rsidR="005158D5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 w:hint="cs"/>
                <w:sz w:val="30"/>
                <w:szCs w:val="30"/>
              </w:rPr>
              <w:t>256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</w:tr>
      <w:tr w:rsidR="005158D5" w:rsidRPr="00BE5913" w14:paraId="009E94E3" w14:textId="77777777" w:rsidTr="005D7C4F">
        <w:trPr>
          <w:tblHeader/>
        </w:trPr>
        <w:tc>
          <w:tcPr>
            <w:tcW w:w="2767" w:type="dxa"/>
          </w:tcPr>
          <w:p w14:paraId="0DDF85AC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5317DA9F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2AD602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760F92B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0E43DCC9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43" w:type="dxa"/>
          </w:tcPr>
          <w:p w14:paraId="5C79CFA7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48202231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3CC9A8E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2B51EA84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5158D5" w:rsidRPr="00BE5913" w14:paraId="374F1636" w14:textId="77777777" w:rsidTr="005D7C4F">
        <w:trPr>
          <w:tblHeader/>
        </w:trPr>
        <w:tc>
          <w:tcPr>
            <w:tcW w:w="2767" w:type="dxa"/>
          </w:tcPr>
          <w:p w14:paraId="5EC26E27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6408B605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491" w:type="dxa"/>
            <w:gridSpan w:val="7"/>
          </w:tcPr>
          <w:p w14:paraId="3D3BB9AE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 xml:space="preserve">หุ้น / </w:t>
            </w: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158D5" w:rsidRPr="00BE5913" w14:paraId="33C7C103" w14:textId="77777777" w:rsidTr="005D7C4F">
        <w:tc>
          <w:tcPr>
            <w:tcW w:w="2767" w:type="dxa"/>
          </w:tcPr>
          <w:p w14:paraId="7013F2D3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99" w:type="dxa"/>
          </w:tcPr>
          <w:p w14:paraId="4857875B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F08DE4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78049E2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8" w:type="dxa"/>
          </w:tcPr>
          <w:p w14:paraId="5F9F25B6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776A350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1D6418FE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1F9587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AB819EE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43CD0" w:rsidRPr="00BE5913" w14:paraId="598F6C2F" w14:textId="77777777" w:rsidTr="005D7C4F">
        <w:tc>
          <w:tcPr>
            <w:tcW w:w="2767" w:type="dxa"/>
          </w:tcPr>
          <w:p w14:paraId="309A6D7B" w14:textId="26D267B4" w:rsidR="00143CD0" w:rsidRPr="00BE5913" w:rsidRDefault="0031186C" w:rsidP="0031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ind w:left="160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070A0"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  <w:r w:rsidR="00B11C2B"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9" w:type="dxa"/>
          </w:tcPr>
          <w:p w14:paraId="2F66C2F4" w14:textId="271A9EF6" w:rsidR="00143CD0" w:rsidRPr="00BE5913" w:rsidRDefault="00B11C2B" w:rsidP="00143CD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51D81F" w14:textId="4BEA9C48" w:rsidR="00143CD0" w:rsidRPr="00BE5913" w:rsidRDefault="00C070A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ind w:left="-129" w:right="-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</w:t>
            </w:r>
            <w:r w:rsidR="00272640"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</w:t>
            </w:r>
            <w:r w:rsidR="00B11C2B"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</w:t>
            </w:r>
            <w:r w:rsidR="00272640"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43" w:type="dxa"/>
          </w:tcPr>
          <w:p w14:paraId="22DCC9B2" w14:textId="77777777" w:rsidR="00143CD0" w:rsidRPr="00BE5913" w:rsidRDefault="00143CD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0B32807E" w14:textId="272E1466" w:rsidR="00143CD0" w:rsidRPr="00BE5913" w:rsidRDefault="00C070A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</w:t>
            </w:r>
            <w:r w:rsidR="00272640"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</w:t>
            </w:r>
            <w:r w:rsidR="00B11C2B"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</w:t>
            </w:r>
            <w:r w:rsidR="00272640"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43" w:type="dxa"/>
          </w:tcPr>
          <w:p w14:paraId="2B78188C" w14:textId="77777777" w:rsidR="00143CD0" w:rsidRPr="00BE5913" w:rsidRDefault="00143CD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3952843B" w14:textId="5468533F" w:rsidR="00143CD0" w:rsidRPr="00BE5913" w:rsidRDefault="00C070A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</w:t>
            </w:r>
            <w:r w:rsidR="00143CD0"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</w:t>
            </w:r>
            <w:r w:rsidR="00B11C2B"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</w:t>
            </w:r>
            <w:r w:rsidR="00143CD0"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2DA7AF50" w14:textId="77777777" w:rsidR="00143CD0" w:rsidRPr="00BE5913" w:rsidRDefault="00143CD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14FD6EC6" w14:textId="7A9B90A9" w:rsidR="00143CD0" w:rsidRPr="00BE5913" w:rsidRDefault="00C070A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</w:t>
            </w:r>
            <w:r w:rsidR="00143CD0"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</w:t>
            </w:r>
            <w:r w:rsidR="00B11C2B"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</w:t>
            </w:r>
            <w:r w:rsidR="00143CD0"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143CD0" w:rsidRPr="00E732FF" w14:paraId="3D44AC51" w14:textId="77777777" w:rsidTr="005D7C4F">
        <w:tc>
          <w:tcPr>
            <w:tcW w:w="2767" w:type="dxa"/>
          </w:tcPr>
          <w:p w14:paraId="5751C637" w14:textId="77777777" w:rsidR="00143CD0" w:rsidRPr="00E732FF" w:rsidRDefault="00143CD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899" w:type="dxa"/>
          </w:tcPr>
          <w:p w14:paraId="772E078A" w14:textId="77777777" w:rsidR="00143CD0" w:rsidRPr="00E732FF" w:rsidRDefault="00143CD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5491" w:type="dxa"/>
            <w:gridSpan w:val="7"/>
          </w:tcPr>
          <w:p w14:paraId="3BE437FD" w14:textId="77777777" w:rsidR="00143CD0" w:rsidRPr="00E732FF" w:rsidRDefault="00143CD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i/>
                <w:iCs/>
              </w:rPr>
            </w:pPr>
          </w:p>
        </w:tc>
      </w:tr>
      <w:tr w:rsidR="00143CD0" w:rsidRPr="00BE5913" w14:paraId="6ED9F189" w14:textId="77777777" w:rsidTr="005D7C4F">
        <w:tc>
          <w:tcPr>
            <w:tcW w:w="2767" w:type="dxa"/>
          </w:tcPr>
          <w:p w14:paraId="7364E650" w14:textId="77777777" w:rsidR="00143CD0" w:rsidRPr="00BE5913" w:rsidRDefault="00143CD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BE5913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899" w:type="dxa"/>
          </w:tcPr>
          <w:p w14:paraId="00E46E1F" w14:textId="77777777" w:rsidR="00143CD0" w:rsidRPr="00BE5913" w:rsidRDefault="00143CD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566153D5" w14:textId="77777777" w:rsidR="00143CD0" w:rsidRPr="00BE5913" w:rsidRDefault="00143CD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</w:tr>
      <w:tr w:rsidR="00143CD0" w:rsidRPr="00BE5913" w14:paraId="76D30593" w14:textId="77777777" w:rsidTr="0023377A">
        <w:tc>
          <w:tcPr>
            <w:tcW w:w="2767" w:type="dxa"/>
          </w:tcPr>
          <w:p w14:paraId="3A14144C" w14:textId="7CDC8A13" w:rsidR="00143CD0" w:rsidRPr="00BE5913" w:rsidRDefault="00143CD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99" w:type="dxa"/>
          </w:tcPr>
          <w:p w14:paraId="2F5B8772" w14:textId="77777777" w:rsidR="00143CD0" w:rsidRPr="00BE5913" w:rsidRDefault="00143CD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567E01A" w14:textId="77777777" w:rsidR="00143CD0" w:rsidRPr="00BE5913" w:rsidRDefault="00143CD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D0D2E6B" w14:textId="77777777" w:rsidR="00143CD0" w:rsidRPr="00BE5913" w:rsidRDefault="00143CD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DBAAB11" w14:textId="77777777" w:rsidR="00143CD0" w:rsidRPr="00BE5913" w:rsidRDefault="00143CD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D41901A" w14:textId="77777777" w:rsidR="00143CD0" w:rsidRPr="00BE5913" w:rsidRDefault="00143CD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374228FC" w14:textId="77777777" w:rsidR="00143CD0" w:rsidRPr="00BE5913" w:rsidRDefault="00143CD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2B28D6" w14:textId="77777777" w:rsidR="00143CD0" w:rsidRPr="00BE5913" w:rsidRDefault="00143CD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12CA52B1" w14:textId="77777777" w:rsidR="00143CD0" w:rsidRPr="00BE5913" w:rsidRDefault="00143CD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43CD0" w:rsidRPr="00BE5913" w14:paraId="3C15657C" w14:textId="77777777" w:rsidTr="0023377A">
        <w:tc>
          <w:tcPr>
            <w:tcW w:w="2767" w:type="dxa"/>
          </w:tcPr>
          <w:p w14:paraId="2664E1B4" w14:textId="20EE342B" w:rsidR="00143CD0" w:rsidRPr="00BE5913" w:rsidRDefault="00143CD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99" w:type="dxa"/>
          </w:tcPr>
          <w:p w14:paraId="07338C43" w14:textId="1CBC796B" w:rsidR="00143CD0" w:rsidRPr="00BE5913" w:rsidRDefault="00B11C2B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11C2B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5F989FF5" w14:textId="36469A2A" w:rsidR="00143CD0" w:rsidRPr="00143CD0" w:rsidRDefault="00C070A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32</w:t>
            </w:r>
            <w:r w:rsidR="00143CD0" w:rsidRPr="00143CD0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00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4</w:t>
            </w:r>
            <w:r w:rsidR="00143CD0" w:rsidRPr="00143CD0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96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7D3D6DFD" w14:textId="77777777" w:rsidR="00143CD0" w:rsidRPr="00143CD0" w:rsidRDefault="00143CD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38B18A02" w14:textId="696DA53B" w:rsidR="00143CD0" w:rsidRPr="00143CD0" w:rsidRDefault="00C070A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32</w:t>
            </w:r>
            <w:r w:rsidR="00143CD0" w:rsidRPr="00143CD0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00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4</w:t>
            </w:r>
            <w:r w:rsidR="00143CD0" w:rsidRPr="00143CD0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96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0E083563" w14:textId="77777777" w:rsidR="00143CD0" w:rsidRPr="00BE5913" w:rsidRDefault="00143CD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6BF4D574" w14:textId="7EC0EA03" w:rsidR="00143CD0" w:rsidRPr="00BE5913" w:rsidRDefault="00C070A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32</w:t>
            </w:r>
            <w:r w:rsidR="00143CD0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00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="00143CD0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343</w:t>
            </w:r>
          </w:p>
        </w:tc>
        <w:tc>
          <w:tcPr>
            <w:tcW w:w="236" w:type="dxa"/>
          </w:tcPr>
          <w:p w14:paraId="2AADAFB7" w14:textId="77777777" w:rsidR="00143CD0" w:rsidRPr="00BE5913" w:rsidRDefault="00143CD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43ABA99" w14:textId="781B1AFC" w:rsidR="00143CD0" w:rsidRPr="00BE5913" w:rsidRDefault="00C070A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32</w:t>
            </w:r>
            <w:r w:rsidR="00143CD0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00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="00143CD0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343</w:t>
            </w:r>
          </w:p>
        </w:tc>
      </w:tr>
      <w:tr w:rsidR="00143CD0" w:rsidRPr="00BE5913" w14:paraId="370430BD" w14:textId="77777777" w:rsidTr="0023377A">
        <w:tc>
          <w:tcPr>
            <w:tcW w:w="2767" w:type="dxa"/>
          </w:tcPr>
          <w:p w14:paraId="37A5E06E" w14:textId="77777777" w:rsidR="00143CD0" w:rsidRPr="00BE5913" w:rsidRDefault="00143CD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2" w:name="_Hlk121766727"/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ออกหุ้นให้พนักงาน</w:t>
            </w:r>
            <w:bookmarkEnd w:id="22"/>
          </w:p>
        </w:tc>
        <w:tc>
          <w:tcPr>
            <w:tcW w:w="899" w:type="dxa"/>
          </w:tcPr>
          <w:p w14:paraId="719FA6E3" w14:textId="4C03EB79" w:rsidR="00143CD0" w:rsidRPr="00BE5913" w:rsidRDefault="00B11C2B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B11C2B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D244E2" w14:textId="1FCFC13A" w:rsidR="00143CD0" w:rsidRPr="00BE5913" w:rsidRDefault="00C070A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8</w:t>
            </w:r>
            <w:r w:rsidR="00272640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010</w:t>
            </w:r>
          </w:p>
        </w:tc>
        <w:tc>
          <w:tcPr>
            <w:tcW w:w="243" w:type="dxa"/>
          </w:tcPr>
          <w:p w14:paraId="61A953A9" w14:textId="77777777" w:rsidR="00143CD0" w:rsidRPr="00BE5913" w:rsidRDefault="00143CD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37FB7820" w14:textId="7E934D64" w:rsidR="00143CD0" w:rsidRPr="00BE5913" w:rsidRDefault="00C070A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8</w:t>
            </w:r>
            <w:r w:rsidR="00272640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010</w:t>
            </w:r>
          </w:p>
        </w:tc>
        <w:tc>
          <w:tcPr>
            <w:tcW w:w="243" w:type="dxa"/>
          </w:tcPr>
          <w:p w14:paraId="453C3586" w14:textId="77777777" w:rsidR="00143CD0" w:rsidRPr="00BE5913" w:rsidRDefault="00143CD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31DE1D9D" w14:textId="306AE002" w:rsidR="00143CD0" w:rsidRPr="00BE5913" w:rsidRDefault="00C070A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24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="00143CD0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6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122D1E6" w14:textId="77777777" w:rsidR="00143CD0" w:rsidRPr="00BE5913" w:rsidRDefault="00143CD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1FDB316F" w14:textId="6CD485FC" w:rsidR="00143CD0" w:rsidRPr="00BE5913" w:rsidRDefault="00C070A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24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="00143CD0" w:rsidRPr="00BE591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6</w:t>
            </w:r>
            <w:r w:rsidR="00B11C2B" w:rsidRPr="00B11C2B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</w:tr>
      <w:tr w:rsidR="00143CD0" w:rsidRPr="00BE5913" w14:paraId="4D3FBAF9" w14:textId="77777777" w:rsidTr="00F12C2C">
        <w:tc>
          <w:tcPr>
            <w:tcW w:w="2767" w:type="dxa"/>
          </w:tcPr>
          <w:p w14:paraId="6ABABC11" w14:textId="4D527D58" w:rsidR="00143CD0" w:rsidRPr="00BE5913" w:rsidRDefault="00143CD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070A0"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  <w:r w:rsidR="00B11C2B"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9" w:type="dxa"/>
          </w:tcPr>
          <w:p w14:paraId="18CDBF48" w14:textId="5355A8BD" w:rsidR="00143CD0" w:rsidRPr="00BE5913" w:rsidRDefault="00143CD0" w:rsidP="00143CD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2FDE3C" w14:textId="77777777" w:rsidR="00143CD0" w:rsidRPr="00BE5913" w:rsidRDefault="00143CD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F6D7CA9" w14:textId="77777777" w:rsidR="00143CD0" w:rsidRPr="00BE5913" w:rsidRDefault="00143CD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36544992" w14:textId="77777777" w:rsidR="00143CD0" w:rsidRPr="00BE5913" w:rsidRDefault="00143CD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5A972846" w14:textId="77777777" w:rsidR="00143CD0" w:rsidRPr="00BE5913" w:rsidRDefault="00143CD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73F0F525" w14:textId="47B8E148" w:rsidR="00143CD0" w:rsidRPr="00BE5913" w:rsidRDefault="00143CD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DF985F9" w14:textId="77777777" w:rsidR="00143CD0" w:rsidRPr="00BE5913" w:rsidRDefault="00143CD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68959345" w14:textId="7662B9F3" w:rsidR="00143CD0" w:rsidRPr="00BE5913" w:rsidRDefault="00143CD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143CD0" w:rsidRPr="00BE5913" w14:paraId="1C8887DF" w14:textId="77777777" w:rsidTr="005D7C4F">
        <w:tc>
          <w:tcPr>
            <w:tcW w:w="2767" w:type="dxa"/>
          </w:tcPr>
          <w:p w14:paraId="20F4B46E" w14:textId="191C81B8" w:rsidR="00143CD0" w:rsidRPr="00BE5913" w:rsidRDefault="00143CD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99" w:type="dxa"/>
          </w:tcPr>
          <w:p w14:paraId="66BAAEDC" w14:textId="56408D92" w:rsidR="00143CD0" w:rsidRPr="00BE5913" w:rsidRDefault="00B11C2B" w:rsidP="00143CD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2D31207" w14:textId="00037F26" w:rsidR="00143CD0" w:rsidRPr="00BE5913" w:rsidRDefault="00C070A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ind w:left="-129" w:right="-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</w:t>
            </w:r>
            <w:r w:rsidR="0027264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01</w:t>
            </w: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</w:t>
            </w:r>
            <w:r w:rsidR="0027264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97</w:t>
            </w:r>
            <w:r w:rsidR="00B11C2B"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166763CC" w14:textId="77777777" w:rsidR="00143CD0" w:rsidRPr="00BE5913" w:rsidRDefault="00143CD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176C4701" w14:textId="02A53696" w:rsidR="00143CD0" w:rsidRPr="00BE5913" w:rsidRDefault="00C070A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</w:t>
            </w:r>
            <w:r w:rsidR="0027264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01</w:t>
            </w: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</w:t>
            </w:r>
            <w:r w:rsidR="0027264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97</w:t>
            </w:r>
            <w:r w:rsidR="00B11C2B"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2FECA630" w14:textId="77777777" w:rsidR="00143CD0" w:rsidRPr="00BE5913" w:rsidRDefault="00143CD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24B05B74" w14:textId="05CE0FC0" w:rsidR="00143CD0" w:rsidRPr="00BE5913" w:rsidRDefault="00C070A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</w:t>
            </w:r>
            <w:r w:rsidR="00143CD0"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00</w:t>
            </w: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</w:t>
            </w:r>
            <w:r w:rsidR="00143CD0"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96</w:t>
            </w:r>
            <w:r w:rsidR="00B11C2B"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CB126B8" w14:textId="77777777" w:rsidR="00143CD0" w:rsidRPr="00BE5913" w:rsidRDefault="00143CD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53270F73" w14:textId="03425FF0" w:rsidR="00143CD0" w:rsidRPr="00BE5913" w:rsidRDefault="00C070A0" w:rsidP="0014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</w:t>
            </w:r>
            <w:r w:rsidR="00143CD0"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00</w:t>
            </w: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</w:t>
            </w:r>
            <w:r w:rsidR="00143CD0"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96</w:t>
            </w:r>
            <w:r w:rsidR="00B11C2B" w:rsidRPr="00B11C2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0A8A54EB" w14:textId="77777777" w:rsidR="00F95521" w:rsidRDefault="00F95521" w:rsidP="00BE5913">
      <w:pPr>
        <w:pStyle w:val="block"/>
        <w:spacing w:after="0" w:line="230" w:lineRule="auto"/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highlight w:val="yellow"/>
          <w:lang w:val="en-US" w:bidi="th-TH"/>
        </w:rPr>
      </w:pPr>
      <w:bookmarkStart w:id="23" w:name="_Hlk121960438"/>
    </w:p>
    <w:p w14:paraId="6BCF3FEF" w14:textId="60A3E4B8" w:rsidR="008362F2" w:rsidRPr="00BE5913" w:rsidRDefault="005B29F8" w:rsidP="00BE5913">
      <w:pPr>
        <w:pStyle w:val="block"/>
        <w:spacing w:after="0" w:line="230" w:lineRule="auto"/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  <w:r w:rsidRPr="00F22E77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ออกหุ้นใหม่</w:t>
      </w:r>
    </w:p>
    <w:p w14:paraId="00F13232" w14:textId="77777777" w:rsidR="006C35C1" w:rsidRPr="00E732FF" w:rsidRDefault="006C35C1" w:rsidP="00E7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654E8A0" w14:textId="45C2E277" w:rsidR="00012D24" w:rsidRDefault="00336B01" w:rsidP="00BE5913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90"/>
        </w:tabs>
        <w:spacing w:line="228" w:lineRule="auto"/>
        <w:ind w:left="540" w:right="119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336B01">
        <w:rPr>
          <w:rFonts w:ascii="Angsana New" w:hAnsi="Angsana New"/>
          <w:sz w:val="30"/>
          <w:szCs w:val="30"/>
          <w:cs/>
        </w:rPr>
        <w:t xml:space="preserve">บริษัทได้ออกหุ้นสามัญเพิ่มทุนตามโครงการ </w:t>
      </w:r>
      <w:r w:rsidRPr="00336B01">
        <w:rPr>
          <w:rFonts w:ascii="Angsana New" w:hAnsi="Angsana New"/>
          <w:sz w:val="30"/>
          <w:szCs w:val="30"/>
        </w:rPr>
        <w:t xml:space="preserve">AWC Shares Plan Tranche </w:t>
      </w:r>
      <w:r w:rsidR="00C070A0" w:rsidRPr="00C070A0">
        <w:rPr>
          <w:rFonts w:ascii="Angsana New" w:hAnsi="Angsana New"/>
          <w:sz w:val="30"/>
          <w:szCs w:val="30"/>
        </w:rPr>
        <w:t>2</w:t>
      </w:r>
      <w:r w:rsidRPr="00336B01">
        <w:rPr>
          <w:rFonts w:ascii="Angsana New" w:hAnsi="Angsana New"/>
          <w:sz w:val="30"/>
          <w:szCs w:val="30"/>
        </w:rPr>
        <w:t xml:space="preserve"> AWC Shares Plan Tranche </w:t>
      </w:r>
      <w:r w:rsidR="00C070A0" w:rsidRPr="00C070A0">
        <w:rPr>
          <w:rFonts w:ascii="Angsana New" w:hAnsi="Angsana New"/>
          <w:sz w:val="30"/>
          <w:szCs w:val="30"/>
        </w:rPr>
        <w:t>3</w:t>
      </w:r>
      <w:r w:rsidRPr="00336B01">
        <w:rPr>
          <w:rFonts w:ascii="Angsana New" w:hAnsi="Angsana New"/>
          <w:sz w:val="30"/>
          <w:szCs w:val="30"/>
        </w:rPr>
        <w:t xml:space="preserve"> </w:t>
      </w:r>
      <w:r w:rsidRPr="00336B01">
        <w:rPr>
          <w:rFonts w:ascii="Angsana New" w:hAnsi="Angsana New"/>
          <w:sz w:val="30"/>
          <w:szCs w:val="30"/>
          <w:cs/>
        </w:rPr>
        <w:t xml:space="preserve">และ </w:t>
      </w:r>
      <w:r w:rsidRPr="00336B01">
        <w:rPr>
          <w:rFonts w:ascii="Angsana New" w:hAnsi="Angsana New"/>
          <w:sz w:val="30"/>
          <w:szCs w:val="30"/>
        </w:rPr>
        <w:t xml:space="preserve">AWC Shares Plan Tranche </w:t>
      </w:r>
      <w:r w:rsidR="00C070A0" w:rsidRPr="00C070A0">
        <w:rPr>
          <w:rFonts w:ascii="Angsana New" w:hAnsi="Angsana New"/>
          <w:sz w:val="30"/>
          <w:szCs w:val="30"/>
        </w:rPr>
        <w:t>4</w:t>
      </w:r>
      <w:r w:rsidRPr="00336B01">
        <w:rPr>
          <w:rFonts w:ascii="Angsana New" w:hAnsi="Angsana New"/>
          <w:sz w:val="30"/>
          <w:szCs w:val="30"/>
        </w:rPr>
        <w:t xml:space="preserve"> </w:t>
      </w:r>
      <w:r w:rsidRPr="00336B01">
        <w:rPr>
          <w:rFonts w:ascii="Angsana New" w:hAnsi="Angsana New"/>
          <w:sz w:val="30"/>
          <w:szCs w:val="30"/>
          <w:cs/>
        </w:rPr>
        <w:t xml:space="preserve">ให้แก่พนักงานจำนวน </w:t>
      </w:r>
      <w:r w:rsidR="00C070A0" w:rsidRPr="00C070A0">
        <w:rPr>
          <w:rFonts w:ascii="Angsana New" w:hAnsi="Angsana New"/>
          <w:sz w:val="30"/>
          <w:szCs w:val="30"/>
        </w:rPr>
        <w:t>7</w:t>
      </w:r>
      <w:r w:rsidR="00B11C2B" w:rsidRPr="00B11C2B">
        <w:rPr>
          <w:rFonts w:ascii="Angsana New" w:hAnsi="Angsana New"/>
          <w:sz w:val="30"/>
          <w:szCs w:val="30"/>
        </w:rPr>
        <w:t>00</w:t>
      </w:r>
      <w:r w:rsidRPr="00336B01">
        <w:rPr>
          <w:rFonts w:ascii="Angsana New" w:hAnsi="Angsana New"/>
          <w:sz w:val="30"/>
          <w:szCs w:val="30"/>
        </w:rPr>
        <w:t>,</w:t>
      </w:r>
      <w:r w:rsidR="00C070A0" w:rsidRPr="00C070A0">
        <w:rPr>
          <w:rFonts w:ascii="Angsana New" w:hAnsi="Angsana New"/>
          <w:sz w:val="30"/>
          <w:szCs w:val="30"/>
        </w:rPr>
        <w:t>4</w:t>
      </w:r>
      <w:r w:rsidR="00B11C2B" w:rsidRPr="00B11C2B">
        <w:rPr>
          <w:rFonts w:ascii="Angsana New" w:hAnsi="Angsana New"/>
          <w:sz w:val="30"/>
          <w:szCs w:val="30"/>
        </w:rPr>
        <w:t>00</w:t>
      </w:r>
      <w:r w:rsidRPr="00336B01">
        <w:rPr>
          <w:rFonts w:ascii="Angsana New" w:hAnsi="Angsana New"/>
          <w:sz w:val="30"/>
          <w:szCs w:val="30"/>
        </w:rPr>
        <w:t xml:space="preserve"> </w:t>
      </w:r>
      <w:r w:rsidRPr="00336B01">
        <w:rPr>
          <w:rFonts w:ascii="Angsana New" w:hAnsi="Angsana New"/>
          <w:sz w:val="30"/>
          <w:szCs w:val="30"/>
          <w:cs/>
        </w:rPr>
        <w:t xml:space="preserve">หุ้น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Pr="00336B01">
        <w:rPr>
          <w:rFonts w:ascii="Angsana New" w:hAnsi="Angsana New"/>
          <w:sz w:val="30"/>
          <w:szCs w:val="30"/>
        </w:rPr>
        <w:t>,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="00C070A0" w:rsidRPr="00C070A0">
        <w:rPr>
          <w:rFonts w:ascii="Angsana New" w:hAnsi="Angsana New"/>
          <w:sz w:val="30"/>
          <w:szCs w:val="30"/>
        </w:rPr>
        <w:t>86</w:t>
      </w:r>
      <w:r w:rsidRPr="00336B01">
        <w:rPr>
          <w:rFonts w:ascii="Angsana New" w:hAnsi="Angsana New"/>
          <w:sz w:val="30"/>
          <w:szCs w:val="30"/>
        </w:rPr>
        <w:t>,</w:t>
      </w:r>
      <w:r w:rsidR="00C070A0" w:rsidRPr="00C070A0">
        <w:rPr>
          <w:rFonts w:ascii="Angsana New" w:hAnsi="Angsana New"/>
          <w:sz w:val="30"/>
          <w:szCs w:val="30"/>
        </w:rPr>
        <w:t>8</w:t>
      </w:r>
      <w:r w:rsidR="00B11C2B" w:rsidRPr="00B11C2B">
        <w:rPr>
          <w:rFonts w:ascii="Angsana New" w:hAnsi="Angsana New"/>
          <w:sz w:val="30"/>
          <w:szCs w:val="30"/>
        </w:rPr>
        <w:t>00</w:t>
      </w:r>
      <w:r w:rsidRPr="00336B01">
        <w:rPr>
          <w:rFonts w:ascii="Angsana New" w:hAnsi="Angsana New"/>
          <w:sz w:val="30"/>
          <w:szCs w:val="30"/>
        </w:rPr>
        <w:t xml:space="preserve"> </w:t>
      </w:r>
      <w:r w:rsidRPr="00336B01">
        <w:rPr>
          <w:rFonts w:ascii="Angsana New" w:hAnsi="Angsana New"/>
          <w:sz w:val="30"/>
          <w:szCs w:val="30"/>
          <w:cs/>
        </w:rPr>
        <w:t xml:space="preserve">หุ้น และ </w:t>
      </w:r>
      <w:r w:rsidR="00C070A0" w:rsidRPr="00C070A0">
        <w:rPr>
          <w:rFonts w:ascii="Angsana New" w:hAnsi="Angsana New"/>
          <w:sz w:val="30"/>
          <w:szCs w:val="30"/>
        </w:rPr>
        <w:t>6</w:t>
      </w:r>
      <w:r w:rsidRPr="00336B01">
        <w:rPr>
          <w:rFonts w:ascii="Angsana New" w:hAnsi="Angsana New"/>
          <w:sz w:val="30"/>
          <w:szCs w:val="30"/>
        </w:rPr>
        <w:t>,</w:t>
      </w:r>
      <w:r w:rsidR="00C070A0" w:rsidRPr="00C070A0">
        <w:rPr>
          <w:rFonts w:ascii="Angsana New" w:hAnsi="Angsana New"/>
          <w:sz w:val="30"/>
          <w:szCs w:val="30"/>
        </w:rPr>
        <w:t>223</w:t>
      </w:r>
      <w:r w:rsidRPr="00336B01">
        <w:rPr>
          <w:rFonts w:ascii="Angsana New" w:hAnsi="Angsana New"/>
          <w:sz w:val="30"/>
          <w:szCs w:val="30"/>
        </w:rPr>
        <w:t>,</w:t>
      </w:r>
      <w:r w:rsidR="00C070A0" w:rsidRPr="00C070A0">
        <w:rPr>
          <w:rFonts w:ascii="Angsana New" w:hAnsi="Angsana New"/>
          <w:sz w:val="30"/>
          <w:szCs w:val="30"/>
        </w:rPr>
        <w:t>3</w:t>
      </w:r>
      <w:r w:rsidR="00B11C2B" w:rsidRPr="00B11C2B">
        <w:rPr>
          <w:rFonts w:ascii="Angsana New" w:hAnsi="Angsana New"/>
          <w:sz w:val="30"/>
          <w:szCs w:val="30"/>
        </w:rPr>
        <w:t>00</w:t>
      </w:r>
      <w:r w:rsidRPr="00336B01">
        <w:rPr>
          <w:rFonts w:ascii="Angsana New" w:hAnsi="Angsana New"/>
          <w:sz w:val="30"/>
          <w:szCs w:val="30"/>
        </w:rPr>
        <w:t xml:space="preserve"> </w:t>
      </w:r>
      <w:r w:rsidRPr="00336B01">
        <w:rPr>
          <w:rFonts w:ascii="Angsana New" w:hAnsi="Angsana New"/>
          <w:sz w:val="30"/>
          <w:szCs w:val="30"/>
          <w:cs/>
        </w:rPr>
        <w:t xml:space="preserve">หุ้น ตามลำดับ </w:t>
      </w:r>
      <w:r w:rsidRPr="00672D4F">
        <w:rPr>
          <w:rFonts w:ascii="Angsana New" w:hAnsi="Angsana New"/>
          <w:spacing w:val="-2"/>
          <w:sz w:val="30"/>
          <w:szCs w:val="30"/>
          <w:cs/>
        </w:rPr>
        <w:t xml:space="preserve">โดยมีมูลค่าที่ตราไว้หุ้นละ </w:t>
      </w:r>
      <w:r w:rsidR="00B11C2B" w:rsidRPr="00B11C2B">
        <w:rPr>
          <w:rFonts w:ascii="Angsana New" w:hAnsi="Angsana New"/>
          <w:spacing w:val="-2"/>
          <w:sz w:val="30"/>
          <w:szCs w:val="30"/>
        </w:rPr>
        <w:t>1</w:t>
      </w:r>
      <w:r w:rsidRPr="00672D4F">
        <w:rPr>
          <w:rFonts w:ascii="Angsana New" w:hAnsi="Angsana New"/>
          <w:spacing w:val="-2"/>
          <w:sz w:val="30"/>
          <w:szCs w:val="30"/>
        </w:rPr>
        <w:t xml:space="preserve"> </w:t>
      </w:r>
      <w:r w:rsidRPr="00672D4F">
        <w:rPr>
          <w:rFonts w:ascii="Angsana New" w:hAnsi="Angsana New"/>
          <w:spacing w:val="-2"/>
          <w:sz w:val="30"/>
          <w:szCs w:val="30"/>
          <w:cs/>
        </w:rPr>
        <w:t xml:space="preserve">บาท ซึ่งบริษัทได้จดทะเบียนเพิ่มทุนกับกระทรวงพาณิชย์แล้ว เมื่อวันที่ </w:t>
      </w:r>
      <w:r w:rsidR="00C070A0" w:rsidRPr="00C070A0">
        <w:rPr>
          <w:rFonts w:ascii="Angsana New" w:hAnsi="Angsana New"/>
          <w:spacing w:val="-2"/>
          <w:sz w:val="30"/>
          <w:szCs w:val="30"/>
        </w:rPr>
        <w:t>6</w:t>
      </w:r>
      <w:r w:rsidRPr="00672D4F">
        <w:rPr>
          <w:rFonts w:ascii="Angsana New" w:hAnsi="Angsana New"/>
          <w:spacing w:val="-2"/>
          <w:sz w:val="30"/>
          <w:szCs w:val="30"/>
        </w:rPr>
        <w:t xml:space="preserve"> </w:t>
      </w:r>
      <w:r w:rsidRPr="00672D4F"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 w:rsidR="00C070A0" w:rsidRPr="00C070A0">
        <w:rPr>
          <w:rFonts w:ascii="Angsana New" w:hAnsi="Angsana New"/>
          <w:spacing w:val="-2"/>
          <w:sz w:val="30"/>
          <w:szCs w:val="30"/>
        </w:rPr>
        <w:t>2568</w:t>
      </w:r>
    </w:p>
    <w:p w14:paraId="497E61F6" w14:textId="77777777" w:rsidR="00012D24" w:rsidRDefault="00012D24" w:rsidP="00BE5913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90"/>
        </w:tabs>
        <w:spacing w:line="228" w:lineRule="auto"/>
        <w:ind w:left="540" w:right="119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9D93872" w14:textId="216A7508" w:rsidR="00802251" w:rsidRPr="00F22E77" w:rsidRDefault="00802251" w:rsidP="00BE5913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90"/>
        </w:tabs>
        <w:spacing w:line="228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F22E77">
        <w:rPr>
          <w:rFonts w:ascii="Angsana New" w:hAnsi="Angsana New" w:hint="cs"/>
          <w:sz w:val="30"/>
          <w:szCs w:val="30"/>
          <w:cs/>
        </w:rPr>
        <w:t>บริษัทได้ออกหุ้นสามัญเพิ่มทุนตามโครงการ</w:t>
      </w:r>
      <w:r w:rsidRPr="00F22E77">
        <w:rPr>
          <w:rFonts w:ascii="Angsana New" w:hAnsi="Angsana New"/>
          <w:sz w:val="30"/>
          <w:szCs w:val="30"/>
          <w:cs/>
        </w:rPr>
        <w:t xml:space="preserve"> </w:t>
      </w:r>
      <w:r w:rsidRPr="00F22E77">
        <w:rPr>
          <w:rFonts w:ascii="Angsana New" w:hAnsi="Angsana New"/>
          <w:sz w:val="30"/>
          <w:szCs w:val="30"/>
        </w:rPr>
        <w:t xml:space="preserve">AWC Shares Plan Tranche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="00B2049F" w:rsidRPr="00F22E77">
        <w:rPr>
          <w:rFonts w:ascii="Angsana New" w:hAnsi="Angsana New"/>
          <w:sz w:val="30"/>
          <w:szCs w:val="30"/>
        </w:rPr>
        <w:t xml:space="preserve"> </w:t>
      </w:r>
      <w:r w:rsidRPr="00F22E77">
        <w:rPr>
          <w:rFonts w:ascii="Angsana New" w:hAnsi="Angsana New"/>
          <w:sz w:val="30"/>
          <w:szCs w:val="30"/>
        </w:rPr>
        <w:t xml:space="preserve">AWC Shares Plan Tranche </w:t>
      </w:r>
      <w:r w:rsidR="00C070A0" w:rsidRPr="00C070A0">
        <w:rPr>
          <w:rFonts w:ascii="Angsana New" w:hAnsi="Angsana New"/>
          <w:sz w:val="30"/>
          <w:szCs w:val="30"/>
        </w:rPr>
        <w:t>2</w:t>
      </w:r>
      <w:r w:rsidRPr="00F22E77">
        <w:rPr>
          <w:rFonts w:ascii="Angsana New" w:hAnsi="Angsana New"/>
          <w:sz w:val="30"/>
          <w:szCs w:val="30"/>
          <w:cs/>
        </w:rPr>
        <w:t xml:space="preserve"> </w:t>
      </w:r>
      <w:r w:rsidR="00B2049F" w:rsidRPr="00F22E77">
        <w:rPr>
          <w:rFonts w:ascii="Angsana New" w:hAnsi="Angsana New" w:hint="cs"/>
          <w:sz w:val="30"/>
          <w:szCs w:val="30"/>
          <w:cs/>
        </w:rPr>
        <w:t xml:space="preserve">และ </w:t>
      </w:r>
      <w:r w:rsidR="00B2049F" w:rsidRPr="00F22E77">
        <w:rPr>
          <w:rFonts w:ascii="Angsana New" w:hAnsi="Angsana New"/>
          <w:sz w:val="30"/>
          <w:szCs w:val="30"/>
        </w:rPr>
        <w:t xml:space="preserve">AWC Shares Plan Tranche </w:t>
      </w:r>
      <w:r w:rsidR="00C070A0" w:rsidRPr="00C070A0">
        <w:rPr>
          <w:rFonts w:ascii="Angsana New" w:hAnsi="Angsana New"/>
          <w:sz w:val="30"/>
          <w:szCs w:val="30"/>
        </w:rPr>
        <w:t>3</w:t>
      </w:r>
      <w:r w:rsidR="00B2049F" w:rsidRPr="00F22E77">
        <w:rPr>
          <w:rFonts w:ascii="Angsana New" w:hAnsi="Angsana New"/>
          <w:sz w:val="30"/>
          <w:szCs w:val="30"/>
        </w:rPr>
        <w:t xml:space="preserve"> </w:t>
      </w:r>
      <w:r w:rsidRPr="00F22E77">
        <w:rPr>
          <w:rFonts w:ascii="Angsana New" w:hAnsi="Angsana New" w:hint="cs"/>
          <w:sz w:val="30"/>
          <w:szCs w:val="30"/>
          <w:cs/>
        </w:rPr>
        <w:t>ให้แก่พนักงานจำนวน</w:t>
      </w:r>
      <w:r w:rsidRPr="00F22E77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624</w:t>
      </w:r>
      <w:r w:rsidR="001608A4" w:rsidRPr="00F22E77">
        <w:rPr>
          <w:rFonts w:ascii="Angsana New" w:hAnsi="Angsana New"/>
          <w:sz w:val="30"/>
          <w:szCs w:val="30"/>
        </w:rPr>
        <w:t>,</w:t>
      </w:r>
      <w:r w:rsidR="00C070A0" w:rsidRPr="00C070A0">
        <w:rPr>
          <w:rFonts w:ascii="Angsana New" w:hAnsi="Angsana New"/>
          <w:sz w:val="30"/>
          <w:szCs w:val="30"/>
        </w:rPr>
        <w:t>7</w:t>
      </w:r>
      <w:r w:rsidR="00B11C2B" w:rsidRPr="00B11C2B">
        <w:rPr>
          <w:rFonts w:ascii="Angsana New" w:hAnsi="Angsana New"/>
          <w:sz w:val="30"/>
          <w:szCs w:val="30"/>
        </w:rPr>
        <w:t>00</w:t>
      </w:r>
      <w:r w:rsidR="001608A4" w:rsidRPr="00F22E77">
        <w:rPr>
          <w:rFonts w:ascii="Angsana New" w:hAnsi="Angsana New"/>
          <w:sz w:val="30"/>
          <w:szCs w:val="30"/>
        </w:rPr>
        <w:t xml:space="preserve"> </w:t>
      </w:r>
      <w:r w:rsidRPr="00F22E77">
        <w:rPr>
          <w:rFonts w:ascii="Angsana New" w:hAnsi="Angsana New"/>
          <w:sz w:val="30"/>
          <w:szCs w:val="30"/>
        </w:rPr>
        <w:t xml:space="preserve"> </w:t>
      </w:r>
      <w:r w:rsidRPr="00F22E77">
        <w:rPr>
          <w:rFonts w:ascii="Angsana New" w:hAnsi="Angsana New" w:hint="cs"/>
          <w:sz w:val="30"/>
          <w:szCs w:val="30"/>
          <w:cs/>
        </w:rPr>
        <w:t xml:space="preserve">หุ้น </w:t>
      </w:r>
      <w:r w:rsidR="00C070A0" w:rsidRPr="00C070A0">
        <w:rPr>
          <w:rFonts w:ascii="Angsana New" w:hAnsi="Angsana New"/>
          <w:sz w:val="30"/>
          <w:szCs w:val="30"/>
        </w:rPr>
        <w:t>8</w:t>
      </w:r>
      <w:r w:rsidR="00B11C2B" w:rsidRPr="00B11C2B">
        <w:rPr>
          <w:rFonts w:ascii="Angsana New" w:hAnsi="Angsana New"/>
          <w:sz w:val="30"/>
          <w:szCs w:val="30"/>
        </w:rPr>
        <w:t>11</w:t>
      </w:r>
      <w:r w:rsidR="001608A4" w:rsidRPr="00F22E77">
        <w:rPr>
          <w:rFonts w:ascii="Angsana New" w:hAnsi="Angsana New"/>
          <w:sz w:val="30"/>
          <w:szCs w:val="30"/>
        </w:rPr>
        <w:t>,</w:t>
      </w:r>
      <w:r w:rsidR="00B11C2B" w:rsidRPr="00B11C2B">
        <w:rPr>
          <w:rFonts w:ascii="Angsana New" w:hAnsi="Angsana New"/>
          <w:sz w:val="30"/>
          <w:szCs w:val="30"/>
        </w:rPr>
        <w:t>100</w:t>
      </w:r>
      <w:r w:rsidR="001608A4" w:rsidRPr="00F22E77">
        <w:rPr>
          <w:rFonts w:ascii="Angsana New" w:hAnsi="Angsana New"/>
          <w:sz w:val="30"/>
          <w:szCs w:val="30"/>
        </w:rPr>
        <w:t xml:space="preserve"> </w:t>
      </w:r>
      <w:r w:rsidR="001608A4" w:rsidRPr="00F22E77">
        <w:rPr>
          <w:rFonts w:ascii="Angsana New" w:hAnsi="Angsana New" w:hint="cs"/>
          <w:sz w:val="30"/>
          <w:szCs w:val="30"/>
          <w:cs/>
        </w:rPr>
        <w:t xml:space="preserve">หุ้น </w:t>
      </w:r>
      <w:r w:rsidRPr="00F22E77">
        <w:rPr>
          <w:rFonts w:ascii="Angsana New" w:hAnsi="Angsana New" w:hint="cs"/>
          <w:sz w:val="30"/>
          <w:szCs w:val="30"/>
          <w:cs/>
        </w:rPr>
        <w:t>และ</w:t>
      </w:r>
      <w:r w:rsidRPr="00F22E77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="001608A4" w:rsidRPr="00F22E77">
        <w:rPr>
          <w:rFonts w:ascii="Angsana New" w:hAnsi="Angsana New"/>
          <w:sz w:val="30"/>
          <w:szCs w:val="30"/>
        </w:rPr>
        <w:t>,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="00C070A0" w:rsidRPr="00C070A0">
        <w:rPr>
          <w:rFonts w:ascii="Angsana New" w:hAnsi="Angsana New"/>
          <w:sz w:val="30"/>
          <w:szCs w:val="30"/>
        </w:rPr>
        <w:t>8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="009C179E" w:rsidRPr="00F22E77">
        <w:rPr>
          <w:rFonts w:ascii="Angsana New" w:hAnsi="Angsana New"/>
          <w:sz w:val="30"/>
          <w:szCs w:val="30"/>
        </w:rPr>
        <w:t>,</w:t>
      </w:r>
      <w:r w:rsidR="00C070A0" w:rsidRPr="00C070A0">
        <w:rPr>
          <w:rFonts w:ascii="Angsana New" w:hAnsi="Angsana New"/>
          <w:sz w:val="30"/>
          <w:szCs w:val="30"/>
        </w:rPr>
        <w:t>5</w:t>
      </w:r>
      <w:r w:rsidR="00B11C2B" w:rsidRPr="00B11C2B">
        <w:rPr>
          <w:rFonts w:ascii="Angsana New" w:hAnsi="Angsana New"/>
          <w:sz w:val="30"/>
          <w:szCs w:val="30"/>
        </w:rPr>
        <w:t>00</w:t>
      </w:r>
      <w:r w:rsidRPr="00F22E77">
        <w:rPr>
          <w:rFonts w:ascii="Angsana New" w:hAnsi="Angsana New"/>
          <w:sz w:val="30"/>
          <w:szCs w:val="30"/>
        </w:rPr>
        <w:t xml:space="preserve"> </w:t>
      </w:r>
      <w:r w:rsidRPr="00F22E77">
        <w:rPr>
          <w:rFonts w:ascii="Angsana New" w:hAnsi="Angsana New" w:hint="cs"/>
          <w:sz w:val="30"/>
          <w:szCs w:val="30"/>
          <w:cs/>
        </w:rPr>
        <w:t>หุ้น</w:t>
      </w:r>
      <w:r w:rsidRPr="00F22E77">
        <w:rPr>
          <w:rFonts w:ascii="Angsana New" w:hAnsi="Angsana New"/>
          <w:sz w:val="30"/>
          <w:szCs w:val="30"/>
          <w:cs/>
        </w:rPr>
        <w:t xml:space="preserve"> </w:t>
      </w:r>
      <w:r w:rsidRPr="00F22E77">
        <w:rPr>
          <w:rFonts w:ascii="Angsana New" w:hAnsi="Angsana New" w:hint="cs"/>
          <w:sz w:val="30"/>
          <w:szCs w:val="30"/>
          <w:cs/>
        </w:rPr>
        <w:t>ตามลำดับ</w:t>
      </w:r>
      <w:r w:rsidRPr="00F22E77">
        <w:rPr>
          <w:rFonts w:ascii="Angsana New" w:hAnsi="Angsana New"/>
          <w:sz w:val="30"/>
          <w:szCs w:val="30"/>
          <w:cs/>
        </w:rPr>
        <w:t xml:space="preserve"> </w:t>
      </w:r>
      <w:r w:rsidR="004A37FB" w:rsidRPr="00F22E77">
        <w:rPr>
          <w:rFonts w:ascii="Angsana New" w:hAnsi="Angsana New"/>
          <w:sz w:val="30"/>
          <w:szCs w:val="30"/>
        </w:rPr>
        <w:br/>
      </w:r>
      <w:r w:rsidR="00063B1F">
        <w:rPr>
          <w:rFonts w:ascii="Angsana New" w:hAnsi="Angsana New" w:hint="cs"/>
          <w:sz w:val="30"/>
          <w:szCs w:val="30"/>
          <w:cs/>
        </w:rPr>
        <w:t>โดยมี</w:t>
      </w:r>
      <w:r w:rsidRPr="00F22E77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F22E77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Pr="00F22E77">
        <w:rPr>
          <w:rFonts w:ascii="Angsana New" w:hAnsi="Angsana New"/>
          <w:sz w:val="30"/>
          <w:szCs w:val="30"/>
        </w:rPr>
        <w:t xml:space="preserve"> </w:t>
      </w:r>
      <w:r w:rsidRPr="00F22E77">
        <w:rPr>
          <w:rFonts w:ascii="Angsana New" w:hAnsi="Angsana New" w:hint="cs"/>
          <w:sz w:val="30"/>
          <w:szCs w:val="30"/>
          <w:cs/>
        </w:rPr>
        <w:t>บาท</w:t>
      </w:r>
      <w:r w:rsidRPr="00F22E77">
        <w:rPr>
          <w:rFonts w:ascii="Angsana New" w:hAnsi="Angsana New"/>
          <w:sz w:val="30"/>
          <w:szCs w:val="30"/>
        </w:rPr>
        <w:t xml:space="preserve"> </w:t>
      </w:r>
      <w:r w:rsidRPr="00F22E77">
        <w:rPr>
          <w:rFonts w:ascii="Angsana New" w:hAnsi="Angsana New" w:hint="cs"/>
          <w:sz w:val="30"/>
          <w:szCs w:val="30"/>
          <w:cs/>
        </w:rPr>
        <w:t>ซึ่งบริษัทได้จดทะเบียนเพิ่มทุนกับกระทรวงพาณิชย์แล้ว</w:t>
      </w:r>
      <w:r w:rsidRPr="00F22E77">
        <w:rPr>
          <w:rFonts w:ascii="Angsana New" w:hAnsi="Angsana New"/>
          <w:sz w:val="30"/>
          <w:szCs w:val="30"/>
          <w:cs/>
        </w:rPr>
        <w:t xml:space="preserve"> </w:t>
      </w:r>
      <w:r w:rsidRPr="00F22E77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F22E77">
        <w:rPr>
          <w:rFonts w:ascii="Angsana New" w:hAnsi="Angsana New"/>
          <w:sz w:val="30"/>
          <w:szCs w:val="30"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8</w:t>
      </w:r>
      <w:r w:rsidRPr="00F22E77">
        <w:rPr>
          <w:rFonts w:ascii="Angsana New" w:hAnsi="Angsana New"/>
          <w:sz w:val="30"/>
          <w:szCs w:val="30"/>
        </w:rPr>
        <w:t xml:space="preserve"> </w:t>
      </w:r>
      <w:r w:rsidRPr="00F22E77">
        <w:rPr>
          <w:rFonts w:ascii="Angsana New" w:hAnsi="Angsana New" w:hint="cs"/>
          <w:sz w:val="30"/>
          <w:szCs w:val="30"/>
          <w:cs/>
        </w:rPr>
        <w:t>มีนาคม</w:t>
      </w:r>
      <w:r w:rsidRPr="00F22E77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2567</w:t>
      </w:r>
    </w:p>
    <w:bookmarkEnd w:id="23"/>
    <w:p w14:paraId="19FF3A39" w14:textId="31D5BA0A" w:rsidR="009F5E84" w:rsidRDefault="009F5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E9880F6" w14:textId="27BEA3B5" w:rsidR="0024686B" w:rsidRPr="00BE5913" w:rsidRDefault="0024686B" w:rsidP="00BE5913">
      <w:pPr>
        <w:pStyle w:val="block"/>
        <w:spacing w:after="0" w:line="230" w:lineRule="auto"/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BE5913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lastRenderedPageBreak/>
        <w:t>ส่วนเกินมูลค่าหุ้น</w:t>
      </w:r>
    </w:p>
    <w:p w14:paraId="6CDB2EA7" w14:textId="77777777" w:rsidR="0024686B" w:rsidRPr="00E732FF" w:rsidRDefault="0024686B" w:rsidP="00E7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735F661" w14:textId="669D6134" w:rsidR="00C46303" w:rsidRDefault="0024686B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ตามบทบัญญัติแห่งพระราชบัญญัติบริษัทมหาชนจำกัด พ</w:t>
      </w:r>
      <w:r w:rsidRPr="00BE5913">
        <w:rPr>
          <w:rFonts w:ascii="Angsana New" w:hAnsi="Angsana New"/>
          <w:sz w:val="30"/>
          <w:szCs w:val="30"/>
        </w:rPr>
        <w:t>.</w:t>
      </w:r>
      <w:r w:rsidRPr="00BE5913">
        <w:rPr>
          <w:rFonts w:ascii="Angsana New" w:hAnsi="Angsana New" w:hint="cs"/>
          <w:sz w:val="30"/>
          <w:szCs w:val="30"/>
          <w:cs/>
        </w:rPr>
        <w:t>ศ</w:t>
      </w:r>
      <w:r w:rsidRPr="00BE5913">
        <w:rPr>
          <w:rFonts w:ascii="Angsana New" w:hAnsi="Angsana New"/>
          <w:sz w:val="30"/>
          <w:szCs w:val="30"/>
        </w:rPr>
        <w:t xml:space="preserve">. </w:t>
      </w:r>
      <w:r w:rsidR="00C070A0" w:rsidRPr="00C070A0">
        <w:rPr>
          <w:rFonts w:ascii="Angsana New" w:hAnsi="Angsana New"/>
          <w:sz w:val="30"/>
          <w:szCs w:val="30"/>
        </w:rPr>
        <w:t>2535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 xml:space="preserve">มาตรา </w:t>
      </w:r>
      <w:r w:rsidR="00C070A0" w:rsidRPr="00C070A0">
        <w:rPr>
          <w:rFonts w:ascii="Angsana New" w:hAnsi="Angsana New"/>
          <w:sz w:val="30"/>
          <w:szCs w:val="30"/>
        </w:rPr>
        <w:t>5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 xml:space="preserve"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</w:t>
      </w:r>
      <w:r w:rsidRPr="00BE5913">
        <w:rPr>
          <w:rFonts w:ascii="Angsana New" w:hAnsi="Angsana New"/>
          <w:sz w:val="30"/>
          <w:szCs w:val="30"/>
        </w:rPr>
        <w:t>(“</w:t>
      </w:r>
      <w:r w:rsidRPr="00BE5913">
        <w:rPr>
          <w:rFonts w:ascii="Angsana New" w:hAnsi="Angsana New" w:hint="cs"/>
          <w:sz w:val="30"/>
          <w:szCs w:val="30"/>
          <w:cs/>
        </w:rPr>
        <w:t>ส่วนเกินมูลค่าหุ้น</w:t>
      </w:r>
      <w:r w:rsidRPr="00BE5913">
        <w:rPr>
          <w:rFonts w:ascii="Angsana New" w:hAnsi="Angsana New"/>
          <w:sz w:val="30"/>
          <w:szCs w:val="30"/>
        </w:rPr>
        <w:t>”)</w:t>
      </w:r>
      <w:r w:rsidRPr="00BE5913">
        <w:rPr>
          <w:rFonts w:ascii="Angsana New" w:hAnsi="Angsana New" w:hint="cs"/>
          <w:sz w:val="30"/>
          <w:szCs w:val="30"/>
          <w:cs/>
        </w:rPr>
        <w:t xml:space="preserve"> ส่วนเกินมูลค่าหุ้นนี้จะนำไปจ่ายเป็นเงินปันผลไม่ได้</w:t>
      </w:r>
    </w:p>
    <w:p w14:paraId="1B5DE033" w14:textId="77777777" w:rsidR="000E2826" w:rsidRDefault="000E282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14:paraId="68CF603F" w14:textId="587C503D" w:rsidR="00F216AE" w:rsidRPr="00BE5913" w:rsidRDefault="00F216AE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  <w:r w:rsidR="00FF7A8B" w:rsidRPr="00BE5913">
        <w:rPr>
          <w:rFonts w:ascii="Angsana New" w:hAnsi="Angsana New" w:hint="cs"/>
          <w:b/>
          <w:bCs/>
          <w:sz w:val="30"/>
          <w:szCs w:val="30"/>
          <w:cs/>
        </w:rPr>
        <w:t>ตามกฎหมาย</w:t>
      </w:r>
      <w:r w:rsidR="00FF7A8B" w:rsidRPr="00BE5913">
        <w:rPr>
          <w:rFonts w:ascii="Angsana New" w:hAnsi="Angsana New"/>
          <w:b/>
          <w:bCs/>
          <w:sz w:val="30"/>
          <w:szCs w:val="30"/>
          <w:cs/>
        </w:rPr>
        <w:t xml:space="preserve">  </w:t>
      </w:r>
    </w:p>
    <w:p w14:paraId="76AC3942" w14:textId="77777777" w:rsidR="00F216AE" w:rsidRPr="00E732FF" w:rsidRDefault="00F216AE" w:rsidP="00E7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0201FBF" w14:textId="7A3DC83E" w:rsidR="007E5772" w:rsidRPr="00BE5913" w:rsidRDefault="002157F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ตามบทบัญญัติแห่ง</w:t>
      </w:r>
      <w:r w:rsidR="00E56F93" w:rsidRPr="00BE5913">
        <w:rPr>
          <w:rFonts w:ascii="Angsana New" w:hAnsi="Angsana New" w:hint="cs"/>
          <w:sz w:val="30"/>
          <w:szCs w:val="30"/>
          <w:cs/>
        </w:rPr>
        <w:t>พระราชบัญญัติบริษัทมหาชนจำกัด พ</w:t>
      </w:r>
      <w:r w:rsidR="00E56F93" w:rsidRPr="00BE5913">
        <w:rPr>
          <w:rFonts w:ascii="Angsana New" w:hAnsi="Angsana New"/>
          <w:sz w:val="30"/>
          <w:szCs w:val="30"/>
        </w:rPr>
        <w:t>.</w:t>
      </w:r>
      <w:r w:rsidR="00E56F93" w:rsidRPr="00BE5913">
        <w:rPr>
          <w:rFonts w:ascii="Angsana New" w:hAnsi="Angsana New" w:hint="cs"/>
          <w:sz w:val="30"/>
          <w:szCs w:val="30"/>
          <w:cs/>
        </w:rPr>
        <w:t>ศ</w:t>
      </w:r>
      <w:r w:rsidR="00E56F93" w:rsidRPr="00BE5913">
        <w:rPr>
          <w:rFonts w:ascii="Angsana New" w:hAnsi="Angsana New"/>
          <w:sz w:val="30"/>
          <w:szCs w:val="30"/>
        </w:rPr>
        <w:t xml:space="preserve">. </w:t>
      </w:r>
      <w:r w:rsidR="00C070A0" w:rsidRPr="00C070A0">
        <w:rPr>
          <w:rFonts w:ascii="Angsana New" w:hAnsi="Angsana New"/>
          <w:sz w:val="30"/>
          <w:szCs w:val="30"/>
        </w:rPr>
        <w:t>2535</w:t>
      </w:r>
      <w:r w:rsidR="00E56F93" w:rsidRPr="00BE5913">
        <w:rPr>
          <w:rFonts w:ascii="Angsana New" w:hAnsi="Angsana New"/>
          <w:sz w:val="30"/>
          <w:szCs w:val="30"/>
        </w:rPr>
        <w:t xml:space="preserve"> </w:t>
      </w:r>
      <w:r w:rsidR="00E56F93" w:rsidRPr="00BE5913">
        <w:rPr>
          <w:rFonts w:ascii="Angsana New" w:hAnsi="Angsana New" w:hint="cs"/>
          <w:sz w:val="30"/>
          <w:szCs w:val="30"/>
          <w:cs/>
        </w:rPr>
        <w:t xml:space="preserve">มาตรา </w:t>
      </w:r>
      <w:r w:rsidR="00B11C2B" w:rsidRPr="00B11C2B">
        <w:rPr>
          <w:rFonts w:ascii="Angsana New" w:hAnsi="Angsana New"/>
          <w:sz w:val="30"/>
          <w:szCs w:val="30"/>
        </w:rPr>
        <w:t>11</w:t>
      </w:r>
      <w:r w:rsidR="00C070A0" w:rsidRPr="00C070A0">
        <w:rPr>
          <w:rFonts w:ascii="Angsana New" w:hAnsi="Angsana New"/>
          <w:sz w:val="30"/>
          <w:szCs w:val="30"/>
        </w:rPr>
        <w:t>6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/>
          <w:sz w:val="30"/>
          <w:szCs w:val="30"/>
          <w:cs/>
        </w:rPr>
        <w:t>บริษัทจะต้องจัดสรรทุนสำรอง (</w:t>
      </w:r>
      <w:r w:rsidRPr="00BE5913">
        <w:rPr>
          <w:rFonts w:ascii="Angsana New" w:hAnsi="Angsana New"/>
          <w:sz w:val="30"/>
          <w:szCs w:val="30"/>
        </w:rPr>
        <w:t>“</w:t>
      </w:r>
      <w:r w:rsidRPr="00BE5913">
        <w:rPr>
          <w:rFonts w:ascii="Angsana New" w:hAnsi="Angsana New"/>
          <w:sz w:val="30"/>
          <w:szCs w:val="30"/>
          <w:cs/>
        </w:rPr>
        <w:t>สำรองตามกฎหมาย</w:t>
      </w:r>
      <w:r w:rsidRPr="00BE5913">
        <w:rPr>
          <w:rFonts w:ascii="Angsana New" w:hAnsi="Angsana New"/>
          <w:sz w:val="30"/>
          <w:szCs w:val="30"/>
        </w:rPr>
        <w:t xml:space="preserve">”) </w:t>
      </w:r>
      <w:r w:rsidRPr="00BE5913">
        <w:rPr>
          <w:rFonts w:ascii="Angsana New" w:hAnsi="Angsana New"/>
          <w:spacing w:val="-4"/>
          <w:sz w:val="30"/>
          <w:szCs w:val="30"/>
          <w:cs/>
        </w:rPr>
        <w:t>อย่างน้อยร้อยละ</w:t>
      </w:r>
      <w:r w:rsidRPr="00BE5913">
        <w:rPr>
          <w:rFonts w:ascii="Angsana New" w:hAnsi="Angsana New"/>
          <w:spacing w:val="-4"/>
          <w:sz w:val="30"/>
          <w:szCs w:val="30"/>
        </w:rPr>
        <w:t xml:space="preserve"> </w:t>
      </w:r>
      <w:r w:rsidR="00C070A0" w:rsidRPr="00C070A0">
        <w:rPr>
          <w:rFonts w:ascii="Angsana New" w:hAnsi="Angsana New"/>
          <w:spacing w:val="-4"/>
          <w:sz w:val="30"/>
          <w:szCs w:val="30"/>
        </w:rPr>
        <w:t>5</w:t>
      </w:r>
      <w:r w:rsidRPr="00BE5913">
        <w:rPr>
          <w:rFonts w:ascii="Angsana New" w:hAnsi="Angsana New"/>
          <w:spacing w:val="-4"/>
          <w:sz w:val="30"/>
          <w:szCs w:val="30"/>
        </w:rPr>
        <w:t xml:space="preserve"> </w:t>
      </w:r>
      <w:r w:rsidRPr="00BE5913">
        <w:rPr>
          <w:rFonts w:ascii="Angsana New" w:hAnsi="Angsana New" w:hint="cs"/>
          <w:spacing w:val="-4"/>
          <w:sz w:val="30"/>
          <w:szCs w:val="30"/>
          <w:cs/>
        </w:rPr>
        <w:t>ของกำไรสุทธิ</w:t>
      </w:r>
      <w:r w:rsidR="00E56F93" w:rsidRPr="00BE5913">
        <w:rPr>
          <w:rFonts w:ascii="Angsana New" w:hAnsi="Angsana New" w:hint="cs"/>
          <w:spacing w:val="-4"/>
          <w:sz w:val="30"/>
          <w:szCs w:val="30"/>
          <w:cs/>
        </w:rPr>
        <w:t xml:space="preserve">ประจำปีหลังจากหักขาดทุนสะสมยกมา </w:t>
      </w:r>
      <w:r w:rsidR="00E56F93" w:rsidRPr="00BE5913">
        <w:rPr>
          <w:rFonts w:ascii="Angsana New" w:hAnsi="Angsana New"/>
          <w:spacing w:val="-4"/>
          <w:sz w:val="30"/>
          <w:szCs w:val="30"/>
        </w:rPr>
        <w:t>(</w:t>
      </w:r>
      <w:r w:rsidR="00E56F93" w:rsidRPr="00BE5913">
        <w:rPr>
          <w:rFonts w:ascii="Angsana New" w:hAnsi="Angsana New" w:hint="cs"/>
          <w:spacing w:val="-4"/>
          <w:sz w:val="30"/>
          <w:szCs w:val="30"/>
          <w:cs/>
        </w:rPr>
        <w:t>ถ้ามี</w:t>
      </w:r>
      <w:r w:rsidR="00E56F93" w:rsidRPr="00BE5913">
        <w:rPr>
          <w:rFonts w:ascii="Angsana New" w:hAnsi="Angsana New"/>
          <w:spacing w:val="-4"/>
          <w:sz w:val="30"/>
          <w:szCs w:val="30"/>
        </w:rPr>
        <w:t>)</w:t>
      </w:r>
      <w:r w:rsidRPr="00BE5913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BE5913">
        <w:rPr>
          <w:rFonts w:ascii="Angsana New" w:hAnsi="Angsana New" w:hint="cs"/>
          <w:spacing w:val="-4"/>
          <w:sz w:val="30"/>
          <w:szCs w:val="30"/>
          <w:cs/>
        </w:rPr>
        <w:t>จนกว่า</w:t>
      </w:r>
      <w:r w:rsidRPr="00BE5913">
        <w:rPr>
          <w:rFonts w:ascii="Angsana New" w:hAnsi="Angsana New"/>
          <w:spacing w:val="-4"/>
          <w:sz w:val="30"/>
          <w:szCs w:val="30"/>
          <w:cs/>
        </w:rPr>
        <w:t>สำรองดังกล่าวมีจำนวนไม่น้อยกว่าร้อยละ</w:t>
      </w:r>
      <w:r w:rsidRPr="00BE5913">
        <w:rPr>
          <w:rFonts w:ascii="Angsana New" w:hAnsi="Angsana New"/>
          <w:spacing w:val="-4"/>
          <w:sz w:val="30"/>
          <w:szCs w:val="30"/>
        </w:rPr>
        <w:t xml:space="preserve"> </w:t>
      </w:r>
      <w:r w:rsidR="00B11C2B" w:rsidRPr="00B11C2B">
        <w:rPr>
          <w:rFonts w:ascii="Angsana New" w:hAnsi="Angsana New"/>
          <w:spacing w:val="-4"/>
          <w:sz w:val="30"/>
          <w:szCs w:val="30"/>
        </w:rPr>
        <w:t>10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="000E027F" w:rsidRPr="00BE5913">
        <w:rPr>
          <w:rFonts w:ascii="Angsana New" w:hAnsi="Angsana New" w:hint="cs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เงิน</w:t>
      </w:r>
      <w:r w:rsidR="007B617A" w:rsidRPr="00BE5913">
        <w:rPr>
          <w:rFonts w:ascii="Angsana New" w:hAnsi="Angsana New" w:hint="cs"/>
          <w:sz w:val="30"/>
          <w:szCs w:val="30"/>
          <w:cs/>
        </w:rPr>
        <w:t>สำ</w:t>
      </w:r>
      <w:r w:rsidRPr="00BE5913">
        <w:rPr>
          <w:rFonts w:ascii="Angsana New" w:hAnsi="Angsana New"/>
          <w:sz w:val="30"/>
          <w:szCs w:val="30"/>
          <w:cs/>
        </w:rPr>
        <w:t>รองนี้จะนำไปจ่ายเป็นเงินปันผลไม่ได้</w:t>
      </w:r>
    </w:p>
    <w:p w14:paraId="115981C8" w14:textId="77777777" w:rsidR="008E05CB" w:rsidRPr="00E732FF" w:rsidRDefault="008E05CB" w:rsidP="00E7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19C95BA" w14:textId="230667E6" w:rsidR="000D1276" w:rsidRDefault="000D127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 xml:space="preserve">ในระหว่างปีสิ้นสุดวันที่ </w:t>
      </w:r>
      <w:r w:rsidR="00C070A0" w:rsidRPr="00C070A0">
        <w:rPr>
          <w:rFonts w:ascii="Angsana New" w:hAnsi="Angsana New"/>
          <w:sz w:val="30"/>
          <w:szCs w:val="30"/>
        </w:rPr>
        <w:t>3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070A0" w:rsidRPr="00C070A0">
        <w:rPr>
          <w:rFonts w:ascii="Angsana New" w:hAnsi="Angsana New"/>
          <w:sz w:val="30"/>
          <w:szCs w:val="30"/>
        </w:rPr>
        <w:t>2568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 xml:space="preserve">บริษัทได้จัดสรรสำรองตามกฎหมายเป็นจำนวนเงิน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="00C070A0" w:rsidRPr="00C070A0">
        <w:rPr>
          <w:rFonts w:ascii="Angsana New" w:hAnsi="Angsana New"/>
          <w:sz w:val="30"/>
          <w:szCs w:val="30"/>
        </w:rPr>
        <w:t>47</w:t>
      </w:r>
      <w:r w:rsidR="00AD74B8">
        <w:rPr>
          <w:rFonts w:ascii="Angsana New" w:hAnsi="Angsana New"/>
          <w:sz w:val="30"/>
          <w:szCs w:val="30"/>
        </w:rPr>
        <w:t>.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="00C070A0" w:rsidRPr="00C070A0">
        <w:rPr>
          <w:rFonts w:ascii="Angsana New" w:hAnsi="Angsana New"/>
          <w:sz w:val="30"/>
          <w:szCs w:val="30"/>
        </w:rPr>
        <w:t>7</w:t>
      </w:r>
      <w:r w:rsidR="00AE24EE"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ล้านบาท</w:t>
      </w:r>
      <w:r w:rsidR="009E2B40">
        <w:rPr>
          <w:rFonts w:ascii="Angsana New" w:hAnsi="Angsana New"/>
          <w:sz w:val="30"/>
          <w:szCs w:val="30"/>
        </w:rPr>
        <w:br/>
      </w:r>
      <w:r w:rsidRPr="00BE5913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2567</w:t>
      </w:r>
      <w:r w:rsidRPr="00BE5913">
        <w:rPr>
          <w:rFonts w:ascii="Angsana New" w:hAnsi="Angsana New"/>
          <w:i/>
          <w:iCs/>
          <w:sz w:val="30"/>
          <w:szCs w:val="30"/>
        </w:rPr>
        <w:t xml:space="preserve">: </w:t>
      </w:r>
      <w:r w:rsidR="00B11C2B" w:rsidRPr="00B11C2B">
        <w:rPr>
          <w:rFonts w:ascii="Angsana New" w:hAnsi="Angsana New"/>
          <w:i/>
          <w:iCs/>
          <w:sz w:val="30"/>
          <w:szCs w:val="30"/>
        </w:rPr>
        <w:t>1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8</w:t>
      </w:r>
      <w:r w:rsidR="00B11C2B" w:rsidRPr="00B11C2B">
        <w:rPr>
          <w:rFonts w:ascii="Angsana New" w:hAnsi="Angsana New"/>
          <w:i/>
          <w:iCs/>
          <w:sz w:val="30"/>
          <w:szCs w:val="30"/>
        </w:rPr>
        <w:t>0</w:t>
      </w:r>
      <w:r w:rsidR="00934C8A">
        <w:rPr>
          <w:rFonts w:ascii="Angsana New" w:hAnsi="Angsana New"/>
          <w:i/>
          <w:iCs/>
          <w:sz w:val="30"/>
          <w:szCs w:val="30"/>
        </w:rPr>
        <w:t>.</w:t>
      </w:r>
      <w:r w:rsidR="00B11C2B" w:rsidRPr="00B11C2B">
        <w:rPr>
          <w:rFonts w:ascii="Angsana New" w:hAnsi="Angsana New"/>
          <w:i/>
          <w:iCs/>
          <w:sz w:val="30"/>
          <w:szCs w:val="30"/>
        </w:rPr>
        <w:t>0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3</w:t>
      </w:r>
      <w:r w:rsidR="00523028" w:rsidRPr="00BE5913">
        <w:rPr>
          <w:rFonts w:ascii="Angsana New" w:hAnsi="Angsana New"/>
          <w:i/>
          <w:iCs/>
          <w:sz w:val="30"/>
          <w:szCs w:val="30"/>
        </w:rPr>
        <w:t xml:space="preserve"> </w:t>
      </w:r>
      <w:r w:rsidR="008859B4" w:rsidRPr="00BE5913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E5913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4D7EF357" w14:textId="77777777" w:rsidR="00DB724D" w:rsidRPr="00BE5913" w:rsidRDefault="00DB724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1096E3E7" w14:textId="1D60DD3B" w:rsidR="00893110" w:rsidRPr="00BE5913" w:rsidRDefault="00893110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BE5913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14:paraId="473D26D3" w14:textId="77777777" w:rsidR="00D27798" w:rsidRPr="00BE5913" w:rsidRDefault="00D2779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MS Mincho" w:hAnsi="Angsana New"/>
          <w:sz w:val="30"/>
          <w:szCs w:val="30"/>
        </w:rPr>
      </w:pPr>
    </w:p>
    <w:p w14:paraId="065F1C4D" w14:textId="6472F782" w:rsidR="009E61C3" w:rsidRPr="00BE5913" w:rsidRDefault="009E61C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hint="cs"/>
          <w:sz w:val="30"/>
          <w:szCs w:val="30"/>
          <w:cs/>
        </w:rPr>
        <w:t>ผู้บริหารพิจารณาว่ากลุ่มบริษัทมีสองส่วนงานที่รายงาน</w:t>
      </w:r>
      <w:r w:rsidRPr="00BE5913">
        <w:rPr>
          <w:rFonts w:asciiTheme="majorBidi" w:hAnsi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sz w:val="30"/>
          <w:szCs w:val="30"/>
          <w:cs/>
        </w:rPr>
        <w:t>ซึ่งเป็นหน่วยงานธุรกิจที่สำคัญของกลุ่มบริษัทที่มีให้การบริการที่แตกต่างกัน</w:t>
      </w:r>
      <w:r w:rsidRPr="00BE5913">
        <w:rPr>
          <w:rFonts w:asciiTheme="majorBidi" w:hAnsi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sz w:val="30"/>
          <w:szCs w:val="30"/>
          <w:cs/>
        </w:rPr>
        <w:t>และมีการบริหารจัดการแยกต่างหาก</w:t>
      </w:r>
      <w:r w:rsidRPr="00BE5913">
        <w:rPr>
          <w:rFonts w:asciiTheme="majorBidi" w:hAnsi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sz w:val="30"/>
          <w:szCs w:val="30"/>
          <w:cs/>
        </w:rPr>
        <w:t>เนื่องจากใช้กลยุทธ์ทางการตลาดที่แตกต่างกัน</w:t>
      </w:r>
      <w:r w:rsidRPr="00BE5913">
        <w:rPr>
          <w:rFonts w:asciiTheme="majorBidi" w:hAnsiTheme="majorBidi"/>
          <w:sz w:val="30"/>
          <w:szCs w:val="30"/>
          <w:cs/>
        </w:rPr>
        <w:t xml:space="preserve"> </w:t>
      </w:r>
      <w:r w:rsidR="00BD11CE">
        <w:rPr>
          <w:rFonts w:asciiTheme="majorBidi" w:hAnsiTheme="majorBidi"/>
          <w:sz w:val="30"/>
          <w:szCs w:val="30"/>
          <w:cs/>
        </w:rPr>
        <w:br/>
      </w:r>
      <w:r w:rsidRPr="00BE5913">
        <w:rPr>
          <w:rFonts w:asciiTheme="majorBidi" w:hAnsiTheme="majorBidi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09CD56CB" w14:textId="77777777" w:rsidR="009E61C3" w:rsidRPr="00B92D7B" w:rsidRDefault="009E61C3" w:rsidP="00B92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58772A7" w14:textId="0D963515" w:rsidR="009E61C3" w:rsidRPr="00BE5913" w:rsidRDefault="009E61C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hint="eastAsia"/>
          <w:sz w:val="30"/>
          <w:szCs w:val="30"/>
          <w:cs/>
        </w:rPr>
        <w:t>•</w:t>
      </w:r>
      <w:r w:rsidRPr="00BE5913">
        <w:rPr>
          <w:rFonts w:asciiTheme="majorBidi" w:hAnsiTheme="majorBidi"/>
          <w:sz w:val="30"/>
          <w:szCs w:val="30"/>
          <w:cs/>
        </w:rPr>
        <w:tab/>
      </w:r>
      <w:r w:rsidRPr="00BE5913">
        <w:rPr>
          <w:rFonts w:asciiTheme="majorBidi" w:hAnsiTheme="majorBidi" w:hint="cs"/>
          <w:sz w:val="30"/>
          <w:szCs w:val="30"/>
          <w:cs/>
        </w:rPr>
        <w:t>ส่วนงาน</w:t>
      </w:r>
      <w:r w:rsidRPr="00BE5913">
        <w:rPr>
          <w:rFonts w:asciiTheme="majorBidi" w:hAnsiTheme="majorBidi"/>
          <w:sz w:val="30"/>
          <w:szCs w:val="30"/>
          <w:cs/>
        </w:rPr>
        <w:t xml:space="preserve"> </w:t>
      </w:r>
      <w:r w:rsidR="00B11C2B" w:rsidRPr="00B11C2B">
        <w:rPr>
          <w:rFonts w:asciiTheme="majorBidi" w:hAnsiTheme="majorBidi"/>
          <w:sz w:val="30"/>
          <w:szCs w:val="30"/>
        </w:rPr>
        <w:t>1</w:t>
      </w:r>
      <w:r w:rsidRPr="00BE5913">
        <w:rPr>
          <w:rFonts w:asciiTheme="majorBidi" w:hAnsi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sz w:val="30"/>
          <w:szCs w:val="30"/>
          <w:cs/>
        </w:rPr>
        <w:t>ให้บริการธุรกิจโรงแรมและบริการที่เกี่ยวข้อง</w:t>
      </w:r>
    </w:p>
    <w:p w14:paraId="58464064" w14:textId="40F2E493" w:rsidR="009E61C3" w:rsidRPr="00BE5913" w:rsidRDefault="009E61C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hint="eastAsia"/>
          <w:sz w:val="30"/>
          <w:szCs w:val="30"/>
          <w:cs/>
        </w:rPr>
        <w:t>•</w:t>
      </w:r>
      <w:r w:rsidRPr="00BE5913">
        <w:rPr>
          <w:rFonts w:asciiTheme="majorBidi" w:hAnsiTheme="majorBidi"/>
          <w:sz w:val="30"/>
          <w:szCs w:val="30"/>
          <w:cs/>
        </w:rPr>
        <w:tab/>
      </w:r>
      <w:r w:rsidRPr="00BE5913">
        <w:rPr>
          <w:rFonts w:asciiTheme="majorBidi" w:hAnsiTheme="majorBidi" w:hint="cs"/>
          <w:sz w:val="30"/>
          <w:szCs w:val="30"/>
          <w:cs/>
        </w:rPr>
        <w:t>ส่วนงาน</w:t>
      </w:r>
      <w:r w:rsidRPr="00BE5913">
        <w:rPr>
          <w:rFonts w:asciiTheme="majorBidi" w:hAnsiTheme="majorBidi"/>
          <w:sz w:val="30"/>
          <w:szCs w:val="30"/>
          <w:cs/>
        </w:rPr>
        <w:t xml:space="preserve"> </w:t>
      </w:r>
      <w:r w:rsidR="00C070A0" w:rsidRPr="00C070A0">
        <w:rPr>
          <w:rFonts w:asciiTheme="majorBidi" w:hAnsiTheme="majorBidi"/>
          <w:sz w:val="30"/>
          <w:szCs w:val="30"/>
        </w:rPr>
        <w:t>2</w:t>
      </w:r>
      <w:r w:rsidRPr="00BE5913">
        <w:rPr>
          <w:rFonts w:asciiTheme="majorBidi" w:hAnsi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sz w:val="30"/>
          <w:szCs w:val="30"/>
          <w:cs/>
        </w:rPr>
        <w:t>ให้เช่าและให้บริการอาคารพาณิชยกรรม</w:t>
      </w:r>
    </w:p>
    <w:p w14:paraId="1A21205C" w14:textId="77777777" w:rsidR="009E61C3" w:rsidRPr="00B92D7B" w:rsidRDefault="009E61C3" w:rsidP="00B92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8ECD0BC" w14:textId="03E32FB5" w:rsidR="00CE631E" w:rsidRPr="00BE5913" w:rsidRDefault="009E61C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CE631E" w:rsidRPr="00BE5913" w:rsidSect="00891371">
          <w:headerReference w:type="default" r:id="rId2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BE5913">
        <w:rPr>
          <w:rFonts w:asciiTheme="majorBidi" w:hAnsiTheme="majorBidi" w:hint="cs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</w:t>
      </w:r>
      <w:r w:rsidRPr="00BE5913">
        <w:rPr>
          <w:rFonts w:asciiTheme="majorBidi" w:hAnsi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BE5913">
        <w:rPr>
          <w:rFonts w:asciiTheme="majorBidi" w:hAnsi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BE5913">
        <w:rPr>
          <w:rFonts w:asciiTheme="majorBidi" w:hAnsi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tbl>
      <w:tblPr>
        <w:tblpPr w:leftFromText="180" w:rightFromText="180" w:vertAnchor="text" w:horzAnchor="margin" w:tblpX="1148" w:tblpY="307"/>
        <w:tblW w:w="146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7"/>
        <w:gridCol w:w="1260"/>
        <w:gridCol w:w="180"/>
        <w:gridCol w:w="1260"/>
        <w:gridCol w:w="180"/>
        <w:gridCol w:w="19"/>
        <w:gridCol w:w="1241"/>
        <w:gridCol w:w="180"/>
        <w:gridCol w:w="1258"/>
        <w:gridCol w:w="180"/>
        <w:gridCol w:w="1172"/>
        <w:gridCol w:w="180"/>
        <w:gridCol w:w="1260"/>
        <w:gridCol w:w="270"/>
        <w:gridCol w:w="1170"/>
        <w:gridCol w:w="180"/>
        <w:gridCol w:w="1273"/>
      </w:tblGrid>
      <w:tr w:rsidR="00782EA1" w:rsidRPr="00BE5913" w14:paraId="5B832BE1" w14:textId="77777777" w:rsidTr="00A32321">
        <w:trPr>
          <w:cantSplit/>
          <w:trHeight w:val="267"/>
          <w:tblHeader/>
        </w:trPr>
        <w:tc>
          <w:tcPr>
            <w:tcW w:w="3407" w:type="dxa"/>
          </w:tcPr>
          <w:p w14:paraId="48411424" w14:textId="77777777" w:rsidR="00782EA1" w:rsidRPr="00BE5913" w:rsidRDefault="00782EA1" w:rsidP="00BE5913">
            <w:pPr>
              <w:spacing w:line="240" w:lineRule="auto"/>
              <w:ind w:right="-7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263" w:type="dxa"/>
            <w:gridSpan w:val="16"/>
            <w:vAlign w:val="bottom"/>
          </w:tcPr>
          <w:p w14:paraId="016003EC" w14:textId="6E4A8648" w:rsidR="00782EA1" w:rsidRPr="00BE5913" w:rsidRDefault="00740CE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82EA1" w:rsidRPr="00BE5913" w14:paraId="7A1C3D6E" w14:textId="77777777" w:rsidTr="00A32321">
        <w:trPr>
          <w:cantSplit/>
          <w:trHeight w:val="627"/>
          <w:tblHeader/>
        </w:trPr>
        <w:tc>
          <w:tcPr>
            <w:tcW w:w="3407" w:type="dxa"/>
          </w:tcPr>
          <w:p w14:paraId="4A819269" w14:textId="77777777" w:rsidR="00782EA1" w:rsidRPr="00BE5913" w:rsidRDefault="00782EA1" w:rsidP="00BE5913">
            <w:pPr>
              <w:spacing w:line="240" w:lineRule="auto"/>
              <w:ind w:right="-7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32E4E31" w14:textId="77777777" w:rsidR="00782EA1" w:rsidRPr="00BE5913" w:rsidRDefault="00782EA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ให</w:t>
            </w:r>
            <w:r w:rsidRPr="00BE5913">
              <w:rPr>
                <w:rFonts w:ascii="Angsana New" w:hAnsi="Angsana New" w:hint="cs"/>
                <w:bCs/>
                <w:sz w:val="24"/>
                <w:szCs w:val="24"/>
                <w:cs/>
              </w:rPr>
              <w:t>้</w:t>
            </w:r>
            <w:r w:rsidRPr="00BE5913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บริการธุรกิจโรงแรมและ</w:t>
            </w:r>
          </w:p>
          <w:p w14:paraId="67DAA946" w14:textId="527AB532" w:rsidR="00782EA1" w:rsidRPr="00BE5913" w:rsidRDefault="00782EA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BE5913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180" w:type="dxa"/>
            <w:vAlign w:val="bottom"/>
          </w:tcPr>
          <w:p w14:paraId="4A9CC82F" w14:textId="77777777" w:rsidR="00782EA1" w:rsidRPr="00BE5913" w:rsidRDefault="00782EA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2698" w:type="dxa"/>
            <w:gridSpan w:val="4"/>
            <w:vAlign w:val="bottom"/>
          </w:tcPr>
          <w:p w14:paraId="488621B2" w14:textId="77777777" w:rsidR="00782EA1" w:rsidRPr="00BE5913" w:rsidRDefault="00782EA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ให้เช่าและให้บริการ</w:t>
            </w:r>
          </w:p>
          <w:p w14:paraId="7BB8802C" w14:textId="5CC77E08" w:rsidR="00782EA1" w:rsidRPr="00BE5913" w:rsidRDefault="00782EA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BE5913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อาคารพาณิชยกรรม</w:t>
            </w:r>
          </w:p>
        </w:tc>
        <w:tc>
          <w:tcPr>
            <w:tcW w:w="180" w:type="dxa"/>
            <w:vAlign w:val="bottom"/>
          </w:tcPr>
          <w:p w14:paraId="701A14AA" w14:textId="77777777" w:rsidR="00782EA1" w:rsidRPr="00BE5913" w:rsidRDefault="00782EA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2612" w:type="dxa"/>
            <w:gridSpan w:val="3"/>
          </w:tcPr>
          <w:p w14:paraId="6C3AE6F9" w14:textId="77777777" w:rsidR="00782EA1" w:rsidRPr="00BE5913" w:rsidRDefault="00782EA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3397A130" w14:textId="2ABBD824" w:rsidR="00782EA1" w:rsidRPr="00BE5913" w:rsidRDefault="00782EA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5B0F89C6" w14:textId="77777777" w:rsidR="00782EA1" w:rsidRPr="00BE5913" w:rsidRDefault="00782EA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623" w:type="dxa"/>
            <w:gridSpan w:val="3"/>
            <w:vAlign w:val="bottom"/>
          </w:tcPr>
          <w:p w14:paraId="035FB652" w14:textId="77777777" w:rsidR="00782EA1" w:rsidRPr="00BE5913" w:rsidRDefault="00782EA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>รวมส่วนงาน</w:t>
            </w:r>
          </w:p>
          <w:p w14:paraId="7E255AE0" w14:textId="09E22815" w:rsidR="00782EA1" w:rsidRPr="00BE5913" w:rsidRDefault="00782EA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BE5913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>ที่รายงาน</w:t>
            </w:r>
          </w:p>
        </w:tc>
      </w:tr>
      <w:tr w:rsidR="00A13159" w:rsidRPr="00BE5913" w14:paraId="40AB7743" w14:textId="77777777" w:rsidTr="00A32321">
        <w:trPr>
          <w:cantSplit/>
          <w:tblHeader/>
        </w:trPr>
        <w:tc>
          <w:tcPr>
            <w:tcW w:w="3407" w:type="dxa"/>
          </w:tcPr>
          <w:p w14:paraId="52374AF4" w14:textId="336E4AB5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SA"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C070A0" w:rsidRPr="00C070A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  <w:r w:rsidR="00B11C2B" w:rsidRPr="00B11C2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1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60" w:type="dxa"/>
            <w:vAlign w:val="center"/>
          </w:tcPr>
          <w:p w14:paraId="2E434D61" w14:textId="124218F0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C070A0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C070A0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80" w:type="dxa"/>
            <w:vAlign w:val="center"/>
          </w:tcPr>
          <w:p w14:paraId="66FC5ACD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7A345F22" w14:textId="6EBC3793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070A0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C070A0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46329470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D75548C" w14:textId="40F74B0C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C070A0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C070A0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80" w:type="dxa"/>
            <w:vAlign w:val="center"/>
          </w:tcPr>
          <w:p w14:paraId="393939C1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58" w:type="dxa"/>
            <w:vAlign w:val="center"/>
          </w:tcPr>
          <w:p w14:paraId="6369721C" w14:textId="183B9237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070A0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C070A0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5F4B8392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6F036B5A" w14:textId="2600E249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C070A0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C070A0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80" w:type="dxa"/>
            <w:vAlign w:val="center"/>
          </w:tcPr>
          <w:p w14:paraId="713A4A70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4469682" w14:textId="7E995774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070A0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C070A0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0308E1C1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06C96B81" w14:textId="15BC754E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C070A0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C070A0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80" w:type="dxa"/>
            <w:vAlign w:val="center"/>
          </w:tcPr>
          <w:p w14:paraId="782DE4CA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73" w:type="dxa"/>
            <w:vAlign w:val="center"/>
          </w:tcPr>
          <w:p w14:paraId="13AF21AC" w14:textId="7DDF78D0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C070A0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C070A0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A13159" w:rsidRPr="00BE5913" w14:paraId="43AE285C" w14:textId="77777777" w:rsidTr="00A32321">
        <w:trPr>
          <w:cantSplit/>
          <w:tblHeader/>
        </w:trPr>
        <w:tc>
          <w:tcPr>
            <w:tcW w:w="3407" w:type="dxa"/>
          </w:tcPr>
          <w:p w14:paraId="7048B0EB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2"/>
              <w:jc w:val="center"/>
              <w:rPr>
                <w:rFonts w:ascii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11263" w:type="dxa"/>
            <w:gridSpan w:val="16"/>
            <w:vAlign w:val="center"/>
          </w:tcPr>
          <w:p w14:paraId="2FB81298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BE5913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BE5913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A13159" w:rsidRPr="00BE5913" w14:paraId="7BC7A292" w14:textId="77777777" w:rsidTr="00A32321">
        <w:trPr>
          <w:cantSplit/>
          <w:trHeight w:val="236"/>
        </w:trPr>
        <w:tc>
          <w:tcPr>
            <w:tcW w:w="3407" w:type="dxa"/>
          </w:tcPr>
          <w:p w14:paraId="0B4F34C8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1260" w:type="dxa"/>
            <w:vAlign w:val="bottom"/>
          </w:tcPr>
          <w:p w14:paraId="78A88A96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4D98397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79A35A9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2096D55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4EB44705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5156F4B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58" w:type="dxa"/>
            <w:vAlign w:val="bottom"/>
          </w:tcPr>
          <w:p w14:paraId="525B8057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B575942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0107EFAE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</w:tabs>
              <w:spacing w:line="240" w:lineRule="auto"/>
              <w:ind w:left="-79" w:right="26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28828A41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32FEA141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</w:tabs>
              <w:spacing w:line="240" w:lineRule="auto"/>
              <w:ind w:left="-79" w:right="26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6D7CFE15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6F2C6E6A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spacing w:line="240" w:lineRule="auto"/>
              <w:ind w:left="-79" w:right="1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694C7A1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73" w:type="dxa"/>
          </w:tcPr>
          <w:p w14:paraId="64BB2D59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spacing w:line="240" w:lineRule="auto"/>
              <w:ind w:left="-79" w:right="1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7272AA" w:rsidRPr="00BE5913" w14:paraId="43FCC158" w14:textId="77777777" w:rsidTr="00A32321">
        <w:trPr>
          <w:cantSplit/>
          <w:trHeight w:val="236"/>
        </w:trPr>
        <w:tc>
          <w:tcPr>
            <w:tcW w:w="3407" w:type="dxa"/>
          </w:tcPr>
          <w:p w14:paraId="34B4A2D1" w14:textId="77777777" w:rsidR="007272AA" w:rsidRPr="00BE5913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E5913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10D6F56F" w14:textId="007FD4EB" w:rsidR="007272AA" w:rsidRPr="00BE5913" w:rsidRDefault="00B11C2B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="00C070A0">
              <w:rPr>
                <w:rFonts w:ascii="Angsana New" w:hAnsi="Angsana New"/>
                <w:sz w:val="24"/>
                <w:szCs w:val="24"/>
                <w:lang w:val="en-GB"/>
              </w:rPr>
              <w:t>2</w:t>
            </w:r>
            <w:r w:rsidR="007272AA" w:rsidRPr="007272AA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="00B2777B">
              <w:rPr>
                <w:rFonts w:ascii="Angsana New" w:hAnsi="Angsana New"/>
                <w:sz w:val="24"/>
                <w:szCs w:val="24"/>
                <w:lang w:val="en-GB"/>
              </w:rPr>
              <w:t>675,659</w:t>
            </w:r>
            <w:r w:rsidR="007272AA" w:rsidRPr="007272AA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21925E12" w14:textId="77777777" w:rsidR="007272AA" w:rsidRPr="00BE5913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72F9B9B" w14:textId="7945F679" w:rsidR="007272AA" w:rsidRPr="007272AA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1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2</w:t>
            </w: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2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0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5</w:t>
            </w: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443</w:t>
            </w: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9" w:type="dxa"/>
            <w:gridSpan w:val="2"/>
          </w:tcPr>
          <w:p w14:paraId="48712C3A" w14:textId="77777777" w:rsidR="007272AA" w:rsidRPr="00BE5913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41" w:type="dxa"/>
          </w:tcPr>
          <w:p w14:paraId="38BA7946" w14:textId="16D8148C" w:rsidR="007272AA" w:rsidRPr="00BE5913" w:rsidRDefault="00B2777B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3,918,596</w:t>
            </w:r>
            <w:r w:rsidR="007272AA" w:rsidRPr="007272AA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64CB41DA" w14:textId="77777777" w:rsidR="007272AA" w:rsidRPr="00BE5913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58" w:type="dxa"/>
          </w:tcPr>
          <w:p w14:paraId="64AA36B6" w14:textId="7614A9F4" w:rsidR="007272AA" w:rsidRPr="00BE5913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3</w:t>
            </w: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6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1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455</w:t>
            </w: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7101E13F" w14:textId="77777777" w:rsidR="007272AA" w:rsidRPr="00BE5913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</w:tcPr>
          <w:p w14:paraId="702B14C3" w14:textId="00C52C06" w:rsidR="007272AA" w:rsidRPr="00BE5913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27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272AA">
              <w:rPr>
                <w:rFonts w:ascii="Angsana New" w:hAnsi="Angsan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80" w:type="dxa"/>
          </w:tcPr>
          <w:p w14:paraId="3FC865D1" w14:textId="77777777" w:rsidR="007272AA" w:rsidRPr="00BE5913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5F6C8D6" w14:textId="4BE625B2" w:rsidR="007272AA" w:rsidRPr="00BE5913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270" w:type="dxa"/>
          </w:tcPr>
          <w:p w14:paraId="67837F46" w14:textId="77777777" w:rsidR="007272AA" w:rsidRPr="00BE5913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AB68FD9" w14:textId="1F1C29BB" w:rsidR="007272AA" w:rsidRPr="00BE5913" w:rsidRDefault="00B11C2B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="00C070A0">
              <w:rPr>
                <w:rFonts w:ascii="Angsana New" w:hAnsi="Angsana New"/>
                <w:sz w:val="24"/>
                <w:szCs w:val="24"/>
                <w:lang w:val="en-GB"/>
              </w:rPr>
              <w:t>6</w:t>
            </w:r>
            <w:r w:rsidR="007272AA" w:rsidRPr="007272AA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="005D593C">
              <w:rPr>
                <w:rFonts w:ascii="Angsana New" w:hAnsi="Angsana New"/>
                <w:sz w:val="24"/>
                <w:szCs w:val="24"/>
                <w:lang w:val="en-GB"/>
              </w:rPr>
              <w:t>594,255</w:t>
            </w:r>
            <w:r w:rsidR="007272AA" w:rsidRPr="007272AA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08B9557F" w14:textId="77777777" w:rsidR="007272AA" w:rsidRPr="00BE5913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73" w:type="dxa"/>
          </w:tcPr>
          <w:p w14:paraId="49119E8F" w14:textId="6D399B8F" w:rsidR="007272AA" w:rsidRPr="00BE5913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1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5</w:t>
            </w: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8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1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898</w:t>
            </w: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7272AA" w:rsidRPr="00BE5913" w14:paraId="565B918F" w14:textId="77777777" w:rsidTr="00A32321">
        <w:trPr>
          <w:cantSplit/>
          <w:trHeight w:val="236"/>
        </w:trPr>
        <w:tc>
          <w:tcPr>
            <w:tcW w:w="3407" w:type="dxa"/>
          </w:tcPr>
          <w:p w14:paraId="52922E4D" w14:textId="77777777" w:rsidR="007272AA" w:rsidRPr="00BE5913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4D0717F0" w14:textId="07FDB904" w:rsidR="007272AA" w:rsidRPr="00BE5913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272AA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28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B2777B">
              <w:rPr>
                <w:rFonts w:ascii="Angsana New" w:hAnsi="Angsana New"/>
                <w:sz w:val="24"/>
                <w:szCs w:val="24"/>
              </w:rPr>
              <w:t>975</w:t>
            </w:r>
            <w:r w:rsidRPr="007272AA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242E3578" w14:textId="77777777" w:rsidR="007272AA" w:rsidRPr="00BE5913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BC609EC" w14:textId="196664F7" w:rsidR="007272AA" w:rsidRPr="007272AA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3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0</w:t>
            </w: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8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0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5</w:t>
            </w: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9" w:type="dxa"/>
            <w:gridSpan w:val="2"/>
          </w:tcPr>
          <w:p w14:paraId="17776799" w14:textId="77777777" w:rsidR="007272AA" w:rsidRPr="00BE5913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41" w:type="dxa"/>
          </w:tcPr>
          <w:p w14:paraId="5ACE0949" w14:textId="312386CD" w:rsidR="007272AA" w:rsidRPr="00BE5913" w:rsidRDefault="00C070A0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337</w:t>
            </w:r>
            <w:r w:rsidR="007272AA" w:rsidRPr="007272AA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="00B2777B">
              <w:rPr>
                <w:rFonts w:ascii="Angsana New" w:hAnsi="Angsana New"/>
                <w:sz w:val="24"/>
                <w:szCs w:val="24"/>
                <w:lang w:val="en-GB"/>
              </w:rPr>
              <w:t>439</w:t>
            </w:r>
            <w:r w:rsidR="007272AA" w:rsidRPr="007272AA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2D4711E8" w14:textId="77777777" w:rsidR="007272AA" w:rsidRPr="00BE5913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58" w:type="dxa"/>
          </w:tcPr>
          <w:p w14:paraId="1A86C9B3" w14:textId="2D57B07B" w:rsidR="007272AA" w:rsidRPr="00BE5913" w:rsidRDefault="00C070A0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070A0">
              <w:rPr>
                <w:rFonts w:ascii="Angsana New" w:hAnsi="Angsana New"/>
                <w:sz w:val="24"/>
                <w:szCs w:val="24"/>
              </w:rPr>
              <w:t>297</w:t>
            </w:r>
            <w:r w:rsidR="007272AA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C070A0">
              <w:rPr>
                <w:rFonts w:ascii="Angsana New" w:hAnsi="Angsana New"/>
                <w:sz w:val="24"/>
                <w:szCs w:val="24"/>
              </w:rPr>
              <w:t>245</w:t>
            </w:r>
            <w:r w:rsidR="007272AA"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3FF49864" w14:textId="77777777" w:rsidR="007272AA" w:rsidRPr="00BE5913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5870F4B" w14:textId="7D4B34C9" w:rsidR="007272AA" w:rsidRPr="00BE5913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272AA">
              <w:rPr>
                <w:rFonts w:ascii="Angsana New" w:hAnsi="Angsana New"/>
                <w:sz w:val="24"/>
                <w:szCs w:val="24"/>
                <w:lang w:val="en-GB"/>
              </w:rPr>
              <w:t xml:space="preserve"> (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366</w:t>
            </w:r>
            <w:r w:rsidRPr="007272AA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="00B031A3">
              <w:rPr>
                <w:rFonts w:ascii="Angsana New" w:hAnsi="Angsana New"/>
                <w:sz w:val="24"/>
                <w:szCs w:val="24"/>
              </w:rPr>
              <w:t>414</w:t>
            </w:r>
            <w:r w:rsidRPr="007272AA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80" w:type="dxa"/>
          </w:tcPr>
          <w:p w14:paraId="4962775A" w14:textId="77777777" w:rsidR="007272AA" w:rsidRPr="00BE5913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899FFE" w14:textId="06B6F1B1" w:rsidR="007272AA" w:rsidRPr="00BE5913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(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328</w:t>
            </w:r>
            <w:r w:rsidRPr="007272AA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0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5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0</w:t>
            </w: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70" w:type="dxa"/>
          </w:tcPr>
          <w:p w14:paraId="77CBCD7A" w14:textId="77777777" w:rsidR="007272AA" w:rsidRPr="00BE5913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6096CB56" w14:textId="5AEFEB46" w:rsidR="007272AA" w:rsidRPr="00BE5913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272AA">
              <w:rPr>
                <w:rFonts w:ascii="Angsana New" w:hAnsi="Angsan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80" w:type="dxa"/>
          </w:tcPr>
          <w:p w14:paraId="14039290" w14:textId="77777777" w:rsidR="007272AA" w:rsidRPr="00BE5913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73" w:type="dxa"/>
          </w:tcPr>
          <w:p w14:paraId="681A5C80" w14:textId="11B58621" w:rsidR="007272AA" w:rsidRPr="00BE5913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-   </w:t>
            </w:r>
          </w:p>
        </w:tc>
      </w:tr>
      <w:tr w:rsidR="007272AA" w:rsidRPr="00BE5913" w14:paraId="2E2D55E5" w14:textId="77777777" w:rsidTr="00A32321">
        <w:trPr>
          <w:cantSplit/>
        </w:trPr>
        <w:tc>
          <w:tcPr>
            <w:tcW w:w="3407" w:type="dxa"/>
          </w:tcPr>
          <w:p w14:paraId="11EC0CD8" w14:textId="77777777" w:rsidR="007272AA" w:rsidRPr="00BE5913" w:rsidRDefault="007272AA" w:rsidP="007272AA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B5718B" w14:textId="41F65216" w:rsidR="007272AA" w:rsidRPr="007272AA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7272AA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11C2B" w:rsidRPr="00B11C2B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C070A0" w:rsidRPr="00C070A0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Pr="007272AA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="00C070A0" w:rsidRPr="00C070A0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="00B11C2B" w:rsidRPr="00B11C2B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="00C070A0" w:rsidRPr="00C070A0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Pr="007272AA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="00C070A0" w:rsidRPr="00C070A0">
              <w:rPr>
                <w:rFonts w:ascii="Angsana New" w:hAnsi="Angsana New"/>
                <w:b/>
                <w:bCs/>
                <w:sz w:val="24"/>
                <w:szCs w:val="24"/>
              </w:rPr>
              <w:t>634</w:t>
            </w:r>
            <w:r w:rsidRPr="007272AA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76D1A860" w14:textId="77777777" w:rsidR="007272AA" w:rsidRPr="007272AA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3564A2" w14:textId="6EFAB744" w:rsidR="007272AA" w:rsidRPr="007272AA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7272AA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11C2B" w:rsidRPr="00B11C2B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C070A0" w:rsidRPr="00C070A0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Pr="007272AA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="00C070A0" w:rsidRPr="00C070A0">
              <w:rPr>
                <w:rFonts w:ascii="Angsana New" w:hAnsi="Angsana New"/>
                <w:b/>
                <w:bCs/>
                <w:sz w:val="24"/>
                <w:szCs w:val="24"/>
              </w:rPr>
              <w:t>236</w:t>
            </w:r>
            <w:r w:rsidRPr="007272AA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="00C070A0" w:rsidRPr="00C070A0">
              <w:rPr>
                <w:rFonts w:ascii="Angsana New" w:hAnsi="Angsana New"/>
                <w:b/>
                <w:bCs/>
                <w:sz w:val="24"/>
                <w:szCs w:val="24"/>
              </w:rPr>
              <w:t>248</w:t>
            </w:r>
            <w:r w:rsidRPr="007272AA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9" w:type="dxa"/>
            <w:gridSpan w:val="2"/>
          </w:tcPr>
          <w:p w14:paraId="6F627B22" w14:textId="77777777" w:rsidR="007272AA" w:rsidRPr="007272AA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301AB0DA" w14:textId="5F268A61" w:rsidR="007272AA" w:rsidRPr="007272AA" w:rsidRDefault="00B2777B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4,256,035</w:t>
            </w:r>
          </w:p>
        </w:tc>
        <w:tc>
          <w:tcPr>
            <w:tcW w:w="180" w:type="dxa"/>
          </w:tcPr>
          <w:p w14:paraId="0AFF6B72" w14:textId="77777777" w:rsidR="007272AA" w:rsidRPr="007272AA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03C9BC80" w14:textId="65251A64" w:rsidR="007272AA" w:rsidRPr="007272AA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7272AA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070A0" w:rsidRPr="00C070A0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Pr="007272AA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="00C070A0" w:rsidRPr="00C070A0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="00B11C2B" w:rsidRPr="00B11C2B">
              <w:rPr>
                <w:rFonts w:ascii="Angsana New" w:hAnsi="Angsana New"/>
                <w:b/>
                <w:bCs/>
                <w:sz w:val="24"/>
                <w:szCs w:val="24"/>
              </w:rPr>
              <w:t>11</w:t>
            </w:r>
            <w:r w:rsidRPr="007272AA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="00C070A0" w:rsidRPr="00C070A0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="00B11C2B" w:rsidRPr="00B11C2B">
              <w:rPr>
                <w:rFonts w:ascii="Angsana New" w:hAnsi="Angsana New"/>
                <w:b/>
                <w:bCs/>
                <w:sz w:val="24"/>
                <w:szCs w:val="24"/>
              </w:rPr>
              <w:t>00</w:t>
            </w:r>
            <w:r w:rsidRPr="007272AA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6D5123EF" w14:textId="77777777" w:rsidR="007272AA" w:rsidRPr="007272AA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CDC72D2" w14:textId="5197FCB8" w:rsidR="007272AA" w:rsidRPr="007272AA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7272AA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(</w:t>
            </w:r>
            <w:r w:rsidR="00C070A0" w:rsidRPr="00C070A0">
              <w:rPr>
                <w:rFonts w:ascii="Angsana New" w:hAnsi="Angsana New"/>
                <w:b/>
                <w:bCs/>
                <w:sz w:val="24"/>
                <w:szCs w:val="24"/>
              </w:rPr>
              <w:t>366</w:t>
            </w:r>
            <w:r w:rsidRPr="007272AA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="00B031A3">
              <w:rPr>
                <w:rFonts w:ascii="Angsana New" w:hAnsi="Angsana New"/>
                <w:b/>
                <w:bCs/>
                <w:sz w:val="24"/>
                <w:szCs w:val="24"/>
              </w:rPr>
              <w:t>414</w:t>
            </w:r>
            <w:r w:rsidRPr="007272AA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80" w:type="dxa"/>
          </w:tcPr>
          <w:p w14:paraId="102DCAD1" w14:textId="77777777" w:rsidR="007272AA" w:rsidRPr="007272AA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CA7650" w14:textId="03A96813" w:rsidR="007272AA" w:rsidRPr="007272AA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7272AA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(</w:t>
            </w:r>
            <w:r w:rsidR="00C070A0" w:rsidRPr="00C070A0">
              <w:rPr>
                <w:rFonts w:ascii="Angsana New" w:hAnsi="Angsana New"/>
                <w:b/>
                <w:bCs/>
                <w:sz w:val="24"/>
                <w:szCs w:val="24"/>
              </w:rPr>
              <w:t>328</w:t>
            </w:r>
            <w:r w:rsidRPr="007272AA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="00B11C2B" w:rsidRPr="00B11C2B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="00C070A0" w:rsidRPr="00C070A0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B11C2B" w:rsidRPr="00B11C2B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7272AA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70" w:type="dxa"/>
          </w:tcPr>
          <w:p w14:paraId="3D29B25B" w14:textId="77777777" w:rsidR="007272AA" w:rsidRPr="007272AA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AC17FE" w14:textId="3C304407" w:rsidR="007272AA" w:rsidRPr="007272AA" w:rsidRDefault="005D593C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D593C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16,594,255</w:t>
            </w:r>
          </w:p>
        </w:tc>
        <w:tc>
          <w:tcPr>
            <w:tcW w:w="180" w:type="dxa"/>
          </w:tcPr>
          <w:p w14:paraId="7C2110F6" w14:textId="77777777" w:rsidR="007272AA" w:rsidRPr="007272AA" w:rsidRDefault="007272AA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1B949538" w14:textId="36ACEDEF" w:rsidR="007272AA" w:rsidRPr="007272AA" w:rsidRDefault="00B11C2B" w:rsidP="0072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B11C2B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C070A0" w:rsidRPr="00C070A0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7272AA" w:rsidRPr="007272AA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="00C070A0" w:rsidRPr="00C070A0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  <w:r w:rsidRPr="00B11C2B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C070A0" w:rsidRPr="00C070A0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="007272AA" w:rsidRPr="007272AA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="00C070A0" w:rsidRPr="00C070A0">
              <w:rPr>
                <w:rFonts w:ascii="Angsana New" w:hAnsi="Angsana New"/>
                <w:b/>
                <w:bCs/>
                <w:sz w:val="24"/>
                <w:szCs w:val="24"/>
              </w:rPr>
              <w:t>898</w:t>
            </w:r>
          </w:p>
        </w:tc>
      </w:tr>
      <w:tr w:rsidR="00A13159" w:rsidRPr="00BE5913" w14:paraId="706E535F" w14:textId="77777777" w:rsidTr="00A32321">
        <w:trPr>
          <w:cantSplit/>
        </w:trPr>
        <w:tc>
          <w:tcPr>
            <w:tcW w:w="3407" w:type="dxa"/>
          </w:tcPr>
          <w:p w14:paraId="1C44EFC9" w14:textId="77777777" w:rsidR="00A13159" w:rsidRPr="00BE5913" w:rsidRDefault="00A13159" w:rsidP="00A13159">
            <w:pPr>
              <w:spacing w:line="240" w:lineRule="auto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BAFB156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E32F660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4229B50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99" w:type="dxa"/>
            <w:gridSpan w:val="2"/>
          </w:tcPr>
          <w:p w14:paraId="7EAD2F1D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</w:tcPr>
          <w:p w14:paraId="54F570AF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66F0BADF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3C3DD9EC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2BDE1591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01EE258F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93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2823962C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844EACD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06F0C2FF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D756250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7B49814F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4DF2A344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054EE4" w:rsidRPr="00BE5913" w14:paraId="778CA3B2" w14:textId="77777777" w:rsidTr="00A32321">
        <w:trPr>
          <w:cantSplit/>
        </w:trPr>
        <w:tc>
          <w:tcPr>
            <w:tcW w:w="3407" w:type="dxa"/>
          </w:tcPr>
          <w:p w14:paraId="3286F8DE" w14:textId="6BD0DAEC" w:rsidR="00054EE4" w:rsidRPr="00BE5913" w:rsidRDefault="00054EE4" w:rsidP="00054EE4">
            <w:pPr>
              <w:spacing w:line="240" w:lineRule="auto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7F062BB2" w14:textId="3A324314" w:rsidR="00054EE4" w:rsidRPr="00E44D1B" w:rsidRDefault="00C070A0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C070A0">
              <w:rPr>
                <w:rFonts w:ascii="Angsana New" w:hAnsi="Angsana New" w:hint="cs"/>
                <w:sz w:val="24"/>
                <w:szCs w:val="24"/>
              </w:rPr>
              <w:t>28</w:t>
            </w:r>
            <w:r w:rsidR="00054EE4">
              <w:rPr>
                <w:rFonts w:ascii="Angsana New" w:hAnsi="Angsana New"/>
                <w:sz w:val="24"/>
                <w:szCs w:val="24"/>
              </w:rPr>
              <w:t>,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0</w:t>
            </w:r>
            <w:r w:rsidRPr="00C070A0">
              <w:rPr>
                <w:rFonts w:ascii="Angsana New" w:hAnsi="Angsana New"/>
                <w:sz w:val="24"/>
                <w:szCs w:val="24"/>
              </w:rPr>
              <w:t>58</w:t>
            </w:r>
          </w:p>
        </w:tc>
        <w:tc>
          <w:tcPr>
            <w:tcW w:w="180" w:type="dxa"/>
          </w:tcPr>
          <w:p w14:paraId="2AC73DB5" w14:textId="77777777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970DEA" w14:textId="1526FFC6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48</w:t>
            </w: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323</w:t>
            </w: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9" w:type="dxa"/>
            <w:gridSpan w:val="2"/>
          </w:tcPr>
          <w:p w14:paraId="15FD9696" w14:textId="77777777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3C86C465" w14:textId="2130DE09" w:rsidR="00054EE4" w:rsidRPr="00BE5913" w:rsidRDefault="00C070A0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070A0">
              <w:rPr>
                <w:rFonts w:ascii="Angsana New" w:hAnsi="Angsana New"/>
                <w:sz w:val="24"/>
                <w:szCs w:val="24"/>
              </w:rPr>
              <w:t>7</w:t>
            </w:r>
            <w:r w:rsidR="00054EE4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C070A0">
              <w:rPr>
                <w:rFonts w:ascii="Angsana New" w:hAnsi="Angsana New"/>
                <w:sz w:val="24"/>
                <w:szCs w:val="24"/>
              </w:rPr>
              <w:t>976</w:t>
            </w:r>
          </w:p>
        </w:tc>
        <w:tc>
          <w:tcPr>
            <w:tcW w:w="180" w:type="dxa"/>
          </w:tcPr>
          <w:p w14:paraId="1929309C" w14:textId="77777777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58" w:type="dxa"/>
          </w:tcPr>
          <w:p w14:paraId="5C3A82F3" w14:textId="6DF1799E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385</w:t>
            </w: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1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25</w:t>
            </w: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4BBE798C" w14:textId="77777777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</w:tcPr>
          <w:p w14:paraId="6549BE75" w14:textId="45CA929F" w:rsidR="00054EE4" w:rsidRPr="00054EE4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349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-</w:t>
            </w:r>
          </w:p>
        </w:tc>
        <w:tc>
          <w:tcPr>
            <w:tcW w:w="180" w:type="dxa"/>
          </w:tcPr>
          <w:p w14:paraId="591C7D19" w14:textId="77777777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4F805D1" w14:textId="7932A713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-</w:t>
            </w:r>
          </w:p>
        </w:tc>
        <w:tc>
          <w:tcPr>
            <w:tcW w:w="270" w:type="dxa"/>
          </w:tcPr>
          <w:p w14:paraId="2A0405AF" w14:textId="77777777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775ACD7B" w14:textId="5FEF62E4" w:rsidR="00054EE4" w:rsidRPr="00BE5913" w:rsidRDefault="00C070A0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070A0">
              <w:rPr>
                <w:rFonts w:ascii="Angsana New" w:hAnsi="Angsana New"/>
                <w:sz w:val="24"/>
                <w:szCs w:val="24"/>
              </w:rPr>
              <w:t>36</w:t>
            </w:r>
            <w:r w:rsidR="00D4152B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0</w:t>
            </w:r>
            <w:r w:rsidRPr="00C070A0">
              <w:rPr>
                <w:rFonts w:ascii="Angsana New" w:hAnsi="Angsana New"/>
                <w:sz w:val="24"/>
                <w:szCs w:val="24"/>
              </w:rPr>
              <w:t>34</w:t>
            </w:r>
          </w:p>
        </w:tc>
        <w:tc>
          <w:tcPr>
            <w:tcW w:w="180" w:type="dxa"/>
          </w:tcPr>
          <w:p w14:paraId="7189EFC0" w14:textId="77777777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73" w:type="dxa"/>
          </w:tcPr>
          <w:p w14:paraId="53BF938E" w14:textId="48820628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433</w:t>
            </w: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448</w:t>
            </w: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054EE4" w:rsidRPr="00BE5913" w14:paraId="30EAA7B8" w14:textId="77777777" w:rsidTr="00A32321">
        <w:trPr>
          <w:cantSplit/>
        </w:trPr>
        <w:tc>
          <w:tcPr>
            <w:tcW w:w="3407" w:type="dxa"/>
          </w:tcPr>
          <w:p w14:paraId="230AD860" w14:textId="648C1508" w:rsidR="00054EE4" w:rsidRPr="00BE5913" w:rsidRDefault="00054EE4" w:rsidP="00054EE4">
            <w:pPr>
              <w:spacing w:line="240" w:lineRule="auto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721B940B" w14:textId="4C3E84D0" w:rsidR="00054EE4" w:rsidRPr="00BE5913" w:rsidRDefault="00B11C2B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11C2B">
              <w:rPr>
                <w:rFonts w:ascii="Angsana New" w:hAnsi="Angsana New"/>
                <w:sz w:val="24"/>
                <w:szCs w:val="24"/>
              </w:rPr>
              <w:t>11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9</w:t>
            </w:r>
            <w:r w:rsidR="00054EE4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523</w:t>
            </w:r>
          </w:p>
        </w:tc>
        <w:tc>
          <w:tcPr>
            <w:tcW w:w="180" w:type="dxa"/>
          </w:tcPr>
          <w:p w14:paraId="270B5A8A" w14:textId="77777777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99D3360" w14:textId="0652D436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1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6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00</w:t>
            </w: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9" w:type="dxa"/>
            <w:gridSpan w:val="2"/>
          </w:tcPr>
          <w:p w14:paraId="1EC8E283" w14:textId="77777777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1BA68027" w14:textId="26A4785D" w:rsidR="00054EE4" w:rsidRPr="00BE5913" w:rsidRDefault="00C070A0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070A0">
              <w:rPr>
                <w:rFonts w:ascii="Angsana New" w:hAnsi="Angsana New"/>
                <w:sz w:val="24"/>
                <w:szCs w:val="24"/>
              </w:rPr>
              <w:t>68</w:t>
            </w:r>
            <w:r w:rsidR="00054EE4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C070A0">
              <w:rPr>
                <w:rFonts w:ascii="Angsana New" w:hAnsi="Angsana New"/>
                <w:sz w:val="24"/>
                <w:szCs w:val="24"/>
              </w:rPr>
              <w:t>42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5D8F135C" w14:textId="77777777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58" w:type="dxa"/>
          </w:tcPr>
          <w:p w14:paraId="54E69D4B" w14:textId="5066A7BC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10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9</w:t>
            </w: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0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64</w:t>
            </w: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2E2D1D2A" w14:textId="77777777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</w:tcPr>
          <w:p w14:paraId="13C4A2B6" w14:textId="5FD3F463" w:rsidR="00054EE4" w:rsidRPr="00054EE4" w:rsidRDefault="00F429FB" w:rsidP="00F4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349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79A2DA69" w14:textId="77777777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7A1D41E" w14:textId="6DBD5825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-</w:t>
            </w:r>
          </w:p>
        </w:tc>
        <w:tc>
          <w:tcPr>
            <w:tcW w:w="270" w:type="dxa"/>
          </w:tcPr>
          <w:p w14:paraId="16538B59" w14:textId="77777777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E157FF8" w14:textId="0BFC3156" w:rsidR="00054EE4" w:rsidRPr="00BE5913" w:rsidRDefault="00B11C2B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11C2B">
              <w:rPr>
                <w:rFonts w:ascii="Angsana New" w:hAnsi="Angsana New"/>
                <w:sz w:val="24"/>
                <w:szCs w:val="24"/>
              </w:rPr>
              <w:t>1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87</w:t>
            </w:r>
            <w:r w:rsidR="00D4152B">
              <w:rPr>
                <w:rFonts w:ascii="Angsana New" w:hAnsi="Angsana New"/>
                <w:sz w:val="24"/>
                <w:szCs w:val="24"/>
              </w:rPr>
              <w:t>,</w:t>
            </w:r>
            <w:r w:rsidR="00F429FB">
              <w:rPr>
                <w:rFonts w:ascii="Angsana New" w:hAnsi="Angsana New"/>
                <w:sz w:val="24"/>
                <w:szCs w:val="24"/>
              </w:rPr>
              <w:t>944</w:t>
            </w:r>
          </w:p>
        </w:tc>
        <w:tc>
          <w:tcPr>
            <w:tcW w:w="180" w:type="dxa"/>
          </w:tcPr>
          <w:p w14:paraId="39DB0E22" w14:textId="7EFA5A6D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73" w:type="dxa"/>
          </w:tcPr>
          <w:p w14:paraId="23B9FB4E" w14:textId="56FCF89F" w:rsidR="00054EE4" w:rsidRPr="00BE5913" w:rsidRDefault="00B11C2B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11C2B">
              <w:rPr>
                <w:rFonts w:ascii="Angsana New" w:hAnsi="Angsana New"/>
                <w:sz w:val="24"/>
                <w:szCs w:val="24"/>
              </w:rPr>
              <w:t>1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28</w:t>
            </w:r>
            <w:r w:rsidR="00054EE4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664</w:t>
            </w:r>
            <w:r w:rsidR="00054EE4"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054EE4" w:rsidRPr="00BE5913" w14:paraId="5083EE6B" w14:textId="77777777" w:rsidTr="004452BC">
        <w:trPr>
          <w:cantSplit/>
        </w:trPr>
        <w:tc>
          <w:tcPr>
            <w:tcW w:w="3407" w:type="dxa"/>
          </w:tcPr>
          <w:p w14:paraId="7F89C28C" w14:textId="77777777" w:rsidR="00054EE4" w:rsidRPr="00BE5913" w:rsidRDefault="00054EE4" w:rsidP="00054EE4">
            <w:pPr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กำไรจากการเปลี่ยนแปลงมูลค่ายุติธรรม</w:t>
            </w:r>
          </w:p>
          <w:p w14:paraId="1A6D9E60" w14:textId="1603C90F" w:rsidR="00054EE4" w:rsidRPr="00BE5913" w:rsidRDefault="00054EE4" w:rsidP="00054EE4">
            <w:pPr>
              <w:spacing w:line="240" w:lineRule="auto"/>
              <w:ind w:right="-72" w:firstLine="193"/>
              <w:rPr>
                <w:rFonts w:ascii="Angsana New" w:hAnsi="Angsana New"/>
                <w:sz w:val="24"/>
                <w:szCs w:val="24"/>
                <w:cs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ของอสังหาริมทรัพย์เพื่อการลงทุน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7A618B55" w14:textId="694D72BB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0B2B4081" w14:textId="77777777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5565BD3" w14:textId="3A5FC83D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2D0D61A7" w14:textId="77777777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75681FC0" w14:textId="7E502DAC" w:rsidR="00054EE4" w:rsidRPr="00BE5913" w:rsidRDefault="00C070A0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070A0">
              <w:rPr>
                <w:rFonts w:ascii="Angsana New" w:hAnsi="Angsana New"/>
                <w:sz w:val="24"/>
                <w:szCs w:val="24"/>
              </w:rPr>
              <w:t>5</w:t>
            </w:r>
            <w:r w:rsidR="00054EE4">
              <w:rPr>
                <w:rFonts w:ascii="Angsana New" w:hAnsi="Angsana New"/>
                <w:sz w:val="24"/>
                <w:szCs w:val="24"/>
              </w:rPr>
              <w:t>,</w:t>
            </w:r>
            <w:r w:rsidR="00B031A3">
              <w:rPr>
                <w:rFonts w:ascii="Angsana New" w:hAnsi="Angsana New"/>
                <w:sz w:val="24"/>
                <w:szCs w:val="24"/>
              </w:rPr>
              <w:t>555</w:t>
            </w:r>
            <w:r w:rsidR="00054EE4">
              <w:rPr>
                <w:rFonts w:ascii="Angsana New" w:hAnsi="Angsana New"/>
                <w:sz w:val="24"/>
                <w:szCs w:val="24"/>
              </w:rPr>
              <w:t>,</w:t>
            </w:r>
            <w:r w:rsidRPr="00C070A0">
              <w:rPr>
                <w:rFonts w:ascii="Angsana New" w:hAnsi="Angsana New"/>
                <w:sz w:val="24"/>
                <w:szCs w:val="24"/>
              </w:rPr>
              <w:t>353</w:t>
            </w:r>
          </w:p>
        </w:tc>
        <w:tc>
          <w:tcPr>
            <w:tcW w:w="180" w:type="dxa"/>
            <w:vAlign w:val="bottom"/>
          </w:tcPr>
          <w:p w14:paraId="36971205" w14:textId="77777777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58" w:type="dxa"/>
            <w:vAlign w:val="bottom"/>
          </w:tcPr>
          <w:p w14:paraId="5C9B1AAA" w14:textId="7D684844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4</w:t>
            </w: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987</w:t>
            </w: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594</w:t>
            </w: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55AC539" w14:textId="33ABD39E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464CF0E7" w14:textId="3120BEF0" w:rsidR="00054EE4" w:rsidRPr="00054EE4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-</w:t>
            </w:r>
          </w:p>
        </w:tc>
        <w:tc>
          <w:tcPr>
            <w:tcW w:w="180" w:type="dxa"/>
            <w:vAlign w:val="bottom"/>
          </w:tcPr>
          <w:p w14:paraId="10C2958D" w14:textId="77777777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3F00E94" w14:textId="4DC43BA6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7B6BFAC2" w14:textId="77777777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87FF11D" w14:textId="483DD863" w:rsidR="00054EE4" w:rsidRPr="00BE5913" w:rsidRDefault="00C070A0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070A0">
              <w:rPr>
                <w:rFonts w:ascii="Angsana New" w:hAnsi="Angsana New"/>
                <w:sz w:val="24"/>
                <w:szCs w:val="24"/>
              </w:rPr>
              <w:t>5</w:t>
            </w:r>
            <w:r w:rsidR="00A6048A">
              <w:rPr>
                <w:rFonts w:ascii="Angsana New" w:hAnsi="Angsana New"/>
                <w:sz w:val="24"/>
                <w:szCs w:val="24"/>
              </w:rPr>
              <w:t>,</w:t>
            </w:r>
            <w:r w:rsidR="00F429FB">
              <w:rPr>
                <w:rFonts w:ascii="Angsana New" w:hAnsi="Angsana New"/>
                <w:sz w:val="24"/>
                <w:szCs w:val="24"/>
              </w:rPr>
              <w:t>555</w:t>
            </w:r>
            <w:r w:rsidR="00A6048A">
              <w:rPr>
                <w:rFonts w:ascii="Angsana New" w:hAnsi="Angsana New"/>
                <w:sz w:val="24"/>
                <w:szCs w:val="24"/>
              </w:rPr>
              <w:t>,</w:t>
            </w:r>
            <w:r w:rsidRPr="00C070A0">
              <w:rPr>
                <w:rFonts w:ascii="Angsana New" w:hAnsi="Angsana New"/>
                <w:sz w:val="24"/>
                <w:szCs w:val="24"/>
              </w:rPr>
              <w:t>353</w:t>
            </w:r>
          </w:p>
        </w:tc>
        <w:tc>
          <w:tcPr>
            <w:tcW w:w="180" w:type="dxa"/>
            <w:vAlign w:val="bottom"/>
          </w:tcPr>
          <w:p w14:paraId="5F51E37D" w14:textId="77777777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73" w:type="dxa"/>
            <w:vAlign w:val="bottom"/>
          </w:tcPr>
          <w:p w14:paraId="63911949" w14:textId="0646B5FD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4</w:t>
            </w: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987</w:t>
            </w: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594</w:t>
            </w: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054EE4" w:rsidRPr="00BE5913" w14:paraId="7334F459" w14:textId="77777777" w:rsidTr="00A32321">
        <w:trPr>
          <w:cantSplit/>
        </w:trPr>
        <w:tc>
          <w:tcPr>
            <w:tcW w:w="3407" w:type="dxa"/>
          </w:tcPr>
          <w:p w14:paraId="50433755" w14:textId="0DA47B62" w:rsidR="00054EE4" w:rsidRPr="00BE5913" w:rsidRDefault="00054EE4" w:rsidP="00054EE4">
            <w:pPr>
              <w:spacing w:line="240" w:lineRule="auto"/>
              <w:ind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รวมรายได้และรายได้อื่น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AE9192" w14:textId="53ABA34A" w:rsidR="00054EE4" w:rsidRPr="00BE5913" w:rsidRDefault="00B11C2B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B11C2B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C070A0" w:rsidRPr="00C070A0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054EE4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="00C070A0" w:rsidRPr="00C070A0">
              <w:rPr>
                <w:rFonts w:ascii="Angsana New" w:hAnsi="Angsana New"/>
                <w:b/>
                <w:bCs/>
                <w:sz w:val="24"/>
                <w:szCs w:val="24"/>
              </w:rPr>
              <w:t>852</w:t>
            </w:r>
            <w:r w:rsidR="00054EE4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="00C070A0" w:rsidRPr="00C070A0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Pr="00B11C2B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C070A0" w:rsidRPr="00C070A0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6D1351C6" w14:textId="77777777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934FA90" w14:textId="1DD3AF56" w:rsidR="00054EE4" w:rsidRPr="00BE5913" w:rsidRDefault="00B11C2B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  <w:r w:rsidRPr="00B11C2B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C070A0" w:rsidRPr="00C070A0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054EE4" w:rsidRPr="00BE591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="00C070A0" w:rsidRPr="00C070A0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Pr="00B11C2B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="00C070A0" w:rsidRPr="00C070A0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054EE4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B11C2B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C070A0" w:rsidRPr="00C070A0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Pr="00B11C2B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9" w:type="dxa"/>
            <w:gridSpan w:val="2"/>
          </w:tcPr>
          <w:p w14:paraId="207D33DE" w14:textId="77777777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7E3B7F0C" w14:textId="5E972817" w:rsidR="00054EE4" w:rsidRPr="00BE5913" w:rsidRDefault="00F429FB" w:rsidP="00F4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349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9,887,785</w:t>
            </w:r>
          </w:p>
        </w:tc>
        <w:tc>
          <w:tcPr>
            <w:tcW w:w="180" w:type="dxa"/>
          </w:tcPr>
          <w:p w14:paraId="4B85E06D" w14:textId="77777777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69FF932E" w14:textId="20413E44" w:rsidR="00054EE4" w:rsidRPr="00BE5913" w:rsidRDefault="00C070A0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C070A0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="00054EE4" w:rsidRPr="00BE591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C070A0">
              <w:rPr>
                <w:rFonts w:ascii="Angsana New" w:hAnsi="Angsana New"/>
                <w:b/>
                <w:bCs/>
                <w:sz w:val="24"/>
                <w:szCs w:val="24"/>
              </w:rPr>
              <w:t>393</w:t>
            </w:r>
            <w:r w:rsidR="00054EE4" w:rsidRPr="00BE591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C070A0">
              <w:rPr>
                <w:rFonts w:ascii="Angsana New" w:hAnsi="Angsana New"/>
                <w:b/>
                <w:bCs/>
                <w:sz w:val="24"/>
                <w:szCs w:val="24"/>
              </w:rPr>
              <w:t>483</w:t>
            </w:r>
          </w:p>
        </w:tc>
        <w:tc>
          <w:tcPr>
            <w:tcW w:w="180" w:type="dxa"/>
          </w:tcPr>
          <w:p w14:paraId="0CBE46E6" w14:textId="77777777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7AB28A57" w14:textId="777396F4" w:rsidR="00054EE4" w:rsidRPr="00054EE4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AB6E99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(</w:t>
            </w:r>
            <w:r w:rsidR="00C070A0" w:rsidRPr="00C070A0">
              <w:rPr>
                <w:rFonts w:ascii="Angsana New" w:hAnsi="Angsana New"/>
                <w:b/>
                <w:bCs/>
                <w:sz w:val="24"/>
                <w:szCs w:val="24"/>
              </w:rPr>
              <w:t>366</w:t>
            </w:r>
            <w:r w:rsidRPr="00AB6E99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="00F429FB">
              <w:rPr>
                <w:rFonts w:ascii="Angsana New" w:hAnsi="Angsana New"/>
                <w:b/>
                <w:bCs/>
                <w:sz w:val="24"/>
                <w:szCs w:val="24"/>
              </w:rPr>
              <w:t>414</w:t>
            </w:r>
            <w:r w:rsidRPr="00AB6E99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80" w:type="dxa"/>
          </w:tcPr>
          <w:p w14:paraId="2E7232ED" w14:textId="77777777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1889BC" w14:textId="27941D34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AB6E99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(</w:t>
            </w:r>
            <w:r w:rsidR="00C070A0" w:rsidRPr="00C070A0">
              <w:rPr>
                <w:rFonts w:ascii="Angsana New" w:hAnsi="Angsana New"/>
                <w:b/>
                <w:bCs/>
                <w:sz w:val="24"/>
                <w:szCs w:val="24"/>
              </w:rPr>
              <w:t>328</w:t>
            </w:r>
            <w:r w:rsidRPr="00AB6E99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="00B11C2B" w:rsidRPr="00B11C2B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="00C070A0" w:rsidRPr="00C070A0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B11C2B" w:rsidRPr="00B11C2B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AB6E99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70" w:type="dxa"/>
          </w:tcPr>
          <w:p w14:paraId="3E68D0C2" w14:textId="77777777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1D65D6" w14:textId="13BC1FE4" w:rsidR="00054EE4" w:rsidRPr="008D2A42" w:rsidRDefault="00814191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22,373,586</w:t>
            </w:r>
          </w:p>
        </w:tc>
        <w:tc>
          <w:tcPr>
            <w:tcW w:w="180" w:type="dxa"/>
          </w:tcPr>
          <w:p w14:paraId="40D8A7E5" w14:textId="77777777" w:rsidR="00054EE4" w:rsidRPr="00BE5913" w:rsidRDefault="00054EE4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52ADDE46" w14:textId="4B279C8E" w:rsidR="00054EE4" w:rsidRPr="00BE5913" w:rsidRDefault="00C070A0" w:rsidP="0005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C070A0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B11C2B" w:rsidRPr="00B11C2B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054EE4" w:rsidRPr="00BE591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C070A0">
              <w:rPr>
                <w:rFonts w:ascii="Angsana New" w:hAnsi="Angsana New"/>
                <w:b/>
                <w:bCs/>
                <w:sz w:val="24"/>
                <w:szCs w:val="24"/>
              </w:rPr>
              <w:t>369</w:t>
            </w:r>
            <w:r w:rsidR="00054EE4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C070A0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B11C2B" w:rsidRPr="00B11C2B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C070A0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</w:tr>
      <w:tr w:rsidR="00A13159" w:rsidRPr="00BE5913" w14:paraId="47B61CD7" w14:textId="77777777" w:rsidTr="00A32321">
        <w:trPr>
          <w:cantSplit/>
        </w:trPr>
        <w:tc>
          <w:tcPr>
            <w:tcW w:w="3407" w:type="dxa"/>
          </w:tcPr>
          <w:p w14:paraId="21CB314B" w14:textId="77777777" w:rsidR="00A13159" w:rsidRPr="00BE5913" w:rsidRDefault="00A13159" w:rsidP="00A13159">
            <w:pPr>
              <w:spacing w:line="240" w:lineRule="auto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B2EBE7A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4DF297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8603B09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9" w:type="dxa"/>
            <w:gridSpan w:val="2"/>
          </w:tcPr>
          <w:p w14:paraId="3EC59A3E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</w:tcPr>
          <w:p w14:paraId="3DBB0B6C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BB21257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097660DC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D6E95D1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367627C0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930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DDFCCC2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DBF30C7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BF1756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FEF1E4D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36A4491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2ED54B4A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13159" w:rsidRPr="00BE5913" w14:paraId="39A8B313" w14:textId="77777777" w:rsidTr="00A32321">
        <w:trPr>
          <w:cantSplit/>
        </w:trPr>
        <w:tc>
          <w:tcPr>
            <w:tcW w:w="3407" w:type="dxa"/>
          </w:tcPr>
          <w:p w14:paraId="2E639E04" w14:textId="309F690A" w:rsidR="00A13159" w:rsidRPr="00BE5913" w:rsidRDefault="00A13159" w:rsidP="00A13159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1260" w:type="dxa"/>
          </w:tcPr>
          <w:p w14:paraId="3EB1D8EB" w14:textId="297579E1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C070A0">
              <w:rPr>
                <w:rFonts w:ascii="Angsana New" w:hAnsi="Angsana New"/>
                <w:sz w:val="24"/>
                <w:szCs w:val="24"/>
              </w:rPr>
              <w:t>2</w:t>
            </w:r>
            <w:r w:rsidR="008D2A42">
              <w:rPr>
                <w:rFonts w:ascii="Angsana New" w:hAnsi="Angsana New"/>
                <w:sz w:val="24"/>
                <w:szCs w:val="24"/>
              </w:rPr>
              <w:t>,</w:t>
            </w:r>
            <w:r w:rsidRPr="00C070A0">
              <w:rPr>
                <w:rFonts w:ascii="Angsana New" w:hAnsi="Angsana New"/>
                <w:sz w:val="24"/>
                <w:szCs w:val="24"/>
              </w:rPr>
              <w:t>3</w:t>
            </w:r>
            <w:r w:rsidRPr="00C070A0">
              <w:rPr>
                <w:rFonts w:ascii="Angsana New" w:hAnsi="Angsana New" w:hint="cs"/>
                <w:sz w:val="24"/>
                <w:szCs w:val="24"/>
              </w:rPr>
              <w:t>2</w:t>
            </w:r>
            <w:r w:rsidR="00B11C2B" w:rsidRPr="00B11C2B">
              <w:rPr>
                <w:rFonts w:ascii="Angsana New" w:hAnsi="Angsana New" w:hint="cs"/>
                <w:sz w:val="24"/>
                <w:szCs w:val="24"/>
              </w:rPr>
              <w:t>1</w:t>
            </w:r>
            <w:r w:rsidR="008D2A42">
              <w:rPr>
                <w:rFonts w:ascii="Angsana New" w:hAnsi="Angsana New"/>
                <w:sz w:val="24"/>
                <w:szCs w:val="24"/>
              </w:rPr>
              <w:t>,</w:t>
            </w:r>
            <w:r w:rsidRPr="00C070A0">
              <w:rPr>
                <w:rFonts w:ascii="Angsana New" w:hAnsi="Angsana New" w:hint="cs"/>
                <w:sz w:val="24"/>
                <w:szCs w:val="24"/>
              </w:rPr>
              <w:t>489</w:t>
            </w:r>
          </w:p>
        </w:tc>
        <w:tc>
          <w:tcPr>
            <w:tcW w:w="180" w:type="dxa"/>
          </w:tcPr>
          <w:p w14:paraId="47DB8490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79764F" w14:textId="3797CDD1" w:rsidR="00A13159" w:rsidRPr="00BE5913" w:rsidRDefault="001D01FE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</w:t>
            </w:r>
            <w:r w:rsidR="00751257">
              <w:rPr>
                <w:rFonts w:ascii="Angsana New" w:hAnsi="Angsana New"/>
                <w:sz w:val="24"/>
                <w:szCs w:val="24"/>
              </w:rPr>
              <w:t>405,198</w:t>
            </w:r>
          </w:p>
        </w:tc>
        <w:tc>
          <w:tcPr>
            <w:tcW w:w="199" w:type="dxa"/>
            <w:gridSpan w:val="2"/>
          </w:tcPr>
          <w:p w14:paraId="0DBC810E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13AFAD16" w14:textId="32D92435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C070A0">
              <w:rPr>
                <w:rFonts w:ascii="Angsana New" w:hAnsi="Angsana New"/>
                <w:sz w:val="24"/>
                <w:szCs w:val="24"/>
              </w:rPr>
              <w:t>7</w:t>
            </w:r>
            <w:r w:rsidR="00874B7A">
              <w:rPr>
                <w:rFonts w:ascii="Angsana New" w:hAnsi="Angsana New"/>
                <w:sz w:val="24"/>
                <w:szCs w:val="24"/>
              </w:rPr>
              <w:t>,</w:t>
            </w:r>
            <w:r w:rsidR="00814191">
              <w:rPr>
                <w:rFonts w:ascii="Angsana New" w:hAnsi="Angsana New"/>
                <w:sz w:val="24"/>
                <w:szCs w:val="24"/>
              </w:rPr>
              <w:t>289</w:t>
            </w:r>
            <w:r w:rsidR="00874B7A">
              <w:rPr>
                <w:rFonts w:ascii="Angsana New" w:hAnsi="Angsana New"/>
                <w:sz w:val="24"/>
                <w:szCs w:val="24"/>
              </w:rPr>
              <w:t>,</w:t>
            </w:r>
            <w:r w:rsidRPr="00C070A0">
              <w:rPr>
                <w:rFonts w:ascii="Angsana New" w:hAnsi="Angsana New" w:hint="cs"/>
                <w:sz w:val="24"/>
                <w:szCs w:val="24"/>
              </w:rPr>
              <w:t>37</w:t>
            </w:r>
            <w:r w:rsidR="00B11C2B" w:rsidRPr="00B11C2B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180" w:type="dxa"/>
          </w:tcPr>
          <w:p w14:paraId="558FE4E8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7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8" w:type="dxa"/>
          </w:tcPr>
          <w:p w14:paraId="0C4D6FCD" w14:textId="2CD09317" w:rsidR="00A13159" w:rsidRPr="00BE5913" w:rsidRDefault="00751257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</w:t>
            </w:r>
            <w:r w:rsidR="00703903">
              <w:rPr>
                <w:rFonts w:ascii="Angsana New" w:hAnsi="Angsana New"/>
                <w:sz w:val="24"/>
                <w:szCs w:val="24"/>
              </w:rPr>
              <w:t>379,688</w:t>
            </w:r>
          </w:p>
        </w:tc>
        <w:tc>
          <w:tcPr>
            <w:tcW w:w="180" w:type="dxa"/>
          </w:tcPr>
          <w:p w14:paraId="11C6C4F2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17E379B" w14:textId="041D6F85" w:rsidR="00A13159" w:rsidRPr="00BE5913" w:rsidRDefault="00874B7A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75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79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227F7EC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25EDE91" w14:textId="6FA6B23C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11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373</w:t>
            </w:r>
            <w:r w:rsidRPr="00BE591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4C8D459B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2B4187C" w14:textId="0AEA27B8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C070A0">
              <w:rPr>
                <w:rFonts w:ascii="Angsana New" w:hAnsi="Angsana New"/>
                <w:sz w:val="24"/>
                <w:szCs w:val="24"/>
              </w:rPr>
              <w:t>9</w:t>
            </w:r>
            <w:r w:rsidR="00874B7A">
              <w:rPr>
                <w:rFonts w:ascii="Angsana New" w:hAnsi="Angsana New"/>
                <w:sz w:val="24"/>
                <w:szCs w:val="24"/>
              </w:rPr>
              <w:t>,</w:t>
            </w:r>
            <w:r w:rsidR="00814191">
              <w:rPr>
                <w:rFonts w:ascii="Angsana New" w:hAnsi="Angsana New"/>
                <w:sz w:val="24"/>
                <w:szCs w:val="24"/>
              </w:rPr>
              <w:t>535</w:t>
            </w:r>
            <w:r w:rsidR="00874B7A">
              <w:rPr>
                <w:rFonts w:ascii="Angsana New" w:hAnsi="Angsana New"/>
                <w:sz w:val="24"/>
                <w:szCs w:val="24"/>
              </w:rPr>
              <w:t>,</w:t>
            </w:r>
            <w:r w:rsidR="00B11C2B" w:rsidRPr="00B11C2B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C070A0">
              <w:rPr>
                <w:rFonts w:ascii="Angsana New" w:hAnsi="Angsana New" w:hint="cs"/>
                <w:sz w:val="24"/>
                <w:szCs w:val="24"/>
              </w:rPr>
              <w:t>69</w:t>
            </w:r>
          </w:p>
        </w:tc>
        <w:tc>
          <w:tcPr>
            <w:tcW w:w="180" w:type="dxa"/>
          </w:tcPr>
          <w:p w14:paraId="321C2A55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7D90DE2F" w14:textId="40018852" w:rsidR="00A13159" w:rsidRPr="00BE5913" w:rsidRDefault="00784622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8,670,513</w:t>
            </w:r>
          </w:p>
        </w:tc>
      </w:tr>
      <w:tr w:rsidR="00A13159" w:rsidRPr="00BE5913" w14:paraId="6762ABF2" w14:textId="77777777" w:rsidTr="00A32321">
        <w:trPr>
          <w:cantSplit/>
        </w:trPr>
        <w:tc>
          <w:tcPr>
            <w:tcW w:w="3407" w:type="dxa"/>
          </w:tcPr>
          <w:p w14:paraId="17EABF70" w14:textId="77777777" w:rsidR="00A13159" w:rsidRPr="00BE5913" w:rsidRDefault="00A13159" w:rsidP="00A13159">
            <w:pPr>
              <w:spacing w:line="240" w:lineRule="auto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3BEF5DE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FEB18BE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9211BB9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9" w:type="dxa"/>
            <w:gridSpan w:val="2"/>
          </w:tcPr>
          <w:p w14:paraId="763154DB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5D914ECB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A8897B1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7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8" w:type="dxa"/>
          </w:tcPr>
          <w:p w14:paraId="553021E3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90F155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D872AFC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588EEF9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1448FD0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4DF1BC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F3F8499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2CED07A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1320AB92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A6BFD" w:rsidRPr="00BE5913" w14:paraId="3F4B7B4F" w14:textId="77777777" w:rsidTr="00A32321">
        <w:trPr>
          <w:cantSplit/>
          <w:trHeight w:val="330"/>
        </w:trPr>
        <w:tc>
          <w:tcPr>
            <w:tcW w:w="3407" w:type="dxa"/>
            <w:vAlign w:val="bottom"/>
          </w:tcPr>
          <w:p w14:paraId="27291601" w14:textId="77777777" w:rsidR="00BA6BFD" w:rsidRPr="00BE5913" w:rsidRDefault="00BA6BFD" w:rsidP="00BA6BFD">
            <w:pPr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6E3DFE5A" w14:textId="6B0B75CE" w:rsidR="00BA6BFD" w:rsidRPr="00BE5913" w:rsidRDefault="00C070A0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C070A0">
              <w:rPr>
                <w:rFonts w:ascii="Angsana New" w:hAnsi="Angsana New"/>
                <w:sz w:val="24"/>
                <w:szCs w:val="24"/>
              </w:rPr>
              <w:t>3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01</w:t>
            </w:r>
            <w:r w:rsidR="00BA6BFD">
              <w:rPr>
                <w:rFonts w:ascii="Angsana New" w:hAnsi="Angsana New"/>
                <w:sz w:val="24"/>
                <w:szCs w:val="24"/>
              </w:rPr>
              <w:t>,</w:t>
            </w:r>
            <w:r w:rsidRPr="00C070A0">
              <w:rPr>
                <w:rFonts w:ascii="Angsana New" w:hAnsi="Angsana New"/>
                <w:sz w:val="24"/>
                <w:szCs w:val="24"/>
              </w:rPr>
              <w:t>7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0</w:t>
            </w:r>
            <w:r w:rsidRPr="00C070A0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5B53A24D" w14:textId="77777777" w:rsidR="00BA6BFD" w:rsidRPr="00BE5913" w:rsidRDefault="00BA6BFD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1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865B7C" w14:textId="671E76E2" w:rsidR="00BA6BFD" w:rsidRPr="00BE5913" w:rsidRDefault="00BA6BFD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582</w:t>
            </w:r>
            <w:r w:rsidRPr="00BE5913">
              <w:rPr>
                <w:rFonts w:ascii="Angsana New" w:hAnsi="Angsana New"/>
                <w:sz w:val="24"/>
                <w:szCs w:val="24"/>
              </w:rPr>
              <w:t>,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935</w:t>
            </w: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99" w:type="dxa"/>
            <w:gridSpan w:val="2"/>
          </w:tcPr>
          <w:p w14:paraId="67707305" w14:textId="77777777" w:rsidR="00BA6BFD" w:rsidRPr="00BE5913" w:rsidRDefault="00BA6BFD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11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5FF971E3" w14:textId="69814307" w:rsidR="00BA6BFD" w:rsidRPr="00BE5913" w:rsidRDefault="00C070A0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C070A0">
              <w:rPr>
                <w:rFonts w:ascii="Angsana New" w:hAnsi="Angsana New"/>
                <w:sz w:val="24"/>
                <w:szCs w:val="24"/>
              </w:rPr>
              <w:t>923</w:t>
            </w:r>
            <w:r w:rsidR="00BA6BFD">
              <w:rPr>
                <w:rFonts w:ascii="Angsana New" w:hAnsi="Angsana New"/>
                <w:sz w:val="24"/>
                <w:szCs w:val="24"/>
              </w:rPr>
              <w:t>,</w:t>
            </w:r>
            <w:r w:rsidRPr="00C070A0">
              <w:rPr>
                <w:rFonts w:ascii="Angsana New" w:hAnsi="Angsana New"/>
                <w:sz w:val="24"/>
                <w:szCs w:val="24"/>
              </w:rPr>
              <w:t>83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80" w:type="dxa"/>
          </w:tcPr>
          <w:p w14:paraId="7F9300F4" w14:textId="77777777" w:rsidR="00BA6BFD" w:rsidRPr="00BE5913" w:rsidRDefault="00BA6BFD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8" w:type="dxa"/>
          </w:tcPr>
          <w:p w14:paraId="45989BA2" w14:textId="210FD534" w:rsidR="00BA6BFD" w:rsidRPr="00BE5913" w:rsidRDefault="00BA6BFD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1</w:t>
            </w:r>
            <w:r w:rsidRPr="00BE5913">
              <w:rPr>
                <w:rFonts w:ascii="Angsana New" w:hAnsi="Angsana New"/>
                <w:sz w:val="24"/>
                <w:szCs w:val="24"/>
              </w:rPr>
              <w:t>,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447</w:t>
            </w:r>
            <w:r w:rsidRPr="00BE5913">
              <w:rPr>
                <w:rFonts w:ascii="Angsana New" w:hAnsi="Angsana New"/>
                <w:sz w:val="24"/>
                <w:szCs w:val="24"/>
              </w:rPr>
              <w:t>,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7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1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2</w:t>
            </w: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0A976D99" w14:textId="77777777" w:rsidR="00BA6BFD" w:rsidRPr="00BE5913" w:rsidRDefault="00BA6BFD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E542E97" w14:textId="2914E5F3" w:rsidR="00BA6BFD" w:rsidRPr="00BE5913" w:rsidRDefault="00BA6BFD" w:rsidP="00C9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E8C56E9" w14:textId="77777777" w:rsidR="00BA6BFD" w:rsidRPr="00BE5913" w:rsidRDefault="00BA6BFD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8EEEC74" w14:textId="0335DC3A" w:rsidR="00BA6BFD" w:rsidRPr="00BE5913" w:rsidRDefault="00BA6BFD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0F206BD" w14:textId="77777777" w:rsidR="00BA6BFD" w:rsidRPr="00BE5913" w:rsidRDefault="00BA6BFD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FF97061" w14:textId="2CA7FA5B" w:rsidR="00BA6BFD" w:rsidRPr="00BE5913" w:rsidRDefault="00B11C2B" w:rsidP="0090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1C2B">
              <w:rPr>
                <w:rFonts w:ascii="Angsana New" w:hAnsi="Angsana New"/>
                <w:sz w:val="24"/>
                <w:szCs w:val="24"/>
              </w:rPr>
              <w:t>1</w:t>
            </w:r>
            <w:r w:rsidR="00BA6BFD" w:rsidRPr="00BA6BFD">
              <w:rPr>
                <w:rFonts w:ascii="Angsana New" w:hAnsi="Angsana New"/>
                <w:sz w:val="24"/>
                <w:szCs w:val="24"/>
              </w:rPr>
              <w:t>,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225</w:t>
            </w:r>
            <w:r w:rsidR="00BA6BFD" w:rsidRPr="00BA6BFD">
              <w:rPr>
                <w:rFonts w:ascii="Angsana New" w:hAnsi="Angsana New"/>
                <w:sz w:val="24"/>
                <w:szCs w:val="24"/>
              </w:rPr>
              <w:t>,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538</w:t>
            </w:r>
          </w:p>
        </w:tc>
        <w:tc>
          <w:tcPr>
            <w:tcW w:w="180" w:type="dxa"/>
          </w:tcPr>
          <w:p w14:paraId="5F590C68" w14:textId="77777777" w:rsidR="00BA6BFD" w:rsidRPr="00BE5913" w:rsidRDefault="00BA6BFD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763DE372" w14:textId="11793693" w:rsidR="00BA6BFD" w:rsidRPr="00BE5913" w:rsidRDefault="00BA6BFD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2</w:t>
            </w:r>
            <w:r w:rsidRPr="00BE5913">
              <w:rPr>
                <w:rFonts w:ascii="Angsana New" w:hAnsi="Angsana New"/>
                <w:sz w:val="24"/>
                <w:szCs w:val="24"/>
              </w:rPr>
              <w:t>,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0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3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0</w:t>
            </w:r>
            <w:r w:rsidRPr="00BE5913">
              <w:rPr>
                <w:rFonts w:ascii="Angsana New" w:hAnsi="Angsana New"/>
                <w:sz w:val="24"/>
                <w:szCs w:val="24"/>
              </w:rPr>
              <w:t>,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647</w:t>
            </w: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BA6BFD" w:rsidRPr="00BE5913" w14:paraId="3EFC1F4D" w14:textId="77777777" w:rsidTr="00A32321">
        <w:trPr>
          <w:cantSplit/>
        </w:trPr>
        <w:tc>
          <w:tcPr>
            <w:tcW w:w="3407" w:type="dxa"/>
          </w:tcPr>
          <w:p w14:paraId="4DC658F2" w14:textId="77777777" w:rsidR="00BA6BFD" w:rsidRPr="00BE5913" w:rsidRDefault="00BA6BFD" w:rsidP="00BA6BFD">
            <w:pPr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4D4F0E2F" w14:textId="3E4EB880" w:rsidR="00BA6BFD" w:rsidRPr="00BE5913" w:rsidRDefault="00C070A0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C070A0">
              <w:rPr>
                <w:rFonts w:ascii="Angsana New" w:hAnsi="Angsana New"/>
                <w:sz w:val="24"/>
                <w:szCs w:val="24"/>
              </w:rPr>
              <w:t>2</w:t>
            </w:r>
            <w:r w:rsidR="00BA6BFD">
              <w:rPr>
                <w:rFonts w:ascii="Angsana New" w:hAnsi="Angsana New"/>
                <w:sz w:val="24"/>
                <w:szCs w:val="24"/>
              </w:rPr>
              <w:t>,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00</w:t>
            </w:r>
            <w:r w:rsidRPr="00C070A0">
              <w:rPr>
                <w:rFonts w:ascii="Angsana New" w:hAnsi="Angsana New"/>
                <w:sz w:val="24"/>
                <w:szCs w:val="24"/>
              </w:rPr>
              <w:t>2</w:t>
            </w:r>
            <w:r w:rsidR="00BA6BFD">
              <w:rPr>
                <w:rFonts w:ascii="Angsana New" w:hAnsi="Angsana New"/>
                <w:sz w:val="24"/>
                <w:szCs w:val="24"/>
              </w:rPr>
              <w:t>,</w:t>
            </w:r>
            <w:r w:rsidRPr="00C070A0">
              <w:rPr>
                <w:rFonts w:ascii="Angsana New" w:hAnsi="Angsana New"/>
                <w:sz w:val="24"/>
                <w:szCs w:val="24"/>
              </w:rPr>
              <w:t>42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6CE00BD8" w14:textId="77777777" w:rsidR="00BA6BFD" w:rsidRPr="00BE5913" w:rsidRDefault="00BA6BFD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1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A335773" w14:textId="06176994" w:rsidR="00BA6BFD" w:rsidRPr="00BE5913" w:rsidRDefault="00BA6BFD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1</w:t>
            </w:r>
            <w:r w:rsidRPr="00BE5913">
              <w:rPr>
                <w:rFonts w:ascii="Angsana New" w:hAnsi="Angsana New"/>
                <w:sz w:val="24"/>
                <w:szCs w:val="24"/>
              </w:rPr>
              <w:t>,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79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0</w:t>
            </w:r>
            <w:r w:rsidRPr="00BE5913">
              <w:rPr>
                <w:rFonts w:ascii="Angsana New" w:hAnsi="Angsana New"/>
                <w:sz w:val="24"/>
                <w:szCs w:val="24"/>
              </w:rPr>
              <w:t>,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295</w:t>
            </w: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99" w:type="dxa"/>
            <w:gridSpan w:val="2"/>
          </w:tcPr>
          <w:p w14:paraId="4EAECBE4" w14:textId="77777777" w:rsidR="00BA6BFD" w:rsidRPr="00BE5913" w:rsidRDefault="00BA6BFD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1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22D0BFFF" w14:textId="46A1BD60" w:rsidR="00BA6BFD" w:rsidRPr="00BE5913" w:rsidRDefault="00B11C2B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11C2B">
              <w:rPr>
                <w:rFonts w:ascii="Angsana New" w:hAnsi="Angsana New"/>
                <w:sz w:val="24"/>
                <w:szCs w:val="24"/>
              </w:rPr>
              <w:t>1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23</w:t>
            </w:r>
            <w:r w:rsidR="00BA6BFD">
              <w:rPr>
                <w:rFonts w:ascii="Angsana New" w:hAnsi="Angsana New"/>
                <w:sz w:val="24"/>
                <w:szCs w:val="24"/>
              </w:rPr>
              <w:t>,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74</w:t>
            </w:r>
            <w:r w:rsidRPr="00B11C2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3D626F21" w14:textId="77777777" w:rsidR="00BA6BFD" w:rsidRPr="00BE5913" w:rsidRDefault="00BA6BFD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8" w:type="dxa"/>
          </w:tcPr>
          <w:p w14:paraId="044E287F" w14:textId="0CFFBF56" w:rsidR="00BA6BFD" w:rsidRPr="00BE5913" w:rsidRDefault="00BA6BFD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59</w:t>
            </w:r>
            <w:r w:rsidRPr="00BE5913">
              <w:rPr>
                <w:rFonts w:ascii="Angsana New" w:hAnsi="Angsana New"/>
                <w:sz w:val="24"/>
                <w:szCs w:val="24"/>
              </w:rPr>
              <w:t>,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64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1</w:t>
            </w: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45744C01" w14:textId="77777777" w:rsidR="00BA6BFD" w:rsidRPr="00BE5913" w:rsidRDefault="00BA6BFD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994A13A" w14:textId="50800B82" w:rsidR="00BA6BFD" w:rsidRPr="00BE5913" w:rsidRDefault="00BA6BFD" w:rsidP="00C9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5F9DFE5" w14:textId="77777777" w:rsidR="00BA6BFD" w:rsidRPr="00BE5913" w:rsidRDefault="00BA6BFD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E0F4C61" w14:textId="0C7790E6" w:rsidR="00BA6BFD" w:rsidRPr="00BE5913" w:rsidRDefault="00BA6BFD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F1E633" w14:textId="77777777" w:rsidR="00BA6BFD" w:rsidRPr="00BE5913" w:rsidRDefault="00BA6BFD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A191EE1" w14:textId="7758F104" w:rsidR="00BA6BFD" w:rsidRPr="00BE5913" w:rsidRDefault="00C070A0" w:rsidP="0090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070A0">
              <w:rPr>
                <w:rFonts w:ascii="Angsana New" w:hAnsi="Angsana New"/>
                <w:sz w:val="24"/>
                <w:szCs w:val="24"/>
              </w:rPr>
              <w:t>2</w:t>
            </w:r>
            <w:r w:rsidR="00BA6BFD" w:rsidRPr="00BA6BFD">
              <w:rPr>
                <w:rFonts w:ascii="Angsana New" w:hAnsi="Angsana New"/>
                <w:sz w:val="24"/>
                <w:szCs w:val="24"/>
              </w:rPr>
              <w:t>,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1</w:t>
            </w:r>
            <w:r w:rsidRPr="00C070A0">
              <w:rPr>
                <w:rFonts w:ascii="Angsana New" w:hAnsi="Angsana New"/>
                <w:sz w:val="24"/>
                <w:szCs w:val="24"/>
              </w:rPr>
              <w:t>26</w:t>
            </w:r>
            <w:r w:rsidR="00BA6BFD" w:rsidRPr="00BA6BFD">
              <w:rPr>
                <w:rFonts w:ascii="Angsana New" w:hAnsi="Angsana New"/>
                <w:sz w:val="24"/>
                <w:szCs w:val="24"/>
              </w:rPr>
              <w:t>,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1</w:t>
            </w:r>
            <w:r w:rsidRPr="00C070A0">
              <w:rPr>
                <w:rFonts w:ascii="Angsana New" w:hAnsi="Angsana New"/>
                <w:sz w:val="24"/>
                <w:szCs w:val="24"/>
              </w:rPr>
              <w:t>62</w:t>
            </w:r>
          </w:p>
        </w:tc>
        <w:tc>
          <w:tcPr>
            <w:tcW w:w="180" w:type="dxa"/>
          </w:tcPr>
          <w:p w14:paraId="00C24408" w14:textId="77777777" w:rsidR="00BA6BFD" w:rsidRPr="00BE5913" w:rsidRDefault="00BA6BFD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982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37B8936A" w14:textId="5C5B388B" w:rsidR="00BA6BFD" w:rsidRPr="00BE5913" w:rsidRDefault="00BA6BFD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1</w:t>
            </w:r>
            <w:r w:rsidRPr="00BE5913">
              <w:rPr>
                <w:rFonts w:ascii="Angsana New" w:hAnsi="Angsana New"/>
                <w:sz w:val="24"/>
                <w:szCs w:val="24"/>
              </w:rPr>
              <w:t>,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849</w:t>
            </w:r>
            <w:r w:rsidRPr="00BE5913">
              <w:rPr>
                <w:rFonts w:ascii="Angsana New" w:hAnsi="Angsana New"/>
                <w:sz w:val="24"/>
                <w:szCs w:val="24"/>
              </w:rPr>
              <w:t>,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936</w:t>
            </w: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BA6BFD" w:rsidRPr="00BE5913" w14:paraId="7E854811" w14:textId="77777777" w:rsidTr="00A32321">
        <w:trPr>
          <w:cantSplit/>
        </w:trPr>
        <w:tc>
          <w:tcPr>
            <w:tcW w:w="3407" w:type="dxa"/>
          </w:tcPr>
          <w:p w14:paraId="6949B173" w14:textId="4602F093" w:rsidR="00BA6BFD" w:rsidRPr="00BE5913" w:rsidRDefault="00BA6BFD" w:rsidP="00BA6BFD">
            <w:pPr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BE5913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</w:tcPr>
          <w:p w14:paraId="4B2978DF" w14:textId="1EA037D9" w:rsidR="00BA6BFD" w:rsidRPr="00BE5913" w:rsidRDefault="00E24BBD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269,059</w:t>
            </w:r>
          </w:p>
        </w:tc>
        <w:tc>
          <w:tcPr>
            <w:tcW w:w="180" w:type="dxa"/>
          </w:tcPr>
          <w:p w14:paraId="110ED2AA" w14:textId="77777777" w:rsidR="00BA6BFD" w:rsidRPr="00BE5913" w:rsidRDefault="00BA6BFD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1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B47A76" w14:textId="3AED1B7C" w:rsidR="00BA6BFD" w:rsidRPr="00BE5913" w:rsidRDefault="00C070A0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C070A0">
              <w:rPr>
                <w:rFonts w:ascii="Angsana New" w:hAnsi="Angsana New"/>
                <w:sz w:val="24"/>
                <w:szCs w:val="24"/>
              </w:rPr>
              <w:t>2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1</w:t>
            </w:r>
            <w:r w:rsidRPr="00C070A0">
              <w:rPr>
                <w:rFonts w:ascii="Angsana New" w:hAnsi="Angsana New"/>
                <w:sz w:val="24"/>
                <w:szCs w:val="24"/>
              </w:rPr>
              <w:t>3</w:t>
            </w:r>
            <w:r w:rsidR="00BA6BFD" w:rsidRPr="00BE5913">
              <w:rPr>
                <w:rFonts w:ascii="Angsana New" w:hAnsi="Angsana New"/>
                <w:sz w:val="24"/>
                <w:szCs w:val="24"/>
              </w:rPr>
              <w:t>,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1</w:t>
            </w:r>
            <w:r w:rsidRPr="00C070A0">
              <w:rPr>
                <w:rFonts w:ascii="Angsana New" w:hAnsi="Angsana New"/>
                <w:sz w:val="24"/>
                <w:szCs w:val="24"/>
              </w:rPr>
              <w:t>34</w:t>
            </w:r>
          </w:p>
        </w:tc>
        <w:tc>
          <w:tcPr>
            <w:tcW w:w="199" w:type="dxa"/>
            <w:gridSpan w:val="2"/>
          </w:tcPr>
          <w:p w14:paraId="26CAA4E9" w14:textId="77777777" w:rsidR="00BA6BFD" w:rsidRPr="00BE5913" w:rsidRDefault="00BA6BFD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  <w:tab w:val="decimal" w:pos="11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47254048" w14:textId="0F8671A5" w:rsidR="00BA6BFD" w:rsidRPr="00BE5913" w:rsidRDefault="00E24BBD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1,367,898</w:t>
            </w:r>
          </w:p>
        </w:tc>
        <w:tc>
          <w:tcPr>
            <w:tcW w:w="180" w:type="dxa"/>
          </w:tcPr>
          <w:p w14:paraId="7B1FF3FD" w14:textId="77777777" w:rsidR="00BA6BFD" w:rsidRPr="00BE5913" w:rsidRDefault="00BA6BFD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8" w:type="dxa"/>
          </w:tcPr>
          <w:p w14:paraId="13E033BD" w14:textId="76D802E1" w:rsidR="00BA6BFD" w:rsidRPr="00BE5913" w:rsidRDefault="00B11C2B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11C2B">
              <w:rPr>
                <w:rFonts w:ascii="Angsana New" w:hAnsi="Angsana New"/>
                <w:sz w:val="24"/>
                <w:szCs w:val="24"/>
              </w:rPr>
              <w:t>1</w:t>
            </w:r>
            <w:r w:rsidR="00BA6BFD" w:rsidRPr="00BE5913">
              <w:rPr>
                <w:rFonts w:ascii="Angsana New" w:hAnsi="Angsana New"/>
                <w:sz w:val="24"/>
                <w:szCs w:val="24"/>
              </w:rPr>
              <w:t>,</w:t>
            </w:r>
            <w:r w:rsidRPr="00B11C2B">
              <w:rPr>
                <w:rFonts w:ascii="Angsana New" w:hAnsi="Angsana New"/>
                <w:sz w:val="24"/>
                <w:szCs w:val="24"/>
              </w:rPr>
              <w:t>0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8</w:t>
            </w:r>
            <w:r w:rsidRPr="00B11C2B">
              <w:rPr>
                <w:rFonts w:ascii="Angsana New" w:hAnsi="Angsana New"/>
                <w:sz w:val="24"/>
                <w:szCs w:val="24"/>
              </w:rPr>
              <w:t>1</w:t>
            </w:r>
            <w:r w:rsidR="00BA6BFD" w:rsidRPr="00BE5913">
              <w:rPr>
                <w:rFonts w:ascii="Angsana New" w:hAnsi="Angsana New"/>
                <w:sz w:val="24"/>
                <w:szCs w:val="24"/>
              </w:rPr>
              <w:t>,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684</w:t>
            </w:r>
          </w:p>
        </w:tc>
        <w:tc>
          <w:tcPr>
            <w:tcW w:w="180" w:type="dxa"/>
          </w:tcPr>
          <w:p w14:paraId="1B2D92D5" w14:textId="77777777" w:rsidR="00BA6BFD" w:rsidRPr="00BE5913" w:rsidRDefault="00BA6BFD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E66BF8F" w14:textId="53513C07" w:rsidR="00BA6BFD" w:rsidRPr="00BE5913" w:rsidRDefault="00E24BBD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(95,</w:t>
            </w:r>
            <w:r w:rsidR="00135527">
              <w:rPr>
                <w:rFonts w:ascii="Angsana New" w:hAnsi="Angsana New"/>
                <w:sz w:val="24"/>
                <w:szCs w:val="24"/>
              </w:rPr>
              <w:t>482)</w:t>
            </w:r>
          </w:p>
        </w:tc>
        <w:tc>
          <w:tcPr>
            <w:tcW w:w="180" w:type="dxa"/>
          </w:tcPr>
          <w:p w14:paraId="06CFA40C" w14:textId="77777777" w:rsidR="00BA6BFD" w:rsidRPr="00BE5913" w:rsidRDefault="00BA6BFD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D524B1" w14:textId="2E563FAE" w:rsidR="00BA6BFD" w:rsidRPr="00BE5913" w:rsidRDefault="00BA6BFD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(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8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324</w:t>
            </w:r>
            <w:r w:rsidRPr="00BE591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9ED8D51" w14:textId="77777777" w:rsidR="00BA6BFD" w:rsidRPr="00BE5913" w:rsidRDefault="00BA6BFD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532F4C" w14:textId="1739B17B" w:rsidR="00BA6BFD" w:rsidRPr="00BE5913" w:rsidRDefault="00135527" w:rsidP="0090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1,541,475</w:t>
            </w:r>
          </w:p>
        </w:tc>
        <w:tc>
          <w:tcPr>
            <w:tcW w:w="180" w:type="dxa"/>
          </w:tcPr>
          <w:p w14:paraId="174A4C68" w14:textId="77777777" w:rsidR="00BA6BFD" w:rsidRPr="00BE5913" w:rsidRDefault="00BA6BFD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1861E46F" w14:textId="3D0EDB3C" w:rsidR="00BA6BFD" w:rsidRPr="00BE5913" w:rsidRDefault="00B11C2B" w:rsidP="00BA6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  <w:cs/>
              </w:rPr>
            </w:pPr>
            <w:r w:rsidRPr="00B11C2B">
              <w:rPr>
                <w:rFonts w:ascii="Angsana New" w:hAnsi="Angsana New"/>
                <w:sz w:val="24"/>
                <w:szCs w:val="24"/>
              </w:rPr>
              <w:t>1</w:t>
            </w:r>
            <w:r w:rsidR="00BA6BFD">
              <w:rPr>
                <w:rFonts w:ascii="Angsana New" w:hAnsi="Angsana New"/>
                <w:sz w:val="24"/>
                <w:szCs w:val="24"/>
              </w:rPr>
              <w:t>,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2</w:t>
            </w:r>
            <w:r w:rsidRPr="00B11C2B">
              <w:rPr>
                <w:rFonts w:ascii="Angsana New" w:hAnsi="Angsana New"/>
                <w:sz w:val="24"/>
                <w:szCs w:val="24"/>
              </w:rPr>
              <w:t>1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4</w:t>
            </w:r>
            <w:r w:rsidR="00BA6BFD">
              <w:rPr>
                <w:rFonts w:ascii="Angsana New" w:hAnsi="Angsana New"/>
                <w:sz w:val="24"/>
                <w:szCs w:val="24"/>
              </w:rPr>
              <w:t>,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494</w:t>
            </w:r>
          </w:p>
        </w:tc>
      </w:tr>
      <w:tr w:rsidR="00A13159" w:rsidRPr="00BE5913" w14:paraId="7BF3A2D5" w14:textId="77777777" w:rsidTr="00A32321">
        <w:trPr>
          <w:cantSplit/>
        </w:trPr>
        <w:tc>
          <w:tcPr>
            <w:tcW w:w="3407" w:type="dxa"/>
          </w:tcPr>
          <w:p w14:paraId="0575150F" w14:textId="77777777" w:rsidR="00A13159" w:rsidRPr="00BE5913" w:rsidRDefault="00A13159" w:rsidP="00A13159">
            <w:pPr>
              <w:spacing w:line="240" w:lineRule="auto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7B59558" w14:textId="511E15B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C2F5A51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FA886F5" w14:textId="22EC0D9A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9" w:type="dxa"/>
            <w:gridSpan w:val="2"/>
          </w:tcPr>
          <w:p w14:paraId="4F4E1AF4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026CD417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4113AD8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8" w:type="dxa"/>
          </w:tcPr>
          <w:p w14:paraId="440B24B2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A8BA24B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9DE0B16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65C1DF0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6F55CF4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FBAB2D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AE2891C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FB2ADA5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74BC6ECD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13159" w:rsidRPr="00BE5913" w14:paraId="19BF901E" w14:textId="77777777" w:rsidTr="00A32321">
        <w:trPr>
          <w:cantSplit/>
        </w:trPr>
        <w:tc>
          <w:tcPr>
            <w:tcW w:w="3407" w:type="dxa"/>
            <w:vAlign w:val="bottom"/>
          </w:tcPr>
          <w:p w14:paraId="4CBAC907" w14:textId="419311C8" w:rsidR="00A13159" w:rsidRPr="00BE5913" w:rsidRDefault="00A13159" w:rsidP="00A13159">
            <w:pPr>
              <w:spacing w:line="240" w:lineRule="auto"/>
              <w:ind w:left="101" w:right="-79" w:hanging="10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สินทรัพย์ส่วนง</w:t>
            </w: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าน </w:t>
            </w: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ณ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วันที่ </w:t>
            </w:r>
            <w:r w:rsidR="00C070A0" w:rsidRPr="00C070A0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B11C2B" w:rsidRPr="00B11C2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34BEF0ED" w14:textId="780B2231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C070A0">
              <w:rPr>
                <w:rFonts w:ascii="Angsana New" w:hAnsi="Angsana New"/>
                <w:sz w:val="24"/>
                <w:szCs w:val="24"/>
              </w:rPr>
              <w:t>96</w:t>
            </w:r>
            <w:r w:rsidR="00EE7621">
              <w:rPr>
                <w:rFonts w:ascii="Angsana New" w:hAnsi="Angsana New"/>
                <w:sz w:val="24"/>
                <w:szCs w:val="24"/>
              </w:rPr>
              <w:t>,</w:t>
            </w:r>
            <w:r w:rsidRPr="00C070A0">
              <w:rPr>
                <w:rFonts w:ascii="Angsana New" w:hAnsi="Angsana New"/>
                <w:sz w:val="24"/>
                <w:szCs w:val="24"/>
              </w:rPr>
              <w:t>54</w:t>
            </w:r>
            <w:r w:rsidRPr="00C070A0">
              <w:rPr>
                <w:rFonts w:ascii="Angsana New" w:hAnsi="Angsana New" w:hint="cs"/>
                <w:sz w:val="24"/>
                <w:szCs w:val="24"/>
              </w:rPr>
              <w:t>4</w:t>
            </w:r>
            <w:r w:rsidR="00EE7621">
              <w:rPr>
                <w:rFonts w:ascii="Angsana New" w:hAnsi="Angsana New"/>
                <w:sz w:val="24"/>
                <w:szCs w:val="24"/>
              </w:rPr>
              <w:t>,</w:t>
            </w:r>
            <w:r w:rsidRPr="00C070A0">
              <w:rPr>
                <w:rFonts w:ascii="Angsana New" w:hAnsi="Angsana New" w:hint="cs"/>
                <w:sz w:val="24"/>
                <w:szCs w:val="24"/>
              </w:rPr>
              <w:t>9</w:t>
            </w:r>
            <w:r w:rsidR="00B11C2B" w:rsidRPr="00B11C2B">
              <w:rPr>
                <w:rFonts w:ascii="Angsana New" w:hAnsi="Angsana New" w:hint="cs"/>
                <w:sz w:val="24"/>
                <w:szCs w:val="24"/>
              </w:rPr>
              <w:t>0</w:t>
            </w:r>
            <w:r w:rsidR="00135527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1C2D96B5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FB52BB" w14:textId="6D47D6FD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C070A0">
              <w:rPr>
                <w:rFonts w:ascii="Angsana New" w:hAnsi="Angsana New"/>
                <w:sz w:val="24"/>
                <w:szCs w:val="24"/>
              </w:rPr>
              <w:t>89</w:t>
            </w:r>
            <w:r w:rsidR="00A13159">
              <w:rPr>
                <w:rFonts w:ascii="Angsana New" w:hAnsi="Angsana New"/>
                <w:sz w:val="24"/>
                <w:szCs w:val="24"/>
              </w:rPr>
              <w:t>,</w:t>
            </w:r>
            <w:r w:rsidRPr="00C070A0">
              <w:rPr>
                <w:rFonts w:ascii="Angsana New" w:hAnsi="Angsana New"/>
                <w:sz w:val="24"/>
                <w:szCs w:val="24"/>
              </w:rPr>
              <w:t>496</w:t>
            </w:r>
            <w:r w:rsidR="00A13159">
              <w:rPr>
                <w:rFonts w:ascii="Angsana New" w:hAnsi="Angsana New"/>
                <w:sz w:val="24"/>
                <w:szCs w:val="24"/>
              </w:rPr>
              <w:t>,</w:t>
            </w:r>
            <w:r w:rsidRPr="00C070A0">
              <w:rPr>
                <w:rFonts w:ascii="Angsana New" w:hAnsi="Angsana New"/>
                <w:sz w:val="24"/>
                <w:szCs w:val="24"/>
              </w:rPr>
              <w:t>768</w:t>
            </w:r>
          </w:p>
        </w:tc>
        <w:tc>
          <w:tcPr>
            <w:tcW w:w="199" w:type="dxa"/>
            <w:gridSpan w:val="2"/>
          </w:tcPr>
          <w:p w14:paraId="13A19386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38A52903" w14:textId="1042179F" w:rsidR="00A13159" w:rsidRPr="00BE5913" w:rsidRDefault="00B11C2B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B11C2B">
              <w:rPr>
                <w:rFonts w:ascii="Angsana New" w:hAnsi="Angsana New"/>
                <w:sz w:val="24"/>
                <w:szCs w:val="24"/>
              </w:rPr>
              <w:t>10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2</w:t>
            </w:r>
            <w:r w:rsidR="00EE7621">
              <w:rPr>
                <w:rFonts w:ascii="Angsana New" w:hAnsi="Angsana New"/>
                <w:sz w:val="24"/>
                <w:szCs w:val="24"/>
              </w:rPr>
              <w:t>,</w:t>
            </w:r>
            <w:r w:rsidR="00135527">
              <w:rPr>
                <w:rFonts w:ascii="Angsana New" w:hAnsi="Angsana New"/>
                <w:sz w:val="24"/>
                <w:szCs w:val="24"/>
              </w:rPr>
              <w:t>477,304</w:t>
            </w:r>
          </w:p>
        </w:tc>
        <w:tc>
          <w:tcPr>
            <w:tcW w:w="180" w:type="dxa"/>
          </w:tcPr>
          <w:p w14:paraId="33232DCF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8" w:type="dxa"/>
          </w:tcPr>
          <w:p w14:paraId="67A1303E" w14:textId="592D7264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C070A0">
              <w:rPr>
                <w:rFonts w:ascii="Angsana New" w:hAnsi="Angsana New"/>
                <w:sz w:val="24"/>
                <w:szCs w:val="24"/>
              </w:rPr>
              <w:t>96</w:t>
            </w:r>
            <w:r w:rsidR="00A13159">
              <w:rPr>
                <w:rFonts w:ascii="Angsana New" w:hAnsi="Angsana New"/>
                <w:sz w:val="24"/>
                <w:szCs w:val="24"/>
              </w:rPr>
              <w:t>,</w:t>
            </w:r>
            <w:r w:rsidRPr="00C070A0">
              <w:rPr>
                <w:rFonts w:ascii="Angsana New" w:hAnsi="Angsana New"/>
                <w:sz w:val="24"/>
                <w:szCs w:val="24"/>
              </w:rPr>
              <w:t>9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1</w:t>
            </w:r>
            <w:r w:rsidRPr="00C070A0">
              <w:rPr>
                <w:rFonts w:ascii="Angsana New" w:hAnsi="Angsana New"/>
                <w:sz w:val="24"/>
                <w:szCs w:val="24"/>
              </w:rPr>
              <w:t>6</w:t>
            </w:r>
            <w:r w:rsidR="00A13159">
              <w:rPr>
                <w:rFonts w:ascii="Angsana New" w:hAnsi="Angsana New"/>
                <w:sz w:val="24"/>
                <w:szCs w:val="24"/>
              </w:rPr>
              <w:t>,</w:t>
            </w:r>
            <w:r w:rsidRPr="00C070A0">
              <w:rPr>
                <w:rFonts w:ascii="Angsana New" w:hAnsi="Angsana New"/>
                <w:sz w:val="24"/>
                <w:szCs w:val="24"/>
              </w:rPr>
              <w:t>766</w:t>
            </w:r>
          </w:p>
        </w:tc>
        <w:tc>
          <w:tcPr>
            <w:tcW w:w="180" w:type="dxa"/>
          </w:tcPr>
          <w:p w14:paraId="2DC4B6C2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EA3EA18" w14:textId="60E1D62E" w:rsidR="00A13159" w:rsidRPr="00BE5913" w:rsidRDefault="00EE7621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8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1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135527">
              <w:rPr>
                <w:rFonts w:ascii="Angsana New" w:hAnsi="Angsana New"/>
                <w:sz w:val="24"/>
                <w:szCs w:val="24"/>
              </w:rPr>
              <w:t>550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1588EB6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67967C" w14:textId="6D1042C0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(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582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010</w:t>
            </w:r>
            <w:r w:rsidRPr="00BE591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A04FFFE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DD9128" w14:textId="5124810B" w:rsidR="00A13159" w:rsidRPr="00BE5913" w:rsidRDefault="002C6427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198,208,656</w:t>
            </w:r>
          </w:p>
        </w:tc>
        <w:tc>
          <w:tcPr>
            <w:tcW w:w="180" w:type="dxa"/>
          </w:tcPr>
          <w:p w14:paraId="3B169C39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6D7417BD" w14:textId="2AEE961B" w:rsidR="00A13159" w:rsidRPr="00BE5913" w:rsidRDefault="00B11C2B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</w:rPr>
            </w:pPr>
            <w:r w:rsidRPr="00B11C2B">
              <w:rPr>
                <w:rFonts w:ascii="Angsana New" w:hAnsi="Angsana New"/>
                <w:sz w:val="24"/>
                <w:szCs w:val="24"/>
              </w:rPr>
              <w:t>1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85</w:t>
            </w:r>
            <w:r w:rsidR="00A13159">
              <w:rPr>
                <w:rFonts w:ascii="Angsana New" w:hAnsi="Angsana New"/>
                <w:sz w:val="24"/>
                <w:szCs w:val="24"/>
              </w:rPr>
              <w:t>,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83</w:t>
            </w:r>
            <w:r w:rsidRPr="00B11C2B">
              <w:rPr>
                <w:rFonts w:ascii="Angsana New" w:hAnsi="Angsana New"/>
                <w:sz w:val="24"/>
                <w:szCs w:val="24"/>
              </w:rPr>
              <w:t>1</w:t>
            </w:r>
            <w:r w:rsidR="00A13159">
              <w:rPr>
                <w:rFonts w:ascii="Angsana New" w:hAnsi="Angsana New"/>
                <w:sz w:val="24"/>
                <w:szCs w:val="24"/>
              </w:rPr>
              <w:t>,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524</w:t>
            </w:r>
          </w:p>
        </w:tc>
      </w:tr>
      <w:tr w:rsidR="00A13159" w:rsidRPr="00BE5913" w14:paraId="6CB4EC6C" w14:textId="77777777" w:rsidTr="00A32321">
        <w:trPr>
          <w:cantSplit/>
          <w:trHeight w:val="143"/>
        </w:trPr>
        <w:tc>
          <w:tcPr>
            <w:tcW w:w="3407" w:type="dxa"/>
            <w:vAlign w:val="bottom"/>
          </w:tcPr>
          <w:p w14:paraId="65089C73" w14:textId="051032A3" w:rsidR="00A13159" w:rsidRPr="00BE5913" w:rsidRDefault="00A13159" w:rsidP="00A13159">
            <w:pPr>
              <w:spacing w:line="240" w:lineRule="auto"/>
              <w:ind w:left="101" w:right="-79" w:hanging="10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หนี้สินส่วนงาน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ณ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วันที่ </w:t>
            </w:r>
            <w:r w:rsidR="00C070A0" w:rsidRPr="00C070A0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B11C2B" w:rsidRPr="00B11C2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</w:tcPr>
          <w:p w14:paraId="1666C18B" w14:textId="34841E0F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C070A0">
              <w:rPr>
                <w:rFonts w:ascii="Angsana New" w:hAnsi="Angsana New"/>
                <w:sz w:val="24"/>
                <w:szCs w:val="24"/>
              </w:rPr>
              <w:t>2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0</w:t>
            </w:r>
            <w:r w:rsidR="00EE7621">
              <w:rPr>
                <w:rFonts w:ascii="Angsana New" w:hAnsi="Angsana New"/>
                <w:sz w:val="24"/>
                <w:szCs w:val="24"/>
              </w:rPr>
              <w:t>,</w:t>
            </w:r>
            <w:r w:rsidRPr="00C070A0">
              <w:rPr>
                <w:rFonts w:ascii="Angsana New" w:hAnsi="Angsana New"/>
                <w:sz w:val="24"/>
                <w:szCs w:val="24"/>
              </w:rPr>
              <w:t>3</w:t>
            </w:r>
            <w:r w:rsidRPr="00C070A0">
              <w:rPr>
                <w:rFonts w:ascii="Angsana New" w:hAnsi="Angsana New" w:hint="cs"/>
                <w:sz w:val="24"/>
                <w:szCs w:val="24"/>
              </w:rPr>
              <w:t>86</w:t>
            </w:r>
            <w:r w:rsidR="00EE7621">
              <w:rPr>
                <w:rFonts w:ascii="Angsana New" w:hAnsi="Angsana New"/>
                <w:sz w:val="24"/>
                <w:szCs w:val="24"/>
              </w:rPr>
              <w:t>,</w:t>
            </w:r>
            <w:r w:rsidRPr="00C070A0">
              <w:rPr>
                <w:rFonts w:ascii="Angsana New" w:hAnsi="Angsana New" w:hint="cs"/>
                <w:sz w:val="24"/>
                <w:szCs w:val="24"/>
              </w:rPr>
              <w:t>2</w:t>
            </w:r>
            <w:r w:rsidR="00B11C2B" w:rsidRPr="00B11C2B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C070A0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7F1BBC32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0FCE09" w14:textId="0CD93F1E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C070A0">
              <w:rPr>
                <w:rFonts w:ascii="Angsana New" w:hAnsi="Angsana New"/>
                <w:sz w:val="24"/>
                <w:szCs w:val="24"/>
              </w:rPr>
              <w:t>4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0</w:t>
            </w:r>
            <w:r w:rsidR="00A13159">
              <w:rPr>
                <w:rFonts w:ascii="Angsana New" w:hAnsi="Angsana New"/>
                <w:sz w:val="24"/>
                <w:szCs w:val="24"/>
              </w:rPr>
              <w:t>,</w:t>
            </w:r>
            <w:r w:rsidRPr="00C070A0">
              <w:rPr>
                <w:rFonts w:ascii="Angsana New" w:hAnsi="Angsana New"/>
                <w:sz w:val="24"/>
                <w:szCs w:val="24"/>
              </w:rPr>
              <w:t>873</w:t>
            </w:r>
            <w:r w:rsidR="00A13159">
              <w:rPr>
                <w:rFonts w:ascii="Angsana New" w:hAnsi="Angsana New"/>
                <w:sz w:val="24"/>
                <w:szCs w:val="24"/>
              </w:rPr>
              <w:t>,</w:t>
            </w:r>
            <w:r w:rsidRPr="00C070A0">
              <w:rPr>
                <w:rFonts w:ascii="Angsana New" w:hAnsi="Angsana New"/>
                <w:sz w:val="24"/>
                <w:szCs w:val="24"/>
              </w:rPr>
              <w:t>988</w:t>
            </w:r>
          </w:p>
        </w:tc>
        <w:tc>
          <w:tcPr>
            <w:tcW w:w="199" w:type="dxa"/>
            <w:gridSpan w:val="2"/>
          </w:tcPr>
          <w:p w14:paraId="0760237D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0E3E1B53" w14:textId="157EDBA7" w:rsidR="00A13159" w:rsidRPr="00BE5913" w:rsidRDefault="002C6427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39,</w:t>
            </w:r>
            <w:r w:rsidR="00286AFE">
              <w:rPr>
                <w:rFonts w:ascii="Angsana New" w:hAnsi="Angsana New"/>
                <w:sz w:val="24"/>
                <w:szCs w:val="24"/>
              </w:rPr>
              <w:t>730,</w:t>
            </w:r>
            <w:r w:rsidR="00754C9D">
              <w:rPr>
                <w:rFonts w:ascii="Angsana New" w:hAnsi="Angsana New"/>
                <w:sz w:val="24"/>
                <w:szCs w:val="24"/>
              </w:rPr>
              <w:t>794</w:t>
            </w:r>
          </w:p>
        </w:tc>
        <w:tc>
          <w:tcPr>
            <w:tcW w:w="180" w:type="dxa"/>
          </w:tcPr>
          <w:p w14:paraId="7FAAF95E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8" w:type="dxa"/>
          </w:tcPr>
          <w:p w14:paraId="5D2D9085" w14:textId="620B501F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C070A0">
              <w:rPr>
                <w:rFonts w:ascii="Angsana New" w:hAnsi="Angsana New"/>
                <w:sz w:val="24"/>
                <w:szCs w:val="24"/>
              </w:rPr>
              <w:t>39</w:t>
            </w:r>
            <w:r w:rsidR="00A13159" w:rsidRPr="00BE5913">
              <w:rPr>
                <w:rFonts w:ascii="Angsana New" w:hAnsi="Angsana New"/>
                <w:sz w:val="24"/>
                <w:szCs w:val="24"/>
              </w:rPr>
              <w:t>,</w:t>
            </w:r>
            <w:r w:rsidRPr="00C070A0">
              <w:rPr>
                <w:rFonts w:ascii="Angsana New" w:hAnsi="Angsana New"/>
                <w:sz w:val="24"/>
                <w:szCs w:val="24"/>
              </w:rPr>
              <w:t>3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1</w:t>
            </w:r>
            <w:r w:rsidRPr="00C070A0">
              <w:rPr>
                <w:rFonts w:ascii="Angsana New" w:hAnsi="Angsana New"/>
                <w:sz w:val="24"/>
                <w:szCs w:val="24"/>
              </w:rPr>
              <w:t>5</w:t>
            </w:r>
            <w:r w:rsidR="00A13159" w:rsidRPr="00BE5913">
              <w:rPr>
                <w:rFonts w:ascii="Angsana New" w:hAnsi="Angsana New"/>
                <w:sz w:val="24"/>
                <w:szCs w:val="24"/>
              </w:rPr>
              <w:t>,</w:t>
            </w:r>
            <w:r w:rsidRPr="00C070A0">
              <w:rPr>
                <w:rFonts w:ascii="Angsana New" w:hAnsi="Angsana New"/>
                <w:sz w:val="24"/>
                <w:szCs w:val="24"/>
              </w:rPr>
              <w:t>749</w:t>
            </w:r>
          </w:p>
        </w:tc>
        <w:tc>
          <w:tcPr>
            <w:tcW w:w="180" w:type="dxa"/>
          </w:tcPr>
          <w:p w14:paraId="380E2472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198F2FF" w14:textId="112CCD2A" w:rsidR="00A13159" w:rsidRPr="00BE5913" w:rsidRDefault="00EE7621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264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7B693C">
              <w:rPr>
                <w:rFonts w:ascii="Angsana New" w:hAnsi="Angsana New"/>
                <w:sz w:val="24"/>
                <w:szCs w:val="24"/>
              </w:rPr>
              <w:t>821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3AEE25A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2E55A2" w14:textId="4108007E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(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93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9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1</w:t>
            </w:r>
            <w:r w:rsidR="00C070A0" w:rsidRPr="00C070A0">
              <w:rPr>
                <w:rFonts w:ascii="Angsana New" w:hAnsi="Angsana New"/>
                <w:sz w:val="24"/>
                <w:szCs w:val="24"/>
              </w:rPr>
              <w:t>3</w:t>
            </w:r>
            <w:r w:rsidRPr="00BE591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79817DF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0D88EB2" w14:textId="4E0C1932" w:rsidR="00A13159" w:rsidRPr="00BE5913" w:rsidRDefault="004B6EC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59,852,175</w:t>
            </w:r>
          </w:p>
        </w:tc>
        <w:tc>
          <w:tcPr>
            <w:tcW w:w="180" w:type="dxa"/>
          </w:tcPr>
          <w:p w14:paraId="5EE6FD7B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5E974813" w14:textId="31DC29B9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</w:rPr>
            </w:pPr>
            <w:r w:rsidRPr="00C070A0">
              <w:rPr>
                <w:rFonts w:ascii="Angsana New" w:hAnsi="Angsana New"/>
                <w:sz w:val="24"/>
                <w:szCs w:val="24"/>
              </w:rPr>
              <w:t>8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0</w:t>
            </w:r>
            <w:r w:rsidR="00A13159">
              <w:rPr>
                <w:rFonts w:ascii="Angsana New" w:hAnsi="Angsana New"/>
                <w:sz w:val="24"/>
                <w:szCs w:val="24"/>
              </w:rPr>
              <w:t>,</w:t>
            </w:r>
            <w:r w:rsidR="00B11C2B" w:rsidRPr="00B11C2B">
              <w:rPr>
                <w:rFonts w:ascii="Angsana New" w:hAnsi="Angsana New"/>
                <w:sz w:val="24"/>
                <w:szCs w:val="24"/>
              </w:rPr>
              <w:t>0</w:t>
            </w:r>
            <w:r w:rsidRPr="00C070A0">
              <w:rPr>
                <w:rFonts w:ascii="Angsana New" w:hAnsi="Angsana New"/>
                <w:sz w:val="24"/>
                <w:szCs w:val="24"/>
              </w:rPr>
              <w:t>95</w:t>
            </w:r>
            <w:r w:rsidR="00A13159">
              <w:rPr>
                <w:rFonts w:ascii="Angsana New" w:hAnsi="Angsana New"/>
                <w:sz w:val="24"/>
                <w:szCs w:val="24"/>
              </w:rPr>
              <w:t>,</w:t>
            </w:r>
            <w:r w:rsidRPr="00C070A0">
              <w:rPr>
                <w:rFonts w:ascii="Angsana New" w:hAnsi="Angsana New"/>
                <w:sz w:val="24"/>
                <w:szCs w:val="24"/>
              </w:rPr>
              <w:t>824</w:t>
            </w:r>
          </w:p>
        </w:tc>
      </w:tr>
    </w:tbl>
    <w:p w14:paraId="47FE3066" w14:textId="77777777" w:rsidR="00E76E73" w:rsidRPr="00BE5913" w:rsidRDefault="00E76E7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16"/>
          <w:szCs w:val="16"/>
          <w:cs/>
        </w:rPr>
        <w:sectPr w:rsidR="00E76E73" w:rsidRPr="00BE5913" w:rsidSect="00891371">
          <w:headerReference w:type="default" r:id="rId26"/>
          <w:footerReference w:type="default" r:id="rId27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7D93A0FA" w14:textId="7F01219B" w:rsidR="004A58D3" w:rsidRPr="00BE5913" w:rsidRDefault="004A58D3" w:rsidP="00BE5913">
      <w:pPr>
        <w:tabs>
          <w:tab w:val="left" w:pos="540"/>
        </w:tabs>
        <w:spacing w:line="0" w:lineRule="atLeast"/>
        <w:ind w:left="547" w:right="101"/>
        <w:jc w:val="thaiDistribute"/>
        <w:rPr>
          <w:rFonts w:ascii="Angsana New" w:eastAsia="MS Mincho" w:hAnsi="Angsana New"/>
          <w:b/>
          <w:bCs/>
          <w:i/>
          <w:iCs/>
          <w:spacing w:val="-6"/>
          <w:sz w:val="30"/>
          <w:szCs w:val="30"/>
        </w:rPr>
      </w:pPr>
      <w:r w:rsidRPr="00BE5913">
        <w:rPr>
          <w:rFonts w:ascii="Angsana New" w:eastAsia="MS Mincho" w:hAnsi="Angsana New"/>
          <w:b/>
          <w:bCs/>
          <w:i/>
          <w:iCs/>
          <w:spacing w:val="-6"/>
          <w:sz w:val="30"/>
          <w:szCs w:val="30"/>
          <w:cs/>
        </w:rPr>
        <w:lastRenderedPageBreak/>
        <w:t>กา</w:t>
      </w:r>
      <w:r w:rsidR="00DB4EF2" w:rsidRPr="00BE5913">
        <w:rPr>
          <w:rFonts w:ascii="Angsana New" w:eastAsia="MS Mincho" w:hAnsi="Angsana New" w:hint="cs"/>
          <w:b/>
          <w:bCs/>
          <w:i/>
          <w:iCs/>
          <w:spacing w:val="-6"/>
          <w:sz w:val="30"/>
          <w:szCs w:val="30"/>
          <w:cs/>
        </w:rPr>
        <w:t>ร</w:t>
      </w:r>
      <w:r w:rsidRPr="00BE5913">
        <w:rPr>
          <w:rFonts w:ascii="Angsana New" w:eastAsia="MS Mincho" w:hAnsi="Angsana New"/>
          <w:b/>
          <w:bCs/>
          <w:i/>
          <w:iCs/>
          <w:spacing w:val="-6"/>
          <w:sz w:val="30"/>
          <w:szCs w:val="30"/>
          <w:cs/>
        </w:rPr>
        <w:t>กระทบยอดรายได้ กำไรหรือขาดทุน และรายการอื่นที่มีสาระสำคัญของส่วนงานที่รายงาน</w:t>
      </w:r>
    </w:p>
    <w:p w14:paraId="2393948D" w14:textId="77777777" w:rsidR="004A58D3" w:rsidRPr="00BE5913" w:rsidRDefault="004A58D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</w:rPr>
      </w:pPr>
    </w:p>
    <w:tbl>
      <w:tblPr>
        <w:tblW w:w="0" w:type="auto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8"/>
        <w:gridCol w:w="1620"/>
        <w:gridCol w:w="247"/>
        <w:gridCol w:w="1733"/>
      </w:tblGrid>
      <w:tr w:rsidR="00344681" w:rsidRPr="00BE5913" w14:paraId="709B102A" w14:textId="77777777" w:rsidTr="000B7A44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FB6B744" w14:textId="77777777" w:rsidR="00344681" w:rsidRPr="00BE5913" w:rsidRDefault="00344681" w:rsidP="00BE5913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38A191" w14:textId="3C0E60FB" w:rsidR="00344681" w:rsidRPr="00BE5913" w:rsidRDefault="00740CE7" w:rsidP="00BE5913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44681" w:rsidRPr="00BE5913" w14:paraId="3C8B2A99" w14:textId="77777777" w:rsidTr="000B7A44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A589A63" w14:textId="77777777" w:rsidR="00344681" w:rsidRPr="00BE5913" w:rsidRDefault="00344681" w:rsidP="00BE5913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427C192" w14:textId="16B0486C" w:rsidR="00344681" w:rsidRPr="00BE5913" w:rsidRDefault="00C070A0" w:rsidP="00BE5913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0A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070A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439F6AC" w14:textId="77777777" w:rsidR="00344681" w:rsidRPr="00BE5913" w:rsidRDefault="00344681" w:rsidP="00BE5913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1EB90F42" w14:textId="68672BA9" w:rsidR="00344681" w:rsidRPr="00BE5913" w:rsidRDefault="00C070A0" w:rsidP="00BE5913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0A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070A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408CE" w:rsidRPr="00BE5913" w14:paraId="72B40014" w14:textId="77777777" w:rsidTr="000B7A44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4B517B5B" w14:textId="77777777" w:rsidR="003408CE" w:rsidRPr="00BE5913" w:rsidRDefault="003408CE" w:rsidP="00BE5913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F6309F" w14:textId="77777777" w:rsidR="003408CE" w:rsidRPr="00BE5913" w:rsidRDefault="003408CE" w:rsidP="00BE5913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37497" w:rsidRPr="00BE5913" w14:paraId="0D67E555" w14:textId="77777777" w:rsidTr="000B7A44">
        <w:trPr>
          <w:trHeight w:val="74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7E73E191" w14:textId="0AD965E9" w:rsidR="00D37497" w:rsidRPr="00BE5913" w:rsidRDefault="00D37497" w:rsidP="00BE5913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EA183DE" w14:textId="7AF9C6AB" w:rsidR="00D37497" w:rsidRPr="00BE5913" w:rsidRDefault="00D37497" w:rsidP="00BE5913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54CAFCB" w14:textId="77777777" w:rsidR="00D37497" w:rsidRPr="00BE5913" w:rsidRDefault="00D37497" w:rsidP="00BE5913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7A00D7E8" w14:textId="5C4FC307" w:rsidR="00D37497" w:rsidRPr="00BE5913" w:rsidRDefault="00D37497" w:rsidP="00BE5913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3159" w:rsidRPr="00BE5913" w14:paraId="06B624E0" w14:textId="77777777" w:rsidTr="004452BC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5D59FB4" w14:textId="6D4694E5" w:rsidR="00A13159" w:rsidRPr="00BE5913" w:rsidRDefault="00A13159" w:rsidP="00A1315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CB493" w14:textId="63524F5C" w:rsidR="00A13159" w:rsidRPr="004452BC" w:rsidRDefault="004B6EC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22,373,</w:t>
            </w:r>
            <w:r w:rsidR="00C52771">
              <w:rPr>
                <w:rFonts w:ascii="Angsana New" w:hAnsi="Angsana New"/>
                <w:sz w:val="30"/>
                <w:szCs w:val="30"/>
              </w:rPr>
              <w:t>586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852BB" w14:textId="77777777" w:rsidR="00A13159" w:rsidRPr="00BE5913" w:rsidRDefault="00A13159" w:rsidP="00A13159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A95EB" w14:textId="434C9239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C070A0">
              <w:rPr>
                <w:rFonts w:ascii="Angsana New" w:hAnsi="Angsana New"/>
                <w:sz w:val="30"/>
                <w:szCs w:val="30"/>
              </w:rPr>
              <w:t>2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1</w:t>
            </w:r>
            <w:r w:rsidR="00A13159" w:rsidRPr="004452BC">
              <w:rPr>
                <w:rFonts w:ascii="Angsana New" w:hAnsi="Angsana New"/>
                <w:sz w:val="30"/>
                <w:szCs w:val="30"/>
              </w:rPr>
              <w:t>,</w:t>
            </w:r>
            <w:r w:rsidRPr="00C070A0">
              <w:rPr>
                <w:rFonts w:ascii="Angsana New" w:hAnsi="Angsana New"/>
                <w:sz w:val="30"/>
                <w:szCs w:val="30"/>
              </w:rPr>
              <w:t>369</w:t>
            </w:r>
            <w:r w:rsidR="00A13159" w:rsidRPr="004452BC">
              <w:rPr>
                <w:rFonts w:ascii="Angsana New" w:hAnsi="Angsana New"/>
                <w:sz w:val="30"/>
                <w:szCs w:val="30"/>
              </w:rPr>
              <w:t>,</w:t>
            </w:r>
            <w:r w:rsidRPr="00C070A0">
              <w:rPr>
                <w:rFonts w:ascii="Angsana New" w:hAnsi="Angsana New"/>
                <w:sz w:val="30"/>
                <w:szCs w:val="30"/>
              </w:rPr>
              <w:t>6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0</w:t>
            </w:r>
            <w:r w:rsidRPr="00C070A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13159" w:rsidRPr="00BE5913" w14:paraId="60875377" w14:textId="77777777" w:rsidTr="004452BC">
        <w:trPr>
          <w:trHeight w:val="198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14B16A50" w14:textId="1DC2512C" w:rsidR="00A13159" w:rsidRPr="00BE5913" w:rsidRDefault="00A13159" w:rsidP="00A1315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>จากส่วนงาน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4836BB" w14:textId="1C5E871F" w:rsidR="00A13159" w:rsidRPr="00BE5913" w:rsidRDefault="00C52771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5,757,609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8A28F" w14:textId="77777777" w:rsidR="00A13159" w:rsidRPr="00BE5913" w:rsidRDefault="00A13159" w:rsidP="00A13159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314741" w14:textId="6DFDA7A1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8</w:t>
            </w:r>
            <w:r w:rsidRPr="00BE5913">
              <w:rPr>
                <w:rFonts w:ascii="Angsana New" w:hAnsi="Angsana New"/>
                <w:sz w:val="30"/>
                <w:szCs w:val="30"/>
              </w:rPr>
              <w:t>,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6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1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7</w:t>
            </w:r>
            <w:r w:rsidRPr="00BE5913">
              <w:rPr>
                <w:rFonts w:ascii="Angsana New" w:hAnsi="Angsana New"/>
                <w:sz w:val="30"/>
                <w:szCs w:val="30"/>
              </w:rPr>
              <w:t>,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592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13159" w:rsidRPr="00BE5913" w14:paraId="75F3052E" w14:textId="77777777" w:rsidTr="004452BC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4299E7AE" w14:textId="77777777" w:rsidR="00A13159" w:rsidRPr="00BE5913" w:rsidRDefault="00A13159" w:rsidP="00A13159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9C3D2" w14:textId="0D627BD8" w:rsidR="00A13159" w:rsidRPr="00BE5913" w:rsidRDefault="00C52771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28,131,195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A1F4F" w14:textId="77777777" w:rsidR="00A13159" w:rsidRPr="00BE5913" w:rsidRDefault="00A13159" w:rsidP="00A13159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0199B" w14:textId="233A5014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C070A0">
              <w:rPr>
                <w:rFonts w:ascii="Angsana New" w:hAnsi="Angsana New"/>
                <w:sz w:val="30"/>
                <w:szCs w:val="30"/>
              </w:rPr>
              <w:t>29</w:t>
            </w:r>
            <w:r w:rsidR="00A13159">
              <w:rPr>
                <w:rFonts w:ascii="Angsana New" w:hAnsi="Angsana New"/>
                <w:sz w:val="30"/>
                <w:szCs w:val="30"/>
              </w:rPr>
              <w:t>,</w:t>
            </w:r>
            <w:r w:rsidRPr="00C070A0">
              <w:rPr>
                <w:rFonts w:ascii="Angsana New" w:hAnsi="Angsana New"/>
                <w:sz w:val="30"/>
                <w:szCs w:val="30"/>
              </w:rPr>
              <w:t>987</w:t>
            </w:r>
            <w:r w:rsidR="00A13159">
              <w:rPr>
                <w:rFonts w:ascii="Angsana New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hAnsi="Angsana New"/>
                <w:sz w:val="30"/>
                <w:szCs w:val="30"/>
              </w:rPr>
              <w:t>1</w:t>
            </w:r>
            <w:r w:rsidRPr="00C070A0">
              <w:rPr>
                <w:rFonts w:ascii="Angsana New" w:hAnsi="Angsana New"/>
                <w:sz w:val="30"/>
                <w:szCs w:val="30"/>
              </w:rPr>
              <w:t>96</w:t>
            </w:r>
            <w:r w:rsidR="00A13159"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13159" w:rsidRPr="00BE5913" w14:paraId="06602281" w14:textId="77777777" w:rsidTr="004452BC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071AA68F" w14:textId="77777777" w:rsidR="00A13159" w:rsidRPr="00BE5913" w:rsidRDefault="00A13159" w:rsidP="00A1315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ตัดรายการรายได้ระหว่างส่วนงาน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745E58" w14:textId="61667A69" w:rsidR="00A13159" w:rsidRPr="00BE5913" w:rsidRDefault="008F13C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11C2B" w:rsidRPr="00B11C2B">
              <w:rPr>
                <w:rFonts w:ascii="Angsana New" w:hAnsi="Angsana New" w:hint="cs"/>
                <w:sz w:val="30"/>
                <w:szCs w:val="30"/>
              </w:rPr>
              <w:t>0</w:t>
            </w:r>
            <w:r w:rsidR="00C070A0" w:rsidRPr="00C070A0">
              <w:rPr>
                <w:rFonts w:ascii="Angsana New" w:hAnsi="Angsana New" w:hint="cs"/>
                <w:sz w:val="30"/>
                <w:szCs w:val="30"/>
              </w:rPr>
              <w:t>65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52771">
              <w:rPr>
                <w:rFonts w:ascii="Angsana New" w:hAnsi="Angsana New"/>
                <w:sz w:val="30"/>
                <w:szCs w:val="30"/>
              </w:rPr>
              <w:t>838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417C2" w14:textId="77777777" w:rsidR="00A13159" w:rsidRPr="00BE5913" w:rsidRDefault="00A13159" w:rsidP="00A1315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203362" w14:textId="365A82D5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976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396</w:t>
            </w:r>
            <w:r w:rsidRPr="00BE591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13159" w:rsidRPr="00BE5913" w14:paraId="56712612" w14:textId="77777777" w:rsidTr="004452BC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3118518E" w14:textId="77777777" w:rsidR="00A13159" w:rsidRPr="00BE5913" w:rsidRDefault="00A13159" w:rsidP="00A13159">
            <w:pPr>
              <w:tabs>
                <w:tab w:val="clear" w:pos="680"/>
                <w:tab w:val="left" w:pos="540"/>
              </w:tabs>
              <w:spacing w:line="240" w:lineRule="auto"/>
              <w:ind w:left="-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FD9240" w14:textId="3088E4BE" w:rsidR="00A13159" w:rsidRPr="004452BC" w:rsidRDefault="00C52771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23,065</w:t>
            </w:r>
            <w:r w:rsidR="008F13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357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056AC" w14:textId="77777777" w:rsidR="00A13159" w:rsidRPr="004452BC" w:rsidRDefault="00A13159" w:rsidP="00A1315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69F1E2" w14:textId="09011874" w:rsidR="00A13159" w:rsidRPr="004452BC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52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11C2B" w:rsidRPr="00B11C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452B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="Angsana New" w:hAnsi="Angsana New"/>
                <w:b/>
                <w:bCs/>
                <w:sz w:val="30"/>
                <w:szCs w:val="30"/>
              </w:rPr>
              <w:t>010</w:t>
            </w:r>
            <w:r w:rsidRPr="004452B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B11C2B" w:rsidRPr="00B11C2B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  <w:r w:rsidRPr="004452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13159" w:rsidRPr="00BE5913" w14:paraId="1B14250E" w14:textId="77777777" w:rsidTr="000B7A44">
        <w:trPr>
          <w:trHeight w:hRule="exact" w:val="399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4DCE5881" w14:textId="77777777" w:rsidR="00A13159" w:rsidRPr="00BE5913" w:rsidRDefault="00A13159" w:rsidP="00A1315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263026" w14:textId="77777777" w:rsidR="00A13159" w:rsidRPr="00BE5913" w:rsidRDefault="00A13159" w:rsidP="00A13159">
            <w:pPr>
              <w:tabs>
                <w:tab w:val="clear" w:pos="680"/>
                <w:tab w:val="left" w:pos="540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411C8C4" w14:textId="77777777" w:rsidR="00A13159" w:rsidRPr="00BE5913" w:rsidRDefault="00A13159" w:rsidP="00A1315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4FF26D" w14:textId="77777777" w:rsidR="00A13159" w:rsidRPr="00BE5913" w:rsidRDefault="00A13159" w:rsidP="00A13159">
            <w:pPr>
              <w:tabs>
                <w:tab w:val="clear" w:pos="680"/>
                <w:tab w:val="left" w:pos="540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3159" w:rsidRPr="00BE5913" w14:paraId="41B04431" w14:textId="77777777" w:rsidTr="000B7A44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EDE3B50" w14:textId="77777777" w:rsidR="00A13159" w:rsidRPr="00BE5913" w:rsidRDefault="00A13159" w:rsidP="00A1315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E9652DD" w14:textId="77777777" w:rsidR="00A13159" w:rsidRPr="00BE5913" w:rsidRDefault="00A13159" w:rsidP="00A13159">
            <w:pPr>
              <w:tabs>
                <w:tab w:val="clear" w:pos="680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7F5CA37" w14:textId="77777777" w:rsidR="00A13159" w:rsidRPr="00BE5913" w:rsidRDefault="00A13159" w:rsidP="00A13159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3B5B8955" w14:textId="77777777" w:rsidR="00A13159" w:rsidRPr="00BE5913" w:rsidRDefault="00A13159" w:rsidP="00A13159">
            <w:pPr>
              <w:tabs>
                <w:tab w:val="clear" w:pos="680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3159" w:rsidRPr="00BE5913" w14:paraId="729DEDB9" w14:textId="77777777" w:rsidTr="000B7A44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234DC20" w14:textId="0B1E1323" w:rsidR="00A13159" w:rsidRPr="00BE5913" w:rsidRDefault="00A13159" w:rsidP="00A1315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0ED86AC" w14:textId="2825A20A" w:rsidR="00A13159" w:rsidRPr="004452BC" w:rsidRDefault="00C52771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630E3">
              <w:rPr>
                <w:rFonts w:asciiTheme="majorBidi" w:hAnsiTheme="majorBidi" w:cstheme="majorBidi"/>
                <w:sz w:val="30"/>
                <w:szCs w:val="30"/>
              </w:rPr>
              <w:t>,535,069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3546687" w14:textId="77777777" w:rsidR="00A13159" w:rsidRPr="00BE5913" w:rsidRDefault="00A13159" w:rsidP="00A13159">
            <w:pPr>
              <w:tabs>
                <w:tab w:val="clear" w:pos="680"/>
                <w:tab w:val="left" w:pos="540"/>
                <w:tab w:val="decimal" w:pos="765"/>
              </w:tabs>
              <w:spacing w:line="240" w:lineRule="auto"/>
              <w:ind w:right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27EE0E0E" w14:textId="1161D088" w:rsidR="00A13159" w:rsidRPr="004452BC" w:rsidRDefault="00784622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8,670,513</w:t>
            </w:r>
          </w:p>
        </w:tc>
      </w:tr>
      <w:tr w:rsidR="00A13159" w:rsidRPr="00BE5913" w14:paraId="12AB5C1E" w14:textId="77777777" w:rsidTr="004452BC">
        <w:trPr>
          <w:trHeight w:val="18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1904FCC3" w14:textId="16A011D3" w:rsidR="00A13159" w:rsidRPr="00BE5913" w:rsidRDefault="009D7E2D" w:rsidP="00A1315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A13159" w:rsidRPr="00BE5913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ก่อนภาษีเงินได้จากส่วนงานอื่น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F617803" w14:textId="0B268CDE" w:rsidR="00A13159" w:rsidRPr="004452BC" w:rsidRDefault="008C1D6C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 w:hint="cs"/>
                <w:sz w:val="30"/>
                <w:szCs w:val="30"/>
              </w:rPr>
              <w:t>693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B11C2B" w:rsidRPr="00B11C2B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C070A0" w:rsidRPr="00C070A0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9460D9E" w14:textId="77777777" w:rsidR="00A13159" w:rsidRPr="00BE5913" w:rsidRDefault="00A13159" w:rsidP="00A13159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5F852A0F" w14:textId="1483B371" w:rsidR="00A13159" w:rsidRPr="004452BC" w:rsidRDefault="00C01EA3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B0247">
              <w:rPr>
                <w:rFonts w:asciiTheme="majorBidi" w:hAnsiTheme="majorBidi" w:cstheme="majorBidi"/>
                <w:sz w:val="30"/>
                <w:szCs w:val="30"/>
              </w:rPr>
              <w:t>631,</w:t>
            </w:r>
            <w:r w:rsidR="00B11177">
              <w:rPr>
                <w:rFonts w:asciiTheme="majorBidi" w:hAnsiTheme="majorBidi" w:cstheme="majorBidi"/>
                <w:sz w:val="30"/>
                <w:szCs w:val="30"/>
              </w:rPr>
              <w:t>624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13159" w:rsidRPr="00BE5913" w14:paraId="77CF8F44" w14:textId="77777777" w:rsidTr="000B7A44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E6CAED4" w14:textId="1C43B5DD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ส่วนแบ่งกำไรของการร่วมค้าที่ใช้วิธีส่วนได้เสีย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A7BC45F" w14:textId="44D4E020" w:rsidR="00A13159" w:rsidRPr="004452BC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C1D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92943AF" w14:textId="77777777" w:rsidR="00A13159" w:rsidRPr="00BE5913" w:rsidRDefault="00A13159" w:rsidP="00A13159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5F165BE0" w14:textId="65F65BF7" w:rsidR="00A13159" w:rsidRPr="004452BC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13159" w:rsidRPr="004452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A13159" w:rsidRPr="00BE5913" w14:paraId="0F4AB725" w14:textId="77777777" w:rsidTr="000B7A44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AB55096" w14:textId="2D53F492" w:rsidR="00A13159" w:rsidRPr="00BE5913" w:rsidRDefault="00A13159" w:rsidP="00A1315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E145FD" w14:textId="26F7F003" w:rsidR="00A13159" w:rsidRPr="004452BC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8C1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A0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844</w:t>
            </w:r>
            <w:r w:rsidR="008C1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Pr="00C070A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546B6ED" w14:textId="77777777" w:rsidR="00A13159" w:rsidRPr="004452BC" w:rsidRDefault="00A13159" w:rsidP="00A13159">
            <w:pPr>
              <w:tabs>
                <w:tab w:val="clear" w:pos="680"/>
                <w:tab w:val="left" w:pos="540"/>
              </w:tabs>
              <w:spacing w:line="240" w:lineRule="auto"/>
              <w:ind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E48EE5" w14:textId="3529DBF7" w:rsidR="00A13159" w:rsidRPr="004452BC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A13159" w:rsidRPr="004452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</w:t>
            </w:r>
            <w:r w:rsidR="00A13159" w:rsidRPr="004452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</w:tr>
    </w:tbl>
    <w:p w14:paraId="4060B2A6" w14:textId="77777777" w:rsidR="004A58D3" w:rsidRPr="00BE5913" w:rsidRDefault="004A58D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434FA088" w14:textId="255B1692" w:rsidR="00DF4A52" w:rsidRPr="00BE5913" w:rsidRDefault="00DF4A52" w:rsidP="00EC3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รายการที่ไม่ได้ปันส่วนเป็นรายได้และค่าใช้จ่ายของบริษัทที่ดำเนินธุรกิจการลงทุนโดยประกอบด้วยรายได้</w:t>
      </w:r>
      <w:r w:rsidRPr="00BE5913">
        <w:rPr>
          <w:rFonts w:ascii="Angsana New" w:hAnsi="Angsana New"/>
          <w:sz w:val="30"/>
          <w:szCs w:val="30"/>
          <w:cs/>
        </w:rPr>
        <w:br/>
        <w:t xml:space="preserve">ค่าบริหารงาน </w:t>
      </w:r>
      <w:r w:rsidR="00BA359D" w:rsidRPr="00BE5913">
        <w:rPr>
          <w:rFonts w:ascii="Angsana New" w:hAnsi="Angsana New" w:hint="cs"/>
          <w:sz w:val="30"/>
          <w:szCs w:val="30"/>
          <w:cs/>
        </w:rPr>
        <w:t xml:space="preserve">เงินปันผล </w:t>
      </w:r>
      <w:r w:rsidRPr="00BE5913">
        <w:rPr>
          <w:rFonts w:ascii="Angsana New" w:hAnsi="Angsana New" w:hint="cs"/>
          <w:sz w:val="30"/>
          <w:szCs w:val="30"/>
          <w:cs/>
        </w:rPr>
        <w:t>รายไ</w:t>
      </w:r>
      <w:r w:rsidRPr="00BE5913">
        <w:rPr>
          <w:rFonts w:ascii="Angsana New" w:hAnsi="Angsana New"/>
          <w:sz w:val="30"/>
          <w:szCs w:val="30"/>
          <w:cs/>
        </w:rPr>
        <w:t>ด</w:t>
      </w:r>
      <w:r w:rsidRPr="00BE5913">
        <w:rPr>
          <w:rFonts w:ascii="Angsana New" w:hAnsi="Angsana New" w:hint="cs"/>
          <w:sz w:val="30"/>
          <w:szCs w:val="30"/>
          <w:cs/>
        </w:rPr>
        <w:t>้ด</w:t>
      </w:r>
      <w:r w:rsidRPr="00BE5913">
        <w:rPr>
          <w:rFonts w:ascii="Angsana New" w:hAnsi="Angsana New"/>
          <w:sz w:val="30"/>
          <w:szCs w:val="30"/>
          <w:cs/>
        </w:rPr>
        <w:t>อกเบี้ย ต้นทุนค่าบริหารงาน และต้นทุนทางการเงินเป็นหลัก</w:t>
      </w:r>
    </w:p>
    <w:p w14:paraId="1FE69AD2" w14:textId="77777777" w:rsidR="00344681" w:rsidRPr="004452BC" w:rsidRDefault="00344681" w:rsidP="0044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60AD1901" w14:textId="24902FC9" w:rsidR="004A58D3" w:rsidRPr="00BE5913" w:rsidRDefault="004A58D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BE5913">
        <w:rPr>
          <w:rFonts w:ascii="Angsana New" w:hAnsi="Angsana New"/>
          <w:b/>
          <w:bCs/>
          <w:sz w:val="30"/>
          <w:szCs w:val="30"/>
        </w:rPr>
        <w:tab/>
      </w:r>
      <w:r w:rsidRPr="00BE5913">
        <w:rPr>
          <w:rFonts w:ascii="Angsana New" w:hAnsi="Angsana New"/>
          <w:b/>
          <w:bCs/>
          <w:sz w:val="30"/>
          <w:szCs w:val="30"/>
          <w:cs/>
        </w:rPr>
        <w:t>ส่วนงานภูมิศาสตร์</w:t>
      </w:r>
      <w:r w:rsidR="006A17C0" w:rsidRPr="00BE5913">
        <w:rPr>
          <w:rFonts w:ascii="Angsana New" w:hAnsi="Angsana New" w:hint="cs"/>
          <w:b/>
          <w:bCs/>
          <w:sz w:val="30"/>
          <w:szCs w:val="30"/>
          <w:cs/>
        </w:rPr>
        <w:t>และลูกค้ารายใหญ่</w:t>
      </w:r>
    </w:p>
    <w:p w14:paraId="19429C1B" w14:textId="77777777" w:rsidR="00CA109E" w:rsidRPr="004452BC" w:rsidRDefault="00CA109E" w:rsidP="0044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1BF197D8" w14:textId="011B4052" w:rsidR="00A02077" w:rsidRPr="00BE5913" w:rsidRDefault="00CA109E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20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</w:rPr>
        <w:tab/>
      </w:r>
      <w:r w:rsidRPr="00BE5913">
        <w:rPr>
          <w:rFonts w:ascii="Angsana New" w:hAnsi="Angsana New" w:hint="cs"/>
          <w:sz w:val="30"/>
          <w:szCs w:val="30"/>
          <w:cs/>
        </w:rPr>
        <w:t>ยกเว้นเงินลงทุนในกิจการร่วมค้าในต่างประเทศ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กลุ่มบริษัทดำเนินธุรกิจเฉพาะในประเทศเท่านั้น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ไม่มีรายได้จากต่างประเทศหรือสินทรัพย์ในต่างประเทศที่มีสาระสำคัญ</w:t>
      </w:r>
      <w:r w:rsidRPr="00BE5913">
        <w:rPr>
          <w:rFonts w:ascii="Angsana New" w:hAnsi="Angsana New"/>
          <w:sz w:val="30"/>
          <w:szCs w:val="30"/>
          <w:cs/>
        </w:rPr>
        <w:t xml:space="preserve">  </w:t>
      </w:r>
      <w:r w:rsidRPr="00BE5913">
        <w:rPr>
          <w:rFonts w:ascii="Angsana New" w:hAnsi="Angsana New" w:hint="cs"/>
          <w:sz w:val="30"/>
          <w:szCs w:val="30"/>
          <w:cs/>
        </w:rPr>
        <w:t>กลุ่มบริษัทไม่มีรายได้จากลูกค้ารายใหญ่ในสัดส่วน</w:t>
      </w:r>
      <w:r w:rsidRPr="00BE5913">
        <w:rPr>
          <w:rFonts w:ascii="Angsana New" w:hAnsi="Angsana New"/>
          <w:sz w:val="30"/>
          <w:szCs w:val="30"/>
          <w:cs/>
        </w:rPr>
        <w:br/>
      </w:r>
      <w:r w:rsidRPr="00BE5913">
        <w:rPr>
          <w:rFonts w:ascii="Angsana New" w:hAnsi="Angsana New" w:hint="cs"/>
          <w:sz w:val="30"/>
          <w:szCs w:val="30"/>
          <w:cs/>
        </w:rPr>
        <w:t>ร้อยละ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10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หรือมากกว่าจากรายได้รวมของกลุ่มบริษัท</w:t>
      </w:r>
    </w:p>
    <w:p w14:paraId="56D0F538" w14:textId="6E77AC1E" w:rsidR="00FD77F7" w:rsidRPr="00BE5913" w:rsidRDefault="00FD77F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  <w:cs/>
        </w:rPr>
      </w:pPr>
      <w:r w:rsidRPr="00BE5913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58E9149D" w14:textId="52BA643D" w:rsidR="00287B73" w:rsidRPr="00BE5913" w:rsidRDefault="00287B73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</w:t>
      </w:r>
      <w:r w:rsidR="007860E7" w:rsidRPr="00BE5913">
        <w:rPr>
          <w:rFonts w:ascii="Angsana New" w:hAnsi="Angsana New" w:hint="cs"/>
          <w:b/>
          <w:bCs/>
          <w:sz w:val="30"/>
          <w:szCs w:val="30"/>
          <w:cs/>
        </w:rPr>
        <w:t>ตามธรรมชาติ</w:t>
      </w:r>
    </w:p>
    <w:p w14:paraId="00C8AD92" w14:textId="77777777" w:rsidR="00072241" w:rsidRPr="00BE5913" w:rsidRDefault="00072241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cs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1170"/>
        <w:gridCol w:w="270"/>
        <w:gridCol w:w="1260"/>
        <w:gridCol w:w="270"/>
        <w:gridCol w:w="1170"/>
        <w:gridCol w:w="270"/>
        <w:gridCol w:w="1080"/>
      </w:tblGrid>
      <w:tr w:rsidR="001E5133" w:rsidRPr="00BE5913" w14:paraId="233D6FE0" w14:textId="77777777" w:rsidTr="00270AA4">
        <w:trPr>
          <w:tblHeader/>
        </w:trPr>
        <w:tc>
          <w:tcPr>
            <w:tcW w:w="3762" w:type="dxa"/>
          </w:tcPr>
          <w:p w14:paraId="7E1BD6FE" w14:textId="77777777" w:rsidR="001E5133" w:rsidRPr="00BE5913" w:rsidRDefault="001E5133" w:rsidP="00BE5913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E0157C1" w14:textId="08497C7B" w:rsidR="001E5133" w:rsidRPr="00BE5913" w:rsidRDefault="00740CE7" w:rsidP="00BE5913">
            <w:pPr>
              <w:tabs>
                <w:tab w:val="left" w:pos="540"/>
              </w:tabs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905FFB" w14:textId="77777777" w:rsidR="001E5133" w:rsidRPr="00BE5913" w:rsidRDefault="001E5133" w:rsidP="00BE5913">
            <w:pPr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1BEE3FE" w14:textId="77777777" w:rsidR="001E5133" w:rsidRPr="00BE5913" w:rsidRDefault="001E5133" w:rsidP="00BE5913">
            <w:pPr>
              <w:tabs>
                <w:tab w:val="left" w:pos="540"/>
              </w:tabs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3159" w:rsidRPr="00BE5913" w14:paraId="22BA24F1" w14:textId="77777777" w:rsidTr="00270AA4">
        <w:trPr>
          <w:tblHeader/>
        </w:trPr>
        <w:tc>
          <w:tcPr>
            <w:tcW w:w="3762" w:type="dxa"/>
          </w:tcPr>
          <w:p w14:paraId="06F9ADBC" w14:textId="77777777" w:rsidR="00A13159" w:rsidRPr="00BE5913" w:rsidRDefault="00A13159" w:rsidP="00A13159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DF811C" w14:textId="2E1DF5FC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B68FE11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5E7A56C" w14:textId="6B0D408E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 w:hint="cs"/>
                <w:sz w:val="30"/>
                <w:szCs w:val="30"/>
              </w:rPr>
              <w:t>256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2C1F281" w14:textId="77777777" w:rsidR="00A13159" w:rsidRPr="00BE5913" w:rsidRDefault="00A13159" w:rsidP="00A13159">
            <w:pPr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58129A3" w14:textId="1B9DEB62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72725D5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3E3517D" w14:textId="21BC2E8C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 w:hint="cs"/>
                <w:sz w:val="30"/>
                <w:szCs w:val="30"/>
              </w:rPr>
              <w:t>256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</w:tr>
      <w:tr w:rsidR="00A13159" w:rsidRPr="00BE5913" w14:paraId="3F5F6FA4" w14:textId="77777777" w:rsidTr="00270AA4">
        <w:trPr>
          <w:tblHeader/>
        </w:trPr>
        <w:tc>
          <w:tcPr>
            <w:tcW w:w="3762" w:type="dxa"/>
          </w:tcPr>
          <w:p w14:paraId="77911DE9" w14:textId="77777777" w:rsidR="00A13159" w:rsidRPr="00BE5913" w:rsidRDefault="00A13159" w:rsidP="00A13159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AEA08C6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A13159" w:rsidRPr="00BE5913" w14:paraId="2722ABF1" w14:textId="77777777" w:rsidTr="003169E1">
        <w:trPr>
          <w:trHeight w:val="70"/>
        </w:trPr>
        <w:tc>
          <w:tcPr>
            <w:tcW w:w="3762" w:type="dxa"/>
          </w:tcPr>
          <w:p w14:paraId="4B4ACD01" w14:textId="0479A92A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170" w:type="dxa"/>
            <w:vAlign w:val="bottom"/>
          </w:tcPr>
          <w:p w14:paraId="289F1D85" w14:textId="7AE68241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75855" w:rsidRPr="00375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375855" w:rsidRPr="00375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7B3C37C0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5033C90B" w14:textId="7EA390F6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13159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294</w:t>
            </w:r>
            <w:r w:rsidR="00A131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  <w:tc>
          <w:tcPr>
            <w:tcW w:w="270" w:type="dxa"/>
            <w:vAlign w:val="bottom"/>
          </w:tcPr>
          <w:p w14:paraId="6DB4946B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43AEBC84" w14:textId="018DDA04" w:rsidR="00A13159" w:rsidRPr="00BE5913" w:rsidRDefault="00B11C2B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04567" w:rsidRPr="00D045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595</w:t>
            </w:r>
            <w:r w:rsidR="00D04567" w:rsidRPr="00D045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2182E04F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34E3EDB3" w14:textId="44A25C37" w:rsidR="00A13159" w:rsidRPr="00BE5913" w:rsidRDefault="00B11C2B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131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623</w:t>
            </w:r>
            <w:r w:rsidR="00A131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A13159" w:rsidRPr="00BE5913" w14:paraId="69318DB0" w14:textId="77777777" w:rsidTr="003169E1">
        <w:tc>
          <w:tcPr>
            <w:tcW w:w="3762" w:type="dxa"/>
          </w:tcPr>
          <w:p w14:paraId="782B1410" w14:textId="0F9EEE5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4D4622DA" w14:textId="77707F95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E69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DF661E">
              <w:rPr>
                <w:rFonts w:asciiTheme="majorBidi" w:hAnsiTheme="majorBidi" w:cstheme="majorBidi"/>
                <w:sz w:val="30"/>
                <w:szCs w:val="30"/>
              </w:rPr>
              <w:t>0,</w:t>
            </w:r>
            <w:r w:rsidR="005D4AEB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  <w:tc>
          <w:tcPr>
            <w:tcW w:w="270" w:type="dxa"/>
            <w:vAlign w:val="bottom"/>
          </w:tcPr>
          <w:p w14:paraId="16B3F524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0D027CB" w14:textId="53DA410B" w:rsidR="00A13159" w:rsidRPr="00BE5913" w:rsidRDefault="00B11C2B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13159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887</w:t>
            </w:r>
            <w:r w:rsidR="00A13159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70" w:type="dxa"/>
            <w:vAlign w:val="bottom"/>
          </w:tcPr>
          <w:p w14:paraId="1C9355B0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B4B0A97" w14:textId="0E74061B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5E69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696</w:t>
            </w:r>
          </w:p>
        </w:tc>
        <w:tc>
          <w:tcPr>
            <w:tcW w:w="270" w:type="dxa"/>
            <w:vAlign w:val="bottom"/>
          </w:tcPr>
          <w:p w14:paraId="68E231E6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8A125BD" w14:textId="00537AF4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A13159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768</w:t>
            </w:r>
          </w:p>
        </w:tc>
      </w:tr>
      <w:tr w:rsidR="00A13159" w:rsidRPr="00BE5913" w14:paraId="55CBDF69" w14:textId="77777777" w:rsidTr="003169E1">
        <w:tc>
          <w:tcPr>
            <w:tcW w:w="3762" w:type="dxa"/>
          </w:tcPr>
          <w:p w14:paraId="2D158476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ค่าบำรุงรักษาและสาธารณูปโภค</w:t>
            </w:r>
          </w:p>
        </w:tc>
        <w:tc>
          <w:tcPr>
            <w:tcW w:w="1170" w:type="dxa"/>
            <w:vAlign w:val="bottom"/>
          </w:tcPr>
          <w:p w14:paraId="3FCB3451" w14:textId="69894A1E" w:rsidR="00A13159" w:rsidRPr="00BE5913" w:rsidRDefault="00B11C2B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E69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E69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  <w:tc>
          <w:tcPr>
            <w:tcW w:w="270" w:type="dxa"/>
            <w:vAlign w:val="bottom"/>
          </w:tcPr>
          <w:p w14:paraId="71A2E156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AB9F40" w14:textId="769940CA" w:rsidR="00A13159" w:rsidRPr="00BE5913" w:rsidRDefault="00B11C2B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13159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13159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2309093B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CB3F201" w14:textId="3615FE47" w:rsidR="00A13159" w:rsidRPr="00BE5913" w:rsidRDefault="00B11C2B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E69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866</w:t>
            </w:r>
          </w:p>
        </w:tc>
        <w:tc>
          <w:tcPr>
            <w:tcW w:w="270" w:type="dxa"/>
            <w:vAlign w:val="bottom"/>
          </w:tcPr>
          <w:p w14:paraId="0E57D47A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7F0411" w14:textId="2408FAE8" w:rsidR="00A13159" w:rsidRPr="00BE5913" w:rsidRDefault="00B11C2B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13159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</w:tr>
      <w:tr w:rsidR="00A13159" w:rsidRPr="00BE5913" w14:paraId="62028AEB" w14:textId="77777777" w:rsidTr="003169E1">
        <w:tc>
          <w:tcPr>
            <w:tcW w:w="3762" w:type="dxa"/>
          </w:tcPr>
          <w:p w14:paraId="094693D1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1170" w:type="dxa"/>
            <w:vAlign w:val="bottom"/>
          </w:tcPr>
          <w:p w14:paraId="143E2C48" w14:textId="65050DA5" w:rsidR="00A13159" w:rsidRPr="00BE5913" w:rsidRDefault="00B11C2B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E69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424</w:t>
            </w:r>
            <w:r w:rsidR="005E69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30357A88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AA8BFA" w14:textId="65E3BD4F" w:rsidR="00A13159" w:rsidRPr="00BE5913" w:rsidRDefault="00B11C2B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13159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273</w:t>
            </w:r>
            <w:r w:rsidR="00A13159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898</w:t>
            </w:r>
          </w:p>
        </w:tc>
        <w:tc>
          <w:tcPr>
            <w:tcW w:w="270" w:type="dxa"/>
            <w:vAlign w:val="bottom"/>
          </w:tcPr>
          <w:p w14:paraId="3FC89DC2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E58EE33" w14:textId="6DA34541" w:rsidR="00A13159" w:rsidRPr="00BE5913" w:rsidRDefault="005E696F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4B6E263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17AADB" w14:textId="2CDF1FC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4"/>
                <w:tab w:val="decimal" w:pos="704"/>
              </w:tabs>
              <w:spacing w:line="228" w:lineRule="auto"/>
              <w:ind w:left="-108" w:right="-556" w:firstLine="622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13159" w:rsidRPr="00BE5913" w14:paraId="33FB9CFD" w14:textId="77777777" w:rsidTr="003169E1">
        <w:tc>
          <w:tcPr>
            <w:tcW w:w="3762" w:type="dxa"/>
          </w:tcPr>
          <w:p w14:paraId="73B76395" w14:textId="4DA919FE" w:rsidR="00A13159" w:rsidRPr="00BE5913" w:rsidRDefault="00A13159" w:rsidP="000B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ind w:left="325" w:hanging="32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ค่าธรรมเนียมบริหารและ</w:t>
            </w:r>
            <w:r>
              <w:rPr>
                <w:rFonts w:ascii="Angsana New" w:eastAsia="MS Mincho" w:hAnsi="Angsana New"/>
                <w:sz w:val="30"/>
                <w:szCs w:val="30"/>
              </w:rPr>
              <w:br/>
            </w: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ค่าส่วนแบ่งการตลาด</w:t>
            </w:r>
          </w:p>
        </w:tc>
        <w:tc>
          <w:tcPr>
            <w:tcW w:w="1170" w:type="dxa"/>
            <w:vAlign w:val="bottom"/>
          </w:tcPr>
          <w:p w14:paraId="4D367EC5" w14:textId="1746E93B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722</w:t>
            </w:r>
            <w:r w:rsidR="00E908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  <w:tc>
          <w:tcPr>
            <w:tcW w:w="270" w:type="dxa"/>
            <w:vAlign w:val="bottom"/>
          </w:tcPr>
          <w:p w14:paraId="3EAA2508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41A213" w14:textId="16AD104D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638</w:t>
            </w:r>
            <w:r w:rsidR="00A13159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  <w:tc>
          <w:tcPr>
            <w:tcW w:w="270" w:type="dxa"/>
            <w:vAlign w:val="bottom"/>
          </w:tcPr>
          <w:p w14:paraId="20F3A59F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F0C87A0" w14:textId="4E0AF6B4" w:rsidR="00A13159" w:rsidRPr="00BE5913" w:rsidRDefault="005E696F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EBBD885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946537" w14:textId="7CADBD8B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1"/>
                <w:tab w:val="left" w:pos="593"/>
                <w:tab w:val="decimal" w:pos="704"/>
              </w:tabs>
              <w:spacing w:line="228" w:lineRule="auto"/>
              <w:ind w:right="-465" w:firstLine="52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61DE" w:rsidRPr="00BE5913" w14:paraId="390DC2E7" w14:textId="77777777" w:rsidTr="003169E1">
        <w:tc>
          <w:tcPr>
            <w:tcW w:w="3762" w:type="dxa"/>
          </w:tcPr>
          <w:p w14:paraId="6E4590A1" w14:textId="6FC86723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ind w:left="325" w:hanging="32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70" w:type="dxa"/>
            <w:vAlign w:val="bottom"/>
          </w:tcPr>
          <w:p w14:paraId="7DCA5A5C" w14:textId="7629959C" w:rsidR="00EF61DE" w:rsidRPr="00C070A0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442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56F96E96" w14:textId="77777777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145160" w14:textId="345D7117" w:rsidR="00EF61DE" w:rsidRPr="00C070A0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  <w:tc>
          <w:tcPr>
            <w:tcW w:w="270" w:type="dxa"/>
            <w:vAlign w:val="bottom"/>
          </w:tcPr>
          <w:p w14:paraId="3882A465" w14:textId="77777777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6E98C57" w14:textId="7FC85D16" w:rsidR="00EF61DE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8B98A52" w14:textId="77777777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FC45C8" w14:textId="44A81E1C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1"/>
                <w:tab w:val="left" w:pos="593"/>
                <w:tab w:val="decimal" w:pos="704"/>
              </w:tabs>
              <w:spacing w:line="228" w:lineRule="auto"/>
              <w:ind w:right="-465" w:firstLine="52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61DE" w:rsidRPr="00BE5913" w14:paraId="6D8AB469" w14:textId="77777777" w:rsidTr="003169E1">
        <w:tc>
          <w:tcPr>
            <w:tcW w:w="3762" w:type="dxa"/>
          </w:tcPr>
          <w:p w14:paraId="56C25D9E" w14:textId="77777777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ค่าใช้จ่ายในการดำเนินงาน</w:t>
            </w:r>
          </w:p>
        </w:tc>
        <w:tc>
          <w:tcPr>
            <w:tcW w:w="1170" w:type="dxa"/>
            <w:vAlign w:val="bottom"/>
          </w:tcPr>
          <w:p w14:paraId="798E49B7" w14:textId="4EEF7534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426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62AEF115" w14:textId="77777777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63995A" w14:textId="5A17A70C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406,024</w:t>
            </w:r>
          </w:p>
        </w:tc>
        <w:tc>
          <w:tcPr>
            <w:tcW w:w="270" w:type="dxa"/>
            <w:vAlign w:val="bottom"/>
          </w:tcPr>
          <w:p w14:paraId="43FF1306" w14:textId="77777777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B899470" w14:textId="548C9CBC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58105C8F" w14:textId="77777777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BBCBEB" w14:textId="473D9F01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</w:tr>
      <w:tr w:rsidR="00EF61DE" w:rsidRPr="00BE5913" w14:paraId="598AEB37" w14:textId="77777777" w:rsidTr="003169E1">
        <w:tc>
          <w:tcPr>
            <w:tcW w:w="3762" w:type="dxa"/>
          </w:tcPr>
          <w:p w14:paraId="3501C4A3" w14:textId="36822FED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ค่าส่งเสริมการขายและการตลาด</w:t>
            </w:r>
          </w:p>
        </w:tc>
        <w:tc>
          <w:tcPr>
            <w:tcW w:w="1170" w:type="dxa"/>
            <w:vAlign w:val="bottom"/>
          </w:tcPr>
          <w:p w14:paraId="242CE872" w14:textId="251A724A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347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70" w:type="dxa"/>
            <w:vAlign w:val="bottom"/>
          </w:tcPr>
          <w:p w14:paraId="69DE2E56" w14:textId="77777777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A479AE" w14:textId="3939EEAC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366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3FDCB2EC" w14:textId="77777777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0C8CFBE" w14:textId="0B47F770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02D674DC" w14:textId="77777777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4DBE50" w14:textId="35DB6337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F61DE" w:rsidRPr="00BE5913" w14:paraId="66D156E5" w14:textId="77777777" w:rsidTr="003169E1">
        <w:tc>
          <w:tcPr>
            <w:tcW w:w="3762" w:type="dxa"/>
          </w:tcPr>
          <w:p w14:paraId="5C4AFC17" w14:textId="77777777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ค่าธรรมเนียมธนาคารและค่าธรรมเนียมอื่น</w:t>
            </w:r>
          </w:p>
        </w:tc>
        <w:tc>
          <w:tcPr>
            <w:tcW w:w="1170" w:type="dxa"/>
            <w:vAlign w:val="bottom"/>
          </w:tcPr>
          <w:p w14:paraId="43B5E382" w14:textId="7B5FE646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33E5D44F" w14:textId="77777777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0EABA0" w14:textId="775B739C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262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  <w:tc>
          <w:tcPr>
            <w:tcW w:w="270" w:type="dxa"/>
            <w:vAlign w:val="bottom"/>
          </w:tcPr>
          <w:p w14:paraId="34DAD332" w14:textId="77777777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9E4F63C" w14:textId="658C91B6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70" w:type="dxa"/>
            <w:vAlign w:val="bottom"/>
          </w:tcPr>
          <w:p w14:paraId="6FC74A2A" w14:textId="77777777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751C73" w14:textId="7B2D480F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</w:tr>
      <w:tr w:rsidR="00EF61DE" w:rsidRPr="00BE5913" w14:paraId="18852B52" w14:textId="77777777" w:rsidTr="003169E1">
        <w:tc>
          <w:tcPr>
            <w:tcW w:w="3762" w:type="dxa"/>
          </w:tcPr>
          <w:p w14:paraId="0FA7FE61" w14:textId="5FDE618E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ค่าบริการรักษาความปลอดภัย</w:t>
            </w:r>
          </w:p>
        </w:tc>
        <w:tc>
          <w:tcPr>
            <w:tcW w:w="1170" w:type="dxa"/>
            <w:vAlign w:val="bottom"/>
          </w:tcPr>
          <w:p w14:paraId="53642C83" w14:textId="620C7424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70" w:type="dxa"/>
            <w:vAlign w:val="bottom"/>
          </w:tcPr>
          <w:p w14:paraId="450C83B8" w14:textId="77777777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25F36D" w14:textId="28C2C485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270" w:type="dxa"/>
            <w:vAlign w:val="bottom"/>
          </w:tcPr>
          <w:p w14:paraId="26F85E50" w14:textId="77777777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146E201" w14:textId="50CB8A14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7590A05" w14:textId="77777777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E22A7F" w14:textId="0E088A87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4"/>
                <w:tab w:val="decimal" w:pos="704"/>
              </w:tabs>
              <w:spacing w:line="228" w:lineRule="auto"/>
              <w:ind w:left="-108" w:right="-556" w:firstLine="622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61DE" w:rsidRPr="00BE5913" w14:paraId="3E04C81F" w14:textId="77777777" w:rsidTr="003169E1">
        <w:tc>
          <w:tcPr>
            <w:tcW w:w="3762" w:type="dxa"/>
          </w:tcPr>
          <w:p w14:paraId="736157EB" w14:textId="77777777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ค่าใช้จ่ายเกี่ยวกับสัญญาเช่าแล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ะ</w:t>
            </w:r>
          </w:p>
          <w:p w14:paraId="38EAB375" w14:textId="7BC944CD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325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ค่าบริการพื้นที่เช่า</w:t>
            </w:r>
          </w:p>
        </w:tc>
        <w:tc>
          <w:tcPr>
            <w:tcW w:w="1170" w:type="dxa"/>
            <w:vAlign w:val="bottom"/>
          </w:tcPr>
          <w:p w14:paraId="7ADDE97C" w14:textId="773B8B52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  <w:tc>
          <w:tcPr>
            <w:tcW w:w="270" w:type="dxa"/>
            <w:vAlign w:val="bottom"/>
          </w:tcPr>
          <w:p w14:paraId="2E532160" w14:textId="77777777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3425EF" w14:textId="79AF0B70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59A0154B" w14:textId="77777777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D5DC56B" w14:textId="59C54BB3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70" w:type="dxa"/>
            <w:vAlign w:val="bottom"/>
          </w:tcPr>
          <w:p w14:paraId="416B9EA5" w14:textId="77777777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B1F4AF" w14:textId="330A4648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</w:tr>
      <w:tr w:rsidR="00EF61DE" w:rsidRPr="00BE5913" w14:paraId="5D7D7DFB" w14:textId="77777777" w:rsidTr="003169E1">
        <w:tc>
          <w:tcPr>
            <w:tcW w:w="3762" w:type="dxa"/>
          </w:tcPr>
          <w:p w14:paraId="1A5C23EE" w14:textId="460CAECA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อื่น</w:t>
            </w:r>
            <w:r w:rsidR="00E46EC3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22BC56B" w14:textId="1332E847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,021,098</w:t>
            </w:r>
          </w:p>
        </w:tc>
        <w:tc>
          <w:tcPr>
            <w:tcW w:w="270" w:type="dxa"/>
            <w:vAlign w:val="bottom"/>
          </w:tcPr>
          <w:p w14:paraId="644155F6" w14:textId="77777777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98BB222" w14:textId="78B22C5E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783,679</w:t>
            </w:r>
          </w:p>
        </w:tc>
        <w:tc>
          <w:tcPr>
            <w:tcW w:w="270" w:type="dxa"/>
            <w:vAlign w:val="bottom"/>
          </w:tcPr>
          <w:p w14:paraId="3F3DA52F" w14:textId="77777777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AF6C5F4" w14:textId="2897B32B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  <w:tc>
          <w:tcPr>
            <w:tcW w:w="270" w:type="dxa"/>
            <w:vAlign w:val="bottom"/>
          </w:tcPr>
          <w:p w14:paraId="2814FF3A" w14:textId="77777777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89028E4" w14:textId="36F8C7E6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958</w:t>
            </w:r>
          </w:p>
        </w:tc>
      </w:tr>
      <w:tr w:rsidR="00EF61DE" w:rsidRPr="00BE5913" w14:paraId="20E028C6" w14:textId="77777777" w:rsidTr="003169E1">
        <w:tc>
          <w:tcPr>
            <w:tcW w:w="3762" w:type="dxa"/>
          </w:tcPr>
          <w:p w14:paraId="3256E724" w14:textId="31789C91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347" w:hanging="347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รวมต้นทุนจากการประกอบกิจการโรงแรมและบริการที่เกี่ยวข้อง ต้นทุนการให้เช่าและการให้บริการอาคารพาณิชยกรรม </w:t>
            </w: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ต้นทุนค่าบริหารงาน</w:t>
            </w: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ต้นทุนในการจัดจำหน่าย และค่าใช้จ่ายในการบริหาร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E0A2B33" w14:textId="56487776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3</w:t>
            </w:r>
            <w:r w:rsidRPr="00D0456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248</w:t>
            </w:r>
            <w:r w:rsidRPr="00D0456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87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70" w:type="dxa"/>
            <w:vAlign w:val="bottom"/>
          </w:tcPr>
          <w:p w14:paraId="57280EFB" w14:textId="77777777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6D389A7" w14:textId="4AF6E9E0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0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96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62</w:t>
            </w: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0</w:t>
            </w:r>
          </w:p>
        </w:tc>
        <w:tc>
          <w:tcPr>
            <w:tcW w:w="270" w:type="dxa"/>
            <w:vAlign w:val="bottom"/>
          </w:tcPr>
          <w:p w14:paraId="6C5496AB" w14:textId="77777777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4251782" w14:textId="5E6AABF3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1</w:t>
            </w:r>
            <w:r w:rsidRPr="00D045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92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1</w:t>
            </w:r>
            <w:r w:rsidRPr="00D045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58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1</w:t>
            </w:r>
          </w:p>
        </w:tc>
        <w:tc>
          <w:tcPr>
            <w:tcW w:w="270" w:type="dxa"/>
            <w:vAlign w:val="bottom"/>
          </w:tcPr>
          <w:p w14:paraId="1E039398" w14:textId="77777777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A41FEFF" w14:textId="426D4ED0" w:rsidR="00EF61DE" w:rsidRPr="00BE5913" w:rsidRDefault="00EF61DE" w:rsidP="00EF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1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93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0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28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0</w:t>
            </w:r>
          </w:p>
        </w:tc>
      </w:tr>
    </w:tbl>
    <w:p w14:paraId="1BC6B3D1" w14:textId="30ED2893" w:rsidR="00D91E1F" w:rsidRPr="00BE5913" w:rsidRDefault="00D91E1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4FC2E7DB" w14:textId="7C5FCB1E" w:rsidR="00FD77F7" w:rsidRPr="00DD4A1F" w:rsidRDefault="000D3109" w:rsidP="00DD4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C070A0" w:rsidRPr="00C070A0">
        <w:rPr>
          <w:rFonts w:asciiTheme="majorBidi" w:hAnsiTheme="majorBidi" w:cstheme="majorBidi"/>
          <w:sz w:val="30"/>
          <w:szCs w:val="30"/>
        </w:rPr>
        <w:t>2568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กลุ่มบริษัทและบริษัทจ่าย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BE5913">
        <w:rPr>
          <w:rFonts w:asciiTheme="majorBidi" w:hAnsiTheme="majorBidi" w:cstheme="majorBidi"/>
          <w:sz w:val="30"/>
          <w:szCs w:val="30"/>
          <w:cs/>
        </w:rPr>
        <w:t>สมทบกองทุนสำรองเลี้ยงชีพสำหรับพนักงานของกลุ่มบริษัท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BE5913">
        <w:rPr>
          <w:rFonts w:asciiTheme="majorBidi" w:hAnsiTheme="majorBidi" w:cstheme="majorBidi"/>
          <w:sz w:val="30"/>
          <w:szCs w:val="30"/>
          <w:cs/>
        </w:rPr>
        <w:t>บริษัทเป็นจำนวน</w:t>
      </w:r>
      <w:r w:rsidR="001757EE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CE0E70"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="00C070A0" w:rsidRPr="00C070A0">
        <w:rPr>
          <w:rFonts w:asciiTheme="majorBidi" w:hAnsiTheme="majorBidi" w:cstheme="majorBidi"/>
          <w:sz w:val="30"/>
          <w:szCs w:val="30"/>
        </w:rPr>
        <w:t>56</w:t>
      </w:r>
      <w:r w:rsidR="005E317D">
        <w:rPr>
          <w:rFonts w:asciiTheme="majorBidi" w:hAnsiTheme="majorBidi" w:cstheme="majorBidi"/>
          <w:sz w:val="30"/>
          <w:szCs w:val="30"/>
        </w:rPr>
        <w:t>.</w:t>
      </w:r>
      <w:r w:rsidR="00C070A0" w:rsidRPr="00C070A0">
        <w:rPr>
          <w:rFonts w:asciiTheme="majorBidi" w:hAnsiTheme="majorBidi" w:cstheme="majorBidi"/>
          <w:sz w:val="30"/>
          <w:szCs w:val="30"/>
        </w:rPr>
        <w:t>45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 ล้านบาทและ</w:t>
      </w:r>
      <w:r w:rsidR="00912186"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="00C070A0" w:rsidRPr="00C070A0">
        <w:rPr>
          <w:rFonts w:asciiTheme="majorBidi" w:hAnsiTheme="majorBidi" w:cstheme="majorBidi"/>
          <w:sz w:val="30"/>
          <w:szCs w:val="30"/>
        </w:rPr>
        <w:t>32</w:t>
      </w:r>
      <w:r w:rsidR="005E317D">
        <w:rPr>
          <w:rFonts w:asciiTheme="majorBidi" w:hAnsiTheme="majorBidi" w:cstheme="majorBidi"/>
          <w:sz w:val="30"/>
          <w:szCs w:val="30"/>
        </w:rPr>
        <w:t>.</w:t>
      </w:r>
      <w:r w:rsidR="00C070A0" w:rsidRPr="00C070A0">
        <w:rPr>
          <w:rFonts w:asciiTheme="majorBidi" w:hAnsiTheme="majorBidi" w:cstheme="majorBidi"/>
          <w:sz w:val="30"/>
          <w:szCs w:val="30"/>
        </w:rPr>
        <w:t>23</w:t>
      </w:r>
      <w:r w:rsidR="00A13159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070A0" w:rsidRPr="00C070A0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1757E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070A0" w:rsidRPr="00C070A0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B11C2B" w:rsidRPr="00B11C2B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A1315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070A0" w:rsidRPr="00C070A0">
        <w:rPr>
          <w:rFonts w:asciiTheme="majorBidi" w:hAnsiTheme="majorBidi" w:cstheme="majorBidi"/>
          <w:i/>
          <w:iCs/>
          <w:sz w:val="30"/>
          <w:szCs w:val="30"/>
        </w:rPr>
        <w:t>45</w:t>
      </w:r>
      <w:r w:rsidR="00291AD1" w:rsidRPr="00BE591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91AD1" w:rsidRPr="00BE5913">
        <w:rPr>
          <w:rFonts w:asciiTheme="majorBidi" w:hAnsiTheme="majorBidi" w:hint="cs"/>
          <w:i/>
          <w:iCs/>
          <w:sz w:val="30"/>
          <w:szCs w:val="30"/>
          <w:cs/>
        </w:rPr>
        <w:t>ล้านบาทและ</w:t>
      </w:r>
      <w:r w:rsidR="00291AD1" w:rsidRPr="00BE5913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C070A0" w:rsidRPr="00C070A0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B11C2B" w:rsidRPr="00B11C2B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A1315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070A0" w:rsidRPr="00C070A0">
        <w:rPr>
          <w:rFonts w:asciiTheme="majorBidi" w:hAnsiTheme="majorBidi" w:cstheme="majorBidi"/>
          <w:i/>
          <w:iCs/>
          <w:sz w:val="30"/>
          <w:szCs w:val="30"/>
        </w:rPr>
        <w:t>34</w:t>
      </w:r>
      <w:r w:rsidR="00291AD1" w:rsidRPr="00BE591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452BC">
        <w:rPr>
          <w:rFonts w:asciiTheme="majorBidi" w:hAnsiTheme="majorBidi" w:cstheme="majorBidi"/>
          <w:i/>
          <w:iCs/>
          <w:sz w:val="30"/>
          <w:szCs w:val="30"/>
        </w:rPr>
        <w:br/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 ซึ่งแสดง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เป็นส่วนหนึ่งของ</w:t>
      </w:r>
      <w:r w:rsidRPr="00BE5913">
        <w:rPr>
          <w:rFonts w:asciiTheme="majorBidi" w:hAnsiTheme="majorBidi" w:cstheme="majorBidi"/>
          <w:sz w:val="30"/>
          <w:szCs w:val="30"/>
          <w:cs/>
        </w:rPr>
        <w:t>ค่าใช้จ่ายผลประโยชน์ของพนักงาน</w:t>
      </w:r>
      <w:r w:rsidR="00FD77F7" w:rsidRPr="00BE5913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8976946" w14:textId="1058050E" w:rsidR="00CF0C42" w:rsidRPr="00BE5913" w:rsidRDefault="00CF0C42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ต้นทุนทางการเงิน</w:t>
      </w:r>
    </w:p>
    <w:p w14:paraId="4B51EA47" w14:textId="20958D92" w:rsidR="00CF0C42" w:rsidRPr="00BE5913" w:rsidRDefault="00CF0C42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7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72"/>
        <w:gridCol w:w="810"/>
        <w:gridCol w:w="1170"/>
        <w:gridCol w:w="270"/>
        <w:gridCol w:w="1260"/>
        <w:gridCol w:w="270"/>
        <w:gridCol w:w="1080"/>
        <w:gridCol w:w="270"/>
        <w:gridCol w:w="991"/>
      </w:tblGrid>
      <w:tr w:rsidR="00CF0C42" w:rsidRPr="00BE5913" w14:paraId="440657C3" w14:textId="77777777" w:rsidTr="00291AD1">
        <w:trPr>
          <w:tblHeader/>
        </w:trPr>
        <w:tc>
          <w:tcPr>
            <w:tcW w:w="3672" w:type="dxa"/>
          </w:tcPr>
          <w:p w14:paraId="5D6F2421" w14:textId="77777777" w:rsidR="00CF0C42" w:rsidRPr="00BE5913" w:rsidRDefault="00CF0C42" w:rsidP="00BE5913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BC9F2B6" w14:textId="77777777" w:rsidR="00CF0C42" w:rsidRPr="00BE5913" w:rsidRDefault="00CF0C4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left="-108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D70F919" w14:textId="0B6F9983" w:rsidR="00CF0C42" w:rsidRPr="00BE5913" w:rsidRDefault="00740CE7" w:rsidP="00BE5913">
            <w:pPr>
              <w:tabs>
                <w:tab w:val="left" w:pos="540"/>
              </w:tabs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2110AC6" w14:textId="77777777" w:rsidR="00CF0C42" w:rsidRPr="00BE5913" w:rsidRDefault="00CF0C42" w:rsidP="00BE5913">
            <w:pPr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1" w:type="dxa"/>
            <w:gridSpan w:val="3"/>
          </w:tcPr>
          <w:p w14:paraId="72D72DD6" w14:textId="77777777" w:rsidR="00CF0C42" w:rsidRPr="00BE5913" w:rsidRDefault="00CF0C42" w:rsidP="00BE5913">
            <w:pPr>
              <w:tabs>
                <w:tab w:val="left" w:pos="540"/>
              </w:tabs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3159" w:rsidRPr="00BE5913" w14:paraId="48FBA8FF" w14:textId="77777777" w:rsidTr="00291AD1">
        <w:trPr>
          <w:tblHeader/>
        </w:trPr>
        <w:tc>
          <w:tcPr>
            <w:tcW w:w="3672" w:type="dxa"/>
          </w:tcPr>
          <w:p w14:paraId="4261B8C5" w14:textId="77777777" w:rsidR="00A13159" w:rsidRPr="00BE5913" w:rsidRDefault="00A13159" w:rsidP="00A13159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9FA2ABE" w14:textId="457D8B74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4D46984F" w14:textId="5F165F34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84DEE03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0B09E5D" w14:textId="7A33DE8C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 w:hint="cs"/>
                <w:sz w:val="30"/>
                <w:szCs w:val="30"/>
              </w:rPr>
              <w:t>256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2B8353F" w14:textId="77777777" w:rsidR="00A13159" w:rsidRPr="00BE5913" w:rsidRDefault="00A13159" w:rsidP="00A13159">
            <w:pPr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FDF751A" w14:textId="11F5C89D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A9C174D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2136A8EF" w14:textId="61CFCE8E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070A0">
              <w:rPr>
                <w:rFonts w:ascii="Angsana New" w:eastAsia="MS Mincho" w:hAnsi="Angsana New" w:hint="cs"/>
                <w:sz w:val="30"/>
                <w:szCs w:val="30"/>
              </w:rPr>
              <w:t>256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</w:tr>
      <w:tr w:rsidR="00A13159" w:rsidRPr="00BE5913" w14:paraId="7AEB7492" w14:textId="77777777" w:rsidTr="00291AD1">
        <w:trPr>
          <w:tblHeader/>
        </w:trPr>
        <w:tc>
          <w:tcPr>
            <w:tcW w:w="3672" w:type="dxa"/>
          </w:tcPr>
          <w:p w14:paraId="45672718" w14:textId="77777777" w:rsidR="00A13159" w:rsidRPr="00BE5913" w:rsidRDefault="00A13159" w:rsidP="00A13159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1539C96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left="-108" w:right="-90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14:paraId="1FAAEA4E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A13159" w:rsidRPr="00BE5913" w14:paraId="1F34E129" w14:textId="77777777" w:rsidTr="00291AD1">
        <w:tc>
          <w:tcPr>
            <w:tcW w:w="3672" w:type="dxa"/>
          </w:tcPr>
          <w:p w14:paraId="35E3F4C2" w14:textId="346572C4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10" w:type="dxa"/>
          </w:tcPr>
          <w:p w14:paraId="053189BA" w14:textId="5BB57521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7D507A" w14:textId="0F460FD6" w:rsidR="00A13159" w:rsidRPr="00BE5913" w:rsidRDefault="00B11C2B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945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668</w:t>
            </w:r>
            <w:r w:rsidR="00C945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  <w:tc>
          <w:tcPr>
            <w:tcW w:w="270" w:type="dxa"/>
          </w:tcPr>
          <w:p w14:paraId="5A854318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</w:tcPr>
          <w:p w14:paraId="456BC357" w14:textId="065E1D05" w:rsidR="00A13159" w:rsidRPr="00BE5913" w:rsidRDefault="00B11C2B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left="-108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13159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A131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  <w:tc>
          <w:tcPr>
            <w:tcW w:w="270" w:type="dxa"/>
          </w:tcPr>
          <w:p w14:paraId="5231AF5B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57210C3A" w14:textId="776438D7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B5A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534</w:t>
            </w:r>
            <w:r w:rsidR="00CB5A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270" w:type="dxa"/>
          </w:tcPr>
          <w:p w14:paraId="29DEE291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right="-81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991" w:type="dxa"/>
          </w:tcPr>
          <w:p w14:paraId="66A691D1" w14:textId="6515B6EB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13159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131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</w:tr>
      <w:tr w:rsidR="00A13159" w:rsidRPr="00BE5913" w14:paraId="49E92FEA" w14:textId="77777777" w:rsidTr="00291AD1">
        <w:tc>
          <w:tcPr>
            <w:tcW w:w="3672" w:type="dxa"/>
          </w:tcPr>
          <w:p w14:paraId="4AAE9A64" w14:textId="639CEB00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bookmarkStart w:id="24" w:name="_Hlk57035316"/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ดอกเบี้ยจ่ายตามหนี้สินสัญญาเช่า</w:t>
            </w:r>
            <w:bookmarkEnd w:id="24"/>
          </w:p>
        </w:tc>
        <w:tc>
          <w:tcPr>
            <w:tcW w:w="810" w:type="dxa"/>
          </w:tcPr>
          <w:p w14:paraId="2765C685" w14:textId="6D1622EE" w:rsidR="00A13159" w:rsidRPr="00BE5913" w:rsidRDefault="00B11C2B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B11C2B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1</w:t>
            </w:r>
            <w:r w:rsidR="00C070A0" w:rsidRPr="00C070A0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067DAE24" w14:textId="3A456B92" w:rsidR="00A13159" w:rsidRPr="00BE5913" w:rsidRDefault="00B11C2B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945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270" w:type="dxa"/>
          </w:tcPr>
          <w:p w14:paraId="1E8E5C0B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66DD7FA" w14:textId="4FDC60DF" w:rsidR="00A13159" w:rsidRPr="00BE5913" w:rsidRDefault="00B11C2B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left="-108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111</w:t>
            </w:r>
            <w:r w:rsidR="00A13159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  <w:tc>
          <w:tcPr>
            <w:tcW w:w="270" w:type="dxa"/>
          </w:tcPr>
          <w:p w14:paraId="4F0384AF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0618DF" w14:textId="0347FB78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161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5F5010B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81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033601A1" w14:textId="668CA81A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556" w:hanging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13159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</w:tr>
      <w:tr w:rsidR="00A13159" w:rsidRPr="00BE5913" w14:paraId="200F1428" w14:textId="77777777" w:rsidTr="00291AD1">
        <w:tc>
          <w:tcPr>
            <w:tcW w:w="3672" w:type="dxa"/>
          </w:tcPr>
          <w:p w14:paraId="597670BB" w14:textId="5BDCCF6F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ค่าตัดจำหน่ายต้นทุนทางการเงินรอตัดบัญชี</w:t>
            </w:r>
          </w:p>
        </w:tc>
        <w:tc>
          <w:tcPr>
            <w:tcW w:w="810" w:type="dxa"/>
          </w:tcPr>
          <w:p w14:paraId="2FCF9B9D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919C2B" w14:textId="6137C2A4" w:rsidR="00A13159" w:rsidRPr="00BE5913" w:rsidRDefault="00B11C2B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C945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F20F80F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ED93A81" w14:textId="43E1BA2A" w:rsidR="00A13159" w:rsidRPr="00BE5913" w:rsidRDefault="00B11C2B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left="-108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A13159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694</w:t>
            </w:r>
          </w:p>
        </w:tc>
        <w:tc>
          <w:tcPr>
            <w:tcW w:w="270" w:type="dxa"/>
          </w:tcPr>
          <w:p w14:paraId="2EA645A6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BCAC287" w14:textId="7E63EA88" w:rsidR="00A13159" w:rsidRPr="00BE5913" w:rsidRDefault="00B11C2B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B161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C958AFC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81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4001CC80" w14:textId="7E4FC6E7" w:rsidR="00A13159" w:rsidRPr="00BE5913" w:rsidRDefault="00B11C2B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556" w:hanging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A13159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694</w:t>
            </w:r>
          </w:p>
        </w:tc>
      </w:tr>
      <w:tr w:rsidR="00A13159" w:rsidRPr="00BE5913" w14:paraId="7CBC0D9D" w14:textId="77777777">
        <w:tc>
          <w:tcPr>
            <w:tcW w:w="3672" w:type="dxa"/>
          </w:tcPr>
          <w:p w14:paraId="145E5278" w14:textId="6DA9490A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810" w:type="dxa"/>
          </w:tcPr>
          <w:p w14:paraId="018E806B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E12C89" w14:textId="6D583414" w:rsidR="00A13159" w:rsidRPr="00BE5913" w:rsidRDefault="00B11C2B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945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270" w:type="dxa"/>
          </w:tcPr>
          <w:p w14:paraId="23766F4B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198684A" w14:textId="3D05C1C1" w:rsidR="00A13159" w:rsidRPr="00BE5913" w:rsidRDefault="00B11C2B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left="-10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131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  <w:tc>
          <w:tcPr>
            <w:tcW w:w="270" w:type="dxa"/>
          </w:tcPr>
          <w:p w14:paraId="1EE5A2C5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A228C5" w14:textId="281A18EA" w:rsidR="00A13159" w:rsidRPr="00BE5913" w:rsidRDefault="00CB5A6D" w:rsidP="00CB5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02F929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right="-8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0F1D93CE" w14:textId="23342F96" w:rsidR="00A13159" w:rsidRPr="00BE5913" w:rsidRDefault="00B11C2B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602" w:firstLine="35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131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</w:tr>
      <w:tr w:rsidR="00A13159" w:rsidRPr="00BE5913" w14:paraId="070D54EE" w14:textId="77777777" w:rsidTr="00291AD1">
        <w:tc>
          <w:tcPr>
            <w:tcW w:w="3672" w:type="dxa"/>
          </w:tcPr>
          <w:p w14:paraId="190C4CA1" w14:textId="6C092CC5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07E481BA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5169C0" w14:textId="56B10975" w:rsidR="00A13159" w:rsidRPr="00BE5913" w:rsidRDefault="00B11C2B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</w:t>
            </w:r>
            <w:r w:rsidR="00C945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974</w:t>
            </w:r>
            <w:r w:rsidR="00C945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43</w:t>
            </w: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2252D8E6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57A37A" w14:textId="72F5D0E8" w:rsidR="00A13159" w:rsidRPr="00BE5913" w:rsidRDefault="00B11C2B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</w:t>
            </w:r>
            <w:r w:rsidR="00A13159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875</w:t>
            </w:r>
            <w:r w:rsidR="00A13159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29</w:t>
            </w: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40277ACD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9EF180" w14:textId="438F3E2D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28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2</w:t>
            </w:r>
            <w:r w:rsidR="00B161D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7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6</w:t>
            </w:r>
            <w:r w:rsidR="00B161D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448</w:t>
            </w:r>
          </w:p>
        </w:tc>
        <w:tc>
          <w:tcPr>
            <w:tcW w:w="270" w:type="dxa"/>
            <w:tcBorders>
              <w:bottom w:val="nil"/>
            </w:tcBorders>
          </w:tcPr>
          <w:p w14:paraId="7DA38BF8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right="-8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063DAC72" w14:textId="7D72E9A0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3</w:t>
            </w:r>
            <w:r w:rsidR="00A13159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0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8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0</w:t>
            </w:r>
            <w:r w:rsidR="00A13159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9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8</w:t>
            </w:r>
          </w:p>
        </w:tc>
      </w:tr>
    </w:tbl>
    <w:p w14:paraId="525074E2" w14:textId="77777777" w:rsidR="00CF0C42" w:rsidRPr="00BE5913" w:rsidRDefault="00CF0C42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2D26867A" w14:textId="3CEA475F" w:rsidR="00287B73" w:rsidRPr="00D20E1D" w:rsidRDefault="00287B73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D20E1D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3A01C43F" w14:textId="77777777" w:rsidR="00072241" w:rsidRPr="00BE5913" w:rsidRDefault="00072241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sz w:val="30"/>
          <w:szCs w:val="30"/>
        </w:rPr>
      </w:pPr>
    </w:p>
    <w:tbl>
      <w:tblPr>
        <w:tblW w:w="97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270"/>
        <w:gridCol w:w="1260"/>
        <w:gridCol w:w="270"/>
        <w:gridCol w:w="1260"/>
        <w:gridCol w:w="270"/>
        <w:gridCol w:w="1260"/>
        <w:gridCol w:w="270"/>
        <w:gridCol w:w="1260"/>
      </w:tblGrid>
      <w:tr w:rsidR="00072241" w:rsidRPr="00BE5913" w14:paraId="352C122B" w14:textId="77777777" w:rsidTr="00A12849">
        <w:trPr>
          <w:tblHeader/>
        </w:trPr>
        <w:tc>
          <w:tcPr>
            <w:tcW w:w="3582" w:type="dxa"/>
          </w:tcPr>
          <w:p w14:paraId="543B844F" w14:textId="428779D3" w:rsidR="00072241" w:rsidRPr="00BE5913" w:rsidRDefault="000D310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0" w:type="dxa"/>
          </w:tcPr>
          <w:p w14:paraId="0A4FBB3F" w14:textId="77777777" w:rsidR="00072241" w:rsidRPr="00BE5913" w:rsidRDefault="00072241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2FCF0C9F" w14:textId="76ACDC1C" w:rsidR="00072241" w:rsidRPr="00BE5913" w:rsidRDefault="00740CE7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523F419" w14:textId="77777777" w:rsidR="00072241" w:rsidRPr="00BE5913" w:rsidRDefault="00072241" w:rsidP="00BE5913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3F582FBC" w14:textId="77777777" w:rsidR="00072241" w:rsidRPr="00BE5913" w:rsidRDefault="00072241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3159" w:rsidRPr="00BE5913" w14:paraId="3AC96D53" w14:textId="77777777" w:rsidTr="00A12849">
        <w:trPr>
          <w:tblHeader/>
        </w:trPr>
        <w:tc>
          <w:tcPr>
            <w:tcW w:w="3582" w:type="dxa"/>
          </w:tcPr>
          <w:p w14:paraId="76C1D169" w14:textId="77777777" w:rsidR="00A13159" w:rsidRPr="00BE5913" w:rsidRDefault="00A13159" w:rsidP="00A13159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8BA887" w14:textId="2BF50C4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CCEE6C" w14:textId="4A4A8E46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CE3ABF4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</w:tcPr>
          <w:p w14:paraId="2548A043" w14:textId="14456593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C070A0">
              <w:rPr>
                <w:rFonts w:ascii="Angsana New" w:eastAsia="MS Mincho" w:hAnsi="Angsana New" w:hint="cs"/>
                <w:sz w:val="30"/>
                <w:szCs w:val="30"/>
              </w:rPr>
              <w:t>256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E38DE0A" w14:textId="77777777" w:rsidR="00A13159" w:rsidRPr="00BE5913" w:rsidRDefault="00A13159" w:rsidP="00A13159">
            <w:pPr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14:paraId="16AB0C36" w14:textId="3B59BC0C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C070A0"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B0040B8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</w:tcPr>
          <w:p w14:paraId="13BFA92A" w14:textId="209D7B18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C070A0">
              <w:rPr>
                <w:rFonts w:ascii="Angsana New" w:eastAsia="MS Mincho" w:hAnsi="Angsana New" w:hint="cs"/>
                <w:sz w:val="30"/>
                <w:szCs w:val="30"/>
              </w:rPr>
              <w:t>256</w:t>
            </w:r>
            <w:r w:rsidRPr="00C070A0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</w:tr>
      <w:tr w:rsidR="00A13159" w:rsidRPr="00BE5913" w14:paraId="2B690D4F" w14:textId="77777777" w:rsidTr="00A12849">
        <w:trPr>
          <w:tblHeader/>
        </w:trPr>
        <w:tc>
          <w:tcPr>
            <w:tcW w:w="3582" w:type="dxa"/>
          </w:tcPr>
          <w:p w14:paraId="4DBD1D31" w14:textId="77777777" w:rsidR="00A13159" w:rsidRPr="00BE5913" w:rsidRDefault="00A13159" w:rsidP="00A13159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5D22A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850" w:type="dxa"/>
            <w:gridSpan w:val="7"/>
          </w:tcPr>
          <w:p w14:paraId="3F2C8EA4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A13159" w:rsidRPr="00BE5913" w14:paraId="5D66E4D0" w14:textId="77777777" w:rsidTr="00A12849">
        <w:tc>
          <w:tcPr>
            <w:tcW w:w="3582" w:type="dxa"/>
          </w:tcPr>
          <w:p w14:paraId="78306078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270" w:type="dxa"/>
          </w:tcPr>
          <w:p w14:paraId="72F1D473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2703F88" w14:textId="4E1CDB7C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4212B4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CD47C79" w14:textId="5E390FB8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EB81C2E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81DCBAD" w14:textId="0942AED0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1BAA2D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25C63A0" w14:textId="2DF8CA1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</w:tr>
      <w:tr w:rsidR="00C06D2C" w:rsidRPr="00BE5913" w14:paraId="2167924B" w14:textId="77777777" w:rsidTr="00A12849">
        <w:tc>
          <w:tcPr>
            <w:tcW w:w="3582" w:type="dxa"/>
          </w:tcPr>
          <w:p w14:paraId="4F64EAC9" w14:textId="77777777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>สำหรับงวดปัจจุบัน</w:t>
            </w:r>
            <w:r w:rsidRPr="00BE5913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D8FF815" w14:textId="77777777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472D4061" w14:textId="0BD653A6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,600</w:t>
            </w:r>
          </w:p>
        </w:tc>
        <w:tc>
          <w:tcPr>
            <w:tcW w:w="270" w:type="dxa"/>
          </w:tcPr>
          <w:p w14:paraId="2E0BA1BB" w14:textId="77777777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F484A45" w14:textId="0D1656DC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64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78</w:t>
            </w:r>
            <w:r w:rsidR="00E62323"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355E98B" w14:textId="77777777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1ED6757" w14:textId="1EF0E1B7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  <w:r w:rsidRPr="00B11C2B">
              <w:rPr>
                <w:rFonts w:asciiTheme="majorBidi" w:eastAsia="MS Mincho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B11C2B">
              <w:rPr>
                <w:rFonts w:asciiTheme="majorBidi" w:eastAsia="MS Mincho" w:hAnsiTheme="majorBidi" w:cstheme="majorBidi" w:hint="cs"/>
                <w:sz w:val="30"/>
                <w:szCs w:val="30"/>
              </w:rPr>
              <w:t>1</w:t>
            </w:r>
            <w:r w:rsidRPr="00C070A0">
              <w:rPr>
                <w:rFonts w:asciiTheme="majorBidi" w:eastAsia="MS Mincho" w:hAnsiTheme="majorBidi" w:cstheme="majorBidi" w:hint="cs"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14:paraId="3BA25962" w14:textId="77777777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E4BEA47" w14:textId="761051AE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01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</w:p>
        </w:tc>
      </w:tr>
      <w:tr w:rsidR="00C06D2C" w:rsidRPr="00BE5913" w14:paraId="27D1FEE6" w14:textId="77777777" w:rsidTr="00A12849">
        <w:tc>
          <w:tcPr>
            <w:tcW w:w="3582" w:type="dxa"/>
          </w:tcPr>
          <w:p w14:paraId="230DDD4D" w14:textId="6F9A6840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ภาษีงวดก่อน</w:t>
            </w:r>
            <w:r w:rsidR="00E46EC3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ๆ ที่บันทึกต่ำไป</w:t>
            </w:r>
          </w:p>
        </w:tc>
        <w:tc>
          <w:tcPr>
            <w:tcW w:w="270" w:type="dxa"/>
          </w:tcPr>
          <w:p w14:paraId="65EF992E" w14:textId="77777777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3D45B1E" w14:textId="00BE0A7C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2,123</w:t>
            </w:r>
          </w:p>
        </w:tc>
        <w:tc>
          <w:tcPr>
            <w:tcW w:w="270" w:type="dxa"/>
          </w:tcPr>
          <w:p w14:paraId="74B86CD4" w14:textId="77777777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2340689" w14:textId="5BADA7C2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11</w:t>
            </w: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28</w:t>
            </w:r>
            <w:r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0EBA9FD" w14:textId="77777777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BE4F7D2" w14:textId="3C0CB5D7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0413DF" w14:textId="77777777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97B3CA3" w14:textId="4ACAEB96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C06D2C" w:rsidRPr="00BE5913" w14:paraId="0BFFD42F" w14:textId="77777777" w:rsidTr="00A12849">
        <w:tc>
          <w:tcPr>
            <w:tcW w:w="3582" w:type="dxa"/>
          </w:tcPr>
          <w:p w14:paraId="1D63FB53" w14:textId="77777777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AD5BD9" w14:textId="77777777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8A94C40" w14:textId="77777777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F2AD5" w14:textId="77777777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97B29B0" w14:textId="77777777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38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FB059A" w14:textId="77777777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D12B56B" w14:textId="4864B118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C6A6DB" w14:textId="77777777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CFC095C" w14:textId="59EAC40D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C06D2C" w:rsidRPr="00BE5913" w14:paraId="3506B0E4" w14:textId="77777777" w:rsidTr="00A12849">
        <w:tc>
          <w:tcPr>
            <w:tcW w:w="3582" w:type="dxa"/>
          </w:tcPr>
          <w:p w14:paraId="707BC6AB" w14:textId="77777777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578185C8" w14:textId="77777777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F626A5" w14:textId="12E161FD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354B60" w14:textId="77777777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B998DFF" w14:textId="75247675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38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E94D98" w14:textId="77777777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D52B808" w14:textId="2116721D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6ACF78" w14:textId="77777777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1A5E9C9" w14:textId="1D4F0EA0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C06D2C" w:rsidRPr="00BE5913" w14:paraId="47C42DA1" w14:textId="77777777" w:rsidTr="00A12849">
        <w:tc>
          <w:tcPr>
            <w:tcW w:w="3582" w:type="dxa"/>
          </w:tcPr>
          <w:p w14:paraId="5CBCF1BE" w14:textId="09EE57EA" w:rsidR="00C06D2C" w:rsidRPr="00BE5913" w:rsidRDefault="00C06D2C" w:rsidP="00C06D2C">
            <w:pPr>
              <w:spacing w:line="240" w:lineRule="auto"/>
              <w:ind w:left="-18" w:right="-4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270" w:type="dxa"/>
          </w:tcPr>
          <w:p w14:paraId="5792FAD6" w14:textId="574923F3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</w:tcPr>
          <w:p w14:paraId="3CADC466" w14:textId="73B75D7D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1,392,311</w:t>
            </w:r>
          </w:p>
        </w:tc>
        <w:tc>
          <w:tcPr>
            <w:tcW w:w="270" w:type="dxa"/>
          </w:tcPr>
          <w:p w14:paraId="71546308" w14:textId="77777777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D680BE9" w14:textId="2D54BECE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83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674</w:t>
            </w:r>
          </w:p>
        </w:tc>
        <w:tc>
          <w:tcPr>
            <w:tcW w:w="270" w:type="dxa"/>
          </w:tcPr>
          <w:p w14:paraId="2B9DD9F7" w14:textId="77777777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1BF96EB" w14:textId="51982002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67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,4</w:t>
            </w:r>
            <w:r w:rsidRPr="00C070A0">
              <w:rPr>
                <w:rFonts w:asciiTheme="majorBidi" w:eastAsia="MS Mincho" w:hAnsiTheme="majorBidi" w:cstheme="majorBidi" w:hint="cs"/>
                <w:sz w:val="30"/>
                <w:szCs w:val="30"/>
              </w:rPr>
              <w:t>75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E0DAC6F" w14:textId="77777777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D9CE9DA" w14:textId="03FD0603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765</w:t>
            </w: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</w:tr>
      <w:tr w:rsidR="00C06D2C" w:rsidRPr="00BE5913" w14:paraId="019BF7A9" w14:textId="77777777" w:rsidTr="00A12849">
        <w:tc>
          <w:tcPr>
            <w:tcW w:w="3582" w:type="dxa"/>
          </w:tcPr>
          <w:p w14:paraId="5A575C55" w14:textId="4C5BB7F0" w:rsidR="00C06D2C" w:rsidRPr="00BE5913" w:rsidRDefault="00C06D2C" w:rsidP="00C06D2C">
            <w:pPr>
              <w:spacing w:line="240" w:lineRule="auto"/>
              <w:ind w:left="-18" w:right="-4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รวมภาษีเงินได้รอการตัดบัญชี</w:t>
            </w:r>
          </w:p>
        </w:tc>
        <w:tc>
          <w:tcPr>
            <w:tcW w:w="270" w:type="dxa"/>
          </w:tcPr>
          <w:p w14:paraId="647E2149" w14:textId="77777777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5CFE9C0" w14:textId="44D40D83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1,392,311</w:t>
            </w:r>
          </w:p>
        </w:tc>
        <w:tc>
          <w:tcPr>
            <w:tcW w:w="270" w:type="dxa"/>
          </w:tcPr>
          <w:p w14:paraId="24474ABC" w14:textId="77777777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0ADBEC" w14:textId="274C8568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81"/>
              <w:rPr>
                <w:rFonts w:asciiTheme="majorBidi" w:eastAsia="MS Mincho" w:hAnsiTheme="majorBidi"/>
                <w:b/>
                <w:bCs/>
                <w:sz w:val="30"/>
                <w:szCs w:val="30"/>
              </w:rPr>
            </w:pP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Pr="00CE793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83</w:t>
            </w:r>
            <w:r w:rsidRPr="00CE793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674</w:t>
            </w:r>
          </w:p>
        </w:tc>
        <w:tc>
          <w:tcPr>
            <w:tcW w:w="270" w:type="dxa"/>
          </w:tcPr>
          <w:p w14:paraId="61A3CD77" w14:textId="77777777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40E3B2D" w14:textId="25675A47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9C6AF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67</w:t>
            </w:r>
            <w:r w:rsidRPr="009C6AF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</w:t>
            </w:r>
            <w:r w:rsidRPr="00C070A0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</w:rPr>
              <w:t>75</w:t>
            </w:r>
            <w:r w:rsidRPr="009C6AF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1010B3C" w14:textId="77777777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018C720" w14:textId="6313F939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40" w:firstLine="2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564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56</w:t>
            </w:r>
            <w:r w:rsidRPr="00C5564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765</w:t>
            </w:r>
            <w:r w:rsidRPr="00C5564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C06D2C" w:rsidRPr="00BE5913" w14:paraId="3733EAC1" w14:textId="77777777" w:rsidTr="00A12849">
        <w:tc>
          <w:tcPr>
            <w:tcW w:w="3582" w:type="dxa"/>
          </w:tcPr>
          <w:p w14:paraId="4C1766BC" w14:textId="7BDAB422" w:rsidR="00C06D2C" w:rsidRPr="00BE5913" w:rsidRDefault="00C06D2C" w:rsidP="00C06D2C">
            <w:pPr>
              <w:spacing w:line="240" w:lineRule="auto"/>
              <w:ind w:left="-18" w:right="-43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38CD0DB1" w14:textId="77777777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931F83" w14:textId="1191252A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1,456,034</w:t>
            </w:r>
          </w:p>
        </w:tc>
        <w:tc>
          <w:tcPr>
            <w:tcW w:w="270" w:type="dxa"/>
          </w:tcPr>
          <w:p w14:paraId="002CA0C3" w14:textId="77777777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2006D8" w14:textId="3CF2CE0A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259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</w:t>
            </w:r>
            <w:r w:rsidR="00E6232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26B37A8B" w14:textId="77777777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0E1D7" w14:textId="3D1316B8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</w:t>
            </w:r>
            <w:r w:rsidRPr="00C070A0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,2</w:t>
            </w:r>
            <w:r w:rsidRPr="00C070A0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</w:rPr>
              <w:t>79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B94C98C" w14:textId="77777777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4F4E5" w14:textId="32A9AFC8" w:rsidR="00C06D2C" w:rsidRPr="00BE5913" w:rsidRDefault="00C06D2C" w:rsidP="00C06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749</w:t>
            </w: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253A45AF" w14:textId="77777777" w:rsidR="00FD77F7" w:rsidRPr="00BE5913" w:rsidRDefault="00FD77F7" w:rsidP="00BE5913">
      <w:r w:rsidRPr="00BE5913">
        <w:br w:type="page"/>
      </w:r>
    </w:p>
    <w:tbl>
      <w:tblPr>
        <w:tblpPr w:leftFromText="180" w:rightFromText="180" w:vertAnchor="text" w:horzAnchor="margin" w:tblpX="529" w:tblpY="-18"/>
        <w:tblW w:w="964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4"/>
        <w:gridCol w:w="985"/>
        <w:gridCol w:w="180"/>
        <w:gridCol w:w="994"/>
        <w:gridCol w:w="184"/>
        <w:gridCol w:w="993"/>
        <w:gridCol w:w="270"/>
        <w:gridCol w:w="977"/>
        <w:gridCol w:w="60"/>
        <w:gridCol w:w="121"/>
        <w:gridCol w:w="59"/>
        <w:gridCol w:w="931"/>
        <w:gridCol w:w="89"/>
        <w:gridCol w:w="91"/>
        <w:gridCol w:w="93"/>
        <w:gridCol w:w="897"/>
        <w:gridCol w:w="27"/>
      </w:tblGrid>
      <w:tr w:rsidR="00610ABF" w:rsidRPr="00BE5913" w14:paraId="6E3CEA08" w14:textId="77777777" w:rsidTr="003A5D10">
        <w:trPr>
          <w:gridAfter w:val="1"/>
          <w:wAfter w:w="27" w:type="dxa"/>
          <w:cantSplit/>
          <w:trHeight w:val="86"/>
        </w:trPr>
        <w:tc>
          <w:tcPr>
            <w:tcW w:w="2694" w:type="dxa"/>
            <w:vMerge w:val="restart"/>
          </w:tcPr>
          <w:p w14:paraId="1A18DBAC" w14:textId="109E5547" w:rsidR="00610ABF" w:rsidRPr="00BE5913" w:rsidRDefault="00610ABF" w:rsidP="003A5D10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</w:pPr>
          </w:p>
        </w:tc>
        <w:tc>
          <w:tcPr>
            <w:tcW w:w="6924" w:type="dxa"/>
            <w:gridSpan w:val="15"/>
          </w:tcPr>
          <w:p w14:paraId="46B02309" w14:textId="7C366DC9" w:rsidR="00610ABF" w:rsidRPr="00BE5913" w:rsidRDefault="00740CE7" w:rsidP="003A5D1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591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10ABF" w:rsidRPr="00BE5913" w14:paraId="1D9B4E3A" w14:textId="77777777" w:rsidTr="003A5D10">
        <w:trPr>
          <w:gridAfter w:val="1"/>
          <w:wAfter w:w="27" w:type="dxa"/>
          <w:cantSplit/>
        </w:trPr>
        <w:tc>
          <w:tcPr>
            <w:tcW w:w="2694" w:type="dxa"/>
            <w:vMerge/>
          </w:tcPr>
          <w:p w14:paraId="31EB25F9" w14:textId="77777777" w:rsidR="00610ABF" w:rsidRPr="00BE5913" w:rsidRDefault="00610ABF" w:rsidP="003A5D1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6" w:type="dxa"/>
            <w:gridSpan w:val="5"/>
          </w:tcPr>
          <w:p w14:paraId="251C9F0B" w14:textId="3BAF4531" w:rsidR="00610ABF" w:rsidRPr="00BE5913" w:rsidRDefault="00C070A0" w:rsidP="003A5D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0A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C070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560E3DD0" w14:textId="77777777" w:rsidR="00610ABF" w:rsidRPr="00BE5913" w:rsidRDefault="00610ABF" w:rsidP="003A5D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8" w:type="dxa"/>
            <w:gridSpan w:val="9"/>
          </w:tcPr>
          <w:p w14:paraId="7B664613" w14:textId="50FBE007" w:rsidR="00610ABF" w:rsidRPr="00BE5913" w:rsidRDefault="00C070A0" w:rsidP="003A5D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70A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C070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072241" w:rsidRPr="00BE5913" w14:paraId="526F2726" w14:textId="77777777" w:rsidTr="003A5D10">
        <w:trPr>
          <w:gridAfter w:val="1"/>
          <w:wAfter w:w="27" w:type="dxa"/>
          <w:cantSplit/>
        </w:trPr>
        <w:tc>
          <w:tcPr>
            <w:tcW w:w="2694" w:type="dxa"/>
          </w:tcPr>
          <w:p w14:paraId="1FD5EF67" w14:textId="77777777" w:rsidR="00072241" w:rsidRPr="00BE5913" w:rsidRDefault="00072241" w:rsidP="003A5D1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302386D2" w14:textId="77777777" w:rsidR="000D3109" w:rsidRPr="00BE5913" w:rsidRDefault="000D3109" w:rsidP="003A5D1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A14BC58" w14:textId="5DF7ECDF" w:rsidR="000D3109" w:rsidRPr="00BE5913" w:rsidRDefault="000D3109" w:rsidP="003A5D1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85" w:type="dxa"/>
            <w:vAlign w:val="bottom"/>
          </w:tcPr>
          <w:p w14:paraId="388A5B6E" w14:textId="77777777" w:rsidR="00072241" w:rsidRPr="00BE5913" w:rsidRDefault="00072241" w:rsidP="003A5D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2EE24E2C" w14:textId="77777777" w:rsidR="00072241" w:rsidRPr="00BE5913" w:rsidRDefault="00072241" w:rsidP="003A5D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ADDC534" w14:textId="77777777" w:rsidR="00072241" w:rsidRPr="00BE5913" w:rsidRDefault="00072241" w:rsidP="003A5D1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68E31FD9" w14:textId="77777777" w:rsidR="00C14D04" w:rsidRPr="00BE5913" w:rsidRDefault="00072241" w:rsidP="003A5D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6C49BE5E" w14:textId="77777777" w:rsidR="000C1E6F" w:rsidRPr="00BE5913" w:rsidRDefault="000C1E6F" w:rsidP="003A5D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(ค่าใช้จ่าย)</w:t>
            </w:r>
          </w:p>
          <w:p w14:paraId="6419039F" w14:textId="77777777" w:rsidR="00072241" w:rsidRPr="00BE5913" w:rsidRDefault="00072241" w:rsidP="003A5D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2EACE51F" w14:textId="77777777" w:rsidR="00072241" w:rsidRPr="00BE5913" w:rsidRDefault="00072241" w:rsidP="003A5D1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9DEA17E" w14:textId="77777777" w:rsidR="00072241" w:rsidRPr="00BE5913" w:rsidRDefault="00072241" w:rsidP="003A5D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270" w:type="dxa"/>
            <w:vAlign w:val="bottom"/>
          </w:tcPr>
          <w:p w14:paraId="2CE62056" w14:textId="77777777" w:rsidR="00072241" w:rsidRPr="00BE5913" w:rsidRDefault="00072241" w:rsidP="003A5D1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13735A9D" w14:textId="77777777" w:rsidR="00072241" w:rsidRPr="00BE5913" w:rsidRDefault="00072241" w:rsidP="003A5D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4B67E491" w14:textId="77777777" w:rsidR="00072241" w:rsidRPr="00BE5913" w:rsidRDefault="00072241" w:rsidP="003A5D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6BB87CF8" w14:textId="77777777" w:rsidR="00072241" w:rsidRPr="00BE5913" w:rsidRDefault="00072241" w:rsidP="003A5D1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1F9F1E52" w14:textId="77777777" w:rsidR="00C14D04" w:rsidRPr="00BE5913" w:rsidRDefault="00072241" w:rsidP="003A5D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365AFCBE" w14:textId="77777777" w:rsidR="000C1E6F" w:rsidRPr="00BE5913" w:rsidRDefault="000C1E6F" w:rsidP="003A5D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E59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ค่าใช้จ่าย)</w:t>
            </w:r>
          </w:p>
          <w:p w14:paraId="5B9ECD67" w14:textId="77777777" w:rsidR="00072241" w:rsidRPr="00BE5913" w:rsidRDefault="00072241" w:rsidP="003A5D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gridSpan w:val="2"/>
            <w:vAlign w:val="bottom"/>
          </w:tcPr>
          <w:p w14:paraId="763AD416" w14:textId="77777777" w:rsidR="00072241" w:rsidRPr="00BE5913" w:rsidRDefault="00072241" w:rsidP="003A5D1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49E750DE" w14:textId="77777777" w:rsidR="00072241" w:rsidRPr="00BE5913" w:rsidRDefault="00072241" w:rsidP="003A5D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4A163EAC" w14:textId="77777777" w:rsidR="00072241" w:rsidRPr="00BE5913" w:rsidRDefault="00072241" w:rsidP="003A5D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072241" w:rsidRPr="00BE5913" w14:paraId="66FA4573" w14:textId="77777777" w:rsidTr="003A5D10">
        <w:trPr>
          <w:gridAfter w:val="1"/>
          <w:wAfter w:w="27" w:type="dxa"/>
          <w:cantSplit/>
        </w:trPr>
        <w:tc>
          <w:tcPr>
            <w:tcW w:w="2694" w:type="dxa"/>
          </w:tcPr>
          <w:p w14:paraId="0D3DAE68" w14:textId="77777777" w:rsidR="00072241" w:rsidRPr="00BE5913" w:rsidRDefault="00072241" w:rsidP="003A5D1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4" w:type="dxa"/>
            <w:gridSpan w:val="15"/>
          </w:tcPr>
          <w:p w14:paraId="125877D8" w14:textId="77777777" w:rsidR="00072241" w:rsidRPr="00BE5913" w:rsidRDefault="00072241" w:rsidP="003A5D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E591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E5913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D3109" w:rsidRPr="00BE5913" w14:paraId="1615C5E1" w14:textId="77777777" w:rsidTr="003A5D10">
        <w:trPr>
          <w:gridAfter w:val="1"/>
          <w:wAfter w:w="27" w:type="dxa"/>
          <w:cantSplit/>
        </w:trPr>
        <w:tc>
          <w:tcPr>
            <w:tcW w:w="2694" w:type="dxa"/>
          </w:tcPr>
          <w:p w14:paraId="44D1249A" w14:textId="3F32865C" w:rsidR="000D3109" w:rsidRPr="00BE5913" w:rsidRDefault="000D3109" w:rsidP="003A5D1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Pr="00BE59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6924" w:type="dxa"/>
            <w:gridSpan w:val="15"/>
          </w:tcPr>
          <w:p w14:paraId="2675F3C6" w14:textId="77777777" w:rsidR="000D3109" w:rsidRPr="00BE5913" w:rsidRDefault="000D3109" w:rsidP="003A5D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A13159" w:rsidRPr="00BE5913" w14:paraId="52FF51C8" w14:textId="77777777" w:rsidTr="003A5D10">
        <w:trPr>
          <w:gridAfter w:val="1"/>
          <w:wAfter w:w="27" w:type="dxa"/>
          <w:cantSplit/>
        </w:trPr>
        <w:tc>
          <w:tcPr>
            <w:tcW w:w="2694" w:type="dxa"/>
            <w:vAlign w:val="bottom"/>
          </w:tcPr>
          <w:p w14:paraId="2A473E85" w14:textId="22E2894A" w:rsidR="00A13159" w:rsidRPr="00BE5913" w:rsidRDefault="00460EC5" w:rsidP="003A5D10">
            <w:pPr>
              <w:tabs>
                <w:tab w:val="clear" w:pos="2807"/>
                <w:tab w:val="left" w:pos="2610"/>
              </w:tabs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</w:t>
            </w:r>
            <w:r w:rsidR="00A13159" w:rsidRPr="00BE5913">
              <w:rPr>
                <w:rFonts w:ascii="Angsana New" w:hAnsi="Angsana New"/>
                <w:sz w:val="30"/>
                <w:szCs w:val="30"/>
                <w:cs/>
              </w:rPr>
              <w:t>การตีราคาที่ดิน</w:t>
            </w:r>
          </w:p>
        </w:tc>
        <w:tc>
          <w:tcPr>
            <w:tcW w:w="985" w:type="dxa"/>
            <w:vAlign w:val="bottom"/>
          </w:tcPr>
          <w:p w14:paraId="0A3643D2" w14:textId="2E01C2BE" w:rsidR="00A13159" w:rsidRPr="00BE5913" w:rsidRDefault="00B11C2B" w:rsidP="003A5D1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 w:rsidR="001B73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535</w:t>
            </w:r>
          </w:p>
        </w:tc>
        <w:tc>
          <w:tcPr>
            <w:tcW w:w="180" w:type="dxa"/>
            <w:vAlign w:val="bottom"/>
          </w:tcPr>
          <w:p w14:paraId="5ED4780C" w14:textId="77777777" w:rsidR="00A13159" w:rsidRPr="00BE5913" w:rsidRDefault="00A13159" w:rsidP="003A5D10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</w:tcPr>
          <w:p w14:paraId="180E5D5F" w14:textId="7039ADFC" w:rsidR="00A13159" w:rsidRPr="00BE5913" w:rsidRDefault="001B73B8" w:rsidP="0043462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E27F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7A20C665" w14:textId="77777777" w:rsidR="00A13159" w:rsidRPr="00BE5913" w:rsidRDefault="00A13159" w:rsidP="003A5D10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56681C6E" w14:textId="61B7E3CE" w:rsidR="00A13159" w:rsidRPr="00BE5913" w:rsidRDefault="00B11C2B" w:rsidP="003A5D1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914D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828</w:t>
            </w:r>
          </w:p>
        </w:tc>
        <w:tc>
          <w:tcPr>
            <w:tcW w:w="270" w:type="dxa"/>
            <w:vAlign w:val="bottom"/>
          </w:tcPr>
          <w:p w14:paraId="73179F05" w14:textId="77777777" w:rsidR="00A13159" w:rsidRPr="00BE5913" w:rsidRDefault="00A13159" w:rsidP="003A5D10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6C3C74B4" w14:textId="51FFFE1F" w:rsidR="00A13159" w:rsidRPr="00BE5913" w:rsidRDefault="00C070A0" w:rsidP="003A5D1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A13159" w:rsidRPr="00B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gridSpan w:val="2"/>
            <w:vAlign w:val="bottom"/>
          </w:tcPr>
          <w:p w14:paraId="66562130" w14:textId="77777777" w:rsidR="00A13159" w:rsidRPr="00BE5913" w:rsidRDefault="00A13159" w:rsidP="003A5D1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gridSpan w:val="2"/>
          </w:tcPr>
          <w:p w14:paraId="11441BC3" w14:textId="6B125064" w:rsidR="00A13159" w:rsidRPr="00BE5913" w:rsidRDefault="00A13159" w:rsidP="0043462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gridSpan w:val="2"/>
            <w:vAlign w:val="bottom"/>
          </w:tcPr>
          <w:p w14:paraId="7CE9BBD6" w14:textId="77777777" w:rsidR="00A13159" w:rsidRPr="00BE5913" w:rsidRDefault="00A13159" w:rsidP="003A5D1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2DD80332" w14:textId="20B3F039" w:rsidR="00A13159" w:rsidRPr="00BE5913" w:rsidRDefault="00C070A0" w:rsidP="00434626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272</w:t>
            </w:r>
            <w:r w:rsidR="00A13159" w:rsidRPr="00B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A13159" w:rsidRPr="00BE5913" w14:paraId="769CB94F" w14:textId="77777777" w:rsidTr="003A5D10">
        <w:trPr>
          <w:gridAfter w:val="1"/>
          <w:wAfter w:w="27" w:type="dxa"/>
          <w:cantSplit/>
        </w:trPr>
        <w:tc>
          <w:tcPr>
            <w:tcW w:w="2694" w:type="dxa"/>
          </w:tcPr>
          <w:p w14:paraId="460A7369" w14:textId="28D28426" w:rsidR="00A13159" w:rsidRPr="00BE5913" w:rsidRDefault="00A13159" w:rsidP="003A5D10">
            <w:pPr>
              <w:tabs>
                <w:tab w:val="clear" w:pos="2807"/>
                <w:tab w:val="left" w:pos="2610"/>
              </w:tabs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985" w:type="dxa"/>
            <w:vAlign w:val="bottom"/>
          </w:tcPr>
          <w:p w14:paraId="19FA5318" w14:textId="45FF3801" w:rsidR="00A13159" w:rsidRPr="00BE5913" w:rsidRDefault="00914D9E" w:rsidP="003A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352924A" w14:textId="77777777" w:rsidR="00A13159" w:rsidRPr="00BE5913" w:rsidRDefault="00A13159" w:rsidP="003A5D10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vAlign w:val="bottom"/>
          </w:tcPr>
          <w:p w14:paraId="01C3012B" w14:textId="054C62CB" w:rsidR="00A13159" w:rsidRPr="00BE5913" w:rsidRDefault="00C070A0" w:rsidP="003A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B75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  <w:tc>
          <w:tcPr>
            <w:tcW w:w="184" w:type="dxa"/>
            <w:vAlign w:val="bottom"/>
          </w:tcPr>
          <w:p w14:paraId="311091C2" w14:textId="77777777" w:rsidR="00A13159" w:rsidRPr="00BE5913" w:rsidRDefault="00A13159" w:rsidP="003A5D10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63B48FBA" w14:textId="0A8D1E51" w:rsidR="00A13159" w:rsidRPr="00BE5913" w:rsidRDefault="008B752A" w:rsidP="003A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346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0FAB1A8" w14:textId="77777777" w:rsidR="00A13159" w:rsidRPr="00BE5913" w:rsidRDefault="00A13159" w:rsidP="003A5D10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4C7E40C3" w14:textId="19491E99" w:rsidR="00A13159" w:rsidRPr="00BE5913" w:rsidRDefault="00A13159" w:rsidP="003A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28764AA" w14:textId="77777777" w:rsidR="00A13159" w:rsidRPr="00BE5913" w:rsidRDefault="00A13159" w:rsidP="003A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3F2D8FD8" w14:textId="78DC9776" w:rsidR="00A13159" w:rsidRPr="00BE5913" w:rsidRDefault="00A13159" w:rsidP="003A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51F43340" w14:textId="77777777" w:rsidR="00A13159" w:rsidRPr="00BE5913" w:rsidRDefault="00A13159" w:rsidP="003A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205EF9AA" w14:textId="6D8EDE44" w:rsidR="00A13159" w:rsidRPr="00BE5913" w:rsidRDefault="00A13159" w:rsidP="00434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13159" w:rsidRPr="00BE5913" w14:paraId="3E62C4B8" w14:textId="77777777" w:rsidTr="003A5D10">
        <w:trPr>
          <w:gridAfter w:val="1"/>
          <w:wAfter w:w="27" w:type="dxa"/>
          <w:cantSplit/>
        </w:trPr>
        <w:tc>
          <w:tcPr>
            <w:tcW w:w="2694" w:type="dxa"/>
          </w:tcPr>
          <w:p w14:paraId="38B2AA09" w14:textId="4808CA19" w:rsidR="00A13159" w:rsidRPr="00BE5913" w:rsidRDefault="00A13159" w:rsidP="003A5D10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สำรองการป้องกันความเสี่ยงในกระแสเงินสด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3931DABC" w14:textId="509CFAD4" w:rsidR="00A13159" w:rsidRPr="00BE5913" w:rsidRDefault="0001497B" w:rsidP="003A5D1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8A1325E" w14:textId="77777777" w:rsidR="00A13159" w:rsidRPr="00BE5913" w:rsidRDefault="00A13159" w:rsidP="003A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99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6B161258" w14:textId="2D94F7C2" w:rsidR="00A13159" w:rsidRPr="00BE5913" w:rsidRDefault="00C070A0" w:rsidP="003A5D10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84" w:type="dxa"/>
            <w:vAlign w:val="bottom"/>
          </w:tcPr>
          <w:p w14:paraId="48CA9DC6" w14:textId="77777777" w:rsidR="00A13159" w:rsidRPr="00BE5913" w:rsidRDefault="00A13159" w:rsidP="003A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9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0138CAC" w14:textId="50F9A419" w:rsidR="00A13159" w:rsidRPr="00BE5913" w:rsidRDefault="0094139E" w:rsidP="003A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863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90870DC" w14:textId="77777777" w:rsidR="00A13159" w:rsidRPr="00BE5913" w:rsidRDefault="00A13159" w:rsidP="003A5D10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7" w:type="dxa"/>
            <w:gridSpan w:val="2"/>
            <w:tcBorders>
              <w:bottom w:val="single" w:sz="4" w:space="0" w:color="auto"/>
            </w:tcBorders>
            <w:vAlign w:val="bottom"/>
          </w:tcPr>
          <w:p w14:paraId="43DE819C" w14:textId="0B392ABE" w:rsidR="00A13159" w:rsidRPr="00BE5913" w:rsidRDefault="00A13159" w:rsidP="003A5D1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4A1F27C5" w14:textId="77777777" w:rsidR="00A13159" w:rsidRPr="00BE5913" w:rsidRDefault="00A13159" w:rsidP="003A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14:paraId="28459233" w14:textId="7B5F0D6F" w:rsidR="00A13159" w:rsidRPr="00BE5913" w:rsidRDefault="00C070A0" w:rsidP="003A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A13159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84" w:type="dxa"/>
            <w:gridSpan w:val="2"/>
            <w:vAlign w:val="bottom"/>
          </w:tcPr>
          <w:p w14:paraId="10067C02" w14:textId="77777777" w:rsidR="00A13159" w:rsidRPr="00BE5913" w:rsidRDefault="00A13159" w:rsidP="003A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63D00528" w14:textId="17172835" w:rsidR="00A13159" w:rsidRPr="00BE5913" w:rsidRDefault="00A13159" w:rsidP="00434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13159" w:rsidRPr="00BE5913" w14:paraId="22166D61" w14:textId="77777777" w:rsidTr="003A5D10">
        <w:trPr>
          <w:gridAfter w:val="1"/>
          <w:wAfter w:w="27" w:type="dxa"/>
          <w:cantSplit/>
        </w:trPr>
        <w:tc>
          <w:tcPr>
            <w:tcW w:w="2694" w:type="dxa"/>
          </w:tcPr>
          <w:p w14:paraId="219E4F32" w14:textId="36B71551" w:rsidR="00A13159" w:rsidRPr="00BE5913" w:rsidRDefault="00A13159" w:rsidP="003A5D10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5" w:type="dxa"/>
            <w:tcBorders>
              <w:bottom w:val="double" w:sz="4" w:space="0" w:color="auto"/>
            </w:tcBorders>
            <w:vAlign w:val="bottom"/>
          </w:tcPr>
          <w:p w14:paraId="5150F7C9" w14:textId="167CD3AA" w:rsidR="00A13159" w:rsidRPr="00BE5913" w:rsidRDefault="00C070A0" w:rsidP="003A5D1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</w:t>
            </w:r>
            <w:r w:rsidR="00C26B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</w:t>
            </w:r>
          </w:p>
        </w:tc>
        <w:tc>
          <w:tcPr>
            <w:tcW w:w="180" w:type="dxa"/>
            <w:vAlign w:val="bottom"/>
          </w:tcPr>
          <w:p w14:paraId="2A3EA835" w14:textId="77777777" w:rsidR="00A13159" w:rsidRPr="00BE5913" w:rsidRDefault="00A13159" w:rsidP="003A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40C7D4AB" w14:textId="620B7534" w:rsidR="00A13159" w:rsidRPr="00BE5913" w:rsidRDefault="00C26B94" w:rsidP="003A5D10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4D366EAD" w14:textId="77777777" w:rsidR="00A13159" w:rsidRPr="00BE5913" w:rsidRDefault="00A13159" w:rsidP="003A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3C40B26C" w14:textId="42459038" w:rsidR="00A13159" w:rsidRPr="00972FA0" w:rsidRDefault="00C070A0" w:rsidP="003A5D1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</w:t>
            </w:r>
            <w:r w:rsidR="00C26B94" w:rsidRPr="00972F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1909AF54" w14:textId="77777777" w:rsidR="00A13159" w:rsidRPr="00BE5913" w:rsidRDefault="00A13159" w:rsidP="003A5D10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37" w:type="dxa"/>
            <w:gridSpan w:val="2"/>
            <w:tcBorders>
              <w:bottom w:val="double" w:sz="4" w:space="0" w:color="auto"/>
            </w:tcBorders>
            <w:vAlign w:val="bottom"/>
          </w:tcPr>
          <w:p w14:paraId="2397F80B" w14:textId="6DD36866" w:rsidR="00A13159" w:rsidRPr="00BE5913" w:rsidRDefault="00C070A0" w:rsidP="003A5D1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294</w:t>
            </w:r>
            <w:r w:rsidR="00A13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243</w:t>
            </w:r>
          </w:p>
        </w:tc>
        <w:tc>
          <w:tcPr>
            <w:tcW w:w="180" w:type="dxa"/>
            <w:gridSpan w:val="2"/>
            <w:vAlign w:val="bottom"/>
          </w:tcPr>
          <w:p w14:paraId="18137F43" w14:textId="77777777" w:rsidR="00A13159" w:rsidRPr="00BE5913" w:rsidRDefault="00A13159" w:rsidP="003A5D1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gridSpan w:val="2"/>
            <w:tcBorders>
              <w:bottom w:val="double" w:sz="4" w:space="0" w:color="auto"/>
            </w:tcBorders>
            <w:vAlign w:val="bottom"/>
          </w:tcPr>
          <w:p w14:paraId="3F05E8D5" w14:textId="0A7CE1BF" w:rsidR="00A13159" w:rsidRPr="00BE5913" w:rsidRDefault="00A13159" w:rsidP="0043462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</w:t>
            </w: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849</w:t>
            </w: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gridSpan w:val="2"/>
            <w:vAlign w:val="bottom"/>
          </w:tcPr>
          <w:p w14:paraId="60C215C2" w14:textId="77777777" w:rsidR="00A13159" w:rsidRPr="00BE5913" w:rsidRDefault="00A13159" w:rsidP="003A5D1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vAlign w:val="bottom"/>
          </w:tcPr>
          <w:p w14:paraId="10C9A047" w14:textId="68D3FF77" w:rsidR="00A13159" w:rsidRPr="00BE5913" w:rsidRDefault="00C070A0" w:rsidP="003A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</w:t>
            </w:r>
            <w:r w:rsidR="00A13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</w:t>
            </w:r>
          </w:p>
        </w:tc>
      </w:tr>
      <w:tr w:rsidR="00A13159" w:rsidRPr="00BE5913" w14:paraId="0B1F12C2" w14:textId="77777777" w:rsidTr="003A5D10">
        <w:trPr>
          <w:cantSplit/>
          <w:trHeight w:val="180"/>
        </w:trPr>
        <w:tc>
          <w:tcPr>
            <w:tcW w:w="2694" w:type="dxa"/>
          </w:tcPr>
          <w:p w14:paraId="6528BE56" w14:textId="77777777" w:rsidR="00A13159" w:rsidRPr="00BE5913" w:rsidRDefault="00A13159" w:rsidP="003A5D10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</w:pPr>
          </w:p>
        </w:tc>
        <w:tc>
          <w:tcPr>
            <w:tcW w:w="6951" w:type="dxa"/>
            <w:gridSpan w:val="16"/>
          </w:tcPr>
          <w:p w14:paraId="671AD30A" w14:textId="3A02B115" w:rsidR="00A13159" w:rsidRPr="00BE5913" w:rsidRDefault="00A13159" w:rsidP="003A5D1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A13159" w:rsidRPr="00BE5913" w14:paraId="6FC769AF" w14:textId="77777777" w:rsidTr="003A5D10">
        <w:trPr>
          <w:cantSplit/>
          <w:trHeight w:val="180"/>
        </w:trPr>
        <w:tc>
          <w:tcPr>
            <w:tcW w:w="2694" w:type="dxa"/>
          </w:tcPr>
          <w:p w14:paraId="1E2571C8" w14:textId="77777777" w:rsidR="00A13159" w:rsidRPr="00BE5913" w:rsidRDefault="00A13159" w:rsidP="003A5D10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</w:pPr>
          </w:p>
        </w:tc>
        <w:tc>
          <w:tcPr>
            <w:tcW w:w="6951" w:type="dxa"/>
            <w:gridSpan w:val="16"/>
          </w:tcPr>
          <w:p w14:paraId="1D8AC57F" w14:textId="19BB1AE0" w:rsidR="00A13159" w:rsidRPr="00BE5913" w:rsidRDefault="00A13159" w:rsidP="003A5D1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</w:t>
            </w:r>
            <w:r w:rsidRPr="00BE591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การเงินเฉพาะกิจการ</w:t>
            </w:r>
          </w:p>
        </w:tc>
      </w:tr>
      <w:tr w:rsidR="00A13159" w:rsidRPr="00BE5913" w14:paraId="692AF7BA" w14:textId="77777777" w:rsidTr="003A5D10">
        <w:trPr>
          <w:cantSplit/>
          <w:trHeight w:val="60"/>
        </w:trPr>
        <w:tc>
          <w:tcPr>
            <w:tcW w:w="2694" w:type="dxa"/>
          </w:tcPr>
          <w:p w14:paraId="0279E39A" w14:textId="77777777" w:rsidR="00A13159" w:rsidRPr="00BE5913" w:rsidRDefault="00A13159" w:rsidP="003A5D1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6" w:type="dxa"/>
            <w:gridSpan w:val="5"/>
          </w:tcPr>
          <w:p w14:paraId="191D36EE" w14:textId="37F4EC3F" w:rsidR="00A13159" w:rsidRPr="00BE5913" w:rsidRDefault="00C070A0" w:rsidP="003A5D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0A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C070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0D113D8" w14:textId="77777777" w:rsidR="00A13159" w:rsidRPr="00BE5913" w:rsidRDefault="00A13159" w:rsidP="003A5D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45" w:type="dxa"/>
            <w:gridSpan w:val="10"/>
          </w:tcPr>
          <w:p w14:paraId="3FF3059C" w14:textId="07EEC230" w:rsidR="00A13159" w:rsidRPr="00BE5913" w:rsidRDefault="00C070A0" w:rsidP="003A5D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70A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C070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A13159" w:rsidRPr="00BE5913" w14:paraId="245B7D48" w14:textId="77777777" w:rsidTr="004F18E8">
        <w:trPr>
          <w:cantSplit/>
          <w:trHeight w:val="818"/>
        </w:trPr>
        <w:tc>
          <w:tcPr>
            <w:tcW w:w="2694" w:type="dxa"/>
          </w:tcPr>
          <w:p w14:paraId="5BD0E88E" w14:textId="77777777" w:rsidR="00A13159" w:rsidRPr="00BE5913" w:rsidRDefault="00A13159" w:rsidP="003A5D1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06E9468" w14:textId="7FB848E1" w:rsidR="00A13159" w:rsidRPr="00BE5913" w:rsidRDefault="00A13159" w:rsidP="003A5D1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85" w:type="dxa"/>
            <w:vAlign w:val="bottom"/>
          </w:tcPr>
          <w:p w14:paraId="1D401A99" w14:textId="77777777" w:rsidR="00A13159" w:rsidRPr="00BE5913" w:rsidRDefault="00A13159" w:rsidP="003A5D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3F4917A1" w14:textId="77777777" w:rsidR="00A13159" w:rsidRPr="00BE5913" w:rsidRDefault="00A13159" w:rsidP="003A5D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21C503B" w14:textId="77777777" w:rsidR="00A13159" w:rsidRPr="00BE5913" w:rsidRDefault="00A13159" w:rsidP="003A5D1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433ED1FB" w14:textId="77777777" w:rsidR="00A13159" w:rsidRPr="00BE5913" w:rsidRDefault="00A13159" w:rsidP="003A5D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1760F832" w14:textId="77777777" w:rsidR="00A13159" w:rsidRPr="00BE5913" w:rsidRDefault="00A13159" w:rsidP="003A5D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7E1E62F6" w14:textId="77777777" w:rsidR="00A13159" w:rsidRPr="00BE5913" w:rsidRDefault="00A13159" w:rsidP="003A5D1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EC77E89" w14:textId="77777777" w:rsidR="00A13159" w:rsidRPr="00BE5913" w:rsidRDefault="00A13159" w:rsidP="003A5D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270" w:type="dxa"/>
            <w:vAlign w:val="bottom"/>
          </w:tcPr>
          <w:p w14:paraId="764E41AE" w14:textId="77777777" w:rsidR="00A13159" w:rsidRPr="00BE5913" w:rsidRDefault="00A13159" w:rsidP="003A5D1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333AB06A" w14:textId="77777777" w:rsidR="00A13159" w:rsidRPr="00BE5913" w:rsidRDefault="00A13159" w:rsidP="003A5D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6D8EA441" w14:textId="77777777" w:rsidR="00A13159" w:rsidRPr="00BE5913" w:rsidRDefault="00A13159" w:rsidP="003A5D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gridSpan w:val="2"/>
            <w:vAlign w:val="bottom"/>
          </w:tcPr>
          <w:p w14:paraId="144031F9" w14:textId="77777777" w:rsidR="00A13159" w:rsidRPr="00BE5913" w:rsidRDefault="00A13159" w:rsidP="003A5D1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DC9E7B5" w14:textId="77777777" w:rsidR="00A13159" w:rsidRPr="00BE5913" w:rsidRDefault="00A13159" w:rsidP="003A5D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1978CA71" w14:textId="77777777" w:rsidR="00A13159" w:rsidRPr="00BE5913" w:rsidRDefault="00A13159" w:rsidP="003A5D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49FB05A6" w14:textId="77777777" w:rsidR="00A13159" w:rsidRPr="00BE5913" w:rsidRDefault="00A13159" w:rsidP="003A5D1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3"/>
            <w:vAlign w:val="bottom"/>
          </w:tcPr>
          <w:p w14:paraId="3E149EC6" w14:textId="77777777" w:rsidR="00A13159" w:rsidRPr="00BE5913" w:rsidRDefault="00A13159" w:rsidP="003A5D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381BFA3B" w14:textId="77777777" w:rsidR="00A13159" w:rsidRPr="00BE5913" w:rsidRDefault="00A13159" w:rsidP="003A5D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A13159" w:rsidRPr="00BE5913" w14:paraId="7D5E6BBE" w14:textId="77777777" w:rsidTr="003A5D10">
        <w:trPr>
          <w:cantSplit/>
          <w:trHeight w:val="334"/>
        </w:trPr>
        <w:tc>
          <w:tcPr>
            <w:tcW w:w="2694" w:type="dxa"/>
          </w:tcPr>
          <w:p w14:paraId="64E1F072" w14:textId="77777777" w:rsidR="00A13159" w:rsidRPr="00BE5913" w:rsidRDefault="00A13159" w:rsidP="003A5D1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1" w:type="dxa"/>
            <w:gridSpan w:val="16"/>
          </w:tcPr>
          <w:p w14:paraId="4AD23595" w14:textId="77777777" w:rsidR="00A13159" w:rsidRPr="00BE5913" w:rsidRDefault="00A13159" w:rsidP="003A5D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E591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E5913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A13159" w:rsidRPr="00BE5913" w14:paraId="18BFB3C0" w14:textId="77777777" w:rsidTr="003A5D10">
        <w:trPr>
          <w:cantSplit/>
        </w:trPr>
        <w:tc>
          <w:tcPr>
            <w:tcW w:w="2694" w:type="dxa"/>
          </w:tcPr>
          <w:p w14:paraId="07ADBE8F" w14:textId="52FB1DD0" w:rsidR="00A13159" w:rsidRPr="00BE5913" w:rsidRDefault="00A13159" w:rsidP="003A5D1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Pr="00BE59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6951" w:type="dxa"/>
            <w:gridSpan w:val="16"/>
          </w:tcPr>
          <w:p w14:paraId="2F74391C" w14:textId="77777777" w:rsidR="00A13159" w:rsidRPr="00BE5913" w:rsidRDefault="00A13159" w:rsidP="003A5D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13159" w:rsidRPr="00BE5913" w14:paraId="52CD713B" w14:textId="77777777" w:rsidTr="003A5D10">
        <w:trPr>
          <w:gridAfter w:val="1"/>
          <w:wAfter w:w="27" w:type="dxa"/>
          <w:cantSplit/>
        </w:trPr>
        <w:tc>
          <w:tcPr>
            <w:tcW w:w="2694" w:type="dxa"/>
          </w:tcPr>
          <w:p w14:paraId="0C4D7FD2" w14:textId="16D400BF" w:rsidR="00A13159" w:rsidRPr="00BE5913" w:rsidRDefault="00A13159" w:rsidP="003A5D10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985" w:type="dxa"/>
            <w:vAlign w:val="bottom"/>
          </w:tcPr>
          <w:p w14:paraId="142D5B0E" w14:textId="1459FB2E" w:rsidR="00A13159" w:rsidRPr="00BE5913" w:rsidRDefault="00A4127D" w:rsidP="003A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8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756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B0AF1AB" w14:textId="77777777" w:rsidR="00A13159" w:rsidRPr="00BE5913" w:rsidRDefault="00A13159" w:rsidP="003A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5DE5EED5" w14:textId="17B667F5" w:rsidR="00A13159" w:rsidRPr="00BE5913" w:rsidRDefault="00B11C2B" w:rsidP="003A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D3B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4" w:type="dxa"/>
            <w:vAlign w:val="bottom"/>
          </w:tcPr>
          <w:p w14:paraId="590846AE" w14:textId="77777777" w:rsidR="00A13159" w:rsidRPr="00BE5913" w:rsidRDefault="00A13159" w:rsidP="003A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D8C713B" w14:textId="43F3C14D" w:rsidR="00A13159" w:rsidRPr="00BE5913" w:rsidRDefault="008D3B10" w:rsidP="003A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E0AD1C" w14:textId="77777777" w:rsidR="00A13159" w:rsidRPr="00BE5913" w:rsidRDefault="00A13159" w:rsidP="003A5D10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vAlign w:val="bottom"/>
          </w:tcPr>
          <w:p w14:paraId="695E12B7" w14:textId="5D9A813D" w:rsidR="00A13159" w:rsidRPr="00BE5913" w:rsidRDefault="00A13159" w:rsidP="003A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5900E6F2" w14:textId="77777777" w:rsidR="00A13159" w:rsidRPr="00BE5913" w:rsidRDefault="00A13159" w:rsidP="003A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2A8C468" w14:textId="04F6D8EB" w:rsidR="00A13159" w:rsidRPr="00BE5913" w:rsidRDefault="00A13159" w:rsidP="003A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F83923C" w14:textId="77777777" w:rsidR="00A13159" w:rsidRPr="00BE5913" w:rsidRDefault="00A13159" w:rsidP="003A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58DFA70" w14:textId="60F84EC4" w:rsidR="00A13159" w:rsidRPr="00BE5913" w:rsidRDefault="00A13159" w:rsidP="003A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3B10" w:rsidRPr="00BE5913" w14:paraId="11849CF1" w14:textId="77777777" w:rsidTr="003A5D10">
        <w:trPr>
          <w:gridAfter w:val="1"/>
          <w:wAfter w:w="27" w:type="dxa"/>
          <w:cantSplit/>
        </w:trPr>
        <w:tc>
          <w:tcPr>
            <w:tcW w:w="2694" w:type="dxa"/>
          </w:tcPr>
          <w:p w14:paraId="14603B2A" w14:textId="6689BCE4" w:rsidR="008D3B10" w:rsidRPr="00BE5913" w:rsidRDefault="008D3B10" w:rsidP="003A5D10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สำรองการป้องกันความเสี่ยงในกระแสเงินสด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4ACA8077" w14:textId="08D10170" w:rsidR="008D3B10" w:rsidRPr="00BE5913" w:rsidRDefault="008D3B10" w:rsidP="003A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5AF36A3" w14:textId="77777777" w:rsidR="008D3B10" w:rsidRPr="00BE5913" w:rsidRDefault="008D3B10" w:rsidP="003A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3DCFEA26" w14:textId="73780C62" w:rsidR="008D3B10" w:rsidRPr="00BE5913" w:rsidRDefault="00C070A0" w:rsidP="003A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4" w:type="dxa"/>
            <w:vAlign w:val="bottom"/>
          </w:tcPr>
          <w:p w14:paraId="6C5692F6" w14:textId="77777777" w:rsidR="008D3B10" w:rsidRPr="00BE5913" w:rsidRDefault="008D3B10" w:rsidP="003A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050DB6E" w14:textId="50AE5368" w:rsidR="008D3B10" w:rsidRPr="00BE5913" w:rsidRDefault="008D3B10" w:rsidP="00C0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863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8FEF2BD" w14:textId="77777777" w:rsidR="008D3B10" w:rsidRPr="00BE5913" w:rsidRDefault="008D3B10" w:rsidP="003A5D10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14:paraId="77B30616" w14:textId="09CD68E3" w:rsidR="008D3B10" w:rsidRPr="00BE5913" w:rsidRDefault="008D3B10" w:rsidP="0067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gridSpan w:val="2"/>
            <w:vAlign w:val="bottom"/>
          </w:tcPr>
          <w:p w14:paraId="29FD7A7F" w14:textId="77777777" w:rsidR="008D3B10" w:rsidRPr="00BE5913" w:rsidRDefault="008D3B10" w:rsidP="003A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7C512164" w14:textId="16698844" w:rsidR="008D3B10" w:rsidRPr="00BE5913" w:rsidRDefault="00C070A0" w:rsidP="0067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D3B10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80" w:type="dxa"/>
            <w:gridSpan w:val="2"/>
            <w:vAlign w:val="bottom"/>
          </w:tcPr>
          <w:p w14:paraId="4F7AEF90" w14:textId="77777777" w:rsidR="008D3B10" w:rsidRPr="00BE5913" w:rsidRDefault="008D3B10" w:rsidP="003A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3A45596E" w14:textId="52C54F47" w:rsidR="008D3B10" w:rsidRPr="00BE5913" w:rsidRDefault="008D3B10" w:rsidP="0067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D3B10" w:rsidRPr="00BE5913" w14:paraId="021586EF" w14:textId="77777777" w:rsidTr="003A5D10">
        <w:trPr>
          <w:cantSplit/>
        </w:trPr>
        <w:tc>
          <w:tcPr>
            <w:tcW w:w="2694" w:type="dxa"/>
          </w:tcPr>
          <w:p w14:paraId="3B2B6BAE" w14:textId="77777777" w:rsidR="008D3B10" w:rsidRPr="00BE5913" w:rsidRDefault="008D3B10" w:rsidP="003A5D10">
            <w:pPr>
              <w:ind w:left="180" w:hanging="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EBAAC" w14:textId="66C78958" w:rsidR="008D3B10" w:rsidRPr="00C070CB" w:rsidRDefault="00107E9B" w:rsidP="00C0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Pr="00C07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070A0" w:rsidRPr="00C07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939</w:t>
            </w:r>
            <w:r w:rsidRPr="00C07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4DBFE67" w14:textId="77777777" w:rsidR="008D3B10" w:rsidRPr="00C070CB" w:rsidRDefault="008D3B10" w:rsidP="003A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B6572" w14:textId="365E38BA" w:rsidR="008D3B10" w:rsidRPr="00C070CB" w:rsidRDefault="00B11C2B" w:rsidP="003A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070A0" w:rsidRPr="00C07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8407C2" w:rsidRPr="00C07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070A0" w:rsidRPr="00C07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Pr="00C07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4" w:type="dxa"/>
            <w:vAlign w:val="bottom"/>
          </w:tcPr>
          <w:p w14:paraId="6E2FB0CF" w14:textId="77777777" w:rsidR="008D3B10" w:rsidRPr="00C070CB" w:rsidRDefault="008D3B10" w:rsidP="003A5D10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EF2B4" w14:textId="29C23946" w:rsidR="008D3B10" w:rsidRPr="00C070CB" w:rsidRDefault="00155F3A" w:rsidP="00C07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11C2B" w:rsidRPr="00C07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C070A0" w:rsidRPr="00C07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C07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070A0" w:rsidRPr="00C07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468</w:t>
            </w:r>
            <w:r w:rsidRPr="00C07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AD1C6D3" w14:textId="77777777" w:rsidR="008D3B10" w:rsidRPr="00C070CB" w:rsidRDefault="008D3B10" w:rsidP="003A5D10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C5418E" w14:textId="201B3153" w:rsidR="008D3B10" w:rsidRPr="00C070CB" w:rsidRDefault="008D3B10" w:rsidP="0067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7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070A0" w:rsidRPr="00C07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Pr="00C07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11C2B" w:rsidRPr="00C07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070A0" w:rsidRPr="00C07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Pr="00C07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1" w:type="dxa"/>
            <w:gridSpan w:val="2"/>
            <w:vAlign w:val="bottom"/>
          </w:tcPr>
          <w:p w14:paraId="2670A134" w14:textId="77777777" w:rsidR="008D3B10" w:rsidRPr="00C070CB" w:rsidRDefault="008D3B10" w:rsidP="003A5D10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E51FB5" w14:textId="0CD1D556" w:rsidR="008D3B10" w:rsidRPr="00C070CB" w:rsidRDefault="00C070A0" w:rsidP="003A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8D3B10" w:rsidRPr="00C07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</w:t>
            </w:r>
          </w:p>
        </w:tc>
        <w:tc>
          <w:tcPr>
            <w:tcW w:w="180" w:type="dxa"/>
            <w:gridSpan w:val="2"/>
            <w:vAlign w:val="bottom"/>
          </w:tcPr>
          <w:p w14:paraId="75FE3818" w14:textId="77777777" w:rsidR="008D3B10" w:rsidRPr="00C070CB" w:rsidRDefault="008D3B10" w:rsidP="003A5D10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1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BAECA7" w14:textId="283D028C" w:rsidR="008D3B10" w:rsidRPr="00C070CB" w:rsidRDefault="008D3B10" w:rsidP="003A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070A0" w:rsidRPr="00C07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Pr="00C07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070A0" w:rsidRPr="00C07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B11C2B" w:rsidRPr="00C07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C07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2B59375" w14:textId="77777777" w:rsidR="002D3FE7" w:rsidRDefault="002D3FE7">
      <w:bookmarkStart w:id="25" w:name="_Hlk32801763"/>
      <w:r>
        <w:br w:type="page"/>
      </w:r>
    </w:p>
    <w:tbl>
      <w:tblPr>
        <w:tblW w:w="9522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972"/>
        <w:gridCol w:w="270"/>
        <w:gridCol w:w="1170"/>
        <w:gridCol w:w="270"/>
        <w:gridCol w:w="1080"/>
        <w:gridCol w:w="270"/>
        <w:gridCol w:w="1260"/>
      </w:tblGrid>
      <w:tr w:rsidR="00072241" w:rsidRPr="00BE5913" w14:paraId="0B47DA71" w14:textId="77777777" w:rsidTr="004860BD">
        <w:trPr>
          <w:trHeight w:hRule="exact" w:val="360"/>
          <w:tblHeader/>
        </w:trPr>
        <w:tc>
          <w:tcPr>
            <w:tcW w:w="4230" w:type="dxa"/>
          </w:tcPr>
          <w:p w14:paraId="653B8DA3" w14:textId="2B4D6201" w:rsidR="000D3109" w:rsidRPr="00BE5913" w:rsidRDefault="000D3109" w:rsidP="00BE5913">
            <w:pPr>
              <w:tabs>
                <w:tab w:val="left" w:pos="540"/>
              </w:tabs>
              <w:ind w:left="540" w:right="95" w:hanging="540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  <w:p w14:paraId="55D86577" w14:textId="77777777" w:rsidR="00072241" w:rsidRPr="00BE5913" w:rsidRDefault="0007224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8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92" w:type="dxa"/>
            <w:gridSpan w:val="7"/>
            <w:tcBorders>
              <w:bottom w:val="nil"/>
            </w:tcBorders>
          </w:tcPr>
          <w:p w14:paraId="69B97845" w14:textId="25A495CC" w:rsidR="00072241" w:rsidRPr="00BE5913" w:rsidRDefault="00740CE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72241" w:rsidRPr="00BE5913" w14:paraId="29847BE5" w14:textId="77777777" w:rsidTr="004860BD">
        <w:trPr>
          <w:trHeight w:hRule="exact" w:val="360"/>
          <w:tblHeader/>
        </w:trPr>
        <w:tc>
          <w:tcPr>
            <w:tcW w:w="4230" w:type="dxa"/>
          </w:tcPr>
          <w:p w14:paraId="5E93DFB0" w14:textId="77777777" w:rsidR="00072241" w:rsidRPr="00BE5913" w:rsidRDefault="0007224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tcBorders>
              <w:top w:val="nil"/>
              <w:bottom w:val="nil"/>
            </w:tcBorders>
          </w:tcPr>
          <w:p w14:paraId="69F95D71" w14:textId="1DE186CF" w:rsidR="00072241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82B795" w14:textId="77777777" w:rsidR="00072241" w:rsidRPr="00BE5913" w:rsidRDefault="0007224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bottom w:val="nil"/>
            </w:tcBorders>
          </w:tcPr>
          <w:p w14:paraId="17C98874" w14:textId="56AEEF8E" w:rsidR="00C46A26" w:rsidRPr="00705A94" w:rsidRDefault="00C070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</w:rPr>
            </w:pPr>
            <w:r w:rsidRPr="00705A94">
              <w:rPr>
                <w:rFonts w:ascii="Angsana New" w:eastAsia="MS Mincho" w:hAnsi="Angsana New" w:hint="cs"/>
                <w:bCs/>
                <w:sz w:val="30"/>
                <w:szCs w:val="30"/>
              </w:rPr>
              <w:t>256</w:t>
            </w:r>
            <w:r w:rsidRPr="00705A94">
              <w:rPr>
                <w:rFonts w:ascii="Angsana New" w:eastAsia="MS Mincho" w:hAnsi="Angsana New"/>
                <w:bCs/>
                <w:sz w:val="30"/>
                <w:szCs w:val="30"/>
              </w:rPr>
              <w:t>7</w:t>
            </w:r>
          </w:p>
        </w:tc>
      </w:tr>
      <w:tr w:rsidR="00072241" w:rsidRPr="00BE5913" w14:paraId="02FB75F3" w14:textId="77777777" w:rsidTr="004860BD">
        <w:trPr>
          <w:tblHeader/>
        </w:trPr>
        <w:tc>
          <w:tcPr>
            <w:tcW w:w="4230" w:type="dxa"/>
          </w:tcPr>
          <w:p w14:paraId="7C0C691F" w14:textId="77777777" w:rsidR="00072241" w:rsidRPr="00BE5913" w:rsidRDefault="00072241" w:rsidP="00BE5913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329B424" w14:textId="77777777" w:rsidR="00072241" w:rsidRPr="00BE5913" w:rsidRDefault="0007224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อัตราภาษี</w:t>
            </w:r>
          </w:p>
          <w:p w14:paraId="71F06F83" w14:textId="77777777" w:rsidR="00072241" w:rsidRPr="00BE5913" w:rsidRDefault="0007224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</w:tcPr>
          <w:p w14:paraId="2FF2FBC4" w14:textId="77777777" w:rsidR="00072241" w:rsidRPr="00BE5913" w:rsidRDefault="0007224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7B14C79" w14:textId="77777777" w:rsidR="00072241" w:rsidRPr="00BE5913" w:rsidRDefault="0007224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07CF6F43" w14:textId="77777777" w:rsidR="00072241" w:rsidRPr="00BE5913" w:rsidRDefault="0007224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="00605CEF"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  <w:tc>
          <w:tcPr>
            <w:tcW w:w="270" w:type="dxa"/>
          </w:tcPr>
          <w:p w14:paraId="3BEC24BF" w14:textId="77777777" w:rsidR="00072241" w:rsidRPr="00BE5913" w:rsidRDefault="0007224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A9132" w14:textId="77777777" w:rsidR="00072241" w:rsidRPr="00BE5913" w:rsidRDefault="0007224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อัตราภาษี</w:t>
            </w:r>
          </w:p>
          <w:p w14:paraId="60B114E3" w14:textId="77777777" w:rsidR="00072241" w:rsidRPr="00BE5913" w:rsidRDefault="0007224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</w:tcPr>
          <w:p w14:paraId="047B2DB2" w14:textId="77777777" w:rsidR="00072241" w:rsidRPr="00BE5913" w:rsidRDefault="0007224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494C85B" w14:textId="77777777" w:rsidR="00072241" w:rsidRPr="00BE5913" w:rsidRDefault="0007224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5AD6F17F" w14:textId="77777777" w:rsidR="00072241" w:rsidRPr="00BE5913" w:rsidRDefault="0007224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="00605CEF"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A13159" w:rsidRPr="00BE5913" w14:paraId="4C7F7F7B" w14:textId="77777777" w:rsidTr="004860BD">
        <w:tc>
          <w:tcPr>
            <w:tcW w:w="4230" w:type="dxa"/>
          </w:tcPr>
          <w:p w14:paraId="03E89278" w14:textId="0F10E735" w:rsidR="00A13159" w:rsidRPr="00BE5913" w:rsidRDefault="00A13159" w:rsidP="00A13159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bookmarkStart w:id="26" w:name="_Hlk4753257"/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72" w:type="dxa"/>
          </w:tcPr>
          <w:p w14:paraId="0C47B900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90F056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160D86D" w14:textId="5E2E2047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7</w:t>
            </w:r>
            <w:r w:rsidR="00667A5A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D87DA4">
              <w:rPr>
                <w:rFonts w:asciiTheme="majorBidi" w:eastAsia="MS Mincho" w:hAnsiTheme="majorBidi" w:cstheme="majorBidi"/>
                <w:sz w:val="30"/>
                <w:szCs w:val="30"/>
              </w:rPr>
              <w:t>844</w:t>
            </w:r>
            <w:r w:rsidR="007310BF">
              <w:rPr>
                <w:rFonts w:asciiTheme="majorBidi" w:eastAsia="MS Mincho" w:hAnsiTheme="majorBidi" w:cstheme="majorBidi"/>
                <w:sz w:val="30"/>
                <w:szCs w:val="30"/>
              </w:rPr>
              <w:t>,036</w:t>
            </w:r>
          </w:p>
        </w:tc>
        <w:tc>
          <w:tcPr>
            <w:tcW w:w="270" w:type="dxa"/>
          </w:tcPr>
          <w:p w14:paraId="2B5BC7F5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12CD4E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5B183B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0BD62AF" w14:textId="06C275F0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7</w:t>
            </w:r>
            <w:r w:rsidR="00A1315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110</w:t>
            </w:r>
            <w:r w:rsidR="00A1315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35</w:t>
            </w:r>
          </w:p>
        </w:tc>
      </w:tr>
      <w:tr w:rsidR="00A13159" w:rsidRPr="00BE5913" w14:paraId="172A5229" w14:textId="77777777" w:rsidTr="004860BD">
        <w:tc>
          <w:tcPr>
            <w:tcW w:w="4230" w:type="dxa"/>
          </w:tcPr>
          <w:p w14:paraId="524A7C75" w14:textId="77777777" w:rsidR="00A13159" w:rsidRPr="00BE5913" w:rsidRDefault="00A13159" w:rsidP="00A13159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2" w:type="dxa"/>
          </w:tcPr>
          <w:p w14:paraId="0E956821" w14:textId="45539883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67A5A" w:rsidRPr="00BE591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14C86261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672D30A" w14:textId="528C07A9" w:rsidR="00A13159" w:rsidRPr="00BE5913" w:rsidRDefault="00B11C2B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B11C2B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1</w:t>
            </w:r>
            <w:r w:rsidR="004E501E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,</w:t>
            </w:r>
            <w:r w:rsidR="007310BF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568,807</w:t>
            </w:r>
          </w:p>
        </w:tc>
        <w:tc>
          <w:tcPr>
            <w:tcW w:w="270" w:type="dxa"/>
          </w:tcPr>
          <w:p w14:paraId="5E17227D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92F8EA" w14:textId="3BB352D0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13159" w:rsidRPr="00BE591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79640B3C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E100206" w14:textId="03D9858B" w:rsidR="00A13159" w:rsidRPr="00BE5913" w:rsidRDefault="00B11C2B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B11C2B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1</w:t>
            </w:r>
            <w:r w:rsidR="00A13159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422</w:t>
            </w:r>
            <w:r w:rsidR="00A13159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,</w:t>
            </w:r>
            <w:r w:rsidRPr="00B11C2B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00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7</w:t>
            </w:r>
          </w:p>
        </w:tc>
      </w:tr>
      <w:tr w:rsidR="00A13159" w:rsidRPr="00BE5913" w14:paraId="1721CB92" w14:textId="77777777" w:rsidTr="004860BD">
        <w:trPr>
          <w:trHeight w:hRule="exact" w:val="360"/>
        </w:trPr>
        <w:tc>
          <w:tcPr>
            <w:tcW w:w="4230" w:type="dxa"/>
          </w:tcPr>
          <w:p w14:paraId="4D9EA84A" w14:textId="77777777" w:rsidR="00A13159" w:rsidRPr="00BE5913" w:rsidRDefault="00A13159" w:rsidP="00A13159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72" w:type="dxa"/>
          </w:tcPr>
          <w:p w14:paraId="5AAAFDF7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CDDD9D3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FA5F7A" w14:textId="4E4A16FD" w:rsidR="00A13159" w:rsidRPr="00DC53B5" w:rsidRDefault="00B11C2B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B11C2B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10</w:t>
            </w:r>
            <w:r w:rsidR="00403244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556</w:t>
            </w:r>
          </w:p>
        </w:tc>
        <w:tc>
          <w:tcPr>
            <w:tcW w:w="270" w:type="dxa"/>
          </w:tcPr>
          <w:p w14:paraId="412D8D7B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999070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D46C99E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B17D54" w14:textId="64D7CE74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7</w:t>
            </w:r>
            <w:r w:rsidR="00A13159" w:rsidRPr="00DC53B5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0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84</w:t>
            </w:r>
          </w:p>
        </w:tc>
      </w:tr>
      <w:tr w:rsidR="00A13159" w:rsidRPr="00BE5913" w14:paraId="5927F086" w14:textId="77777777" w:rsidTr="004860BD">
        <w:trPr>
          <w:trHeight w:hRule="exact" w:val="360"/>
        </w:trPr>
        <w:tc>
          <w:tcPr>
            <w:tcW w:w="4230" w:type="dxa"/>
          </w:tcPr>
          <w:p w14:paraId="068B6188" w14:textId="77777777" w:rsidR="00A13159" w:rsidRPr="00BE5913" w:rsidRDefault="00A13159" w:rsidP="00A13159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972" w:type="dxa"/>
          </w:tcPr>
          <w:p w14:paraId="2C294871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6CCED12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AF9319" w14:textId="4448BF7F" w:rsidR="00A13159" w:rsidRPr="00DC53B5" w:rsidRDefault="00403244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2</w:t>
            </w:r>
            <w:r w:rsidR="004501E8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84</w:t>
            </w:r>
            <w:r w:rsidR="00C0747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7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)</w:t>
            </w:r>
          </w:p>
        </w:tc>
        <w:tc>
          <w:tcPr>
            <w:tcW w:w="270" w:type="dxa"/>
          </w:tcPr>
          <w:p w14:paraId="70AAEB77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1815B6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F05CD17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99F3BA" w14:textId="1BDCFF9E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DC53B5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7</w:t>
            </w:r>
            <w:r w:rsidRPr="00DC53B5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953</w:t>
            </w:r>
            <w:r w:rsidRPr="00DC53B5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)</w:t>
            </w:r>
          </w:p>
        </w:tc>
      </w:tr>
      <w:tr w:rsidR="00917DB8" w:rsidRPr="00BE5913" w14:paraId="27CEB0F2" w14:textId="77777777" w:rsidTr="004860BD">
        <w:trPr>
          <w:trHeight w:hRule="exact" w:val="360"/>
        </w:trPr>
        <w:tc>
          <w:tcPr>
            <w:tcW w:w="4230" w:type="dxa"/>
          </w:tcPr>
          <w:p w14:paraId="5832E25F" w14:textId="119E5C89" w:rsidR="00917DB8" w:rsidRPr="00BE5913" w:rsidRDefault="00917DB8" w:rsidP="00917DB8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ภาษีงวดก่อน</w:t>
            </w:r>
            <w:r w:rsidR="00E46EC3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ๆ ที่บันทึกต่ำไป</w:t>
            </w:r>
          </w:p>
        </w:tc>
        <w:tc>
          <w:tcPr>
            <w:tcW w:w="972" w:type="dxa"/>
          </w:tcPr>
          <w:p w14:paraId="33233419" w14:textId="77777777" w:rsidR="00917DB8" w:rsidRPr="00BE5913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89277E6" w14:textId="77777777" w:rsidR="00917DB8" w:rsidRPr="00BE5913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0EA412" w14:textId="64FC6246" w:rsidR="00917DB8" w:rsidRPr="00DC53B5" w:rsidRDefault="00273401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2,123</w:t>
            </w:r>
          </w:p>
        </w:tc>
        <w:tc>
          <w:tcPr>
            <w:tcW w:w="270" w:type="dxa"/>
          </w:tcPr>
          <w:p w14:paraId="0AB92780" w14:textId="77777777" w:rsidR="00917DB8" w:rsidRPr="00BE5913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2D0E9F" w14:textId="77777777" w:rsidR="00917DB8" w:rsidRPr="00BE5913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796E1A5" w14:textId="77777777" w:rsidR="00917DB8" w:rsidRPr="00BE5913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5B68C2" w14:textId="72B45A20" w:rsidR="00917DB8" w:rsidRPr="00BE5913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B11C2B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11</w:t>
            </w:r>
            <w:r w:rsidRPr="00DC53B5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28</w:t>
            </w:r>
            <w:r w:rsidRPr="00B11C2B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1</w:t>
            </w:r>
          </w:p>
        </w:tc>
      </w:tr>
      <w:tr w:rsidR="00917DB8" w:rsidRPr="00BE5913" w14:paraId="64B600B7" w14:textId="77777777">
        <w:tc>
          <w:tcPr>
            <w:tcW w:w="4230" w:type="dxa"/>
          </w:tcPr>
          <w:p w14:paraId="27FA5199" w14:textId="26652F82" w:rsidR="00917DB8" w:rsidRPr="00BE5913" w:rsidRDefault="00917DB8" w:rsidP="00917DB8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ตัดจำหน่ายสินทรัพย์ภาษีเงินได้รอการตัดบัญชีที่ไม่ได้ใช้</w:t>
            </w:r>
          </w:p>
        </w:tc>
        <w:tc>
          <w:tcPr>
            <w:tcW w:w="972" w:type="dxa"/>
          </w:tcPr>
          <w:p w14:paraId="49191C98" w14:textId="77777777" w:rsidR="00917DB8" w:rsidRPr="00BE5913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36ACE08" w14:textId="77777777" w:rsidR="00917DB8" w:rsidRPr="00BE5913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6EE871" w14:textId="50252841" w:rsidR="00917DB8" w:rsidRPr="00DC53B5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 w:eastAsia="ja-JP"/>
              </w:rPr>
              <w:t>13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,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 w:eastAsia="ja-JP"/>
              </w:rPr>
              <w:t>727</w:t>
            </w:r>
          </w:p>
        </w:tc>
        <w:tc>
          <w:tcPr>
            <w:tcW w:w="270" w:type="dxa"/>
            <w:vAlign w:val="bottom"/>
          </w:tcPr>
          <w:p w14:paraId="20D8013B" w14:textId="77777777" w:rsidR="00917DB8" w:rsidRPr="00BE5913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B40788" w14:textId="77777777" w:rsidR="00917DB8" w:rsidRPr="00BE5913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A91B0BE" w14:textId="77777777" w:rsidR="00917DB8" w:rsidRPr="00BE5913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3635AD" w14:textId="27D3F565" w:rsidR="00917DB8" w:rsidRPr="00BE5913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4</w:t>
            </w:r>
            <w:r w:rsidRPr="00DC53B5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932</w:t>
            </w:r>
          </w:p>
        </w:tc>
      </w:tr>
      <w:tr w:rsidR="00917DB8" w:rsidRPr="00BE5913" w14:paraId="494DCC7A" w14:textId="77777777">
        <w:trPr>
          <w:trHeight w:hRule="exact" w:val="784"/>
        </w:trPr>
        <w:tc>
          <w:tcPr>
            <w:tcW w:w="4230" w:type="dxa"/>
            <w:tcBorders>
              <w:bottom w:val="nil"/>
            </w:tcBorders>
          </w:tcPr>
          <w:p w14:paraId="3338CDBE" w14:textId="54875957" w:rsidR="00917DB8" w:rsidRPr="00BE5913" w:rsidRDefault="00917DB8" w:rsidP="00917DB8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ผลกระทบจากความแตกต่างของอัตราภาษีสำหรับกิจการที่ได้รับสิทธิประโยชน์ทางภาษี</w:t>
            </w:r>
          </w:p>
        </w:tc>
        <w:tc>
          <w:tcPr>
            <w:tcW w:w="972" w:type="dxa"/>
            <w:tcBorders>
              <w:bottom w:val="nil"/>
            </w:tcBorders>
          </w:tcPr>
          <w:p w14:paraId="2539BC34" w14:textId="77777777" w:rsidR="00917DB8" w:rsidRPr="00BE5913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2F5E9FD" w14:textId="77777777" w:rsidR="00917DB8" w:rsidRPr="00BE5913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F1E533F" w14:textId="00409904" w:rsidR="00917DB8" w:rsidRPr="00DC53B5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(3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eastAsia="ja-JP"/>
              </w:rPr>
              <w:t>42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,888)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96C6489" w14:textId="77777777" w:rsidR="00917DB8" w:rsidRPr="00BE5913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E59D500" w14:textId="77777777" w:rsidR="00917DB8" w:rsidRPr="00BE5913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74D5D28" w14:textId="77777777" w:rsidR="00917DB8" w:rsidRPr="00BE5913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DFBA09F" w14:textId="65E82668" w:rsidR="00917DB8" w:rsidRPr="00BE5913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DC53B5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(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273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6</w:t>
            </w:r>
            <w:r w:rsidRPr="00B11C2B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0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8</w:t>
            </w:r>
            <w:r w:rsidRPr="00DC53B5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)</w:t>
            </w:r>
          </w:p>
        </w:tc>
      </w:tr>
      <w:tr w:rsidR="00917DB8" w:rsidRPr="00BE5913" w14:paraId="7B5BEC40" w14:textId="77777777">
        <w:trPr>
          <w:trHeight w:hRule="exact" w:val="784"/>
        </w:trPr>
        <w:tc>
          <w:tcPr>
            <w:tcW w:w="4230" w:type="dxa"/>
            <w:tcBorders>
              <w:bottom w:val="nil"/>
            </w:tcBorders>
          </w:tcPr>
          <w:p w14:paraId="18CD1AFA" w14:textId="71B48679" w:rsidR="00917DB8" w:rsidRPr="00BE5913" w:rsidRDefault="00917DB8" w:rsidP="00917DB8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ผลขาดทุนในปีปัจจุบันซึ่งไม่ได้รับรู้เป็นสินทรัพย์ภาษีเงินได้รอการตัดบัญชี</w:t>
            </w:r>
          </w:p>
        </w:tc>
        <w:tc>
          <w:tcPr>
            <w:tcW w:w="972" w:type="dxa"/>
            <w:tcBorders>
              <w:bottom w:val="nil"/>
            </w:tcBorders>
          </w:tcPr>
          <w:p w14:paraId="0F9097CE" w14:textId="77777777" w:rsidR="00917DB8" w:rsidRPr="00BE5913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91C690B" w14:textId="77777777" w:rsidR="00917DB8" w:rsidRPr="00BE5913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1F68F1C" w14:textId="71E9256B" w:rsidR="00917DB8" w:rsidRPr="00DC53B5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172,2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eastAsia="ja-JP"/>
              </w:rPr>
              <w:t>07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ADCDCEB" w14:textId="77777777" w:rsidR="00917DB8" w:rsidRPr="00BE5913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614029B" w14:textId="77777777" w:rsidR="00917DB8" w:rsidRPr="00BE5913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8B4C8FB" w14:textId="77777777" w:rsidR="00917DB8" w:rsidRPr="00BE5913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A8F0267" w14:textId="22F29647" w:rsidR="00917DB8" w:rsidRPr="00BE5913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B11C2B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39</w:t>
            </w:r>
            <w:r w:rsidRPr="00DC53B5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274</w:t>
            </w:r>
          </w:p>
        </w:tc>
      </w:tr>
      <w:tr w:rsidR="00917DB8" w:rsidRPr="00BE5913" w14:paraId="2054EB47" w14:textId="77777777" w:rsidTr="004860BD">
        <w:trPr>
          <w:trHeight w:hRule="exact" w:val="360"/>
        </w:trPr>
        <w:tc>
          <w:tcPr>
            <w:tcW w:w="4230" w:type="dxa"/>
            <w:tcBorders>
              <w:top w:val="nil"/>
              <w:bottom w:val="nil"/>
            </w:tcBorders>
          </w:tcPr>
          <w:p w14:paraId="474B1E5D" w14:textId="703E7DD7" w:rsidR="00917DB8" w:rsidRPr="00BE5913" w:rsidRDefault="00917DB8" w:rsidP="00917DB8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27D8BACA" w14:textId="77777777" w:rsidR="00917DB8" w:rsidRPr="00BE5913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82AB87" w14:textId="77777777" w:rsidR="00917DB8" w:rsidRPr="00BE5913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FFB3334" w14:textId="6CD5B94D" w:rsidR="00917DB8" w:rsidRPr="00DC53B5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(80,782)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E857F1" w14:textId="77777777" w:rsidR="00917DB8" w:rsidRPr="00BE5913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6826A60" w14:textId="77777777" w:rsidR="00917DB8" w:rsidRPr="00BE5913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37DD10" w14:textId="77777777" w:rsidR="00917DB8" w:rsidRPr="00BE5913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E286FC6" w14:textId="7C5D0B48" w:rsidR="00917DB8" w:rsidRPr="00BE5913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DC53B5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(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3</w:t>
            </w:r>
            <w:r w:rsidRPr="00B11C2B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0</w:t>
            </w:r>
            <w:r w:rsidRPr="00DC53B5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378</w:t>
            </w:r>
            <w:r w:rsidRPr="00DC53B5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)</w:t>
            </w:r>
          </w:p>
        </w:tc>
      </w:tr>
      <w:tr w:rsidR="00917DB8" w:rsidRPr="00BE5913" w14:paraId="5A9722FB" w14:textId="77777777" w:rsidTr="004860BD">
        <w:trPr>
          <w:trHeight w:hRule="exact" w:val="360"/>
        </w:trPr>
        <w:tc>
          <w:tcPr>
            <w:tcW w:w="4230" w:type="dxa"/>
            <w:tcBorders>
              <w:bottom w:val="nil"/>
            </w:tcBorders>
          </w:tcPr>
          <w:p w14:paraId="18B2D574" w14:textId="03509BDC" w:rsidR="00917DB8" w:rsidRPr="00BE5913" w:rsidRDefault="00917DB8" w:rsidP="00917DB8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อื่น</w:t>
            </w:r>
            <w:r w:rsidR="00E46EC3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972" w:type="dxa"/>
            <w:tcBorders>
              <w:top w:val="nil"/>
              <w:bottom w:val="single" w:sz="4" w:space="0" w:color="auto"/>
            </w:tcBorders>
          </w:tcPr>
          <w:p w14:paraId="1FB3721F" w14:textId="77777777" w:rsidR="00917DB8" w:rsidRPr="00BE5913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2DE4D4" w14:textId="77777777" w:rsidR="00917DB8" w:rsidRPr="00BE5913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75B0837C" w14:textId="4E1B7247" w:rsidR="00917DB8" w:rsidRPr="00DC53B5" w:rsidRDefault="00C85A2D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115,131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B13086" w14:textId="77777777" w:rsidR="00917DB8" w:rsidRPr="00BE5913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B9F3D8E" w14:textId="77777777" w:rsidR="00917DB8" w:rsidRPr="00BE5913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091EE4" w14:textId="77777777" w:rsidR="00917DB8" w:rsidRPr="00BE5913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43F2F468" w14:textId="5029F003" w:rsidR="00917DB8" w:rsidRPr="00BE5913" w:rsidRDefault="00917DB8" w:rsidP="009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DC53B5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(</w:t>
            </w:r>
            <w:r w:rsidRPr="00B11C2B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2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9</w:t>
            </w:r>
            <w:r w:rsidRPr="00B11C2B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00</w:t>
            </w:r>
            <w:r w:rsidRPr="00DC53B5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)</w:t>
            </w:r>
          </w:p>
        </w:tc>
      </w:tr>
      <w:tr w:rsidR="00A13159" w:rsidRPr="00BE5913" w14:paraId="596DBA32" w14:textId="77777777" w:rsidTr="004860BD">
        <w:trPr>
          <w:trHeight w:hRule="exact" w:val="360"/>
        </w:trPr>
        <w:tc>
          <w:tcPr>
            <w:tcW w:w="4230" w:type="dxa"/>
            <w:tcBorders>
              <w:bottom w:val="nil"/>
            </w:tcBorders>
          </w:tcPr>
          <w:p w14:paraId="74D2CF71" w14:textId="77777777" w:rsidR="00A13159" w:rsidRPr="00BE5913" w:rsidRDefault="00A13159" w:rsidP="00A13159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566D1B49" w14:textId="4A0394E0" w:rsidR="00A13159" w:rsidRPr="00BE5913" w:rsidRDefault="00B11C2B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</w:t>
            </w:r>
            <w:r w:rsidR="0006746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.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</w:t>
            </w:r>
            <w:r w:rsidR="00E25BD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32BC9577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BEB6D3" w14:textId="2BE09F3E" w:rsidR="00A13159" w:rsidRPr="00BE5913" w:rsidRDefault="00B11C2B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ja-JP"/>
              </w:rPr>
            </w:pP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="000512C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</w:t>
            </w:r>
            <w:r w:rsidR="00F164E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56</w:t>
            </w:r>
            <w:r w:rsidR="0080710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,034</w:t>
            </w:r>
          </w:p>
        </w:tc>
        <w:tc>
          <w:tcPr>
            <w:tcW w:w="270" w:type="dxa"/>
            <w:tcBorders>
              <w:bottom w:val="nil"/>
            </w:tcBorders>
          </w:tcPr>
          <w:p w14:paraId="3A785FCB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FFCFDB" w14:textId="6E40ADAE" w:rsidR="00A13159" w:rsidRPr="00BE5913" w:rsidRDefault="00B11C2B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</w:t>
            </w:r>
            <w:r w:rsidR="00A13159"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.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70" w:type="dxa"/>
            <w:tcBorders>
              <w:bottom w:val="nil"/>
            </w:tcBorders>
          </w:tcPr>
          <w:p w14:paraId="0ED5C79F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57E80B" w14:textId="0F7C0E03" w:rsidR="00A13159" w:rsidRPr="00BE5913" w:rsidRDefault="00B11C2B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 w:right="-2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ja-JP"/>
              </w:rPr>
            </w:pP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1</w:t>
            </w:r>
            <w:r w:rsidR="00A1315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ja-JP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259</w:t>
            </w:r>
            <w:r w:rsidR="00A1315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ja-JP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7</w:t>
            </w:r>
            <w:r w:rsidR="00AE760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39</w:t>
            </w:r>
          </w:p>
        </w:tc>
      </w:tr>
      <w:bookmarkEnd w:id="25"/>
      <w:bookmarkEnd w:id="26"/>
    </w:tbl>
    <w:p w14:paraId="11758411" w14:textId="77777777" w:rsidR="00571334" w:rsidRPr="00DB244B" w:rsidRDefault="00571334" w:rsidP="00BE5913">
      <w:pPr>
        <w:spacing w:line="228" w:lineRule="auto"/>
        <w:rPr>
          <w:sz w:val="30"/>
          <w:szCs w:val="30"/>
        </w:rPr>
      </w:pPr>
    </w:p>
    <w:tbl>
      <w:tblPr>
        <w:tblW w:w="9522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2"/>
        <w:gridCol w:w="990"/>
        <w:gridCol w:w="270"/>
        <w:gridCol w:w="1260"/>
        <w:gridCol w:w="270"/>
        <w:gridCol w:w="990"/>
        <w:gridCol w:w="270"/>
        <w:gridCol w:w="1260"/>
      </w:tblGrid>
      <w:tr w:rsidR="00C32156" w:rsidRPr="00BE5913" w14:paraId="4FE3A3D0" w14:textId="77777777" w:rsidTr="008C6318">
        <w:trPr>
          <w:trHeight w:hRule="exact" w:val="374"/>
          <w:tblHeader/>
        </w:trPr>
        <w:tc>
          <w:tcPr>
            <w:tcW w:w="4212" w:type="dxa"/>
            <w:tcBorders>
              <w:top w:val="nil"/>
            </w:tcBorders>
          </w:tcPr>
          <w:p w14:paraId="0DC27168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8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tcBorders>
              <w:top w:val="nil"/>
            </w:tcBorders>
          </w:tcPr>
          <w:p w14:paraId="77854CE3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2156" w:rsidRPr="00BE5913" w14:paraId="03B9F8A1" w14:textId="77777777" w:rsidTr="008C6318">
        <w:trPr>
          <w:trHeight w:hRule="exact" w:val="374"/>
          <w:tblHeader/>
        </w:trPr>
        <w:tc>
          <w:tcPr>
            <w:tcW w:w="4212" w:type="dxa"/>
          </w:tcPr>
          <w:p w14:paraId="6B104C6F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B513169" w14:textId="6732F8E3" w:rsidR="00C32156" w:rsidRPr="00DB244B" w:rsidRDefault="00C070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DB244B">
              <w:rPr>
                <w:rFonts w:ascii="Angsana New" w:eastAsia="MS Mincho" w:hAnsi="Angsana New" w:hint="cs"/>
                <w:bCs/>
                <w:sz w:val="30"/>
                <w:szCs w:val="30"/>
              </w:rPr>
              <w:t>256</w:t>
            </w:r>
            <w:r w:rsidRPr="00DB244B">
              <w:rPr>
                <w:rFonts w:ascii="Angsana New" w:eastAsia="MS Mincho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4E18959" w14:textId="77777777" w:rsidR="00C32156" w:rsidRPr="00DB244B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B5EED13" w14:textId="703720BA" w:rsidR="00C32156" w:rsidRPr="00DB244B" w:rsidRDefault="00C070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DB244B">
              <w:rPr>
                <w:rFonts w:ascii="Angsana New" w:eastAsia="MS Mincho" w:hAnsi="Angsana New" w:hint="cs"/>
                <w:bCs/>
                <w:sz w:val="30"/>
                <w:szCs w:val="30"/>
              </w:rPr>
              <w:t>256</w:t>
            </w:r>
            <w:r w:rsidRPr="00DB244B">
              <w:rPr>
                <w:rFonts w:ascii="Angsana New" w:eastAsia="MS Mincho" w:hAnsi="Angsana New"/>
                <w:bCs/>
                <w:sz w:val="30"/>
                <w:szCs w:val="30"/>
              </w:rPr>
              <w:t>7</w:t>
            </w:r>
          </w:p>
        </w:tc>
      </w:tr>
      <w:tr w:rsidR="00C32156" w:rsidRPr="00BE5913" w14:paraId="06C16F0C" w14:textId="77777777" w:rsidTr="008C6318">
        <w:trPr>
          <w:trHeight w:hRule="exact" w:val="374"/>
          <w:tblHeader/>
        </w:trPr>
        <w:tc>
          <w:tcPr>
            <w:tcW w:w="4212" w:type="dxa"/>
          </w:tcPr>
          <w:p w14:paraId="4E927022" w14:textId="77777777" w:rsidR="00C32156" w:rsidRPr="00BE5913" w:rsidRDefault="00C32156" w:rsidP="00BE5913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E4A363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อัตราภาษี</w:t>
            </w:r>
          </w:p>
          <w:p w14:paraId="785D0166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230BB099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</w:tcPr>
          <w:p w14:paraId="1282B1E1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AEEC57A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751AB0C2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270" w:type="dxa"/>
            <w:tcBorders>
              <w:bottom w:val="nil"/>
            </w:tcBorders>
          </w:tcPr>
          <w:p w14:paraId="1BFC01B5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DDA40B7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อัตราภาษี</w:t>
            </w:r>
          </w:p>
          <w:p w14:paraId="28F17CA8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</w:tcPr>
          <w:p w14:paraId="5347FA25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B54315D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37F6810C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</w:tr>
      <w:tr w:rsidR="00C32156" w:rsidRPr="00BE5913" w14:paraId="16FCD0B2" w14:textId="77777777" w:rsidTr="008C6318">
        <w:trPr>
          <w:trHeight w:hRule="exact" w:val="374"/>
          <w:tblHeader/>
        </w:trPr>
        <w:tc>
          <w:tcPr>
            <w:tcW w:w="4212" w:type="dxa"/>
          </w:tcPr>
          <w:p w14:paraId="45CDCFFD" w14:textId="77777777" w:rsidR="00C32156" w:rsidRPr="00BE5913" w:rsidRDefault="00C32156" w:rsidP="00BE5913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3B0F255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(</w:t>
            </w: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</w:tcPr>
          <w:p w14:paraId="364D5D0E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0F7A213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  <w:tcBorders>
              <w:bottom w:val="nil"/>
            </w:tcBorders>
          </w:tcPr>
          <w:p w14:paraId="47119163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8035EAE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(</w:t>
            </w: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</w:tcPr>
          <w:p w14:paraId="0453F947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48ED7E2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3159" w:rsidRPr="00BE5913" w14:paraId="3A3E363F" w14:textId="77777777" w:rsidTr="004860BD">
        <w:tc>
          <w:tcPr>
            <w:tcW w:w="4212" w:type="dxa"/>
          </w:tcPr>
          <w:p w14:paraId="7BDEFD19" w14:textId="77777777" w:rsidR="00A13159" w:rsidRPr="00BE5913" w:rsidRDefault="00A13159" w:rsidP="00A13159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</w:tcPr>
          <w:p w14:paraId="34A0B061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9B3C4D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45651F41" w14:textId="0665C67E" w:rsidR="00A13159" w:rsidRPr="00BE5913" w:rsidRDefault="00C070A0" w:rsidP="00342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="00A27DAA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935</w:t>
            </w:r>
            <w:r w:rsidR="00A27DAA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8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</w:tcBorders>
          </w:tcPr>
          <w:p w14:paraId="536CCCD1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0FFA3D5A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E106DDB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27531AF7" w14:textId="748D9B42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3</w:t>
            </w:r>
            <w:r w:rsidR="00A1315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593</w:t>
            </w:r>
            <w:r w:rsidR="00A1315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894</w:t>
            </w:r>
          </w:p>
        </w:tc>
      </w:tr>
      <w:tr w:rsidR="00A13159" w:rsidRPr="00BE5913" w14:paraId="5B70A694" w14:textId="77777777" w:rsidTr="004860BD">
        <w:tc>
          <w:tcPr>
            <w:tcW w:w="4212" w:type="dxa"/>
          </w:tcPr>
          <w:p w14:paraId="7FB3D16B" w14:textId="77777777" w:rsidR="00A13159" w:rsidRPr="00BE5913" w:rsidRDefault="00A13159" w:rsidP="00A13159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30760177" w14:textId="46FA0890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2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0</w:t>
            </w:r>
            <w:r w:rsidR="00A27DAA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.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00</w:t>
            </w:r>
            <w:r w:rsidR="00A27DAA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 xml:space="preserve">                     </w:t>
            </w:r>
          </w:p>
        </w:tc>
        <w:tc>
          <w:tcPr>
            <w:tcW w:w="270" w:type="dxa"/>
          </w:tcPr>
          <w:p w14:paraId="3A22F4FE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6A1D880B" w14:textId="53043446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587</w:t>
            </w:r>
            <w:r w:rsidR="00313D8D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0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36</w:t>
            </w:r>
          </w:p>
        </w:tc>
        <w:tc>
          <w:tcPr>
            <w:tcW w:w="270" w:type="dxa"/>
            <w:tcBorders>
              <w:bottom w:val="nil"/>
            </w:tcBorders>
          </w:tcPr>
          <w:p w14:paraId="09F8EAB0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D500980" w14:textId="5D15685B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13159" w:rsidRPr="00BE591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  <w:tcBorders>
              <w:bottom w:val="nil"/>
            </w:tcBorders>
          </w:tcPr>
          <w:p w14:paraId="728949BD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17DEDA7D" w14:textId="09E05439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7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8</w:t>
            </w:r>
            <w:r w:rsidR="00A13159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779</w:t>
            </w:r>
          </w:p>
        </w:tc>
      </w:tr>
      <w:tr w:rsidR="00A13159" w:rsidRPr="00BE5913" w14:paraId="0FD48070" w14:textId="77777777" w:rsidTr="004860BD">
        <w:tc>
          <w:tcPr>
            <w:tcW w:w="4212" w:type="dxa"/>
          </w:tcPr>
          <w:p w14:paraId="17DF45E3" w14:textId="5A96D26C" w:rsidR="00A13159" w:rsidRPr="00BE5913" w:rsidRDefault="00A13159" w:rsidP="00A13159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</w:tcPr>
          <w:p w14:paraId="6B88C9D6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9B415AB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0CB035F0" w14:textId="40CC065F" w:rsidR="00A13159" w:rsidRPr="00BE5913" w:rsidRDefault="00313D8D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5F11F28E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E931E88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D07254A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162E7894" w14:textId="7EDEA176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13159" w:rsidRPr="00BE5913" w14:paraId="77E55FA5" w14:textId="77777777" w:rsidTr="004860BD">
        <w:tc>
          <w:tcPr>
            <w:tcW w:w="4212" w:type="dxa"/>
          </w:tcPr>
          <w:p w14:paraId="0BB36C50" w14:textId="77777777" w:rsidR="00A13159" w:rsidRPr="00BE5913" w:rsidRDefault="00A13159" w:rsidP="00A13159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tcBorders>
              <w:bottom w:val="nil"/>
            </w:tcBorders>
          </w:tcPr>
          <w:p w14:paraId="7D4EE5CB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6D28771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5A2ED10" w14:textId="7B8AEA5A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3</w:t>
            </w:r>
            <w:r w:rsidR="00313D8D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4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6D780C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0A33A28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0FAC32F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1F1EB3D3" w14:textId="725E6A2E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2</w:t>
            </w:r>
            <w:r w:rsidR="00A13159" w:rsidRPr="00BE5913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958</w:t>
            </w:r>
          </w:p>
        </w:tc>
      </w:tr>
      <w:tr w:rsidR="00A13159" w:rsidRPr="00BE5913" w14:paraId="6D947370" w14:textId="77777777" w:rsidTr="004860BD">
        <w:tc>
          <w:tcPr>
            <w:tcW w:w="4212" w:type="dxa"/>
            <w:tcBorders>
              <w:bottom w:val="nil"/>
            </w:tcBorders>
          </w:tcPr>
          <w:p w14:paraId="35932D69" w14:textId="77777777" w:rsidR="00A13159" w:rsidRPr="00BE5913" w:rsidRDefault="00A13159" w:rsidP="00A13159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ค่าใช้จ่ายที่ถือเป็นค่าใช้จ่ายทางภาษีได้เพิ่มขึ้น</w:t>
            </w:r>
          </w:p>
        </w:tc>
        <w:tc>
          <w:tcPr>
            <w:tcW w:w="990" w:type="dxa"/>
            <w:tcBorders>
              <w:bottom w:val="nil"/>
            </w:tcBorders>
          </w:tcPr>
          <w:p w14:paraId="6A41E158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C6EE2C1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4FDF4A2" w14:textId="60AF003D" w:rsidR="00A13159" w:rsidRPr="00BE5913" w:rsidRDefault="000512C1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255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5D9EC1B1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E799126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8C21D39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9E7D2F3" w14:textId="7A070360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(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9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1</w:t>
            </w: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)</w:t>
            </w:r>
          </w:p>
        </w:tc>
      </w:tr>
      <w:tr w:rsidR="00A13159" w:rsidRPr="00BE5913" w14:paraId="06A1CD89" w14:textId="77777777">
        <w:tc>
          <w:tcPr>
            <w:tcW w:w="4212" w:type="dxa"/>
            <w:tcBorders>
              <w:bottom w:val="nil"/>
            </w:tcBorders>
          </w:tcPr>
          <w:p w14:paraId="605937CA" w14:textId="1C2A4DF0" w:rsidR="00A13159" w:rsidRPr="00BE5913" w:rsidRDefault="00A13159" w:rsidP="00A13159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ผลขาดทุนในปีปัจจุบันซึ่งไม่ได้รับรู้เป็นสินทรัพย์ภาษีเงินได้รอการตัดบัญชี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</w:tcPr>
          <w:p w14:paraId="59BE28C2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F2E7549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456776A" w14:textId="42417C52" w:rsidR="00A13159" w:rsidRPr="00BE5913" w:rsidRDefault="00E668D8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2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4300E20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29ABBB1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51F3584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954D5FB" w14:textId="69DF2476" w:rsidR="00A13159" w:rsidRPr="00BE5913" w:rsidRDefault="00C070A0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57</w:t>
            </w:r>
            <w:r w:rsidR="00A13159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6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6</w:t>
            </w:r>
          </w:p>
        </w:tc>
      </w:tr>
      <w:tr w:rsidR="00A13159" w:rsidRPr="00BE5913" w14:paraId="4586C903" w14:textId="77777777" w:rsidTr="004860BD">
        <w:tc>
          <w:tcPr>
            <w:tcW w:w="4212" w:type="dxa"/>
            <w:tcBorders>
              <w:bottom w:val="nil"/>
            </w:tcBorders>
          </w:tcPr>
          <w:p w14:paraId="14DFB17C" w14:textId="61CF796F" w:rsidR="00A13159" w:rsidRPr="00BE5913" w:rsidRDefault="00207A94" w:rsidP="00A13159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  <w:tcBorders>
              <w:bottom w:val="nil"/>
            </w:tcBorders>
          </w:tcPr>
          <w:p w14:paraId="64A8A1F5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45A31E2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3388AF0" w14:textId="393086AA" w:rsidR="00A13159" w:rsidRPr="00BE5913" w:rsidRDefault="00184CFF" w:rsidP="0026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57</w:t>
            </w:r>
            <w:r w:rsidR="0070512F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6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2B36D8E1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22AF259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4A04387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34B9458" w14:textId="49BBB7F3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 xml:space="preserve">     </w:t>
            </w: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-</w:t>
            </w:r>
          </w:p>
        </w:tc>
      </w:tr>
      <w:tr w:rsidR="00A13159" w:rsidRPr="00BE5913" w14:paraId="3C68C013" w14:textId="77777777" w:rsidTr="00A052D0">
        <w:tc>
          <w:tcPr>
            <w:tcW w:w="4212" w:type="dxa"/>
            <w:tcBorders>
              <w:bottom w:val="nil"/>
            </w:tcBorders>
          </w:tcPr>
          <w:p w14:paraId="1D8E1AA8" w14:textId="2915BF59" w:rsidR="00A13159" w:rsidRPr="00BE5913" w:rsidRDefault="00A13159" w:rsidP="00A13159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ผลกระทบจากความแตกต่างของอัตราภาษีสำหรับกิจการที่ได้รับสิทธิประโยชน์ทางภาษี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FA15859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BC74CD0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7DA926A" w14:textId="3C595B03" w:rsidR="00A13159" w:rsidRPr="00BE5913" w:rsidRDefault="001460C1" w:rsidP="0026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339</w:t>
            </w:r>
            <w:r w:rsidR="00BB550A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65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72FD7F5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17C979C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3D1320F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B7A42FE" w14:textId="2BCD0118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273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6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0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8</w:t>
            </w: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)</w:t>
            </w:r>
          </w:p>
        </w:tc>
      </w:tr>
      <w:tr w:rsidR="00A13159" w:rsidRPr="00BE5913" w14:paraId="04A0F8D2" w14:textId="77777777" w:rsidTr="004860BD">
        <w:tc>
          <w:tcPr>
            <w:tcW w:w="4212" w:type="dxa"/>
            <w:tcBorders>
              <w:bottom w:val="nil"/>
            </w:tcBorders>
          </w:tcPr>
          <w:p w14:paraId="731D949C" w14:textId="77777777" w:rsidR="00A13159" w:rsidRPr="00BE5913" w:rsidRDefault="00A13159" w:rsidP="00A13159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DB0780" w14:textId="451ECE72" w:rsidR="00A13159" w:rsidRPr="00BE5913" w:rsidRDefault="00B11C2B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</w:t>
            </w:r>
            <w:r w:rsidR="00BB550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.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7DBBA9D0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6E9B7B" w14:textId="0E301F07" w:rsidR="00A13159" w:rsidRPr="00BE5913" w:rsidRDefault="00207A94" w:rsidP="0026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,</w:t>
            </w:r>
            <w:r w:rsidR="00E668D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2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79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54F8E87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1BD0DF" w14:textId="68D84EC4" w:rsidR="00A13159" w:rsidRPr="00BE5913" w:rsidRDefault="00B11C2B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</w:t>
            </w:r>
            <w:r w:rsidR="00A13159"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.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</w:tcPr>
          <w:p w14:paraId="1E28D035" w14:textId="77777777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C848E3" w14:textId="78EF297C" w:rsidR="00A13159" w:rsidRPr="00BE5913" w:rsidRDefault="00A13159" w:rsidP="00A13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749</w:t>
            </w: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)</w:t>
            </w:r>
          </w:p>
        </w:tc>
      </w:tr>
    </w:tbl>
    <w:p w14:paraId="0D006F98" w14:textId="0B1C5F15" w:rsidR="00FD77F7" w:rsidRPr="00BE5913" w:rsidRDefault="00FD77F7" w:rsidP="00BE5913">
      <w:pPr>
        <w:rPr>
          <w:cs/>
        </w:rPr>
      </w:pPr>
    </w:p>
    <w:tbl>
      <w:tblPr>
        <w:tblW w:w="985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272"/>
        <w:gridCol w:w="268"/>
        <w:gridCol w:w="1272"/>
        <w:gridCol w:w="268"/>
        <w:gridCol w:w="1373"/>
        <w:gridCol w:w="268"/>
        <w:gridCol w:w="1373"/>
      </w:tblGrid>
      <w:tr w:rsidR="00C1706D" w:rsidRPr="00BE5913" w14:paraId="48FC67F5" w14:textId="77777777" w:rsidTr="00A052D0">
        <w:tc>
          <w:tcPr>
            <w:tcW w:w="3762" w:type="dxa"/>
          </w:tcPr>
          <w:p w14:paraId="0A99A1CD" w14:textId="06414F7A" w:rsidR="00C1706D" w:rsidRPr="00BE5913" w:rsidRDefault="00FD77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BE5913">
              <w:rPr>
                <w:cs/>
              </w:rPr>
              <w:br w:type="page"/>
            </w:r>
          </w:p>
        </w:tc>
        <w:tc>
          <w:tcPr>
            <w:tcW w:w="6094" w:type="dxa"/>
            <w:gridSpan w:val="7"/>
          </w:tcPr>
          <w:p w14:paraId="42E0E6A0" w14:textId="7D854B37" w:rsidR="00C1706D" w:rsidRPr="00BE5913" w:rsidRDefault="00740CE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1706D" w:rsidRPr="00BE5913" w14:paraId="33CAF330" w14:textId="77777777" w:rsidTr="00A052D0">
        <w:tc>
          <w:tcPr>
            <w:tcW w:w="3762" w:type="dxa"/>
          </w:tcPr>
          <w:p w14:paraId="162D080F" w14:textId="43122367" w:rsidR="00C1706D" w:rsidRPr="00BE5913" w:rsidRDefault="00C1706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right="-108" w:hanging="23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812" w:type="dxa"/>
            <w:gridSpan w:val="3"/>
          </w:tcPr>
          <w:p w14:paraId="589AEA0F" w14:textId="77777777" w:rsidR="00C1706D" w:rsidRPr="00BE5913" w:rsidRDefault="00C1706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</w:tcPr>
          <w:p w14:paraId="4A122DA5" w14:textId="77777777" w:rsidR="00C1706D" w:rsidRPr="00BE5913" w:rsidRDefault="00C1706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014" w:type="dxa"/>
            <w:gridSpan w:val="3"/>
          </w:tcPr>
          <w:p w14:paraId="366DF7DF" w14:textId="77777777" w:rsidR="00C1706D" w:rsidRPr="00BE5913" w:rsidRDefault="00C1706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673C1E" w:rsidRPr="00BE5913" w14:paraId="3FEAB5C7" w14:textId="77777777" w:rsidTr="00A052D0">
        <w:tc>
          <w:tcPr>
            <w:tcW w:w="3762" w:type="dxa"/>
          </w:tcPr>
          <w:p w14:paraId="0BE055BA" w14:textId="22E5D6A5" w:rsidR="00673C1E" w:rsidRPr="00BE5913" w:rsidRDefault="00673C1E" w:rsidP="00673C1E">
            <w:pP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070A0" w:rsidRPr="00C070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B11C2B" w:rsidRPr="00B11C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2" w:type="dxa"/>
            <w:vAlign w:val="center"/>
          </w:tcPr>
          <w:p w14:paraId="38457984" w14:textId="5D4A57AA" w:rsidR="00673C1E" w:rsidRPr="00504E4B" w:rsidRDefault="00C070A0" w:rsidP="006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04E4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504E4B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68" w:type="dxa"/>
            <w:vAlign w:val="center"/>
          </w:tcPr>
          <w:p w14:paraId="5C539897" w14:textId="77777777" w:rsidR="00673C1E" w:rsidRPr="00504E4B" w:rsidRDefault="00673C1E" w:rsidP="006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2" w:type="dxa"/>
            <w:vAlign w:val="center"/>
          </w:tcPr>
          <w:p w14:paraId="0E11B851" w14:textId="0487E4BB" w:rsidR="00673C1E" w:rsidRPr="00504E4B" w:rsidRDefault="00C070A0" w:rsidP="006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04E4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504E4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8" w:type="dxa"/>
          </w:tcPr>
          <w:p w14:paraId="58D8BEA3" w14:textId="77777777" w:rsidR="00673C1E" w:rsidRPr="00504E4B" w:rsidRDefault="00673C1E" w:rsidP="006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73" w:type="dxa"/>
            <w:vAlign w:val="center"/>
          </w:tcPr>
          <w:p w14:paraId="0E164A6F" w14:textId="3403A95B" w:rsidR="00673C1E" w:rsidRPr="00504E4B" w:rsidRDefault="00C070A0" w:rsidP="006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04E4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504E4B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68" w:type="dxa"/>
            <w:vAlign w:val="center"/>
          </w:tcPr>
          <w:p w14:paraId="0832484A" w14:textId="77777777" w:rsidR="00673C1E" w:rsidRPr="00504E4B" w:rsidRDefault="00673C1E" w:rsidP="006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73" w:type="dxa"/>
            <w:vAlign w:val="center"/>
          </w:tcPr>
          <w:p w14:paraId="0C0BE8B2" w14:textId="02F3805B" w:rsidR="00673C1E" w:rsidRPr="00504E4B" w:rsidRDefault="00C070A0" w:rsidP="006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04E4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504E4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673C1E" w:rsidRPr="00BE5913" w14:paraId="1E76B655" w14:textId="77777777" w:rsidTr="00A052D0">
        <w:tc>
          <w:tcPr>
            <w:tcW w:w="3762" w:type="dxa"/>
          </w:tcPr>
          <w:p w14:paraId="42EADC4C" w14:textId="77777777" w:rsidR="00673C1E" w:rsidRPr="00BE5913" w:rsidRDefault="00673C1E" w:rsidP="006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94" w:type="dxa"/>
            <w:gridSpan w:val="7"/>
          </w:tcPr>
          <w:p w14:paraId="47122733" w14:textId="77777777" w:rsidR="00673C1E" w:rsidRPr="00BE5913" w:rsidRDefault="00673C1E" w:rsidP="006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BE591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BE59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73C1E" w:rsidRPr="00BE5913" w14:paraId="79B205D1" w14:textId="77777777" w:rsidTr="00A052D0">
        <w:tc>
          <w:tcPr>
            <w:tcW w:w="3762" w:type="dxa"/>
          </w:tcPr>
          <w:p w14:paraId="4B3D9672" w14:textId="77777777" w:rsidR="00673C1E" w:rsidRPr="00BE5913" w:rsidRDefault="00673C1E" w:rsidP="00673C1E">
            <w:pPr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2" w:type="dxa"/>
          </w:tcPr>
          <w:p w14:paraId="14C17CC4" w14:textId="2E83EEFB" w:rsidR="00673C1E" w:rsidRPr="00BE5913" w:rsidRDefault="00C070A0" w:rsidP="006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4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4</w:t>
            </w:r>
            <w:r w:rsidR="00A77969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266</w:t>
            </w:r>
            <w:r w:rsidR="00A77969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,</w:t>
            </w:r>
            <w:r w:rsidR="00EE0417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707</w:t>
            </w:r>
          </w:p>
        </w:tc>
        <w:tc>
          <w:tcPr>
            <w:tcW w:w="268" w:type="dxa"/>
          </w:tcPr>
          <w:p w14:paraId="5DDC2D83" w14:textId="77777777" w:rsidR="00673C1E" w:rsidRPr="00BE5913" w:rsidRDefault="00673C1E" w:rsidP="006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72" w:type="dxa"/>
          </w:tcPr>
          <w:p w14:paraId="62CAF146" w14:textId="0FEA98EE" w:rsidR="00673C1E" w:rsidRPr="00BE5913" w:rsidRDefault="00C070A0" w:rsidP="006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3</w:t>
            </w:r>
            <w:r w:rsidR="00673C1E" w:rsidRPr="00671CB9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949</w:t>
            </w:r>
            <w:r w:rsidR="00673C1E" w:rsidRPr="00671CB9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557</w:t>
            </w:r>
          </w:p>
        </w:tc>
        <w:tc>
          <w:tcPr>
            <w:tcW w:w="268" w:type="dxa"/>
          </w:tcPr>
          <w:p w14:paraId="1E96FFD8" w14:textId="77777777" w:rsidR="00673C1E" w:rsidRPr="00BE5913" w:rsidRDefault="00673C1E" w:rsidP="006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373" w:type="dxa"/>
          </w:tcPr>
          <w:p w14:paraId="21E1CD26" w14:textId="1499588B" w:rsidR="00673C1E" w:rsidRPr="00BE5913" w:rsidRDefault="00A77969" w:rsidP="006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6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(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5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1</w:t>
            </w:r>
            <w:r w:rsidR="00EE0417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75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,</w:t>
            </w:r>
            <w:r w:rsidR="00EE0417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157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)</w:t>
            </w:r>
          </w:p>
        </w:tc>
        <w:tc>
          <w:tcPr>
            <w:tcW w:w="268" w:type="dxa"/>
          </w:tcPr>
          <w:p w14:paraId="6E87EFD0" w14:textId="77777777" w:rsidR="00673C1E" w:rsidRPr="00BE5913" w:rsidRDefault="00673C1E" w:rsidP="006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373" w:type="dxa"/>
          </w:tcPr>
          <w:p w14:paraId="7007E390" w14:textId="0008F197" w:rsidR="00673C1E" w:rsidRPr="00BE5913" w:rsidRDefault="00673C1E" w:rsidP="006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 xml:space="preserve"> (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3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446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46</w:t>
            </w: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)</w:t>
            </w:r>
          </w:p>
        </w:tc>
      </w:tr>
      <w:tr w:rsidR="00673C1E" w:rsidRPr="00BE5913" w14:paraId="1B5D0A17" w14:textId="77777777" w:rsidTr="00A052D0">
        <w:tc>
          <w:tcPr>
            <w:tcW w:w="3762" w:type="dxa"/>
          </w:tcPr>
          <w:p w14:paraId="3D962287" w14:textId="77777777" w:rsidR="00673C1E" w:rsidRPr="00BE5913" w:rsidRDefault="00673C1E" w:rsidP="00673C1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72" w:type="dxa"/>
          </w:tcPr>
          <w:p w14:paraId="43B77BC5" w14:textId="5FCCBFEB" w:rsidR="00673C1E" w:rsidRPr="00BE5913" w:rsidRDefault="00A77969" w:rsidP="006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8" w:lineRule="auto"/>
              <w:ind w:left="-108" w:right="-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3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0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96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9</w:t>
            </w:r>
            <w:r w:rsidR="00DA4597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77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)</w:t>
            </w:r>
          </w:p>
        </w:tc>
        <w:tc>
          <w:tcPr>
            <w:tcW w:w="268" w:type="dxa"/>
          </w:tcPr>
          <w:p w14:paraId="71140F87" w14:textId="77777777" w:rsidR="00673C1E" w:rsidRPr="00BE5913" w:rsidRDefault="00673C1E" w:rsidP="006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72" w:type="dxa"/>
          </w:tcPr>
          <w:p w14:paraId="29A49B84" w14:textId="6BDB291E" w:rsidR="00673C1E" w:rsidRPr="00BE5913" w:rsidRDefault="00673C1E" w:rsidP="006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 xml:space="preserve"> (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2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8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4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438</w:t>
            </w: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)</w:t>
            </w:r>
          </w:p>
        </w:tc>
        <w:tc>
          <w:tcPr>
            <w:tcW w:w="268" w:type="dxa"/>
          </w:tcPr>
          <w:p w14:paraId="2AEED8F7" w14:textId="77777777" w:rsidR="00673C1E" w:rsidRPr="00BE5913" w:rsidRDefault="00673C1E" w:rsidP="006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373" w:type="dxa"/>
          </w:tcPr>
          <w:p w14:paraId="2806568C" w14:textId="27ADF23E" w:rsidR="00673C1E" w:rsidRPr="00BE5913" w:rsidRDefault="00C070A0" w:rsidP="006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3</w:t>
            </w:r>
            <w:r w:rsidR="00A77969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0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96</w:t>
            </w:r>
            <w:r w:rsidR="00A77969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97</w:t>
            </w:r>
            <w:r w:rsidR="00DA4597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7</w:t>
            </w:r>
          </w:p>
        </w:tc>
        <w:tc>
          <w:tcPr>
            <w:tcW w:w="268" w:type="dxa"/>
          </w:tcPr>
          <w:p w14:paraId="1632F208" w14:textId="77777777" w:rsidR="00673C1E" w:rsidRPr="00BE5913" w:rsidRDefault="00673C1E" w:rsidP="006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373" w:type="dxa"/>
          </w:tcPr>
          <w:p w14:paraId="3B7BE716" w14:textId="068C50C6" w:rsidR="00673C1E" w:rsidRPr="003E5067" w:rsidRDefault="00C070A0" w:rsidP="006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2</w:t>
            </w:r>
            <w:r w:rsidR="00673C1E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8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4</w:t>
            </w:r>
            <w:r w:rsidR="00673C1E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438</w:t>
            </w:r>
          </w:p>
        </w:tc>
      </w:tr>
      <w:tr w:rsidR="00673C1E" w:rsidRPr="00BE5913" w14:paraId="60840851" w14:textId="77777777" w:rsidTr="00A052D0">
        <w:tc>
          <w:tcPr>
            <w:tcW w:w="3762" w:type="dxa"/>
          </w:tcPr>
          <w:p w14:paraId="5B58D8B0" w14:textId="77777777" w:rsidR="00673C1E" w:rsidRPr="00BE5913" w:rsidRDefault="00673C1E" w:rsidP="00673C1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(หนี้สิน) ภาษีเงินได้</w:t>
            </w:r>
          </w:p>
          <w:p w14:paraId="7A7DCAF3" w14:textId="77777777" w:rsidR="00673C1E" w:rsidRPr="00BE5913" w:rsidRDefault="00673C1E" w:rsidP="00673C1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รอการตัดบัญชีสุทธิ 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DFC583" w14:textId="474D4C19" w:rsidR="00673C1E" w:rsidRPr="00A052D0" w:rsidRDefault="00B11C2B" w:rsidP="006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4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1</w:t>
            </w:r>
            <w:r w:rsidR="00A7796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,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69</w:t>
            </w:r>
            <w:r w:rsidR="00A7796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,</w:t>
            </w:r>
            <w:r w:rsidR="00EE041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7</w:t>
            </w:r>
            <w:r w:rsidR="00DA459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30</w:t>
            </w:r>
          </w:p>
        </w:tc>
        <w:tc>
          <w:tcPr>
            <w:tcW w:w="268" w:type="dxa"/>
            <w:vAlign w:val="bottom"/>
          </w:tcPr>
          <w:p w14:paraId="11A90889" w14:textId="77777777" w:rsidR="00673C1E" w:rsidRPr="00BE5913" w:rsidRDefault="00673C1E" w:rsidP="006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102EE" w14:textId="4EB74B77" w:rsidR="00673C1E" w:rsidRPr="00BE5913" w:rsidRDefault="00B11C2B" w:rsidP="006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1</w:t>
            </w:r>
            <w:r w:rsidR="00673C1E" w:rsidRPr="00A052D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,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35</w:t>
            </w:r>
            <w:r w:rsidR="00673C1E" w:rsidRPr="00A052D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,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11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9</w:t>
            </w:r>
            <w:r w:rsidR="00673C1E" w:rsidRPr="00A052D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 xml:space="preserve"> </w:t>
            </w:r>
          </w:p>
        </w:tc>
        <w:tc>
          <w:tcPr>
            <w:tcW w:w="268" w:type="dxa"/>
            <w:vAlign w:val="bottom"/>
          </w:tcPr>
          <w:p w14:paraId="7B5A1F34" w14:textId="77777777" w:rsidR="00673C1E" w:rsidRPr="00BE5913" w:rsidRDefault="00673C1E" w:rsidP="006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BF750" w14:textId="32357395" w:rsidR="00673C1E" w:rsidRPr="00BE5913" w:rsidRDefault="001E0B59" w:rsidP="006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9"/>
                <w:tab w:val="decimal" w:pos="792"/>
              </w:tabs>
              <w:spacing w:line="228" w:lineRule="auto"/>
              <w:ind w:left="-108" w:right="-68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(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2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0</w:t>
            </w:r>
            <w:r w:rsidR="00B02B6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78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,</w:t>
            </w:r>
            <w:r w:rsidR="00B02B6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1</w:t>
            </w:r>
            <w:r w:rsidR="00DA459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80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)</w:t>
            </w:r>
          </w:p>
        </w:tc>
        <w:tc>
          <w:tcPr>
            <w:tcW w:w="268" w:type="dxa"/>
            <w:vAlign w:val="bottom"/>
          </w:tcPr>
          <w:p w14:paraId="07FBA7C9" w14:textId="77777777" w:rsidR="00673C1E" w:rsidRPr="00BE5913" w:rsidRDefault="00673C1E" w:rsidP="006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BB6E51" w14:textId="437FFB7C" w:rsidR="00673C1E" w:rsidRPr="003E5067" w:rsidRDefault="00673C1E" w:rsidP="0067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 xml:space="preserve"> (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10</w:t>
            </w: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63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1</w:t>
            </w: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7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0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8</w:t>
            </w: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)</w:t>
            </w:r>
          </w:p>
        </w:tc>
      </w:tr>
    </w:tbl>
    <w:p w14:paraId="3DA66120" w14:textId="77777777" w:rsidR="00472978" w:rsidRPr="00BE5913" w:rsidRDefault="00472978" w:rsidP="00BE591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864" w:type="dxa"/>
        <w:tblInd w:w="558" w:type="dxa"/>
        <w:tblLook w:val="01E0" w:firstRow="1" w:lastRow="1" w:firstColumn="1" w:lastColumn="1" w:noHBand="0" w:noVBand="0"/>
      </w:tblPr>
      <w:tblGrid>
        <w:gridCol w:w="3787"/>
        <w:gridCol w:w="1256"/>
        <w:gridCol w:w="269"/>
        <w:gridCol w:w="1259"/>
        <w:gridCol w:w="269"/>
        <w:gridCol w:w="1343"/>
        <w:gridCol w:w="269"/>
        <w:gridCol w:w="1412"/>
      </w:tblGrid>
      <w:tr w:rsidR="00004D9B" w:rsidRPr="00BE5913" w14:paraId="33FAABE7" w14:textId="77777777" w:rsidTr="00A052D0">
        <w:tc>
          <w:tcPr>
            <w:tcW w:w="3787" w:type="dxa"/>
          </w:tcPr>
          <w:p w14:paraId="670DFC8A" w14:textId="77777777" w:rsidR="00004D9B" w:rsidRPr="00BE5913" w:rsidRDefault="00004D9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77" w:type="dxa"/>
            <w:gridSpan w:val="7"/>
          </w:tcPr>
          <w:p w14:paraId="1E9E24E8" w14:textId="77777777" w:rsidR="00004D9B" w:rsidRPr="00BE5913" w:rsidRDefault="00004D9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431D" w:rsidRPr="00BE5913" w14:paraId="0E2ECE58" w14:textId="77777777" w:rsidTr="00A052D0">
        <w:tc>
          <w:tcPr>
            <w:tcW w:w="3787" w:type="dxa"/>
          </w:tcPr>
          <w:p w14:paraId="32A18BAB" w14:textId="3BCDFF3F" w:rsidR="00A5431D" w:rsidRPr="00BE5913" w:rsidRDefault="00A5431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84" w:type="dxa"/>
            <w:gridSpan w:val="3"/>
          </w:tcPr>
          <w:p w14:paraId="7A77F549" w14:textId="77777777" w:rsidR="00A5431D" w:rsidRPr="00BE5913" w:rsidRDefault="00A5431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9" w:type="dxa"/>
          </w:tcPr>
          <w:p w14:paraId="6709ED60" w14:textId="77777777" w:rsidR="00A5431D" w:rsidRPr="00BE5913" w:rsidRDefault="00A5431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024" w:type="dxa"/>
            <w:gridSpan w:val="3"/>
          </w:tcPr>
          <w:p w14:paraId="02E45F75" w14:textId="77777777" w:rsidR="00A5431D" w:rsidRPr="00BE5913" w:rsidRDefault="00A5431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7B0C53" w:rsidRPr="00BE5913" w14:paraId="751BE1BB" w14:textId="77777777" w:rsidTr="00A052D0">
        <w:tc>
          <w:tcPr>
            <w:tcW w:w="3787" w:type="dxa"/>
          </w:tcPr>
          <w:p w14:paraId="34AEBA59" w14:textId="745999F8" w:rsidR="007B0C53" w:rsidRPr="00BE5913" w:rsidRDefault="007B0C53" w:rsidP="007B0C53">
            <w:pP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070A0" w:rsidRPr="00C070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B11C2B" w:rsidRPr="00B11C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6" w:type="dxa"/>
            <w:vAlign w:val="center"/>
          </w:tcPr>
          <w:p w14:paraId="2E2FB18A" w14:textId="5FECC851" w:rsidR="007B0C53" w:rsidRPr="00504E4B" w:rsidRDefault="00C070A0" w:rsidP="007B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04E4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504E4B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69" w:type="dxa"/>
            <w:vAlign w:val="center"/>
          </w:tcPr>
          <w:p w14:paraId="76BAC05D" w14:textId="77777777" w:rsidR="007B0C53" w:rsidRPr="00504E4B" w:rsidRDefault="007B0C53" w:rsidP="007B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7572A9B1" w14:textId="0E63A6D4" w:rsidR="007B0C53" w:rsidRPr="00504E4B" w:rsidRDefault="00C070A0" w:rsidP="007B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04E4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504E4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4AE4D985" w14:textId="77777777" w:rsidR="007B0C53" w:rsidRPr="00504E4B" w:rsidRDefault="007B0C53" w:rsidP="007B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43" w:type="dxa"/>
            <w:vAlign w:val="center"/>
          </w:tcPr>
          <w:p w14:paraId="4879A4A6" w14:textId="04D36AA4" w:rsidR="007B0C53" w:rsidRPr="00504E4B" w:rsidRDefault="00C070A0" w:rsidP="007B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04E4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504E4B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69" w:type="dxa"/>
            <w:vAlign w:val="center"/>
          </w:tcPr>
          <w:p w14:paraId="7DAE4C44" w14:textId="77777777" w:rsidR="007B0C53" w:rsidRPr="00504E4B" w:rsidRDefault="007B0C53" w:rsidP="007B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2" w:type="dxa"/>
            <w:vAlign w:val="center"/>
          </w:tcPr>
          <w:p w14:paraId="22B0D659" w14:textId="4C051FE5" w:rsidR="007B0C53" w:rsidRPr="00504E4B" w:rsidRDefault="00C070A0" w:rsidP="007B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04E4B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504E4B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7B0C53" w:rsidRPr="00BE5913" w14:paraId="2C9340CD" w14:textId="77777777" w:rsidTr="00A052D0">
        <w:tc>
          <w:tcPr>
            <w:tcW w:w="3787" w:type="dxa"/>
          </w:tcPr>
          <w:p w14:paraId="49AFB520" w14:textId="77777777" w:rsidR="007B0C53" w:rsidRPr="00BE5913" w:rsidRDefault="007B0C53" w:rsidP="007B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77" w:type="dxa"/>
            <w:gridSpan w:val="7"/>
          </w:tcPr>
          <w:p w14:paraId="74C45F91" w14:textId="77777777" w:rsidR="007B0C53" w:rsidRPr="00BE5913" w:rsidRDefault="007B0C53" w:rsidP="007B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BE591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BE59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B0C53" w:rsidRPr="00BE5913" w14:paraId="3064F58C" w14:textId="77777777" w:rsidTr="00A052D0">
        <w:tc>
          <w:tcPr>
            <w:tcW w:w="3787" w:type="dxa"/>
          </w:tcPr>
          <w:p w14:paraId="2829CD85" w14:textId="77777777" w:rsidR="007B0C53" w:rsidRPr="00BE5913" w:rsidRDefault="007B0C53" w:rsidP="007B0C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56" w:type="dxa"/>
          </w:tcPr>
          <w:p w14:paraId="66BE2102" w14:textId="0BB2BCD7" w:rsidR="007B0C53" w:rsidRPr="00A052D0" w:rsidRDefault="00B11C2B" w:rsidP="007B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B11C2B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79</w:t>
            </w:r>
            <w:r w:rsidR="00777D61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,</w:t>
            </w:r>
            <w:r w:rsidR="008E598E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8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7</w:t>
            </w:r>
            <w:r w:rsidRPr="00B11C2B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0</w:t>
            </w:r>
          </w:p>
        </w:tc>
        <w:tc>
          <w:tcPr>
            <w:tcW w:w="269" w:type="dxa"/>
          </w:tcPr>
          <w:p w14:paraId="270544B0" w14:textId="77777777" w:rsidR="007B0C53" w:rsidRPr="00A052D0" w:rsidRDefault="007B0C53" w:rsidP="007B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028CA30" w14:textId="7CC36B7F" w:rsidR="007B0C53" w:rsidRPr="00A052D0" w:rsidRDefault="00C070A0" w:rsidP="007B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95</w:t>
            </w:r>
            <w:r w:rsidR="007B0C53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44</w:t>
            </w:r>
          </w:p>
        </w:tc>
        <w:tc>
          <w:tcPr>
            <w:tcW w:w="269" w:type="dxa"/>
          </w:tcPr>
          <w:p w14:paraId="07E15A66" w14:textId="77777777" w:rsidR="007B0C53" w:rsidRPr="00A052D0" w:rsidRDefault="007B0C53" w:rsidP="007B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3" w:type="dxa"/>
          </w:tcPr>
          <w:p w14:paraId="6B55AF0D" w14:textId="47BC81F4" w:rsidR="007B0C53" w:rsidRPr="00A052D0" w:rsidRDefault="00777D61" w:rsidP="007B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9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73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)</w:t>
            </w:r>
          </w:p>
        </w:tc>
        <w:tc>
          <w:tcPr>
            <w:tcW w:w="269" w:type="dxa"/>
          </w:tcPr>
          <w:p w14:paraId="5129882C" w14:textId="77777777" w:rsidR="007B0C53" w:rsidRPr="00A052D0" w:rsidRDefault="007B0C53" w:rsidP="007B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12" w:type="dxa"/>
          </w:tcPr>
          <w:p w14:paraId="4159E2F7" w14:textId="1209A8F5" w:rsidR="007B0C53" w:rsidRPr="003E5067" w:rsidRDefault="007B0C53" w:rsidP="007B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A052D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8</w:t>
            </w:r>
            <w:r w:rsidRPr="00A052D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393</w:t>
            </w:r>
            <w:r w:rsidRPr="00A052D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)</w:t>
            </w:r>
          </w:p>
        </w:tc>
      </w:tr>
      <w:tr w:rsidR="007B0C53" w:rsidRPr="00BE5913" w14:paraId="504DA655" w14:textId="77777777" w:rsidTr="00A052D0">
        <w:tc>
          <w:tcPr>
            <w:tcW w:w="3787" w:type="dxa"/>
          </w:tcPr>
          <w:p w14:paraId="2C2CD134" w14:textId="77777777" w:rsidR="007B0C53" w:rsidRPr="00BE5913" w:rsidRDefault="007B0C53" w:rsidP="007B0C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56" w:type="dxa"/>
          </w:tcPr>
          <w:p w14:paraId="4E628D75" w14:textId="76CD0EEF" w:rsidR="007B0C53" w:rsidRPr="00A052D0" w:rsidRDefault="00CC20AB" w:rsidP="007B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8" w:lineRule="auto"/>
              <w:ind w:left="-108" w:right="-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9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73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)</w:t>
            </w:r>
          </w:p>
        </w:tc>
        <w:tc>
          <w:tcPr>
            <w:tcW w:w="269" w:type="dxa"/>
          </w:tcPr>
          <w:p w14:paraId="35D9ABFA" w14:textId="77777777" w:rsidR="007B0C53" w:rsidRPr="00A052D0" w:rsidRDefault="007B0C53" w:rsidP="007B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7AA773ED" w14:textId="5861FB10" w:rsidR="007B0C53" w:rsidRPr="00A052D0" w:rsidRDefault="007B0C53" w:rsidP="007B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8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393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)</w:t>
            </w:r>
          </w:p>
        </w:tc>
        <w:tc>
          <w:tcPr>
            <w:tcW w:w="269" w:type="dxa"/>
          </w:tcPr>
          <w:p w14:paraId="051750B3" w14:textId="77777777" w:rsidR="007B0C53" w:rsidRPr="00A052D0" w:rsidRDefault="007B0C53" w:rsidP="007B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3" w:type="dxa"/>
          </w:tcPr>
          <w:p w14:paraId="6A7F9168" w14:textId="354F16EF" w:rsidR="007B0C53" w:rsidRPr="00A052D0" w:rsidRDefault="00C070A0" w:rsidP="007B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9</w:t>
            </w:r>
            <w:r w:rsidR="00CC20AB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73</w:t>
            </w:r>
          </w:p>
        </w:tc>
        <w:tc>
          <w:tcPr>
            <w:tcW w:w="269" w:type="dxa"/>
          </w:tcPr>
          <w:p w14:paraId="3AFA2D54" w14:textId="77777777" w:rsidR="007B0C53" w:rsidRPr="00A052D0" w:rsidRDefault="007B0C53" w:rsidP="007B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12" w:type="dxa"/>
          </w:tcPr>
          <w:p w14:paraId="2AA9D498" w14:textId="5AC89190" w:rsidR="007B0C53" w:rsidRPr="003E5067" w:rsidRDefault="00C070A0" w:rsidP="007B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8</w:t>
            </w:r>
            <w:r w:rsidR="007B0C53" w:rsidRPr="00A052D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393</w:t>
            </w:r>
          </w:p>
        </w:tc>
      </w:tr>
      <w:tr w:rsidR="007B0C53" w:rsidRPr="00BE5913" w14:paraId="61ECABFD" w14:textId="77777777" w:rsidTr="00A052D0">
        <w:tc>
          <w:tcPr>
            <w:tcW w:w="3787" w:type="dxa"/>
          </w:tcPr>
          <w:p w14:paraId="4DF2DFEC" w14:textId="77777777" w:rsidR="007B0C53" w:rsidRPr="00BE5913" w:rsidRDefault="007B0C53" w:rsidP="007B0C5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798540CA" w14:textId="34A1165D" w:rsidR="007B0C53" w:rsidRPr="00A052D0" w:rsidRDefault="00B11C2B" w:rsidP="007B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  <w:t>7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  <w:t>0</w:t>
            </w:r>
            <w:r w:rsidR="00CC20A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="00AE048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  <w:t>6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  <w:t>97</w:t>
            </w:r>
          </w:p>
        </w:tc>
        <w:tc>
          <w:tcPr>
            <w:tcW w:w="269" w:type="dxa"/>
          </w:tcPr>
          <w:p w14:paraId="08138058" w14:textId="77777777" w:rsidR="007B0C53" w:rsidRPr="00A052D0" w:rsidRDefault="007B0C53" w:rsidP="007B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6F2F664A" w14:textId="1BD78328" w:rsidR="007B0C53" w:rsidRPr="00A052D0" w:rsidRDefault="00C070A0" w:rsidP="007B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86</w:t>
            </w:r>
            <w:r w:rsidR="007B0C5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75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0874192D" w14:textId="77777777" w:rsidR="007B0C53" w:rsidRPr="00A052D0" w:rsidRDefault="007B0C53" w:rsidP="007B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68F6833A" w14:textId="353DCB3E" w:rsidR="007B0C53" w:rsidRPr="00A052D0" w:rsidRDefault="00777D61" w:rsidP="007B0C53">
            <w:pPr>
              <w:pStyle w:val="acctfourfigures"/>
              <w:tabs>
                <w:tab w:val="clear" w:pos="765"/>
              </w:tabs>
              <w:spacing w:line="240" w:lineRule="atLeast"/>
              <w:ind w:left="-79" w:right="2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4152488" w14:textId="77777777" w:rsidR="007B0C53" w:rsidRPr="00A052D0" w:rsidRDefault="007B0C53" w:rsidP="007B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</w:tcPr>
          <w:p w14:paraId="4A2754CA" w14:textId="0307E3A3" w:rsidR="007B0C53" w:rsidRPr="00A052D0" w:rsidRDefault="007B0C53" w:rsidP="007B0C53">
            <w:pPr>
              <w:pStyle w:val="acctfourfigures"/>
              <w:tabs>
                <w:tab w:val="clear" w:pos="765"/>
              </w:tabs>
              <w:spacing w:line="240" w:lineRule="atLeast"/>
              <w:ind w:left="-79" w:right="2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52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D033057" w14:textId="2D016A45" w:rsidR="00DD693C" w:rsidRDefault="00DD693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A56989B" w14:textId="77777777" w:rsidR="00DD693C" w:rsidRDefault="00DD6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90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967"/>
        <w:gridCol w:w="1347"/>
        <w:gridCol w:w="276"/>
        <w:gridCol w:w="1117"/>
        <w:gridCol w:w="270"/>
        <w:gridCol w:w="1043"/>
        <w:gridCol w:w="270"/>
        <w:gridCol w:w="1080"/>
        <w:gridCol w:w="270"/>
        <w:gridCol w:w="1263"/>
      </w:tblGrid>
      <w:tr w:rsidR="005F141C" w:rsidRPr="00BE5913" w14:paraId="7F56CA21" w14:textId="77777777" w:rsidTr="00CF7982">
        <w:trPr>
          <w:trHeight w:val="593"/>
          <w:tblHeader/>
        </w:trPr>
        <w:tc>
          <w:tcPr>
            <w:tcW w:w="2967" w:type="dxa"/>
          </w:tcPr>
          <w:p w14:paraId="76C7BDE8" w14:textId="77777777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cs/>
                <w:lang w:val="en-GB"/>
              </w:rPr>
            </w:pPr>
          </w:p>
        </w:tc>
        <w:tc>
          <w:tcPr>
            <w:tcW w:w="6936" w:type="dxa"/>
            <w:gridSpan w:val="9"/>
            <w:vAlign w:val="bottom"/>
          </w:tcPr>
          <w:p w14:paraId="12C0890F" w14:textId="6A15F6CD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5F141C" w:rsidRPr="00BE5913" w14:paraId="72D12267" w14:textId="77777777" w:rsidTr="00732D72">
        <w:trPr>
          <w:trHeight w:val="418"/>
          <w:tblHeader/>
        </w:trPr>
        <w:tc>
          <w:tcPr>
            <w:tcW w:w="2967" w:type="dxa"/>
            <w:vAlign w:val="center"/>
          </w:tcPr>
          <w:p w14:paraId="541A682A" w14:textId="77777777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347" w:type="dxa"/>
            <w:vAlign w:val="center"/>
          </w:tcPr>
          <w:p w14:paraId="141AED8D" w14:textId="77777777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76" w:type="dxa"/>
            <w:vAlign w:val="center"/>
          </w:tcPr>
          <w:p w14:paraId="6817E8FA" w14:textId="77777777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  <w:vAlign w:val="center"/>
          </w:tcPr>
          <w:p w14:paraId="0C3BB9EA" w14:textId="6697F7A0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บันทึกเป็น (รายจ่าย) </w:t>
            </w:r>
            <w:r w:rsidRPr="00BE5913">
              <w:rPr>
                <w:rFonts w:ascii="Angsana New" w:eastAsia="MS Mincho" w:hAnsi="Angsana New"/>
                <w:sz w:val="29"/>
                <w:szCs w:val="29"/>
              </w:rPr>
              <w:t xml:space="preserve">/ </w:t>
            </w: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รายได้ใน</w:t>
            </w:r>
          </w:p>
        </w:tc>
        <w:tc>
          <w:tcPr>
            <w:tcW w:w="270" w:type="dxa"/>
            <w:vAlign w:val="center"/>
          </w:tcPr>
          <w:p w14:paraId="6F54464D" w14:textId="77777777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263" w:type="dxa"/>
            <w:vAlign w:val="center"/>
          </w:tcPr>
          <w:p w14:paraId="0F19FB7A" w14:textId="77777777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5F141C" w:rsidRPr="00BE5913" w14:paraId="0FD50546" w14:textId="77777777" w:rsidTr="005F141C">
        <w:trPr>
          <w:trHeight w:val="593"/>
          <w:tblHeader/>
        </w:trPr>
        <w:tc>
          <w:tcPr>
            <w:tcW w:w="2967" w:type="dxa"/>
          </w:tcPr>
          <w:p w14:paraId="7B3F912E" w14:textId="77777777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bidi="ar-SA"/>
              </w:rPr>
            </w:pPr>
          </w:p>
          <w:p w14:paraId="50B18087" w14:textId="77777777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  <w:r w:rsidRPr="00BE5913">
              <w:rPr>
                <w:rFonts w:asciiTheme="majorBidi" w:hAnsiTheme="majorBidi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347" w:type="dxa"/>
            <w:vAlign w:val="bottom"/>
          </w:tcPr>
          <w:p w14:paraId="449CADC2" w14:textId="77777777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49C2C8D6" w14:textId="6278C1B2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B11C2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1</w:t>
            </w: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 </w:t>
            </w: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</w:p>
        </w:tc>
        <w:tc>
          <w:tcPr>
            <w:tcW w:w="276" w:type="dxa"/>
            <w:vAlign w:val="bottom"/>
          </w:tcPr>
          <w:p w14:paraId="509FA005" w14:textId="77777777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16CAB756" w14:textId="77777777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sz w:val="29"/>
                <w:szCs w:val="29"/>
                <w:cs/>
              </w:rPr>
              <w:t>กำไร</w:t>
            </w: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หรือ ข</w:t>
            </w:r>
            <w:r w:rsidRPr="00BE5913">
              <w:rPr>
                <w:rFonts w:ascii="Angsana New" w:eastAsia="MS Mincho" w:hAnsi="Angsana New"/>
                <w:sz w:val="29"/>
                <w:szCs w:val="29"/>
                <w:cs/>
              </w:rPr>
              <w:t>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9E817B5" w14:textId="77777777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57E2872B" w14:textId="77777777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5D8F7F41" w14:textId="77777777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2CBD4CCA" w14:textId="77777777" w:rsidR="004A537C" w:rsidRDefault="004A537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  <w:p w14:paraId="034D50F6" w14:textId="18E88EDC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>
              <w:rPr>
                <w:rFonts w:ascii="Angsana New" w:eastAsia="MS Mincho" w:hAnsi="Angsana New" w:hint="cs"/>
                <w:sz w:val="29"/>
                <w:szCs w:val="29"/>
                <w:cs/>
              </w:rPr>
              <w:t>โอน</w:t>
            </w:r>
          </w:p>
        </w:tc>
        <w:tc>
          <w:tcPr>
            <w:tcW w:w="270" w:type="dxa"/>
          </w:tcPr>
          <w:p w14:paraId="286865BF" w14:textId="77777777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263" w:type="dxa"/>
            <w:vAlign w:val="bottom"/>
          </w:tcPr>
          <w:p w14:paraId="48142428" w14:textId="77777777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47BBEF38" w14:textId="78CDCC9F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C070A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3</w:t>
            </w:r>
            <w:r w:rsidRPr="00B11C2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1</w:t>
            </w: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 </w:t>
            </w:r>
            <w:r w:rsidRPr="00BE5913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ธันวาคม</w:t>
            </w: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</w:p>
        </w:tc>
      </w:tr>
      <w:tr w:rsidR="005F141C" w:rsidRPr="00BE5913" w14:paraId="6F23A54F" w14:textId="77777777" w:rsidTr="005F141C">
        <w:trPr>
          <w:trHeight w:val="139"/>
          <w:tblHeader/>
        </w:trPr>
        <w:tc>
          <w:tcPr>
            <w:tcW w:w="2967" w:type="dxa"/>
          </w:tcPr>
          <w:p w14:paraId="0485E4B4" w14:textId="77777777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6936" w:type="dxa"/>
            <w:gridSpan w:val="9"/>
          </w:tcPr>
          <w:p w14:paraId="637A8A97" w14:textId="50A7E712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jc w:val="center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  <w:r w:rsidRPr="00BE5913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5F141C" w:rsidRPr="00BE5913" w14:paraId="11831939" w14:textId="77777777" w:rsidTr="005F141C">
        <w:trPr>
          <w:trHeight w:val="139"/>
        </w:trPr>
        <w:tc>
          <w:tcPr>
            <w:tcW w:w="2967" w:type="dxa"/>
          </w:tcPr>
          <w:p w14:paraId="6812CBB1" w14:textId="6C78802A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</w:pPr>
            <w:r w:rsidRPr="00C070A0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  <w:t>2568</w:t>
            </w:r>
          </w:p>
        </w:tc>
        <w:tc>
          <w:tcPr>
            <w:tcW w:w="1347" w:type="dxa"/>
          </w:tcPr>
          <w:p w14:paraId="341D4355" w14:textId="77777777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6" w:type="dxa"/>
          </w:tcPr>
          <w:p w14:paraId="61ACDB49" w14:textId="77777777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117" w:type="dxa"/>
          </w:tcPr>
          <w:p w14:paraId="3F655D55" w14:textId="77777777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0" w:type="dxa"/>
          </w:tcPr>
          <w:p w14:paraId="2EBA493E" w14:textId="77777777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043" w:type="dxa"/>
          </w:tcPr>
          <w:p w14:paraId="3B988E50" w14:textId="77777777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0" w:type="dxa"/>
          </w:tcPr>
          <w:p w14:paraId="1FA34F74" w14:textId="77777777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080" w:type="dxa"/>
          </w:tcPr>
          <w:p w14:paraId="2D50EACA" w14:textId="0846CFEC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0" w:type="dxa"/>
          </w:tcPr>
          <w:p w14:paraId="5AE4FD0A" w14:textId="77777777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263" w:type="dxa"/>
          </w:tcPr>
          <w:p w14:paraId="7CEB7232" w14:textId="77777777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5F141C" w:rsidRPr="00BE5913" w14:paraId="4A681608" w14:textId="77777777" w:rsidTr="005F141C">
        <w:trPr>
          <w:trHeight w:val="139"/>
        </w:trPr>
        <w:tc>
          <w:tcPr>
            <w:tcW w:w="2967" w:type="dxa"/>
          </w:tcPr>
          <w:p w14:paraId="6D6B4A6B" w14:textId="77777777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pacing w:val="-6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/>
                <w:b/>
                <w:bCs/>
                <w:i/>
                <w:iCs/>
                <w:spacing w:val="-6"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7" w:type="dxa"/>
          </w:tcPr>
          <w:p w14:paraId="4812C9E1" w14:textId="77777777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6" w:type="dxa"/>
          </w:tcPr>
          <w:p w14:paraId="13D7A2DE" w14:textId="77777777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117" w:type="dxa"/>
          </w:tcPr>
          <w:p w14:paraId="528FE83A" w14:textId="77777777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0" w:type="dxa"/>
          </w:tcPr>
          <w:p w14:paraId="75CCE125" w14:textId="77777777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043" w:type="dxa"/>
          </w:tcPr>
          <w:p w14:paraId="4FE62DBE" w14:textId="77777777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0" w:type="dxa"/>
          </w:tcPr>
          <w:p w14:paraId="390EEA22" w14:textId="77777777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080" w:type="dxa"/>
          </w:tcPr>
          <w:p w14:paraId="6BCD640D" w14:textId="30E0BF12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0" w:type="dxa"/>
          </w:tcPr>
          <w:p w14:paraId="0B4A097A" w14:textId="77777777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263" w:type="dxa"/>
          </w:tcPr>
          <w:p w14:paraId="062A3313" w14:textId="77777777" w:rsidR="005F141C" w:rsidRPr="00BE5913" w:rsidRDefault="005F14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486F8D" w:rsidRPr="00BE5913" w14:paraId="5B6006F2" w14:textId="77777777" w:rsidTr="005F141C">
        <w:trPr>
          <w:trHeight w:val="348"/>
        </w:trPr>
        <w:tc>
          <w:tcPr>
            <w:tcW w:w="2967" w:type="dxa"/>
          </w:tcPr>
          <w:p w14:paraId="1621FAF0" w14:textId="043E34C1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/>
                <w:spacing w:val="-12"/>
                <w:sz w:val="29"/>
                <w:szCs w:val="29"/>
                <w:cs/>
              </w:rPr>
              <w:t>ลูกหนี้การค้า</w:t>
            </w:r>
            <w:r w:rsidRPr="00BE5913">
              <w:rPr>
                <w:rFonts w:ascii="Angsana New" w:eastAsia="MS Mincho" w:hAnsi="Angsana New" w:hint="cs"/>
                <w:spacing w:val="-12"/>
                <w:sz w:val="29"/>
                <w:szCs w:val="29"/>
                <w:cs/>
              </w:rPr>
              <w:t>และลูกหนี้หมุนเวียนอื่น</w:t>
            </w:r>
            <w:r w:rsidRPr="00BE5913">
              <w:rPr>
                <w:rFonts w:ascii="Angsana New" w:eastAsia="MS Mincho" w:hAnsi="Angsana New"/>
                <w:sz w:val="29"/>
                <w:szCs w:val="29"/>
                <w:cs/>
              </w:rPr>
              <w:t xml:space="preserve"> </w:t>
            </w:r>
            <w:r w:rsidRPr="00BE5913">
              <w:rPr>
                <w:rFonts w:ascii="Angsana New" w:eastAsia="MS Mincho" w:hAnsi="Angsana New"/>
                <w:sz w:val="29"/>
                <w:szCs w:val="29"/>
              </w:rPr>
              <w:br/>
            </w:r>
            <w:r w:rsidRPr="00BE5913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(</w:t>
            </w:r>
            <w:r w:rsidRPr="00BE5913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ค่าเผื่อการด้อยค่า</w:t>
            </w:r>
            <w:r w:rsidRPr="00BE5913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14:paraId="30A48E59" w14:textId="242F98FD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4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7</w:t>
            </w: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3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276" w:type="dxa"/>
            <w:vAlign w:val="bottom"/>
          </w:tcPr>
          <w:p w14:paraId="33F5B8E9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74C38E8B" w14:textId="4605A4FC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3</w:t>
            </w: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</w:p>
        </w:tc>
        <w:tc>
          <w:tcPr>
            <w:tcW w:w="270" w:type="dxa"/>
            <w:vAlign w:val="bottom"/>
          </w:tcPr>
          <w:p w14:paraId="0D406AC7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043" w:type="dxa"/>
            <w:vAlign w:val="bottom"/>
          </w:tcPr>
          <w:p w14:paraId="7B4D0691" w14:textId="2F752AD8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C7AE010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28970D21" w14:textId="77777777" w:rsidR="008708D7" w:rsidRDefault="008708D7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109BC4F2" w14:textId="6C5C362B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0FBF5ACC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263" w:type="dxa"/>
            <w:vAlign w:val="bottom"/>
          </w:tcPr>
          <w:p w14:paraId="5BA2D84F" w14:textId="75461E6B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5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733</w:t>
            </w:r>
          </w:p>
        </w:tc>
      </w:tr>
      <w:tr w:rsidR="00486F8D" w:rsidRPr="00BE5913" w14:paraId="3872DA08" w14:textId="77777777" w:rsidTr="005F141C">
        <w:trPr>
          <w:trHeight w:val="348"/>
        </w:trPr>
        <w:tc>
          <w:tcPr>
            <w:tcW w:w="2967" w:type="dxa"/>
          </w:tcPr>
          <w:p w14:paraId="5CBE5DDC" w14:textId="0C5DCAD5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pacing w:val="-12"/>
                <w:sz w:val="29"/>
                <w:szCs w:val="29"/>
                <w:cs/>
              </w:rPr>
            </w:pPr>
            <w:r w:rsidRPr="00BE5913">
              <w:rPr>
                <w:rFonts w:asciiTheme="majorBidi" w:hAnsiTheme="majorBidi" w:hint="cs"/>
                <w:sz w:val="29"/>
                <w:szCs w:val="29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347" w:type="dxa"/>
          </w:tcPr>
          <w:p w14:paraId="0E23BB48" w14:textId="7B487E8D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2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7</w:t>
            </w: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3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276" w:type="dxa"/>
            <w:vAlign w:val="bottom"/>
          </w:tcPr>
          <w:p w14:paraId="0BD48463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17" w:type="dxa"/>
          </w:tcPr>
          <w:p w14:paraId="72E78B86" w14:textId="5AC445B2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0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37E09169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043" w:type="dxa"/>
          </w:tcPr>
          <w:p w14:paraId="3D373B31" w14:textId="2CCD92B5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94"/>
              </w:tabs>
              <w:spacing w:line="240" w:lineRule="auto"/>
              <w:ind w:left="-108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32</w:t>
            </w: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</w:p>
        </w:tc>
        <w:tc>
          <w:tcPr>
            <w:tcW w:w="270" w:type="dxa"/>
          </w:tcPr>
          <w:p w14:paraId="2CB5FFEF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18CEBF15" w14:textId="3F1F62F4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0AE69CAC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263" w:type="dxa"/>
          </w:tcPr>
          <w:p w14:paraId="4C152C1B" w14:textId="0EEE601E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3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23</w:t>
            </w:r>
          </w:p>
        </w:tc>
      </w:tr>
      <w:tr w:rsidR="00486F8D" w:rsidRPr="00BE5913" w14:paraId="19AD009F" w14:textId="77777777" w:rsidTr="005F141C">
        <w:trPr>
          <w:trHeight w:val="348"/>
        </w:trPr>
        <w:tc>
          <w:tcPr>
            <w:tcW w:w="2967" w:type="dxa"/>
          </w:tcPr>
          <w:p w14:paraId="2E5E003B" w14:textId="77777777" w:rsidR="00486F8D" w:rsidRPr="00BE5913" w:rsidRDefault="00486F8D" w:rsidP="00486F8D">
            <w:pPr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47" w:type="dxa"/>
            <w:vAlign w:val="bottom"/>
          </w:tcPr>
          <w:p w14:paraId="78BBF436" w14:textId="6FD10D2F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79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687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276" w:type="dxa"/>
            <w:vAlign w:val="bottom"/>
          </w:tcPr>
          <w:p w14:paraId="5D94A62A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5C7C4418" w14:textId="3EA11645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6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729</w:t>
            </w:r>
          </w:p>
        </w:tc>
        <w:tc>
          <w:tcPr>
            <w:tcW w:w="270" w:type="dxa"/>
            <w:vAlign w:val="bottom"/>
          </w:tcPr>
          <w:p w14:paraId="264D3FE3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043" w:type="dxa"/>
            <w:vAlign w:val="bottom"/>
          </w:tcPr>
          <w:p w14:paraId="06883533" w14:textId="654984E9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9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837</w:t>
            </w:r>
          </w:p>
        </w:tc>
        <w:tc>
          <w:tcPr>
            <w:tcW w:w="270" w:type="dxa"/>
          </w:tcPr>
          <w:p w14:paraId="290648B3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26A7BC5A" w14:textId="77777777" w:rsidR="008708D7" w:rsidRDefault="008708D7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7FFB5BAE" w14:textId="45DF680E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17DA557B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263" w:type="dxa"/>
            <w:vAlign w:val="bottom"/>
          </w:tcPr>
          <w:p w14:paraId="1F6CFD98" w14:textId="5FE2EEFF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96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253</w:t>
            </w:r>
          </w:p>
        </w:tc>
      </w:tr>
      <w:tr w:rsidR="00486F8D" w:rsidRPr="00BE5913" w14:paraId="2A630C98" w14:textId="77777777" w:rsidTr="005F141C">
        <w:trPr>
          <w:trHeight w:val="348"/>
        </w:trPr>
        <w:tc>
          <w:tcPr>
            <w:tcW w:w="2967" w:type="dxa"/>
          </w:tcPr>
          <w:p w14:paraId="47D00EA0" w14:textId="67A2A3D5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394BD0">
              <w:rPr>
                <w:rFonts w:asciiTheme="majorBidi" w:hAnsiTheme="majorBidi" w:hint="cs"/>
                <w:sz w:val="29"/>
                <w:szCs w:val="29"/>
                <w:cs/>
              </w:rPr>
              <w:t>ที่ดิน</w:t>
            </w:r>
            <w:r w:rsidRPr="00394BD0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394BD0">
              <w:rPr>
                <w:rFonts w:asciiTheme="majorBidi" w:hAnsiTheme="majorBidi" w:hint="cs"/>
                <w:sz w:val="29"/>
                <w:szCs w:val="29"/>
                <w:cs/>
              </w:rPr>
              <w:t>อาคารและอุปกรณ์</w:t>
            </w:r>
          </w:p>
        </w:tc>
        <w:tc>
          <w:tcPr>
            <w:tcW w:w="1347" w:type="dxa"/>
          </w:tcPr>
          <w:p w14:paraId="13CDEB04" w14:textId="77F150D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865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579</w:t>
            </w:r>
          </w:p>
        </w:tc>
        <w:tc>
          <w:tcPr>
            <w:tcW w:w="276" w:type="dxa"/>
            <w:vAlign w:val="bottom"/>
          </w:tcPr>
          <w:p w14:paraId="5DBDB897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17" w:type="dxa"/>
          </w:tcPr>
          <w:p w14:paraId="525F6547" w14:textId="2205D498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93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994</w:t>
            </w:r>
          </w:p>
        </w:tc>
        <w:tc>
          <w:tcPr>
            <w:tcW w:w="270" w:type="dxa"/>
            <w:vAlign w:val="bottom"/>
          </w:tcPr>
          <w:p w14:paraId="30BD2844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043" w:type="dxa"/>
          </w:tcPr>
          <w:p w14:paraId="63BE7984" w14:textId="206FA2BC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8EED8B0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7F67F13C" w14:textId="2C8BB049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1D489B5D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263" w:type="dxa"/>
          </w:tcPr>
          <w:p w14:paraId="057D1388" w14:textId="730A1FFD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959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573</w:t>
            </w:r>
          </w:p>
        </w:tc>
      </w:tr>
      <w:tr w:rsidR="00486F8D" w:rsidRPr="00BE5913" w14:paraId="2D1EA770" w14:textId="77777777" w:rsidTr="005F141C">
        <w:trPr>
          <w:trHeight w:val="348"/>
        </w:trPr>
        <w:tc>
          <w:tcPr>
            <w:tcW w:w="2967" w:type="dxa"/>
          </w:tcPr>
          <w:p w14:paraId="1C9A2E79" w14:textId="4C05D739" w:rsidR="00486F8D" w:rsidRPr="00BE5913" w:rsidRDefault="00486F8D" w:rsidP="00486F8D">
            <w:pPr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394BD0">
              <w:rPr>
                <w:rFonts w:ascii="Angsana New" w:eastAsia="MS Mincho" w:hAnsi="Angsana New" w:hint="cs"/>
                <w:sz w:val="29"/>
                <w:szCs w:val="29"/>
                <w:cs/>
              </w:rPr>
              <w:t>หนี้สิน</w:t>
            </w:r>
            <w:r>
              <w:rPr>
                <w:rFonts w:ascii="Angsana New" w:eastAsia="MS Mincho" w:hAnsi="Angsana New" w:hint="cs"/>
                <w:sz w:val="29"/>
                <w:szCs w:val="29"/>
                <w:cs/>
              </w:rPr>
              <w:t>ตามสัญญาเช่า</w:t>
            </w:r>
          </w:p>
        </w:tc>
        <w:tc>
          <w:tcPr>
            <w:tcW w:w="1347" w:type="dxa"/>
          </w:tcPr>
          <w:p w14:paraId="61F58E81" w14:textId="765877C4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8</w:t>
            </w: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00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977</w:t>
            </w:r>
          </w:p>
        </w:tc>
        <w:tc>
          <w:tcPr>
            <w:tcW w:w="276" w:type="dxa"/>
            <w:vAlign w:val="bottom"/>
          </w:tcPr>
          <w:p w14:paraId="2468CDB2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17" w:type="dxa"/>
          </w:tcPr>
          <w:p w14:paraId="63A7EF8B" w14:textId="372ECF11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4</w:t>
            </w: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762</w:t>
            </w:r>
          </w:p>
        </w:tc>
        <w:tc>
          <w:tcPr>
            <w:tcW w:w="270" w:type="dxa"/>
            <w:vAlign w:val="bottom"/>
          </w:tcPr>
          <w:p w14:paraId="3C9D8515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043" w:type="dxa"/>
          </w:tcPr>
          <w:p w14:paraId="02074B74" w14:textId="75C2C3F6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4911862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228C2F57" w14:textId="05F6A263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6CE645EE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263" w:type="dxa"/>
          </w:tcPr>
          <w:p w14:paraId="59159C6B" w14:textId="484FF514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842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739</w:t>
            </w:r>
          </w:p>
        </w:tc>
      </w:tr>
      <w:tr w:rsidR="00486F8D" w:rsidRPr="00BE5913" w14:paraId="41F5BA40" w14:textId="77777777" w:rsidTr="005F141C">
        <w:trPr>
          <w:trHeight w:val="348"/>
        </w:trPr>
        <w:tc>
          <w:tcPr>
            <w:tcW w:w="2967" w:type="dxa"/>
          </w:tcPr>
          <w:p w14:paraId="1CFD9F84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347" w:type="dxa"/>
          </w:tcPr>
          <w:p w14:paraId="48DD56EE" w14:textId="05AFC1B3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72</w:t>
            </w: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785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276" w:type="dxa"/>
            <w:vAlign w:val="bottom"/>
          </w:tcPr>
          <w:p w14:paraId="6E5CC957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17" w:type="dxa"/>
          </w:tcPr>
          <w:p w14:paraId="78A5097C" w14:textId="61B9109E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(110,887)</w:t>
            </w:r>
          </w:p>
        </w:tc>
        <w:tc>
          <w:tcPr>
            <w:tcW w:w="270" w:type="dxa"/>
            <w:vAlign w:val="bottom"/>
          </w:tcPr>
          <w:p w14:paraId="6E69D60D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043" w:type="dxa"/>
          </w:tcPr>
          <w:p w14:paraId="6D45A23D" w14:textId="4BE4A103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9596756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1E0848A9" w14:textId="61C0567A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27196A30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263" w:type="dxa"/>
          </w:tcPr>
          <w:p w14:paraId="5270CFEB" w14:textId="23D8E256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6</w:t>
            </w: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10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,898</w:t>
            </w:r>
          </w:p>
        </w:tc>
      </w:tr>
      <w:tr w:rsidR="00486F8D" w:rsidRPr="00BE5913" w14:paraId="74859221" w14:textId="77777777" w:rsidTr="00E23D88">
        <w:trPr>
          <w:trHeight w:val="348"/>
        </w:trPr>
        <w:tc>
          <w:tcPr>
            <w:tcW w:w="2967" w:type="dxa"/>
            <w:vAlign w:val="center"/>
          </w:tcPr>
          <w:p w14:paraId="5F0633DB" w14:textId="4678013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อื่น</w:t>
            </w:r>
            <w:r w:rsidR="00E46EC3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</w:t>
            </w: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ๆ</w:t>
            </w:r>
          </w:p>
        </w:tc>
        <w:tc>
          <w:tcPr>
            <w:tcW w:w="1347" w:type="dxa"/>
          </w:tcPr>
          <w:p w14:paraId="0C0040CA" w14:textId="6BBA4E7A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464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23</w:t>
            </w:r>
          </w:p>
        </w:tc>
        <w:tc>
          <w:tcPr>
            <w:tcW w:w="276" w:type="dxa"/>
            <w:vAlign w:val="bottom"/>
          </w:tcPr>
          <w:p w14:paraId="00C22BE6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17" w:type="dxa"/>
          </w:tcPr>
          <w:p w14:paraId="341AD7F8" w14:textId="6E48ADF3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274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36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270" w:type="dxa"/>
            <w:vAlign w:val="bottom"/>
          </w:tcPr>
          <w:p w14:paraId="04DC0E87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043" w:type="dxa"/>
          </w:tcPr>
          <w:p w14:paraId="09261053" w14:textId="1D01D89E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FBFC037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2067B1" w14:textId="2AC26E19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7D27BF20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F2F45FF" w14:textId="245B0EA3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738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48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8</w:t>
            </w:r>
          </w:p>
        </w:tc>
      </w:tr>
      <w:tr w:rsidR="00486F8D" w:rsidRPr="00BE5913" w14:paraId="2CEA9B40" w14:textId="77777777" w:rsidTr="00E23D88">
        <w:trPr>
          <w:trHeight w:val="334"/>
        </w:trPr>
        <w:tc>
          <w:tcPr>
            <w:tcW w:w="2967" w:type="dxa"/>
          </w:tcPr>
          <w:p w14:paraId="434402DC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232E89F7" w14:textId="2CF139B2" w:rsidR="00486F8D" w:rsidRPr="00394BD0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cs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3</w:t>
            </w: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949</w:t>
            </w: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557</w:t>
            </w:r>
            <w:r w:rsidRPr="00394BD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276" w:type="dxa"/>
            <w:vAlign w:val="bottom"/>
          </w:tcPr>
          <w:p w14:paraId="4B6F8C9D" w14:textId="77777777" w:rsidR="00486F8D" w:rsidRPr="00394BD0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1172529B" w14:textId="78D632C8" w:rsidR="00486F8D" w:rsidRPr="00394BD0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306,993</w:t>
            </w:r>
          </w:p>
        </w:tc>
        <w:tc>
          <w:tcPr>
            <w:tcW w:w="270" w:type="dxa"/>
            <w:vAlign w:val="bottom"/>
          </w:tcPr>
          <w:p w14:paraId="69D7C98A" w14:textId="77777777" w:rsidR="00486F8D" w:rsidRPr="00394BD0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14:paraId="165BAD0B" w14:textId="2DA35FFC" w:rsidR="00486F8D" w:rsidRPr="00394BD0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41"/>
              <w:jc w:val="right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B11C2B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10</w:t>
            </w: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,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1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57</w:t>
            </w:r>
          </w:p>
        </w:tc>
        <w:tc>
          <w:tcPr>
            <w:tcW w:w="270" w:type="dxa"/>
          </w:tcPr>
          <w:p w14:paraId="65CE0ABC" w14:textId="77777777" w:rsidR="00486F8D" w:rsidRPr="00394BD0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934301" w14:textId="4DFE1BCD" w:rsidR="00486F8D" w:rsidRPr="00394BD0" w:rsidRDefault="00E23D88" w:rsidP="00E23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26379490" w14:textId="77777777" w:rsidR="00486F8D" w:rsidRPr="00394BD0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3209F127" w14:textId="21E840B1" w:rsidR="00486F8D" w:rsidRPr="00394BD0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4</w:t>
            </w: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266</w:t>
            </w: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,707</w:t>
            </w:r>
          </w:p>
        </w:tc>
      </w:tr>
      <w:tr w:rsidR="00486F8D" w:rsidRPr="00BE5913" w14:paraId="2A3A5ED2" w14:textId="77777777" w:rsidTr="00E23D88">
        <w:trPr>
          <w:trHeight w:val="334"/>
        </w:trPr>
        <w:tc>
          <w:tcPr>
            <w:tcW w:w="2967" w:type="dxa"/>
            <w:vAlign w:val="center"/>
          </w:tcPr>
          <w:p w14:paraId="3F52A6EA" w14:textId="6E971906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47" w:type="dxa"/>
            <w:vAlign w:val="center"/>
          </w:tcPr>
          <w:p w14:paraId="60DA2F7B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6" w:type="dxa"/>
            <w:vAlign w:val="center"/>
          </w:tcPr>
          <w:p w14:paraId="2D5C5EAC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117" w:type="dxa"/>
            <w:vAlign w:val="center"/>
          </w:tcPr>
          <w:p w14:paraId="4BA8AFEB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vAlign w:val="center"/>
          </w:tcPr>
          <w:p w14:paraId="2171B67F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043" w:type="dxa"/>
            <w:vAlign w:val="center"/>
          </w:tcPr>
          <w:p w14:paraId="2272DDBC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4B640DB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25DFB3" w14:textId="10F29120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  <w:vAlign w:val="center"/>
          </w:tcPr>
          <w:p w14:paraId="11DE993D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375CDEE1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86F8D" w:rsidRPr="00BE5913" w14:paraId="0854CD9D" w14:textId="77777777" w:rsidTr="005F141C">
        <w:trPr>
          <w:trHeight w:val="334"/>
        </w:trPr>
        <w:tc>
          <w:tcPr>
            <w:tcW w:w="2967" w:type="dxa"/>
          </w:tcPr>
          <w:p w14:paraId="1C54682C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i/>
                <w:iCs/>
                <w:sz w:val="29"/>
                <w:szCs w:val="29"/>
                <w:cs/>
              </w:rPr>
              <w:t>หนี้สิน</w:t>
            </w:r>
            <w:r w:rsidRPr="00BE5913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347" w:type="dxa"/>
          </w:tcPr>
          <w:p w14:paraId="6D2D1734" w14:textId="5162541C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35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6" w:type="dxa"/>
          </w:tcPr>
          <w:p w14:paraId="75E02112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17" w:type="dxa"/>
          </w:tcPr>
          <w:p w14:paraId="3261A10E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5" w:lineRule="auto"/>
              <w:ind w:right="6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</w:tcPr>
          <w:p w14:paraId="666C771E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043" w:type="dxa"/>
          </w:tcPr>
          <w:p w14:paraId="6A229C5A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</w:tcPr>
          <w:p w14:paraId="3115CF24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080" w:type="dxa"/>
          </w:tcPr>
          <w:p w14:paraId="4173E246" w14:textId="2331304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</w:tcPr>
          <w:p w14:paraId="160A59C1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63" w:type="dxa"/>
          </w:tcPr>
          <w:p w14:paraId="2D294038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35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</w:pPr>
          </w:p>
        </w:tc>
      </w:tr>
      <w:tr w:rsidR="00486F8D" w:rsidRPr="00BE5913" w14:paraId="1A48EA56" w14:textId="77777777" w:rsidTr="00613943">
        <w:trPr>
          <w:trHeight w:val="334"/>
        </w:trPr>
        <w:tc>
          <w:tcPr>
            <w:tcW w:w="2967" w:type="dxa"/>
          </w:tcPr>
          <w:p w14:paraId="71439537" w14:textId="175E0FE2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/>
                <w:sz w:val="29"/>
                <w:szCs w:val="29"/>
                <w:cs/>
              </w:rPr>
              <w:t>อสังหาริมทรัพย์เพื่อการลงทุ</w:t>
            </w: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น</w:t>
            </w:r>
          </w:p>
        </w:tc>
        <w:tc>
          <w:tcPr>
            <w:tcW w:w="1347" w:type="dxa"/>
            <w:vAlign w:val="bottom"/>
          </w:tcPr>
          <w:p w14:paraId="48C05777" w14:textId="3914EC80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109"/>
              <w:rPr>
                <w:rFonts w:asciiTheme="majorBidi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(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7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59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426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6" w:type="dxa"/>
            <w:vAlign w:val="bottom"/>
          </w:tcPr>
          <w:p w14:paraId="15E84D12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0BE1610B" w14:textId="16DFC9FE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(</w:t>
            </w:r>
            <w:r w:rsidRPr="00B11C2B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1</w:t>
            </w:r>
            <w:r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5</w:t>
            </w:r>
            <w:r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52,941)</w:t>
            </w:r>
          </w:p>
        </w:tc>
        <w:tc>
          <w:tcPr>
            <w:tcW w:w="270" w:type="dxa"/>
            <w:vAlign w:val="bottom"/>
          </w:tcPr>
          <w:p w14:paraId="60548AA2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17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</w:p>
        </w:tc>
        <w:tc>
          <w:tcPr>
            <w:tcW w:w="1043" w:type="dxa"/>
            <w:vAlign w:val="bottom"/>
          </w:tcPr>
          <w:p w14:paraId="26574610" w14:textId="2DB73B7D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-</w:t>
            </w:r>
          </w:p>
        </w:tc>
        <w:tc>
          <w:tcPr>
            <w:tcW w:w="270" w:type="dxa"/>
          </w:tcPr>
          <w:p w14:paraId="25E54507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170"/>
              </w:tabs>
              <w:spacing w:line="235" w:lineRule="auto"/>
              <w:ind w:right="-109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6A6427C5" w14:textId="3C1E0EE0" w:rsidR="00486F8D" w:rsidRPr="00BE5913" w:rsidRDefault="00E23D88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170"/>
              </w:tabs>
              <w:spacing w:line="235" w:lineRule="auto"/>
              <w:ind w:right="-109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211,033</w:t>
            </w:r>
          </w:p>
        </w:tc>
        <w:tc>
          <w:tcPr>
            <w:tcW w:w="270" w:type="dxa"/>
            <w:vAlign w:val="bottom"/>
          </w:tcPr>
          <w:p w14:paraId="21E36F46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170"/>
              </w:tabs>
              <w:spacing w:line="235" w:lineRule="auto"/>
              <w:ind w:right="-109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</w:p>
        </w:tc>
        <w:tc>
          <w:tcPr>
            <w:tcW w:w="1263" w:type="dxa"/>
            <w:vAlign w:val="bottom"/>
          </w:tcPr>
          <w:p w14:paraId="4CFBFD7E" w14:textId="547A287B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(8,</w:t>
            </w:r>
            <w:r w:rsidR="00E23D88">
              <w:rPr>
                <w:rFonts w:asciiTheme="majorBidi" w:eastAsia="MS Mincho" w:hAnsiTheme="majorBidi" w:cstheme="majorBidi"/>
                <w:sz w:val="29"/>
                <w:szCs w:val="29"/>
              </w:rPr>
              <w:t>501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,3</w:t>
            </w:r>
            <w:r w:rsidR="00E23D88">
              <w:rPr>
                <w:rFonts w:asciiTheme="majorBidi" w:eastAsia="MS Mincho" w:hAnsiTheme="majorBidi" w:cstheme="majorBidi"/>
                <w:sz w:val="29"/>
                <w:szCs w:val="29"/>
              </w:rPr>
              <w:t>34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</w:tr>
      <w:tr w:rsidR="00486F8D" w:rsidRPr="00BE5913" w14:paraId="63C5E385" w14:textId="77777777" w:rsidTr="00613943">
        <w:trPr>
          <w:trHeight w:val="334"/>
        </w:trPr>
        <w:tc>
          <w:tcPr>
            <w:tcW w:w="2967" w:type="dxa"/>
          </w:tcPr>
          <w:p w14:paraId="4CF6254F" w14:textId="7214EF15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394BD0">
              <w:rPr>
                <w:rFonts w:ascii="Angsana New" w:eastAsia="MS Mincho" w:hAnsi="Angsana New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347" w:type="dxa"/>
            <w:vAlign w:val="bottom"/>
          </w:tcPr>
          <w:p w14:paraId="60826925" w14:textId="0C8806F3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109"/>
              <w:rPr>
                <w:rFonts w:asciiTheme="majorBidi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(</w:t>
            </w: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9</w:t>
            </w: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588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6" w:type="dxa"/>
            <w:vAlign w:val="bottom"/>
          </w:tcPr>
          <w:p w14:paraId="0608A39C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951"/>
              </w:tabs>
              <w:spacing w:line="235" w:lineRule="auto"/>
              <w:ind w:right="-9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0D501674" w14:textId="0798C350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(</w:t>
            </w:r>
            <w:r w:rsidRPr="00B11C2B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46</w:t>
            </w:r>
            <w:r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363</w:t>
            </w:r>
            <w:r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547A138A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1060"/>
                <w:tab w:val="decimal" w:pos="117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</w:p>
        </w:tc>
        <w:tc>
          <w:tcPr>
            <w:tcW w:w="1043" w:type="dxa"/>
            <w:vAlign w:val="bottom"/>
          </w:tcPr>
          <w:p w14:paraId="6A4C8633" w14:textId="6971F32A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-</w:t>
            </w:r>
          </w:p>
        </w:tc>
        <w:tc>
          <w:tcPr>
            <w:tcW w:w="270" w:type="dxa"/>
          </w:tcPr>
          <w:p w14:paraId="50C2EEFC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1060"/>
                <w:tab w:val="decimal" w:pos="1170"/>
              </w:tabs>
              <w:spacing w:line="235" w:lineRule="auto"/>
              <w:ind w:right="-109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1BF7CF5C" w14:textId="5A93E3E6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1060"/>
                <w:tab w:val="decimal" w:pos="1170"/>
              </w:tabs>
              <w:spacing w:line="235" w:lineRule="auto"/>
              <w:ind w:right="-109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2023A50D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1060"/>
                <w:tab w:val="decimal" w:pos="1170"/>
              </w:tabs>
              <w:spacing w:line="235" w:lineRule="auto"/>
              <w:ind w:right="-109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</w:p>
        </w:tc>
        <w:tc>
          <w:tcPr>
            <w:tcW w:w="1263" w:type="dxa"/>
            <w:vAlign w:val="bottom"/>
          </w:tcPr>
          <w:p w14:paraId="1829331D" w14:textId="01849411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(</w:t>
            </w: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337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95</w:t>
            </w: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</w:tr>
      <w:tr w:rsidR="00486F8D" w:rsidRPr="00BE5913" w14:paraId="16EA16EF" w14:textId="77777777" w:rsidTr="00613943">
        <w:trPr>
          <w:trHeight w:val="334"/>
        </w:trPr>
        <w:tc>
          <w:tcPr>
            <w:tcW w:w="2967" w:type="dxa"/>
          </w:tcPr>
          <w:p w14:paraId="39B65243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ส่วนเกินทุนจากการตีราคาที่ดิน</w:t>
            </w:r>
          </w:p>
          <w:p w14:paraId="227EB23A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BE5913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(จากการตีราคา</w:t>
            </w:r>
            <w:r w:rsidRPr="00BE5913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ใหม่</w:t>
            </w:r>
            <w:r w:rsidRPr="00BE5913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14:paraId="0F0F9B17" w14:textId="10BE7758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(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5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32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542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6" w:type="dxa"/>
            <w:vAlign w:val="bottom"/>
          </w:tcPr>
          <w:p w14:paraId="64BD7D85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5485520C" w14:textId="5169E19A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35" w:lineRule="auto"/>
              <w:ind w:right="119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9A9846F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  <w:tab w:val="decimal" w:pos="117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</w:p>
        </w:tc>
        <w:tc>
          <w:tcPr>
            <w:tcW w:w="1043" w:type="dxa"/>
            <w:vAlign w:val="bottom"/>
          </w:tcPr>
          <w:p w14:paraId="1703FA66" w14:textId="334319E0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(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29</w:t>
            </w:r>
            <w:r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7</w:t>
            </w:r>
            <w:r w:rsidRPr="00B11C2B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0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7</w:t>
            </w:r>
            <w:r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)</w:t>
            </w:r>
          </w:p>
        </w:tc>
        <w:tc>
          <w:tcPr>
            <w:tcW w:w="270" w:type="dxa"/>
          </w:tcPr>
          <w:p w14:paraId="7B20CE6E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  <w:tab w:val="decimal" w:pos="117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0EC920C6" w14:textId="334A7499" w:rsidR="00486F8D" w:rsidRPr="00BE5913" w:rsidRDefault="00E23D88" w:rsidP="00E23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1060"/>
                <w:tab w:val="decimal" w:pos="1170"/>
              </w:tabs>
              <w:spacing w:line="235" w:lineRule="auto"/>
              <w:ind w:right="-109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(211,033)</w:t>
            </w:r>
          </w:p>
        </w:tc>
        <w:tc>
          <w:tcPr>
            <w:tcW w:w="270" w:type="dxa"/>
            <w:vAlign w:val="bottom"/>
          </w:tcPr>
          <w:p w14:paraId="7812E80E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  <w:tab w:val="decimal" w:pos="117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</w:p>
        </w:tc>
        <w:tc>
          <w:tcPr>
            <w:tcW w:w="1263" w:type="dxa"/>
            <w:vAlign w:val="bottom"/>
          </w:tcPr>
          <w:p w14:paraId="588BA125" w14:textId="30D3D0D2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(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5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E23D88">
              <w:rPr>
                <w:rFonts w:asciiTheme="majorBidi" w:eastAsia="MS Mincho" w:hAnsiTheme="majorBidi" w:cstheme="majorBidi"/>
                <w:sz w:val="29"/>
                <w:szCs w:val="29"/>
              </w:rPr>
              <w:t>273,282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</w:tr>
      <w:tr w:rsidR="00486F8D" w:rsidRPr="00BE5913" w14:paraId="2784BAAD" w14:textId="77777777" w:rsidTr="00E23D88">
        <w:trPr>
          <w:trHeight w:val="334"/>
        </w:trPr>
        <w:tc>
          <w:tcPr>
            <w:tcW w:w="2967" w:type="dxa"/>
          </w:tcPr>
          <w:p w14:paraId="2D7E7FD4" w14:textId="04D380F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56" w:right="-79" w:hanging="156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อื่น</w:t>
            </w:r>
            <w:r w:rsidR="00E46EC3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</w:t>
            </w: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ๆ</w:t>
            </w:r>
          </w:p>
        </w:tc>
        <w:tc>
          <w:tcPr>
            <w:tcW w:w="1347" w:type="dxa"/>
            <w:vAlign w:val="bottom"/>
          </w:tcPr>
          <w:p w14:paraId="68FAB9E9" w14:textId="74D84C1A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(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62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59</w:t>
            </w: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6" w:type="dxa"/>
            <w:vAlign w:val="bottom"/>
          </w:tcPr>
          <w:p w14:paraId="75BB0DF0" w14:textId="77777777" w:rsidR="00486F8D" w:rsidRPr="00BE5913" w:rsidRDefault="00486F8D" w:rsidP="00486F8D">
            <w:pPr>
              <w:pStyle w:val="acctfourfigures"/>
              <w:tabs>
                <w:tab w:val="clear" w:pos="765"/>
                <w:tab w:val="decimal" w:pos="1056"/>
              </w:tabs>
              <w:spacing w:line="235" w:lineRule="auto"/>
              <w:ind w:left="-32"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117" w:type="dxa"/>
            <w:vAlign w:val="bottom"/>
          </w:tcPr>
          <w:p w14:paraId="2412986A" w14:textId="6600C096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35" w:lineRule="auto"/>
              <w:ind w:right="119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86DE775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  <w:tab w:val="decimal" w:pos="117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</w:p>
        </w:tc>
        <w:tc>
          <w:tcPr>
            <w:tcW w:w="1043" w:type="dxa"/>
            <w:vAlign w:val="bottom"/>
          </w:tcPr>
          <w:p w14:paraId="2B556240" w14:textId="2D1FD8D1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-</w:t>
            </w:r>
          </w:p>
        </w:tc>
        <w:tc>
          <w:tcPr>
            <w:tcW w:w="270" w:type="dxa"/>
          </w:tcPr>
          <w:p w14:paraId="3D766B01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  <w:tab w:val="decimal" w:pos="117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DF7F1E" w14:textId="2E8A53E3" w:rsidR="00486F8D" w:rsidRPr="00BE5913" w:rsidRDefault="00486F8D" w:rsidP="00E23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  <w:tab w:val="decimal" w:pos="1060"/>
                <w:tab w:val="decimal" w:pos="1170"/>
              </w:tabs>
              <w:spacing w:line="235" w:lineRule="auto"/>
              <w:ind w:right="-109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2BF9624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  <w:tab w:val="decimal" w:pos="117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</w:p>
        </w:tc>
        <w:tc>
          <w:tcPr>
            <w:tcW w:w="1263" w:type="dxa"/>
            <w:vAlign w:val="bottom"/>
          </w:tcPr>
          <w:p w14:paraId="10272BB1" w14:textId="0FDE210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(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62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59</w:t>
            </w: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</w:tr>
      <w:tr w:rsidR="00486F8D" w:rsidRPr="00BE5913" w14:paraId="49997E4F" w14:textId="77777777" w:rsidTr="00E23D88">
        <w:trPr>
          <w:trHeight w:val="85"/>
        </w:trPr>
        <w:tc>
          <w:tcPr>
            <w:tcW w:w="2967" w:type="dxa"/>
          </w:tcPr>
          <w:p w14:paraId="2DF661C3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154B3" w14:textId="70F570E3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266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</w:pPr>
            <w:r w:rsidRPr="00BD73C1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(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1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3</w:t>
            </w:r>
            <w:r w:rsidRPr="00BD73C1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446</w:t>
            </w:r>
            <w:r w:rsidRPr="00BD73C1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,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1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46</w:t>
            </w:r>
            <w:r w:rsidRPr="00BD73C1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6" w:type="dxa"/>
            <w:vAlign w:val="bottom"/>
          </w:tcPr>
          <w:p w14:paraId="13EB2F39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F492A" w14:textId="19026B66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(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1</w:t>
            </w: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,699,304)</w:t>
            </w:r>
          </w:p>
        </w:tc>
        <w:tc>
          <w:tcPr>
            <w:tcW w:w="270" w:type="dxa"/>
            <w:vAlign w:val="bottom"/>
          </w:tcPr>
          <w:p w14:paraId="6E26B795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DBB79" w14:textId="0F8A3560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(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29</w:t>
            </w: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7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0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7</w:t>
            </w: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)</w:t>
            </w:r>
          </w:p>
        </w:tc>
        <w:tc>
          <w:tcPr>
            <w:tcW w:w="270" w:type="dxa"/>
          </w:tcPr>
          <w:p w14:paraId="3EEE6E28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DD67B" w14:textId="1FC81233" w:rsidR="00486F8D" w:rsidRPr="00E23D88" w:rsidRDefault="00E23D88" w:rsidP="00E23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  <w:tab w:val="decimal" w:pos="1060"/>
                <w:tab w:val="decimal" w:pos="1170"/>
              </w:tabs>
              <w:spacing w:line="235" w:lineRule="auto"/>
              <w:ind w:right="-109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345FEBB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4CFF3" w14:textId="3C9A535B" w:rsidR="00486F8D" w:rsidRPr="00BD73C1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(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1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5</w:t>
            </w: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,175,157)</w:t>
            </w:r>
          </w:p>
        </w:tc>
      </w:tr>
      <w:tr w:rsidR="00486F8D" w:rsidRPr="00BE5913" w14:paraId="5444E170" w14:textId="77777777" w:rsidTr="00E23D88">
        <w:trPr>
          <w:trHeight w:val="334"/>
        </w:trPr>
        <w:tc>
          <w:tcPr>
            <w:tcW w:w="2967" w:type="dxa"/>
          </w:tcPr>
          <w:p w14:paraId="208F75B7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14:paraId="3AA3BF3A" w14:textId="25F016C0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266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</w:pPr>
            <w:r w:rsidRPr="00BD73C1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 xml:space="preserve"> (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9</w:t>
            </w:r>
            <w:r w:rsidRPr="00BD73C1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496</w:t>
            </w:r>
            <w:r w:rsidRPr="00BD73C1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589</w:t>
            </w:r>
            <w:r w:rsidRPr="00BD73C1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6" w:type="dxa"/>
            <w:vAlign w:val="bottom"/>
          </w:tcPr>
          <w:p w14:paraId="36EBF46E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</w:tcPr>
          <w:p w14:paraId="150CEA11" w14:textId="36EDB483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(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1</w:t>
            </w: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3</w:t>
            </w: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92,311)</w:t>
            </w:r>
          </w:p>
        </w:tc>
        <w:tc>
          <w:tcPr>
            <w:tcW w:w="270" w:type="dxa"/>
            <w:vAlign w:val="bottom"/>
          </w:tcPr>
          <w:p w14:paraId="2B7C5A4E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</w:pPr>
          </w:p>
        </w:tc>
        <w:tc>
          <w:tcPr>
            <w:tcW w:w="1043" w:type="dxa"/>
            <w:tcBorders>
              <w:bottom w:val="double" w:sz="4" w:space="0" w:color="auto"/>
            </w:tcBorders>
          </w:tcPr>
          <w:p w14:paraId="5CA12ACA" w14:textId="15A7D490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(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1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9</w:t>
            </w: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55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0</w:t>
            </w: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)</w:t>
            </w:r>
          </w:p>
        </w:tc>
        <w:tc>
          <w:tcPr>
            <w:tcW w:w="270" w:type="dxa"/>
          </w:tcPr>
          <w:p w14:paraId="27125E55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C21F89" w14:textId="596EE5C0" w:rsidR="00486F8D" w:rsidRPr="00E23D88" w:rsidRDefault="00E23D88" w:rsidP="00E23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  <w:tab w:val="decimal" w:pos="1060"/>
                <w:tab w:val="decimal" w:pos="1170"/>
              </w:tabs>
              <w:spacing w:line="235" w:lineRule="auto"/>
              <w:ind w:right="-109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096C979" w14:textId="77777777" w:rsidR="00486F8D" w:rsidRPr="00BE5913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04CC8E8B" w14:textId="038398A8" w:rsidR="00486F8D" w:rsidRPr="00BD73C1" w:rsidRDefault="00486F8D" w:rsidP="00486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(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10</w:t>
            </w: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,908,450)</w:t>
            </w:r>
          </w:p>
        </w:tc>
      </w:tr>
    </w:tbl>
    <w:p w14:paraId="5ECF1D97" w14:textId="483F5CDA" w:rsidR="00FD77F7" w:rsidRPr="00BE5913" w:rsidRDefault="00FD77F7" w:rsidP="00BE5913">
      <w:pPr>
        <w:rPr>
          <w:cs/>
        </w:rPr>
      </w:pPr>
    </w:p>
    <w:p w14:paraId="41D9F90D" w14:textId="77777777" w:rsidR="00FD77F7" w:rsidRPr="00BE5913" w:rsidRDefault="00FD77F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BE5913">
        <w:rPr>
          <w:cs/>
        </w:rPr>
        <w:br w:type="page"/>
      </w:r>
    </w:p>
    <w:tbl>
      <w:tblPr>
        <w:tblW w:w="933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80"/>
        <w:gridCol w:w="1266"/>
        <w:gridCol w:w="236"/>
        <w:gridCol w:w="1151"/>
        <w:gridCol w:w="236"/>
        <w:gridCol w:w="1151"/>
        <w:gridCol w:w="236"/>
        <w:gridCol w:w="1280"/>
      </w:tblGrid>
      <w:tr w:rsidR="003349B8" w:rsidRPr="00BE5913" w14:paraId="281DEC47" w14:textId="77777777" w:rsidTr="001E2CEC">
        <w:trPr>
          <w:trHeight w:val="139"/>
          <w:tblHeader/>
        </w:trPr>
        <w:tc>
          <w:tcPr>
            <w:tcW w:w="3780" w:type="dxa"/>
          </w:tcPr>
          <w:p w14:paraId="59BAE600" w14:textId="77777777" w:rsidR="003349B8" w:rsidRPr="00BE5913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266" w:type="dxa"/>
            <w:vAlign w:val="bottom"/>
          </w:tcPr>
          <w:p w14:paraId="72166C7B" w14:textId="77777777" w:rsidR="003349B8" w:rsidRPr="00BE5913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vAlign w:val="bottom"/>
          </w:tcPr>
          <w:p w14:paraId="614CACC2" w14:textId="77777777" w:rsidR="003349B8" w:rsidRPr="00BE5913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2538" w:type="dxa"/>
            <w:gridSpan w:val="3"/>
            <w:vAlign w:val="bottom"/>
          </w:tcPr>
          <w:p w14:paraId="558C74E7" w14:textId="38182960" w:rsidR="003349B8" w:rsidRPr="00BE5913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86DA760" w14:textId="77777777" w:rsidR="003349B8" w:rsidRPr="00BE5913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</w:tcPr>
          <w:p w14:paraId="1A1B65D2" w14:textId="77777777" w:rsidR="003349B8" w:rsidRPr="00BE5913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3349B8" w:rsidRPr="00BE5913" w14:paraId="3A35FDAC" w14:textId="77777777" w:rsidTr="001E2CEC">
        <w:trPr>
          <w:trHeight w:val="139"/>
          <w:tblHeader/>
        </w:trPr>
        <w:tc>
          <w:tcPr>
            <w:tcW w:w="3780" w:type="dxa"/>
          </w:tcPr>
          <w:p w14:paraId="213DCBBD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266" w:type="dxa"/>
            <w:vAlign w:val="bottom"/>
          </w:tcPr>
          <w:p w14:paraId="5ABDE2F5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vAlign w:val="bottom"/>
          </w:tcPr>
          <w:p w14:paraId="41B8ADEA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2538" w:type="dxa"/>
            <w:gridSpan w:val="3"/>
            <w:tcBorders>
              <w:bottom w:val="single" w:sz="4" w:space="0" w:color="auto"/>
            </w:tcBorders>
            <w:vAlign w:val="bottom"/>
          </w:tcPr>
          <w:p w14:paraId="64F4CCD6" w14:textId="1714061A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บันทึกเป็น (รายจ่าย) </w:t>
            </w:r>
            <w:r w:rsidRPr="00BE5913">
              <w:rPr>
                <w:rFonts w:ascii="Angsana New" w:eastAsia="MS Mincho" w:hAnsi="Angsana New"/>
                <w:sz w:val="29"/>
                <w:szCs w:val="29"/>
              </w:rPr>
              <w:t xml:space="preserve">/ </w:t>
            </w: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รายได้ใน</w:t>
            </w:r>
          </w:p>
        </w:tc>
        <w:tc>
          <w:tcPr>
            <w:tcW w:w="236" w:type="dxa"/>
          </w:tcPr>
          <w:p w14:paraId="1E631DFD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</w:tcPr>
          <w:p w14:paraId="61F97623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3349B8" w:rsidRPr="00BE5913" w14:paraId="419C7FBF" w14:textId="77777777" w:rsidTr="003349B8">
        <w:trPr>
          <w:trHeight w:val="593"/>
          <w:tblHeader/>
        </w:trPr>
        <w:tc>
          <w:tcPr>
            <w:tcW w:w="3780" w:type="dxa"/>
            <w:vAlign w:val="bottom"/>
          </w:tcPr>
          <w:p w14:paraId="1EFE221B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  <w:p w14:paraId="166F3622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  <w:r w:rsidRPr="00BE5913">
              <w:rPr>
                <w:rFonts w:asciiTheme="majorBidi" w:hAnsiTheme="majorBidi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266" w:type="dxa"/>
            <w:vAlign w:val="bottom"/>
          </w:tcPr>
          <w:p w14:paraId="437C8567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1B168C19" w14:textId="074CE095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="00B11C2B" w:rsidRPr="00B11C2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1</w:t>
            </w: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 </w:t>
            </w: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14:paraId="4B096017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151" w:type="dxa"/>
            <w:vAlign w:val="bottom"/>
          </w:tcPr>
          <w:p w14:paraId="41B8375C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sz w:val="29"/>
                <w:szCs w:val="29"/>
                <w:cs/>
              </w:rPr>
              <w:t>กำไร</w:t>
            </w: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หรือ ข</w:t>
            </w:r>
            <w:r w:rsidRPr="00BE5913">
              <w:rPr>
                <w:rFonts w:ascii="Angsana New" w:eastAsia="MS Mincho" w:hAnsi="Angsana New"/>
                <w:sz w:val="29"/>
                <w:szCs w:val="29"/>
                <w:cs/>
              </w:rPr>
              <w:t>าดทุน</w:t>
            </w:r>
          </w:p>
        </w:tc>
        <w:tc>
          <w:tcPr>
            <w:tcW w:w="236" w:type="dxa"/>
            <w:vAlign w:val="bottom"/>
          </w:tcPr>
          <w:p w14:paraId="53309891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151" w:type="dxa"/>
            <w:vAlign w:val="bottom"/>
          </w:tcPr>
          <w:p w14:paraId="0A59CBD8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31EDD6CA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</w:tcPr>
          <w:p w14:paraId="2BC5D025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5ECEE10C" w14:textId="2ACFB6D9" w:rsidR="003349B8" w:rsidRPr="00BE5913" w:rsidRDefault="00C070A0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24" w:right="-92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C070A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3</w:t>
            </w:r>
            <w:r w:rsidR="00B11C2B" w:rsidRPr="00B11C2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1</w:t>
            </w:r>
            <w:r w:rsidR="003349B8" w:rsidRPr="00BE5913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 </w:t>
            </w:r>
            <w:r w:rsidR="003349B8" w:rsidRPr="00BE5913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ธันวาคม</w:t>
            </w:r>
            <w:r w:rsidR="003349B8" w:rsidRPr="00BE5913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</w:p>
        </w:tc>
      </w:tr>
      <w:tr w:rsidR="00B92D7B" w:rsidRPr="00BE5913" w14:paraId="7E697490" w14:textId="77777777">
        <w:trPr>
          <w:trHeight w:val="139"/>
          <w:tblHeader/>
        </w:trPr>
        <w:tc>
          <w:tcPr>
            <w:tcW w:w="3780" w:type="dxa"/>
          </w:tcPr>
          <w:p w14:paraId="2D64B1D8" w14:textId="77777777" w:rsidR="00B92D7B" w:rsidRPr="00BE5913" w:rsidRDefault="00B92D7B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5556" w:type="dxa"/>
            <w:gridSpan w:val="7"/>
            <w:vAlign w:val="bottom"/>
          </w:tcPr>
          <w:p w14:paraId="236896AF" w14:textId="78D8772C" w:rsidR="00B92D7B" w:rsidRPr="00BE5913" w:rsidRDefault="00B92D7B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3349B8" w:rsidRPr="00BE5913" w14:paraId="6B87C1C2" w14:textId="77777777" w:rsidTr="003349B8">
        <w:trPr>
          <w:trHeight w:val="139"/>
        </w:trPr>
        <w:tc>
          <w:tcPr>
            <w:tcW w:w="3780" w:type="dxa"/>
          </w:tcPr>
          <w:p w14:paraId="5ACCDD72" w14:textId="2781F870" w:rsidR="003349B8" w:rsidRPr="00BE5913" w:rsidRDefault="00C070A0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</w:pPr>
            <w:r w:rsidRPr="00C070A0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  <w:t>2567</w:t>
            </w:r>
          </w:p>
        </w:tc>
        <w:tc>
          <w:tcPr>
            <w:tcW w:w="1266" w:type="dxa"/>
          </w:tcPr>
          <w:p w14:paraId="00584D03" w14:textId="77777777" w:rsidR="003349B8" w:rsidRPr="007C54C0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236" w:type="dxa"/>
          </w:tcPr>
          <w:p w14:paraId="568F2376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151" w:type="dxa"/>
          </w:tcPr>
          <w:p w14:paraId="4C5048A0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</w:tcPr>
          <w:p w14:paraId="3EFEF36C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151" w:type="dxa"/>
          </w:tcPr>
          <w:p w14:paraId="55CD5325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</w:tcPr>
          <w:p w14:paraId="40FB9546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280" w:type="dxa"/>
          </w:tcPr>
          <w:p w14:paraId="2BCCD157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3349B8" w:rsidRPr="00BE5913" w14:paraId="317E4100" w14:textId="77777777" w:rsidTr="003349B8">
        <w:trPr>
          <w:trHeight w:val="139"/>
        </w:trPr>
        <w:tc>
          <w:tcPr>
            <w:tcW w:w="3780" w:type="dxa"/>
          </w:tcPr>
          <w:p w14:paraId="5221106F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pacing w:val="-6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/>
                <w:b/>
                <w:bCs/>
                <w:i/>
                <w:iCs/>
                <w:spacing w:val="-6"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6" w:type="dxa"/>
          </w:tcPr>
          <w:p w14:paraId="59804DF6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</w:tcPr>
          <w:p w14:paraId="2A3BB5D4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151" w:type="dxa"/>
          </w:tcPr>
          <w:p w14:paraId="4FBB493A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</w:tcPr>
          <w:p w14:paraId="5EF50D49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151" w:type="dxa"/>
          </w:tcPr>
          <w:p w14:paraId="7A0B93D7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</w:tcPr>
          <w:p w14:paraId="293395A5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280" w:type="dxa"/>
          </w:tcPr>
          <w:p w14:paraId="2DDA79C5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EF0F2E" w:rsidRPr="00BE5913" w14:paraId="2D128740" w14:textId="77777777" w:rsidTr="003349B8">
        <w:trPr>
          <w:trHeight w:val="348"/>
        </w:trPr>
        <w:tc>
          <w:tcPr>
            <w:tcW w:w="3780" w:type="dxa"/>
          </w:tcPr>
          <w:p w14:paraId="53906CF3" w14:textId="7D2EFA5B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/>
                <w:spacing w:val="-12"/>
                <w:sz w:val="29"/>
                <w:szCs w:val="29"/>
                <w:cs/>
              </w:rPr>
              <w:t>ลูกหนี้การค้า</w:t>
            </w:r>
            <w:r w:rsidRPr="00BE5913">
              <w:rPr>
                <w:rFonts w:ascii="Angsana New" w:eastAsia="MS Mincho" w:hAnsi="Angsana New" w:hint="cs"/>
                <w:spacing w:val="-12"/>
                <w:sz w:val="29"/>
                <w:szCs w:val="29"/>
                <w:cs/>
              </w:rPr>
              <w:t>และลูกหนี้หมุนเวียนอื่น</w:t>
            </w:r>
            <w:r w:rsidRPr="00BE5913">
              <w:rPr>
                <w:rFonts w:ascii="Angsana New" w:eastAsia="MS Mincho" w:hAnsi="Angsana New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eastAsia="MS Mincho" w:hAnsi="Angsana New"/>
                <w:sz w:val="29"/>
                <w:szCs w:val="29"/>
              </w:rPr>
              <w:br/>
            </w:r>
            <w:r w:rsidRPr="00BE5913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(</w:t>
            </w:r>
            <w:r w:rsidRPr="00BE5913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ค่าเผื่อการด้อยค่า</w:t>
            </w:r>
            <w:r w:rsidRPr="00BE5913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)</w:t>
            </w:r>
          </w:p>
        </w:tc>
        <w:tc>
          <w:tcPr>
            <w:tcW w:w="1266" w:type="dxa"/>
            <w:vAlign w:val="bottom"/>
          </w:tcPr>
          <w:p w14:paraId="66B078D9" w14:textId="23861E22" w:rsidR="00EF0F2E" w:rsidRPr="00BE5913" w:rsidRDefault="00B11C2B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2</w:t>
            </w:r>
            <w:r w:rsidR="00EF0F2E"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869</w:t>
            </w:r>
            <w:r w:rsidR="00EF0F2E"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B18FD1E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28B32B09" w14:textId="6308931E" w:rsidR="00EF0F2E" w:rsidRPr="00BE5913" w:rsidRDefault="00B11C2B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 w:rsidR="00EF0F2E"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834</w:t>
            </w:r>
          </w:p>
        </w:tc>
        <w:tc>
          <w:tcPr>
            <w:tcW w:w="236" w:type="dxa"/>
            <w:vAlign w:val="bottom"/>
          </w:tcPr>
          <w:p w14:paraId="7C86C884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59C75E65" w14:textId="2827C7F4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507D3F01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80" w:type="dxa"/>
            <w:vAlign w:val="bottom"/>
          </w:tcPr>
          <w:p w14:paraId="5B24C7D1" w14:textId="5A235516" w:rsidR="00EF0F2E" w:rsidRPr="00BE5913" w:rsidRDefault="00B11C2B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4</w:t>
            </w:r>
            <w:r w:rsidR="00EF0F2E"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7</w:t>
            </w: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3</w:t>
            </w:r>
            <w:r w:rsidR="00EF0F2E"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</w:p>
        </w:tc>
      </w:tr>
      <w:tr w:rsidR="00EF0F2E" w:rsidRPr="00BE5913" w14:paraId="353B2B7B" w14:textId="77777777">
        <w:trPr>
          <w:trHeight w:val="348"/>
        </w:trPr>
        <w:tc>
          <w:tcPr>
            <w:tcW w:w="3780" w:type="dxa"/>
          </w:tcPr>
          <w:p w14:paraId="3ADB726D" w14:textId="77777777" w:rsidR="00EF0F2E" w:rsidRPr="00B50D33" w:rsidRDefault="00EF0F2E" w:rsidP="00EF0F2E">
            <w:pPr>
              <w:spacing w:line="235" w:lineRule="auto"/>
              <w:ind w:right="-79"/>
              <w:rPr>
                <w:rFonts w:ascii="Angsana New" w:eastAsia="MS Mincho" w:hAnsi="Angsana New"/>
                <w:spacing w:val="-10"/>
                <w:sz w:val="30"/>
                <w:szCs w:val="30"/>
                <w:cs/>
              </w:rPr>
            </w:pPr>
            <w:r w:rsidRPr="00B50D33">
              <w:rPr>
                <w:rFonts w:asciiTheme="majorBidi" w:hAnsiTheme="majorBidi" w:hint="cs"/>
                <w:spacing w:val="-10"/>
                <w:sz w:val="30"/>
                <w:szCs w:val="30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266" w:type="dxa"/>
            <w:vAlign w:val="bottom"/>
          </w:tcPr>
          <w:p w14:paraId="0FC180B7" w14:textId="7F747E84" w:rsidR="00EF0F2E" w:rsidRPr="00B50D3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B50D33">
              <w:rPr>
                <w:rFonts w:asciiTheme="majorBidi" w:eastAsia="MS Mincho" w:hAnsiTheme="majorBidi" w:cstheme="majorBidi"/>
                <w:sz w:val="29"/>
                <w:szCs w:val="29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6</w:t>
            </w:r>
            <w:r w:rsidRPr="00B50D33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524</w:t>
            </w:r>
            <w:r w:rsidRPr="00B50D33"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36" w:type="dxa"/>
            <w:vAlign w:val="bottom"/>
          </w:tcPr>
          <w:p w14:paraId="0D739A0A" w14:textId="77777777" w:rsidR="00EF0F2E" w:rsidRPr="00B50D3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</w:tcPr>
          <w:p w14:paraId="26E935E5" w14:textId="558238A1" w:rsidR="00EF0F2E" w:rsidRPr="00B50D3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50D3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5BC557E0" w14:textId="77777777" w:rsidR="00EF0F2E" w:rsidRPr="00B50D3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</w:tcPr>
          <w:p w14:paraId="3CC9035E" w14:textId="5FE27C0E" w:rsidR="00EF0F2E" w:rsidRPr="00B50D3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50D3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9</w:t>
            </w:r>
            <w:r w:rsidRPr="00B50D33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227</w:t>
            </w:r>
            <w:r w:rsidRPr="00B50D3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6930292" w14:textId="77777777" w:rsidR="00EF0F2E" w:rsidRPr="00B50D3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80" w:type="dxa"/>
          </w:tcPr>
          <w:p w14:paraId="30728A94" w14:textId="59FE912B" w:rsidR="00EF0F2E" w:rsidRPr="00B50D3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50D3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2</w:t>
            </w:r>
            <w:r w:rsidRPr="00B50D33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7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3</w:t>
            </w:r>
            <w:r w:rsidRPr="00B50D3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</w:p>
        </w:tc>
      </w:tr>
      <w:tr w:rsidR="00EF0F2E" w:rsidRPr="00BE5913" w14:paraId="185FB5CB" w14:textId="77777777" w:rsidTr="003349B8">
        <w:trPr>
          <w:trHeight w:val="348"/>
        </w:trPr>
        <w:tc>
          <w:tcPr>
            <w:tcW w:w="3780" w:type="dxa"/>
          </w:tcPr>
          <w:p w14:paraId="39FFCDBF" w14:textId="77777777" w:rsidR="00EF0F2E" w:rsidRPr="00BE5913" w:rsidRDefault="00EF0F2E" w:rsidP="00EF0F2E">
            <w:pPr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66" w:type="dxa"/>
            <w:vAlign w:val="bottom"/>
          </w:tcPr>
          <w:p w14:paraId="7A0AF8B2" w14:textId="1B6B47C9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7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644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1F3AB78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16F5CC3F" w14:textId="2DA9B093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9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43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EA94F32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4E15A53E" w14:textId="02F188E3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2F712DA4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80" w:type="dxa"/>
            <w:vAlign w:val="bottom"/>
          </w:tcPr>
          <w:p w14:paraId="50EFBE2D" w14:textId="15F401F5" w:rsidR="00EF0F2E" w:rsidRPr="00BE5913" w:rsidRDefault="00C070A0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79</w:t>
            </w:r>
            <w:r w:rsidR="00EF0F2E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687</w:t>
            </w:r>
            <w:r w:rsidR="00EF0F2E"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</w:p>
        </w:tc>
      </w:tr>
      <w:tr w:rsidR="00EF0F2E" w:rsidRPr="00BE5913" w14:paraId="33F73FC5" w14:textId="77777777">
        <w:trPr>
          <w:trHeight w:val="348"/>
        </w:trPr>
        <w:tc>
          <w:tcPr>
            <w:tcW w:w="3780" w:type="dxa"/>
          </w:tcPr>
          <w:p w14:paraId="46E5C018" w14:textId="3FB248C0" w:rsidR="00EF0F2E" w:rsidRPr="00B50D33" w:rsidRDefault="00EF0F2E" w:rsidP="00EF0F2E">
            <w:pPr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</w:rPr>
            </w:pPr>
            <w:r w:rsidRPr="00B50D33">
              <w:rPr>
                <w:rFonts w:ascii="Angsana New" w:eastAsia="MS Mincho" w:hAnsi="Angsana New" w:hint="cs"/>
                <w:sz w:val="29"/>
                <w:szCs w:val="29"/>
                <w:cs/>
              </w:rPr>
              <w:t>ที่ดิน อาคารและอุปกรณ์</w:t>
            </w:r>
          </w:p>
        </w:tc>
        <w:tc>
          <w:tcPr>
            <w:tcW w:w="1266" w:type="dxa"/>
            <w:vAlign w:val="bottom"/>
          </w:tcPr>
          <w:p w14:paraId="770723CB" w14:textId="71F84D2A" w:rsidR="00EF0F2E" w:rsidRPr="00B50D33" w:rsidRDefault="00C070A0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824</w:t>
            </w:r>
            <w:r w:rsidR="00EF0F2E" w:rsidRPr="00B50D33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392</w:t>
            </w:r>
          </w:p>
        </w:tc>
        <w:tc>
          <w:tcPr>
            <w:tcW w:w="236" w:type="dxa"/>
            <w:vAlign w:val="bottom"/>
          </w:tcPr>
          <w:p w14:paraId="67F52319" w14:textId="77777777" w:rsidR="00EF0F2E" w:rsidRPr="00B50D3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</w:tcPr>
          <w:p w14:paraId="425055C4" w14:textId="073FEF8E" w:rsidR="00EF0F2E" w:rsidRPr="00B50D33" w:rsidRDefault="00C070A0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4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 w:rsidR="00EF0F2E" w:rsidRPr="00B50D33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87</w:t>
            </w:r>
          </w:p>
        </w:tc>
        <w:tc>
          <w:tcPr>
            <w:tcW w:w="236" w:type="dxa"/>
            <w:vAlign w:val="bottom"/>
          </w:tcPr>
          <w:p w14:paraId="1EF71852" w14:textId="77777777" w:rsidR="00EF0F2E" w:rsidRPr="00B50D3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</w:tcPr>
          <w:p w14:paraId="086CCCA5" w14:textId="5A3F50C0" w:rsidR="00EF0F2E" w:rsidRPr="00B50D3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50D33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50F39B06" w14:textId="77777777" w:rsidR="00EF0F2E" w:rsidRPr="00B50D3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80" w:type="dxa"/>
          </w:tcPr>
          <w:p w14:paraId="7C892256" w14:textId="0B24D63E" w:rsidR="00EF0F2E" w:rsidRPr="00B50D33" w:rsidRDefault="00C070A0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865</w:t>
            </w:r>
            <w:r w:rsidR="00EF0F2E" w:rsidRPr="00B50D33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579</w:t>
            </w:r>
          </w:p>
        </w:tc>
      </w:tr>
      <w:tr w:rsidR="00EF0F2E" w:rsidRPr="00BE5913" w14:paraId="7E182CEC" w14:textId="77777777">
        <w:trPr>
          <w:trHeight w:val="348"/>
        </w:trPr>
        <w:tc>
          <w:tcPr>
            <w:tcW w:w="3780" w:type="dxa"/>
          </w:tcPr>
          <w:p w14:paraId="65BCEDE5" w14:textId="110F9247" w:rsidR="00EF0F2E" w:rsidRPr="00B50D33" w:rsidRDefault="00EF0F2E" w:rsidP="00EF0F2E">
            <w:pPr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50D33">
              <w:rPr>
                <w:rFonts w:ascii="Angsana New" w:eastAsia="MS Mincho" w:hAnsi="Angsana New" w:hint="cs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266" w:type="dxa"/>
            <w:vAlign w:val="bottom"/>
          </w:tcPr>
          <w:p w14:paraId="1BFF62FA" w14:textId="523AB713" w:rsidR="00EF0F2E" w:rsidRPr="00B50D33" w:rsidRDefault="00C070A0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79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  <w:r w:rsidR="00EF0F2E" w:rsidRPr="00B50D33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536</w:t>
            </w:r>
          </w:p>
        </w:tc>
        <w:tc>
          <w:tcPr>
            <w:tcW w:w="236" w:type="dxa"/>
            <w:vAlign w:val="bottom"/>
          </w:tcPr>
          <w:p w14:paraId="2F84E32B" w14:textId="77777777" w:rsidR="00EF0F2E" w:rsidRPr="00B50D3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</w:tcPr>
          <w:p w14:paraId="180BB400" w14:textId="4EDE70B3" w:rsidR="00EF0F2E" w:rsidRPr="00B50D33" w:rsidRDefault="00B11C2B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10</w:t>
            </w:r>
            <w:r w:rsidR="00EF0F2E" w:rsidRPr="00B50D33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44</w:t>
            </w: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236" w:type="dxa"/>
            <w:vAlign w:val="bottom"/>
          </w:tcPr>
          <w:p w14:paraId="14053380" w14:textId="77777777" w:rsidR="00EF0F2E" w:rsidRPr="00B50D3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</w:tcPr>
          <w:p w14:paraId="269584A0" w14:textId="7881F533" w:rsidR="00EF0F2E" w:rsidRPr="00B50D3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50D33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510DC0C5" w14:textId="77777777" w:rsidR="00EF0F2E" w:rsidRPr="00B50D3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80" w:type="dxa"/>
          </w:tcPr>
          <w:p w14:paraId="57A207F5" w14:textId="396BE1F1" w:rsidR="00EF0F2E" w:rsidRPr="00B50D33" w:rsidRDefault="00C070A0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8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00</w:t>
            </w:r>
            <w:r w:rsidR="00EF0F2E" w:rsidRPr="00B50D33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977</w:t>
            </w:r>
          </w:p>
        </w:tc>
      </w:tr>
      <w:tr w:rsidR="00EF0F2E" w:rsidRPr="00BE5913" w14:paraId="62B5E302" w14:textId="77777777">
        <w:trPr>
          <w:trHeight w:val="348"/>
        </w:trPr>
        <w:tc>
          <w:tcPr>
            <w:tcW w:w="3780" w:type="dxa"/>
          </w:tcPr>
          <w:p w14:paraId="2ACDE060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266" w:type="dxa"/>
            <w:vAlign w:val="bottom"/>
          </w:tcPr>
          <w:p w14:paraId="37257C1F" w14:textId="3AB19112" w:rsidR="00EF0F2E" w:rsidRPr="00BE5913" w:rsidRDefault="00B11C2B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 w:rsidR="00EF0F2E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728</w:t>
            </w:r>
            <w:r w:rsidR="00EF0F2E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7</w:t>
            </w: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11</w:t>
            </w:r>
            <w:r w:rsidR="00EF0F2E"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4178269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</w:tcPr>
          <w:p w14:paraId="04F2C51F" w14:textId="5A18553B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6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926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36" w:type="dxa"/>
            <w:vAlign w:val="bottom"/>
          </w:tcPr>
          <w:p w14:paraId="7080FAF8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</w:tcPr>
          <w:p w14:paraId="1F28EB97" w14:textId="40645CE5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7FE2BE1E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80" w:type="dxa"/>
          </w:tcPr>
          <w:p w14:paraId="17B70134" w14:textId="188E6C1B" w:rsidR="00EF0F2E" w:rsidRPr="00BE5913" w:rsidRDefault="00B11C2B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 w:rsidR="00EF0F2E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72</w:t>
            </w: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 w:rsidR="00EF0F2E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785</w:t>
            </w:r>
            <w:r w:rsidR="00EF0F2E"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</w:p>
        </w:tc>
      </w:tr>
      <w:tr w:rsidR="00EF0F2E" w:rsidRPr="00BE5913" w14:paraId="544373D9" w14:textId="77777777">
        <w:trPr>
          <w:trHeight w:val="348"/>
        </w:trPr>
        <w:tc>
          <w:tcPr>
            <w:tcW w:w="3780" w:type="dxa"/>
            <w:vAlign w:val="center"/>
          </w:tcPr>
          <w:p w14:paraId="72095E3A" w14:textId="41073003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อื่น</w:t>
            </w:r>
            <w:r w:rsidR="00E46EC3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</w:t>
            </w: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ๆ</w:t>
            </w:r>
          </w:p>
        </w:tc>
        <w:tc>
          <w:tcPr>
            <w:tcW w:w="1266" w:type="dxa"/>
            <w:vAlign w:val="bottom"/>
          </w:tcPr>
          <w:p w14:paraId="6C70CAC2" w14:textId="4CFCEC5B" w:rsidR="00EF0F2E" w:rsidRPr="00BE5913" w:rsidRDefault="00C070A0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469</w:t>
            </w:r>
            <w:r w:rsidR="00EF0F2E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548</w:t>
            </w:r>
          </w:p>
        </w:tc>
        <w:tc>
          <w:tcPr>
            <w:tcW w:w="236" w:type="dxa"/>
            <w:vAlign w:val="bottom"/>
          </w:tcPr>
          <w:p w14:paraId="3E1F5FB3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</w:tcPr>
          <w:p w14:paraId="54A72D2B" w14:textId="4C60864C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(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5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425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36" w:type="dxa"/>
            <w:vAlign w:val="bottom"/>
          </w:tcPr>
          <w:p w14:paraId="2C7CADFA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</w:tcPr>
          <w:p w14:paraId="462B241D" w14:textId="58B97B84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001553A4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80" w:type="dxa"/>
          </w:tcPr>
          <w:p w14:paraId="3E761D01" w14:textId="1EA9AC88" w:rsidR="00EF0F2E" w:rsidRPr="00BE5913" w:rsidRDefault="00C070A0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464</w:t>
            </w:r>
            <w:r w:rsidR="00EF0F2E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23</w:t>
            </w:r>
          </w:p>
        </w:tc>
      </w:tr>
      <w:tr w:rsidR="00EF0F2E" w:rsidRPr="00BE5913" w14:paraId="6CAC9342" w14:textId="77777777">
        <w:trPr>
          <w:trHeight w:val="334"/>
        </w:trPr>
        <w:tc>
          <w:tcPr>
            <w:tcW w:w="3780" w:type="dxa"/>
          </w:tcPr>
          <w:p w14:paraId="3AC0266C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EC7DC" w14:textId="21FF2D20" w:rsidR="00EF0F2E" w:rsidRPr="00BE5913" w:rsidRDefault="00C070A0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cs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3</w:t>
            </w:r>
            <w:r w:rsidR="00EF0F2E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89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0</w:t>
            </w:r>
            <w:r w:rsidR="00EF0F2E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1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76</w:t>
            </w:r>
          </w:p>
        </w:tc>
        <w:tc>
          <w:tcPr>
            <w:tcW w:w="236" w:type="dxa"/>
            <w:vAlign w:val="bottom"/>
          </w:tcPr>
          <w:p w14:paraId="18963FD4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571B7A10" w14:textId="646BD631" w:rsidR="00EF0F2E" w:rsidRPr="00BE5913" w:rsidRDefault="00C070A0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5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0</w:t>
            </w:r>
            <w:r w:rsidR="00EF0F2E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1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54</w:t>
            </w:r>
            <w:r w:rsidR="00EF0F2E" w:rsidRPr="00394BD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4268DAE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66162C31" w14:textId="36DB3570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394BD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9</w:t>
            </w:r>
            <w:r w:rsidRPr="00394BD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227</w:t>
            </w:r>
            <w:r w:rsidRPr="00394BD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BAA47C9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01607672" w14:textId="6D35AD58" w:rsidR="00EF0F2E" w:rsidRPr="00BE5913" w:rsidRDefault="00C070A0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3</w:t>
            </w:r>
            <w:r w:rsidR="00EF0F2E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949</w:t>
            </w:r>
            <w:r w:rsidR="00EF0F2E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557</w:t>
            </w:r>
            <w:r w:rsidR="00EF0F2E" w:rsidRPr="00394BD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 xml:space="preserve"> </w:t>
            </w:r>
          </w:p>
        </w:tc>
      </w:tr>
      <w:tr w:rsidR="00EF0F2E" w:rsidRPr="00BE5913" w14:paraId="2E4F0DF7" w14:textId="77777777" w:rsidTr="003349B8">
        <w:trPr>
          <w:trHeight w:val="242"/>
        </w:trPr>
        <w:tc>
          <w:tcPr>
            <w:tcW w:w="3780" w:type="dxa"/>
            <w:vAlign w:val="center"/>
          </w:tcPr>
          <w:p w14:paraId="339A2C63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center"/>
          </w:tcPr>
          <w:p w14:paraId="3CA59613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77B3503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  <w:vAlign w:val="center"/>
          </w:tcPr>
          <w:p w14:paraId="0CAD9354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</w:tabs>
              <w:spacing w:line="235" w:lineRule="auto"/>
              <w:ind w:right="-555" w:firstLine="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9F9ABD1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  <w:vAlign w:val="center"/>
          </w:tcPr>
          <w:p w14:paraId="7A417ADE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D137FEC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0" w:type="dxa"/>
            <w:vAlign w:val="center"/>
          </w:tcPr>
          <w:p w14:paraId="602609B3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F0F2E" w:rsidRPr="00BE5913" w14:paraId="7A09A6FC" w14:textId="77777777" w:rsidTr="003349B8">
        <w:trPr>
          <w:trHeight w:val="334"/>
        </w:trPr>
        <w:tc>
          <w:tcPr>
            <w:tcW w:w="3780" w:type="dxa"/>
          </w:tcPr>
          <w:p w14:paraId="29D792D3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i/>
                <w:iCs/>
                <w:sz w:val="29"/>
                <w:szCs w:val="29"/>
                <w:cs/>
              </w:rPr>
              <w:t>หนี้สิน</w:t>
            </w:r>
            <w:r w:rsidRPr="00BE5913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266" w:type="dxa"/>
            <w:vAlign w:val="bottom"/>
          </w:tcPr>
          <w:p w14:paraId="4E28772D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35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</w:tcPr>
          <w:p w14:paraId="0170E0FA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</w:tcPr>
          <w:p w14:paraId="62739250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5" w:lineRule="auto"/>
              <w:ind w:right="6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</w:tcPr>
          <w:p w14:paraId="06C0E973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</w:tcPr>
          <w:p w14:paraId="31C88C50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</w:tcPr>
          <w:p w14:paraId="75BBA0FE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80" w:type="dxa"/>
          </w:tcPr>
          <w:p w14:paraId="7AC53185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35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</w:tr>
      <w:tr w:rsidR="00EF0F2E" w:rsidRPr="00BE5913" w14:paraId="301D7713" w14:textId="77777777">
        <w:trPr>
          <w:trHeight w:val="334"/>
        </w:trPr>
        <w:tc>
          <w:tcPr>
            <w:tcW w:w="3780" w:type="dxa"/>
          </w:tcPr>
          <w:p w14:paraId="50CA8334" w14:textId="78B7EF9C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/>
                <w:sz w:val="29"/>
                <w:szCs w:val="29"/>
                <w:cs/>
              </w:rPr>
              <w:t>อสังหาริมทรัพย์เพื่อการลงทุ</w:t>
            </w: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น</w:t>
            </w:r>
          </w:p>
        </w:tc>
        <w:tc>
          <w:tcPr>
            <w:tcW w:w="1266" w:type="dxa"/>
            <w:vAlign w:val="bottom"/>
          </w:tcPr>
          <w:p w14:paraId="31452045" w14:textId="495B3151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09"/>
              <w:rPr>
                <w:rFonts w:asciiTheme="majorBidi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5</w:t>
            </w:r>
            <w:r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977</w:t>
            </w:r>
            <w:r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335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43F3C657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7A0CD82F" w14:textId="2553EF4C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 xml:space="preserve"> (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1</w:t>
            </w:r>
            <w:r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82</w:t>
            </w:r>
            <w:r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0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9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1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59CE8872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6355638A" w14:textId="31EB147C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5DD89513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80" w:type="dxa"/>
            <w:vAlign w:val="bottom"/>
          </w:tcPr>
          <w:p w14:paraId="302254D7" w14:textId="20545FFB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7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59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426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</w:tr>
      <w:tr w:rsidR="00EF0F2E" w:rsidRPr="00BE5913" w14:paraId="2829ECC8" w14:textId="77777777">
        <w:trPr>
          <w:trHeight w:val="334"/>
        </w:trPr>
        <w:tc>
          <w:tcPr>
            <w:tcW w:w="3780" w:type="dxa"/>
          </w:tcPr>
          <w:p w14:paraId="14FE86EE" w14:textId="4B0B3B83" w:rsidR="00EF0F2E" w:rsidRPr="00252A8B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>
              <w:rPr>
                <w:rFonts w:ascii="Angsana New" w:eastAsia="MS Mincho" w:hAnsi="Angsana New" w:hint="cs"/>
                <w:sz w:val="29"/>
                <w:szCs w:val="29"/>
                <w:cs/>
              </w:rPr>
              <w:t>สินทรัพย์สิทธิการใช้</w:t>
            </w:r>
            <w:r w:rsidRPr="00BE5913">
              <w:rPr>
                <w:rFonts w:ascii="Angsana New" w:eastAsia="MS Mincho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266" w:type="dxa"/>
            <w:vAlign w:val="bottom"/>
          </w:tcPr>
          <w:p w14:paraId="0C385B1E" w14:textId="0588BFB6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09"/>
              <w:rPr>
                <w:rFonts w:asciiTheme="majorBidi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(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1</w:t>
            </w:r>
            <w:r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39</w:t>
            </w:r>
            <w:r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85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1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690C3A7B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951"/>
              </w:tabs>
              <w:spacing w:line="235" w:lineRule="auto"/>
              <w:ind w:right="-9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6209B34E" w14:textId="312118BE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5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1</w:t>
            </w:r>
            <w:r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737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2930AFD3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951"/>
              </w:tabs>
              <w:spacing w:line="235" w:lineRule="auto"/>
              <w:ind w:right="-9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4BD5E820" w14:textId="1EFE7C0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6836EF7C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</w:tcPr>
          <w:p w14:paraId="6F443ECB" w14:textId="36D1DB73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(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9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588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</w:tr>
      <w:tr w:rsidR="00EF0F2E" w:rsidRPr="00BE5913" w14:paraId="43E007D2" w14:textId="77777777">
        <w:trPr>
          <w:trHeight w:val="334"/>
        </w:trPr>
        <w:tc>
          <w:tcPr>
            <w:tcW w:w="3780" w:type="dxa"/>
          </w:tcPr>
          <w:p w14:paraId="6B6D7205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ส่วนเกินทุนจากการตีราคาที่ดิน</w:t>
            </w:r>
          </w:p>
          <w:p w14:paraId="60BC20F3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BE5913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(จากการตีราคา</w:t>
            </w:r>
            <w:r w:rsidRPr="00BE5913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ใหม่</w:t>
            </w:r>
            <w:r w:rsidRPr="00BE5913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)</w:t>
            </w:r>
          </w:p>
        </w:tc>
        <w:tc>
          <w:tcPr>
            <w:tcW w:w="1266" w:type="dxa"/>
            <w:vAlign w:val="bottom"/>
          </w:tcPr>
          <w:p w14:paraId="080FEEC6" w14:textId="4B7BA95F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 xml:space="preserve"> (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4</w:t>
            </w:r>
            <w:r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964</w:t>
            </w:r>
            <w:r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466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6647E0F1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6E8D7489" w14:textId="2315EEEE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43BC96B1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  <w:tab w:val="decimal" w:pos="1076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151" w:type="dxa"/>
            <w:vAlign w:val="bottom"/>
          </w:tcPr>
          <w:p w14:paraId="259ACF4D" w14:textId="1216B746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 xml:space="preserve"> (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68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0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76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3F0F8FC5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  <w:tab w:val="decimal" w:pos="1076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</w:tcPr>
          <w:p w14:paraId="6D64821A" w14:textId="2AB8D3FA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5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32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542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</w:tr>
      <w:tr w:rsidR="00EF0F2E" w:rsidRPr="00BE5913" w14:paraId="61918854" w14:textId="77777777">
        <w:trPr>
          <w:trHeight w:val="334"/>
        </w:trPr>
        <w:tc>
          <w:tcPr>
            <w:tcW w:w="3780" w:type="dxa"/>
          </w:tcPr>
          <w:p w14:paraId="76BB0D64" w14:textId="4BC9CA5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อื่น</w:t>
            </w:r>
            <w:r w:rsidR="00E46EC3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</w:t>
            </w: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ๆ</w:t>
            </w:r>
          </w:p>
        </w:tc>
        <w:tc>
          <w:tcPr>
            <w:tcW w:w="1266" w:type="dxa"/>
            <w:vAlign w:val="bottom"/>
          </w:tcPr>
          <w:p w14:paraId="00FDBA54" w14:textId="1FAD61E5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09"/>
              <w:rPr>
                <w:rFonts w:asciiTheme="majorBidi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 xml:space="preserve"> (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62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59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0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20E1EBE1" w14:textId="77777777" w:rsidR="00EF0F2E" w:rsidRPr="00BE5913" w:rsidRDefault="00EF0F2E" w:rsidP="00EF0F2E">
            <w:pPr>
              <w:pStyle w:val="acctfourfigures"/>
              <w:tabs>
                <w:tab w:val="clear" w:pos="765"/>
                <w:tab w:val="decimal" w:pos="1056"/>
              </w:tabs>
              <w:spacing w:line="235" w:lineRule="auto"/>
              <w:ind w:left="-32"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151" w:type="dxa"/>
            <w:vAlign w:val="bottom"/>
          </w:tcPr>
          <w:p w14:paraId="1622D588" w14:textId="690718B3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516689A0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65BA9EB2" w14:textId="7CECCAD1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4366F379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280" w:type="dxa"/>
            <w:vAlign w:val="bottom"/>
          </w:tcPr>
          <w:p w14:paraId="3D00C4FA" w14:textId="38DDFD43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35" w:lineRule="auto"/>
              <w:ind w:right="-46"/>
              <w:rPr>
                <w:rFonts w:asciiTheme="majorBidi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(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62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59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</w:tr>
      <w:tr w:rsidR="00EF0F2E" w:rsidRPr="00BE5913" w14:paraId="353D7A10" w14:textId="77777777">
        <w:trPr>
          <w:trHeight w:val="85"/>
        </w:trPr>
        <w:tc>
          <w:tcPr>
            <w:tcW w:w="3780" w:type="dxa"/>
          </w:tcPr>
          <w:p w14:paraId="2727F2BB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7BF35" w14:textId="2301E9B3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266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(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2</w:t>
            </w:r>
            <w:r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44</w:t>
            </w:r>
            <w:r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242</w:t>
            </w:r>
            <w:r w:rsidRPr="00BE591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)</w:t>
            </w:r>
          </w:p>
        </w:tc>
        <w:tc>
          <w:tcPr>
            <w:tcW w:w="236" w:type="dxa"/>
            <w:vAlign w:val="bottom"/>
          </w:tcPr>
          <w:p w14:paraId="528F34D6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AD4C0" w14:textId="2D580AF8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(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1</w:t>
            </w: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233</w:t>
            </w: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828</w:t>
            </w:r>
            <w:r w:rsidRPr="00BE5913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7DF0AFE0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81452" w14:textId="735ECC66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 xml:space="preserve"> (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68</w:t>
            </w:r>
            <w:r w:rsidRPr="00BE5913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0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76</w:t>
            </w:r>
            <w:r w:rsidRPr="00BE5913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06504FA8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3C8DD" w14:textId="4F8420DB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right="-4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D73C1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(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3</w:t>
            </w:r>
            <w:r w:rsidRPr="00BD73C1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446</w:t>
            </w:r>
            <w:r w:rsidRPr="00BD73C1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46</w:t>
            </w:r>
            <w:r w:rsidRPr="00BD73C1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)</w:t>
            </w:r>
          </w:p>
        </w:tc>
      </w:tr>
      <w:tr w:rsidR="00EF0F2E" w:rsidRPr="00BE5913" w14:paraId="33EBBAF5" w14:textId="77777777">
        <w:trPr>
          <w:trHeight w:val="334"/>
        </w:trPr>
        <w:tc>
          <w:tcPr>
            <w:tcW w:w="3780" w:type="dxa"/>
          </w:tcPr>
          <w:p w14:paraId="12807EFF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266" w:type="dxa"/>
            <w:tcBorders>
              <w:bottom w:val="double" w:sz="4" w:space="0" w:color="auto"/>
            </w:tcBorders>
            <w:vAlign w:val="bottom"/>
          </w:tcPr>
          <w:p w14:paraId="6694C58A" w14:textId="68F35820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266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</w:t>
            </w:r>
            <w:r w:rsidRPr="00BE591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254</w:t>
            </w:r>
            <w:r w:rsidRPr="00BE591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0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66</w:t>
            </w:r>
            <w:r w:rsidRPr="00BE591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36" w:type="dxa"/>
            <w:vAlign w:val="bottom"/>
          </w:tcPr>
          <w:p w14:paraId="746B3538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</w:tcPr>
          <w:p w14:paraId="4FE5895F" w14:textId="473B8253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 xml:space="preserve"> (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1</w:t>
            </w: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83</w:t>
            </w: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674</w:t>
            </w:r>
            <w:r w:rsidRPr="00BE5913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33D3EE3C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</w:tcPr>
          <w:p w14:paraId="64673CC6" w14:textId="246E199A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 xml:space="preserve"> (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58</w:t>
            </w:r>
            <w:r w:rsidRPr="00BE5913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849</w:t>
            </w:r>
            <w:r w:rsidRPr="00BE5913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679374FC" w14:textId="77777777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80" w:type="dxa"/>
            <w:tcBorders>
              <w:bottom w:val="double" w:sz="4" w:space="0" w:color="auto"/>
            </w:tcBorders>
          </w:tcPr>
          <w:p w14:paraId="2369FBC0" w14:textId="747BB71F" w:rsidR="00EF0F2E" w:rsidRPr="00BE5913" w:rsidRDefault="00EF0F2E" w:rsidP="00EF0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right="-46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D73C1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 xml:space="preserve"> (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9</w:t>
            </w:r>
            <w:r w:rsidRPr="00BD73C1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496</w:t>
            </w:r>
            <w:r w:rsidRPr="00BD73C1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589</w:t>
            </w:r>
            <w:r w:rsidRPr="00BD73C1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)</w:t>
            </w:r>
          </w:p>
        </w:tc>
      </w:tr>
    </w:tbl>
    <w:p w14:paraId="71EE9D88" w14:textId="3319802D" w:rsidR="00FD77F7" w:rsidRPr="00BE5913" w:rsidRDefault="00FD77F7" w:rsidP="00BE5913">
      <w:pPr>
        <w:rPr>
          <w:cs/>
        </w:rPr>
      </w:pPr>
    </w:p>
    <w:p w14:paraId="57E624AA" w14:textId="48A18524" w:rsidR="00EA21C9" w:rsidRPr="00BE5913" w:rsidRDefault="00FD77F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BE5913">
        <w:rPr>
          <w:cs/>
        </w:rPr>
        <w:br w:type="page"/>
      </w:r>
    </w:p>
    <w:tbl>
      <w:tblPr>
        <w:tblW w:w="94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7"/>
        <w:gridCol w:w="1528"/>
        <w:gridCol w:w="236"/>
        <w:gridCol w:w="38"/>
        <w:gridCol w:w="1258"/>
        <w:gridCol w:w="236"/>
        <w:gridCol w:w="1204"/>
        <w:gridCol w:w="258"/>
        <w:gridCol w:w="12"/>
        <w:gridCol w:w="1425"/>
        <w:gridCol w:w="9"/>
        <w:gridCol w:w="12"/>
      </w:tblGrid>
      <w:tr w:rsidR="00A327E9" w:rsidRPr="00BE5913" w14:paraId="071623FF" w14:textId="77777777" w:rsidTr="00D20E1D">
        <w:trPr>
          <w:gridAfter w:val="1"/>
          <w:wAfter w:w="12" w:type="dxa"/>
          <w:trHeight w:val="139"/>
          <w:tblHeader/>
        </w:trPr>
        <w:tc>
          <w:tcPr>
            <w:tcW w:w="3237" w:type="dxa"/>
          </w:tcPr>
          <w:p w14:paraId="5FE9A6C9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6204" w:type="dxa"/>
            <w:gridSpan w:val="10"/>
            <w:vAlign w:val="bottom"/>
          </w:tcPr>
          <w:p w14:paraId="21B064C2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BE5913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327E9" w:rsidRPr="00BE5913" w14:paraId="1F97F57D" w14:textId="77777777" w:rsidTr="00D20E1D">
        <w:trPr>
          <w:gridAfter w:val="2"/>
          <w:wAfter w:w="21" w:type="dxa"/>
          <w:trHeight w:val="139"/>
          <w:tblHeader/>
        </w:trPr>
        <w:tc>
          <w:tcPr>
            <w:tcW w:w="3237" w:type="dxa"/>
          </w:tcPr>
          <w:p w14:paraId="776FA5FB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528" w:type="dxa"/>
            <w:vAlign w:val="bottom"/>
          </w:tcPr>
          <w:p w14:paraId="113F7ECE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4BF0589C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2698" w:type="dxa"/>
            <w:gridSpan w:val="3"/>
            <w:vAlign w:val="bottom"/>
          </w:tcPr>
          <w:p w14:paraId="5E844637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บันทึกเป็น (รายจ่าย) </w:t>
            </w:r>
            <w:r w:rsidRPr="00BE5913">
              <w:rPr>
                <w:rFonts w:ascii="Angsana New" w:eastAsia="MS Mincho" w:hAnsi="Angsana New"/>
                <w:sz w:val="29"/>
                <w:szCs w:val="29"/>
              </w:rPr>
              <w:t xml:space="preserve">/ </w:t>
            </w: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รายได้ใน</w:t>
            </w:r>
          </w:p>
        </w:tc>
        <w:tc>
          <w:tcPr>
            <w:tcW w:w="270" w:type="dxa"/>
            <w:gridSpan w:val="2"/>
          </w:tcPr>
          <w:p w14:paraId="13869B41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425" w:type="dxa"/>
            <w:vAlign w:val="bottom"/>
          </w:tcPr>
          <w:p w14:paraId="2DFEB5FA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A327E9" w:rsidRPr="00BE5913" w14:paraId="640FF693" w14:textId="77777777" w:rsidTr="00D20E1D">
        <w:trPr>
          <w:gridAfter w:val="1"/>
          <w:wAfter w:w="12" w:type="dxa"/>
          <w:trHeight w:val="139"/>
          <w:tblHeader/>
        </w:trPr>
        <w:tc>
          <w:tcPr>
            <w:tcW w:w="3237" w:type="dxa"/>
          </w:tcPr>
          <w:p w14:paraId="23B182B2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  <w:p w14:paraId="6BEFA8AC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  <w:r w:rsidRPr="00BE5913">
              <w:rPr>
                <w:rFonts w:asciiTheme="majorBidi" w:hAnsiTheme="majorBidi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528" w:type="dxa"/>
            <w:vAlign w:val="bottom"/>
          </w:tcPr>
          <w:p w14:paraId="6426CFA9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3FF965EE" w14:textId="43AF9461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="00B11C2B" w:rsidRPr="00B11C2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1</w:t>
            </w: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 </w:t>
            </w: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</w:p>
        </w:tc>
        <w:tc>
          <w:tcPr>
            <w:tcW w:w="274" w:type="dxa"/>
            <w:gridSpan w:val="2"/>
            <w:vAlign w:val="bottom"/>
          </w:tcPr>
          <w:p w14:paraId="5DC825A3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6258D7AC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sz w:val="29"/>
                <w:szCs w:val="29"/>
                <w:cs/>
              </w:rPr>
              <w:t>กำไร</w:t>
            </w: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หรือ ข</w:t>
            </w:r>
            <w:r w:rsidRPr="00BE5913">
              <w:rPr>
                <w:rFonts w:ascii="Angsana New" w:eastAsia="MS Mincho" w:hAnsi="Angsana New"/>
                <w:sz w:val="29"/>
                <w:szCs w:val="29"/>
                <w:cs/>
              </w:rPr>
              <w:t>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556CC30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6DE3F3B9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58" w:type="dxa"/>
            <w:tcBorders>
              <w:top w:val="single" w:sz="4" w:space="0" w:color="auto"/>
            </w:tcBorders>
          </w:tcPr>
          <w:p w14:paraId="5D09F971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446" w:type="dxa"/>
            <w:gridSpan w:val="3"/>
            <w:vAlign w:val="bottom"/>
          </w:tcPr>
          <w:p w14:paraId="62B339FE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10C4AC3A" w14:textId="40635676" w:rsidR="00A327E9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24" w:right="-92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C070A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3</w:t>
            </w:r>
            <w:r w:rsidR="00B11C2B" w:rsidRPr="00B11C2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1</w:t>
            </w:r>
            <w:r w:rsidR="00A327E9" w:rsidRPr="00BE5913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 </w:t>
            </w:r>
            <w:r w:rsidR="00A327E9" w:rsidRPr="00BE5913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ธันวาคม</w:t>
            </w:r>
            <w:r w:rsidR="00A327E9" w:rsidRPr="00BE5913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</w:p>
        </w:tc>
      </w:tr>
      <w:tr w:rsidR="00A327E9" w:rsidRPr="00BE5913" w14:paraId="0E5703FF" w14:textId="77777777" w:rsidTr="00D20E1D">
        <w:trPr>
          <w:gridAfter w:val="1"/>
          <w:wAfter w:w="12" w:type="dxa"/>
          <w:trHeight w:val="139"/>
          <w:tblHeader/>
        </w:trPr>
        <w:tc>
          <w:tcPr>
            <w:tcW w:w="3237" w:type="dxa"/>
          </w:tcPr>
          <w:p w14:paraId="68AFD044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6204" w:type="dxa"/>
            <w:gridSpan w:val="10"/>
            <w:vAlign w:val="bottom"/>
          </w:tcPr>
          <w:p w14:paraId="3BD5A63B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A327E9" w:rsidRPr="00BE5913" w14:paraId="2BC6BBAE" w14:textId="77777777" w:rsidTr="00D20E1D">
        <w:trPr>
          <w:gridAfter w:val="1"/>
          <w:wAfter w:w="12" w:type="dxa"/>
          <w:trHeight w:val="139"/>
        </w:trPr>
        <w:tc>
          <w:tcPr>
            <w:tcW w:w="3237" w:type="dxa"/>
          </w:tcPr>
          <w:p w14:paraId="3B4109F4" w14:textId="6E62917A" w:rsidR="00A327E9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</w:pPr>
            <w:r w:rsidRPr="00C070A0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  <w:t>2568</w:t>
            </w:r>
          </w:p>
        </w:tc>
        <w:tc>
          <w:tcPr>
            <w:tcW w:w="1528" w:type="dxa"/>
          </w:tcPr>
          <w:p w14:paraId="4927B7F2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4" w:type="dxa"/>
            <w:gridSpan w:val="2"/>
          </w:tcPr>
          <w:p w14:paraId="13C8A4BF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258" w:type="dxa"/>
          </w:tcPr>
          <w:p w14:paraId="1364E119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</w:tcPr>
          <w:p w14:paraId="201C27EB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204" w:type="dxa"/>
          </w:tcPr>
          <w:p w14:paraId="73341FCF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58" w:type="dxa"/>
          </w:tcPr>
          <w:p w14:paraId="31B5464E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446" w:type="dxa"/>
            <w:gridSpan w:val="3"/>
          </w:tcPr>
          <w:p w14:paraId="1256ECCA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A327E9" w:rsidRPr="00BE5913" w14:paraId="08600729" w14:textId="77777777" w:rsidTr="00D20E1D">
        <w:trPr>
          <w:gridAfter w:val="1"/>
          <w:wAfter w:w="12" w:type="dxa"/>
          <w:trHeight w:val="139"/>
        </w:trPr>
        <w:tc>
          <w:tcPr>
            <w:tcW w:w="3237" w:type="dxa"/>
          </w:tcPr>
          <w:p w14:paraId="021AC1D4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28" w:type="dxa"/>
          </w:tcPr>
          <w:p w14:paraId="578A9DA8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4" w:type="dxa"/>
            <w:gridSpan w:val="2"/>
          </w:tcPr>
          <w:p w14:paraId="7BCF2659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258" w:type="dxa"/>
          </w:tcPr>
          <w:p w14:paraId="54FF1FE3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</w:tcPr>
          <w:p w14:paraId="5A773589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204" w:type="dxa"/>
          </w:tcPr>
          <w:p w14:paraId="2A4D9C17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58" w:type="dxa"/>
          </w:tcPr>
          <w:p w14:paraId="7E69F797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446" w:type="dxa"/>
            <w:gridSpan w:val="3"/>
          </w:tcPr>
          <w:p w14:paraId="424C68DF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6E3FC7" w:rsidRPr="00BE5913" w14:paraId="037B056B" w14:textId="77777777" w:rsidTr="00D20E1D">
        <w:trPr>
          <w:gridAfter w:val="1"/>
          <w:wAfter w:w="12" w:type="dxa"/>
          <w:trHeight w:val="348"/>
        </w:trPr>
        <w:tc>
          <w:tcPr>
            <w:tcW w:w="3237" w:type="dxa"/>
          </w:tcPr>
          <w:p w14:paraId="66FF62B2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sz w:val="29"/>
                <w:szCs w:val="29"/>
                <w:cs/>
              </w:rPr>
              <w:t>อาคารและอุปกรณ์</w:t>
            </w:r>
            <w:r w:rsidRPr="00BE5913">
              <w:rPr>
                <w:rFonts w:ascii="Angsana New" w:eastAsia="MS Mincho" w:hAnsi="Angsana New"/>
                <w:sz w:val="29"/>
                <w:szCs w:val="29"/>
              </w:rPr>
              <w:t xml:space="preserve"> </w:t>
            </w:r>
          </w:p>
          <w:p w14:paraId="6E7A2658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BE5913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BE5913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BE5913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528" w:type="dxa"/>
            <w:vAlign w:val="bottom"/>
          </w:tcPr>
          <w:p w14:paraId="1C6A92A2" w14:textId="67DF9139" w:rsidR="006E3FC7" w:rsidRPr="00BE5913" w:rsidRDefault="00B11C2B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 w:rsidR="006E3FC7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22</w:t>
            </w: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274" w:type="dxa"/>
            <w:gridSpan w:val="2"/>
            <w:vAlign w:val="bottom"/>
          </w:tcPr>
          <w:p w14:paraId="3F8815F0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  <w:vAlign w:val="bottom"/>
          </w:tcPr>
          <w:p w14:paraId="3C212B22" w14:textId="39F2439A" w:rsidR="006E3FC7" w:rsidRPr="00BE5913" w:rsidRDefault="00C070A0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 w:hint="cs"/>
                <w:sz w:val="29"/>
                <w:szCs w:val="29"/>
              </w:rPr>
              <w:t>84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236" w:type="dxa"/>
            <w:vAlign w:val="bottom"/>
          </w:tcPr>
          <w:p w14:paraId="5F8090E4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vAlign w:val="bottom"/>
          </w:tcPr>
          <w:p w14:paraId="4C6D11C9" w14:textId="19FB7507" w:rsidR="006E3FC7" w:rsidRPr="00BE5913" w:rsidRDefault="00930806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-</w:t>
            </w:r>
          </w:p>
        </w:tc>
        <w:tc>
          <w:tcPr>
            <w:tcW w:w="258" w:type="dxa"/>
            <w:vAlign w:val="bottom"/>
          </w:tcPr>
          <w:p w14:paraId="0F5018C0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  <w:vAlign w:val="bottom"/>
          </w:tcPr>
          <w:p w14:paraId="30B74FBE" w14:textId="1530B94C" w:rsidR="006E3FC7" w:rsidRPr="00BE5913" w:rsidRDefault="00C070A0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2</w:t>
            </w:r>
            <w:r w:rsidR="00355E62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63</w:t>
            </w:r>
          </w:p>
        </w:tc>
      </w:tr>
      <w:tr w:rsidR="006E3FC7" w:rsidRPr="00BE5913" w14:paraId="0190248D" w14:textId="77777777" w:rsidTr="00D20E1D">
        <w:trPr>
          <w:gridAfter w:val="1"/>
          <w:wAfter w:w="12" w:type="dxa"/>
          <w:trHeight w:val="348"/>
        </w:trPr>
        <w:tc>
          <w:tcPr>
            <w:tcW w:w="3237" w:type="dxa"/>
          </w:tcPr>
          <w:p w14:paraId="218B81BC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hAnsi="Angsana New"/>
                <w:i/>
                <w:iCs/>
                <w:color w:val="0000FF"/>
                <w:sz w:val="29"/>
                <w:szCs w:val="29"/>
                <w:cs/>
              </w:rPr>
            </w:pPr>
            <w:r w:rsidRPr="00BE5913">
              <w:rPr>
                <w:rFonts w:asciiTheme="majorBidi" w:hAnsiTheme="majorBidi" w:hint="cs"/>
                <w:sz w:val="29"/>
                <w:szCs w:val="29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528" w:type="dxa"/>
          </w:tcPr>
          <w:p w14:paraId="7FFCD50C" w14:textId="021EAB19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2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7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3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274" w:type="dxa"/>
            <w:gridSpan w:val="2"/>
          </w:tcPr>
          <w:p w14:paraId="21861FB4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</w:tcPr>
          <w:p w14:paraId="317AF710" w14:textId="5EC546DD" w:rsidR="006E3FC7" w:rsidRPr="00BE5913" w:rsidRDefault="00930806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-</w:t>
            </w:r>
          </w:p>
        </w:tc>
        <w:tc>
          <w:tcPr>
            <w:tcW w:w="236" w:type="dxa"/>
          </w:tcPr>
          <w:p w14:paraId="5564DCE7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</w:tcPr>
          <w:p w14:paraId="197B7DAF" w14:textId="3C617A44" w:rsidR="006E3FC7" w:rsidRPr="00BE5913" w:rsidRDefault="00C070A0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32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  <w:r w:rsidR="00930806"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258" w:type="dxa"/>
          </w:tcPr>
          <w:p w14:paraId="31916E67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</w:tcPr>
          <w:p w14:paraId="3345385D" w14:textId="0EF57D57" w:rsidR="006E3FC7" w:rsidRPr="00BE5913" w:rsidRDefault="00C070A0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3</w:t>
            </w:r>
            <w:r w:rsidR="00355E62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23</w:t>
            </w:r>
          </w:p>
        </w:tc>
      </w:tr>
      <w:tr w:rsidR="006E3FC7" w:rsidRPr="00BE5913" w14:paraId="770BF1F0" w14:textId="77777777" w:rsidTr="00BA1ED7">
        <w:trPr>
          <w:gridAfter w:val="1"/>
          <w:wAfter w:w="12" w:type="dxa"/>
          <w:trHeight w:val="348"/>
        </w:trPr>
        <w:tc>
          <w:tcPr>
            <w:tcW w:w="3237" w:type="dxa"/>
          </w:tcPr>
          <w:p w14:paraId="11D6E3C2" w14:textId="77777777" w:rsidR="006E3FC7" w:rsidRPr="00BE5913" w:rsidRDefault="006E3FC7" w:rsidP="006E3FC7">
            <w:pPr>
              <w:tabs>
                <w:tab w:val="left" w:pos="360"/>
              </w:tabs>
              <w:spacing w:line="235" w:lineRule="auto"/>
              <w:ind w:left="156" w:right="-79" w:hanging="156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ประมาณการหนี้สินไม่หมุนเวียนสำหรับ</w:t>
            </w:r>
            <w:r w:rsidRPr="00BE5913">
              <w:rPr>
                <w:rFonts w:ascii="Angsana New" w:eastAsia="MS Mincho" w:hAnsi="Angsana New"/>
                <w:sz w:val="29"/>
                <w:szCs w:val="29"/>
                <w:cs/>
              </w:rPr>
              <w:br/>
            </w: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ผลประโยชน์พนักงาน</w:t>
            </w:r>
          </w:p>
        </w:tc>
        <w:tc>
          <w:tcPr>
            <w:tcW w:w="1528" w:type="dxa"/>
            <w:vAlign w:val="bottom"/>
          </w:tcPr>
          <w:p w14:paraId="2FC32723" w14:textId="46D3502C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2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75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274" w:type="dxa"/>
            <w:gridSpan w:val="2"/>
            <w:vAlign w:val="bottom"/>
          </w:tcPr>
          <w:p w14:paraId="6CC12DF9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  <w:vAlign w:val="bottom"/>
          </w:tcPr>
          <w:p w14:paraId="062D4D02" w14:textId="21BD102C" w:rsidR="006E3FC7" w:rsidRPr="00BE5913" w:rsidRDefault="00930806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  <w:r w:rsidR="001B0A4E">
              <w:rPr>
                <w:rFonts w:asciiTheme="majorBidi" w:eastAsia="MS Mincho" w:hAnsiTheme="majorBidi" w:cstheme="majorBidi"/>
                <w:sz w:val="29"/>
                <w:szCs w:val="29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276</w:t>
            </w:r>
            <w:r w:rsidR="001B0A4E"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2F002B9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vAlign w:val="bottom"/>
          </w:tcPr>
          <w:p w14:paraId="05F522D2" w14:textId="1FB3956A" w:rsidR="006E3FC7" w:rsidRPr="00BE5913" w:rsidRDefault="00B11C2B" w:rsidP="0035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11C2B">
              <w:rPr>
                <w:rFonts w:ascii="Angsana New" w:eastAsia="MS Mincho" w:hAnsi="Angsana New"/>
                <w:sz w:val="29"/>
                <w:szCs w:val="29"/>
              </w:rPr>
              <w:t>1</w:t>
            </w:r>
            <w:r w:rsidR="00C070A0" w:rsidRPr="00C070A0">
              <w:rPr>
                <w:rFonts w:ascii="Angsana New" w:eastAsia="MS Mincho" w:hAnsi="Angsana New"/>
                <w:sz w:val="29"/>
                <w:szCs w:val="29"/>
              </w:rPr>
              <w:t>6</w:t>
            </w:r>
            <w:r w:rsidR="00355E62">
              <w:rPr>
                <w:rFonts w:ascii="Angsana New" w:eastAsia="MS Mincho" w:hAnsi="Angsana New"/>
                <w:sz w:val="29"/>
                <w:szCs w:val="29"/>
                <w:lang w:val="en-GB"/>
              </w:rPr>
              <w:t>,</w:t>
            </w:r>
            <w:r w:rsidRPr="00B11C2B">
              <w:rPr>
                <w:rFonts w:ascii="Angsana New" w:eastAsia="MS Mincho" w:hAnsi="Angsana New"/>
                <w:sz w:val="29"/>
                <w:szCs w:val="29"/>
              </w:rPr>
              <w:t>1</w:t>
            </w:r>
            <w:r w:rsidR="00C070A0" w:rsidRPr="00C070A0">
              <w:rPr>
                <w:rFonts w:ascii="Angsana New" w:eastAsia="MS Mincho" w:hAnsi="Angsana New"/>
                <w:sz w:val="29"/>
                <w:szCs w:val="29"/>
              </w:rPr>
              <w:t>5</w:t>
            </w:r>
            <w:r w:rsidRPr="00B11C2B">
              <w:rPr>
                <w:rFonts w:ascii="Angsana New" w:eastAsia="MS Mincho" w:hAnsi="Angsana New"/>
                <w:sz w:val="29"/>
                <w:szCs w:val="29"/>
              </w:rPr>
              <w:t>1</w:t>
            </w:r>
          </w:p>
        </w:tc>
        <w:tc>
          <w:tcPr>
            <w:tcW w:w="258" w:type="dxa"/>
            <w:vAlign w:val="bottom"/>
          </w:tcPr>
          <w:p w14:paraId="2845835E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  <w:vAlign w:val="bottom"/>
          </w:tcPr>
          <w:p w14:paraId="209B0B44" w14:textId="5A068CF0" w:rsidR="006E3FC7" w:rsidRPr="00BE5913" w:rsidRDefault="00C070A0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36</w:t>
            </w:r>
            <w:r w:rsidR="00355E62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5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</w:p>
        </w:tc>
      </w:tr>
      <w:tr w:rsidR="006E3FC7" w:rsidRPr="00BE5913" w14:paraId="247D98B8" w14:textId="77777777" w:rsidTr="00D20E1D">
        <w:trPr>
          <w:gridAfter w:val="1"/>
          <w:wAfter w:w="12" w:type="dxa"/>
          <w:trHeight w:val="348"/>
        </w:trPr>
        <w:tc>
          <w:tcPr>
            <w:tcW w:w="3237" w:type="dxa"/>
          </w:tcPr>
          <w:p w14:paraId="204D73E8" w14:textId="77777777" w:rsidR="006E3FC7" w:rsidRPr="00BE5913" w:rsidRDefault="006E3FC7" w:rsidP="006E3FC7">
            <w:pPr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อัตราดอกเบี้ยที่แท้จริง</w:t>
            </w:r>
          </w:p>
        </w:tc>
        <w:tc>
          <w:tcPr>
            <w:tcW w:w="1528" w:type="dxa"/>
          </w:tcPr>
          <w:p w14:paraId="56645E87" w14:textId="29AE3E59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(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3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88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4" w:type="dxa"/>
            <w:gridSpan w:val="2"/>
          </w:tcPr>
          <w:p w14:paraId="638B3350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</w:tcPr>
          <w:p w14:paraId="6E3C6ED5" w14:textId="62ED0ADB" w:rsidR="006E3FC7" w:rsidRPr="00BE5913" w:rsidRDefault="00930806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3</w:t>
            </w:r>
            <w:r w:rsidR="00AD49AE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89</w:t>
            </w:r>
          </w:p>
        </w:tc>
        <w:tc>
          <w:tcPr>
            <w:tcW w:w="236" w:type="dxa"/>
          </w:tcPr>
          <w:p w14:paraId="1F74DB5D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</w:tcPr>
          <w:p w14:paraId="61104D88" w14:textId="7B473555" w:rsidR="006E3FC7" w:rsidRPr="00BE5913" w:rsidRDefault="00930806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="Angsana New" w:eastAsia="MS Mincho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258" w:type="dxa"/>
          </w:tcPr>
          <w:p w14:paraId="497B56F0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</w:tcPr>
          <w:p w14:paraId="1BC30AAF" w14:textId="2E806A07" w:rsidR="006E3FC7" w:rsidRPr="00BE5913" w:rsidRDefault="00B11C2B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</w:p>
        </w:tc>
      </w:tr>
      <w:tr w:rsidR="006E3FC7" w:rsidRPr="00BE5913" w14:paraId="1B3BD43D" w14:textId="77777777" w:rsidTr="00D20E1D">
        <w:trPr>
          <w:gridAfter w:val="1"/>
          <w:wAfter w:w="12" w:type="dxa"/>
          <w:trHeight w:val="348"/>
        </w:trPr>
        <w:tc>
          <w:tcPr>
            <w:tcW w:w="3237" w:type="dxa"/>
          </w:tcPr>
          <w:p w14:paraId="4D1DCA14" w14:textId="239A45C5" w:rsidR="006E3FC7" w:rsidRPr="00BE5913" w:rsidRDefault="006E3FC7" w:rsidP="006E3FC7">
            <w:pPr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3349B8">
              <w:rPr>
                <w:rFonts w:ascii="Angsana New" w:eastAsia="MS Mincho" w:hAnsi="Angsana New" w:hint="cs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528" w:type="dxa"/>
          </w:tcPr>
          <w:p w14:paraId="0ADE369D" w14:textId="55ACF0E4" w:rsidR="006E3FC7" w:rsidRPr="00BE5913" w:rsidRDefault="00C070A0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8</w:t>
            </w:r>
            <w:r w:rsidR="006E3FC7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5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274" w:type="dxa"/>
            <w:gridSpan w:val="2"/>
          </w:tcPr>
          <w:p w14:paraId="09E1D43E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</w:tcPr>
          <w:p w14:paraId="379812A2" w14:textId="7A6637C9" w:rsidR="006E3FC7" w:rsidRPr="00BE5913" w:rsidRDefault="00C070A0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8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236" w:type="dxa"/>
          </w:tcPr>
          <w:p w14:paraId="600FAEF6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</w:tcPr>
          <w:p w14:paraId="54B7F29A" w14:textId="2AB55CB6" w:rsidR="006E3FC7" w:rsidRPr="00BE5913" w:rsidRDefault="00AD49AE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58" w:type="dxa"/>
          </w:tcPr>
          <w:p w14:paraId="2FE2D29E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</w:tcPr>
          <w:p w14:paraId="2BB6B49E" w14:textId="66D5D9BB" w:rsidR="006E3FC7" w:rsidRPr="00BE5913" w:rsidRDefault="00C070A0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9</w:t>
            </w:r>
            <w:r w:rsidR="00AD49AE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328</w:t>
            </w:r>
          </w:p>
        </w:tc>
      </w:tr>
      <w:tr w:rsidR="006E3FC7" w:rsidRPr="00BE5913" w14:paraId="564AE511" w14:textId="77777777" w:rsidTr="00D20E1D">
        <w:trPr>
          <w:gridAfter w:val="1"/>
          <w:wAfter w:w="12" w:type="dxa"/>
          <w:trHeight w:val="348"/>
        </w:trPr>
        <w:tc>
          <w:tcPr>
            <w:tcW w:w="3237" w:type="dxa"/>
          </w:tcPr>
          <w:p w14:paraId="1A5F2FA7" w14:textId="70BB339E" w:rsidR="006E3FC7" w:rsidRPr="00BE5913" w:rsidRDefault="006E3FC7" w:rsidP="006E3FC7">
            <w:pPr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528" w:type="dxa"/>
          </w:tcPr>
          <w:p w14:paraId="50B3E7D1" w14:textId="42615780" w:rsidR="006E3FC7" w:rsidRPr="00BE5913" w:rsidRDefault="00C070A0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6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  <w:r w:rsidR="006E3FC7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3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8</w:t>
            </w:r>
            <w:r w:rsidR="006E3FC7"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274" w:type="dxa"/>
            <w:gridSpan w:val="2"/>
          </w:tcPr>
          <w:p w14:paraId="20D12813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</w:tcPr>
          <w:p w14:paraId="12FB3101" w14:textId="04CD9893" w:rsidR="006E3FC7" w:rsidRPr="00BE5913" w:rsidRDefault="00C070A0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63</w:t>
            </w:r>
            <w:r w:rsidR="00AD49AE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E16AF3">
              <w:rPr>
                <w:rFonts w:asciiTheme="majorBidi" w:eastAsia="MS Mincho" w:hAnsiTheme="majorBidi" w:cstheme="majorBidi"/>
                <w:sz w:val="29"/>
                <w:szCs w:val="29"/>
              </w:rPr>
              <w:t>2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3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</w:p>
        </w:tc>
        <w:tc>
          <w:tcPr>
            <w:tcW w:w="236" w:type="dxa"/>
          </w:tcPr>
          <w:p w14:paraId="4993AD82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</w:tcPr>
          <w:p w14:paraId="41742C44" w14:textId="0AB28225" w:rsidR="006E3FC7" w:rsidRPr="00BE5913" w:rsidRDefault="00AD49AE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58" w:type="dxa"/>
          </w:tcPr>
          <w:p w14:paraId="20D316F4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</w:tcPr>
          <w:p w14:paraId="5D2457D8" w14:textId="179C8B75" w:rsidR="006E3FC7" w:rsidRPr="00BE5913" w:rsidRDefault="00B11C2B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23</w:t>
            </w:r>
            <w:r w:rsidR="00AD49AE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E27496">
              <w:rPr>
                <w:rFonts w:asciiTheme="majorBidi" w:eastAsia="MS Mincho" w:hAnsiTheme="majorBidi" w:cstheme="majorBidi"/>
                <w:sz w:val="29"/>
                <w:szCs w:val="29"/>
              </w:rPr>
              <w:t>5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48</w:t>
            </w:r>
          </w:p>
        </w:tc>
      </w:tr>
      <w:tr w:rsidR="006E3FC7" w:rsidRPr="00BE5913" w14:paraId="378BEC1D" w14:textId="77777777" w:rsidTr="00D20E1D">
        <w:trPr>
          <w:gridAfter w:val="1"/>
          <w:wAfter w:w="12" w:type="dxa"/>
          <w:trHeight w:val="348"/>
        </w:trPr>
        <w:tc>
          <w:tcPr>
            <w:tcW w:w="3237" w:type="dxa"/>
          </w:tcPr>
          <w:p w14:paraId="015886B7" w14:textId="176450FC" w:rsidR="006E3FC7" w:rsidRPr="00BE5913" w:rsidRDefault="006E3FC7" w:rsidP="006E3FC7">
            <w:pPr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อื่น</w:t>
            </w:r>
            <w:r w:rsidR="00E46EC3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</w:t>
            </w: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ๆ</w:t>
            </w: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3C34D2FA" w14:textId="3C43716A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5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3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3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274" w:type="dxa"/>
            <w:gridSpan w:val="2"/>
          </w:tcPr>
          <w:p w14:paraId="518E9903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690E560" w14:textId="4705336D" w:rsidR="006E3FC7" w:rsidRPr="00BE5913" w:rsidRDefault="00C070A0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554</w:t>
            </w:r>
          </w:p>
        </w:tc>
        <w:tc>
          <w:tcPr>
            <w:tcW w:w="236" w:type="dxa"/>
          </w:tcPr>
          <w:p w14:paraId="5FBC732F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B9BADB6" w14:textId="2D75BDE5" w:rsidR="006E3FC7" w:rsidRPr="00BE5913" w:rsidRDefault="00930806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="Angsana New" w:eastAsia="MS Mincho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258" w:type="dxa"/>
          </w:tcPr>
          <w:p w14:paraId="7E63FE93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</w:tcPr>
          <w:p w14:paraId="5D2A36FA" w14:textId="6B76A29F" w:rsidR="006E3FC7" w:rsidRPr="00BE5913" w:rsidRDefault="00C070A0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5</w:t>
            </w:r>
            <w:r w:rsidR="00AD49AE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857</w:t>
            </w:r>
          </w:p>
        </w:tc>
      </w:tr>
      <w:tr w:rsidR="006E3FC7" w:rsidRPr="00BE5913" w14:paraId="18684A29" w14:textId="77777777" w:rsidTr="00D20E1D">
        <w:trPr>
          <w:gridAfter w:val="1"/>
          <w:wAfter w:w="12" w:type="dxa"/>
          <w:trHeight w:val="348"/>
        </w:trPr>
        <w:tc>
          <w:tcPr>
            <w:tcW w:w="3237" w:type="dxa"/>
          </w:tcPr>
          <w:p w14:paraId="0DEDDF78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14:paraId="79A2A448" w14:textId="1281675A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95</w:t>
            </w: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44</w:t>
            </w:r>
            <w:r w:rsidRPr="00BE5913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274" w:type="dxa"/>
            <w:gridSpan w:val="2"/>
          </w:tcPr>
          <w:p w14:paraId="6F854601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66DB8B46" w14:textId="58B0F78D" w:rsidR="006E3FC7" w:rsidRPr="00BE5913" w:rsidRDefault="00930806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1D3404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68</w:t>
            </w:r>
            <w:r w:rsidRPr="001D3404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,</w:t>
            </w:r>
            <w:r w:rsidR="00E27496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2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55</w:t>
            </w:r>
            <w:r w:rsidRPr="001D3404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236" w:type="dxa"/>
          </w:tcPr>
          <w:p w14:paraId="0F7AE076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801D526" w14:textId="193C1926" w:rsidR="006E3FC7" w:rsidRPr="00EF7CE9" w:rsidRDefault="00B11C2B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B11C2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1</w:t>
            </w:r>
            <w:r w:rsidR="00C070A0" w:rsidRPr="00C070A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6</w:t>
            </w:r>
            <w:r w:rsidR="00AD49AE"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,</w:t>
            </w:r>
            <w:r w:rsidR="00C070A0" w:rsidRPr="00C070A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47</w:t>
            </w:r>
            <w:r w:rsidRPr="00B11C2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1</w:t>
            </w:r>
          </w:p>
        </w:tc>
        <w:tc>
          <w:tcPr>
            <w:tcW w:w="258" w:type="dxa"/>
          </w:tcPr>
          <w:p w14:paraId="795AFB2D" w14:textId="77777777" w:rsidR="006E3FC7" w:rsidRPr="00EF7CE9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62EE9A" w14:textId="43E81BD0" w:rsidR="006E3FC7" w:rsidRPr="00BE5913" w:rsidRDefault="00B11C2B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B11C2B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79</w:t>
            </w:r>
            <w:r w:rsidR="00AD49AE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,</w:t>
            </w:r>
            <w:r w:rsidR="00E27496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8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7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0</w:t>
            </w:r>
          </w:p>
        </w:tc>
      </w:tr>
      <w:tr w:rsidR="006E3FC7" w:rsidRPr="00BE5913" w14:paraId="7D8EB12A" w14:textId="77777777" w:rsidTr="00D20E1D">
        <w:trPr>
          <w:gridAfter w:val="1"/>
          <w:wAfter w:w="12" w:type="dxa"/>
          <w:trHeight w:val="139"/>
          <w:tblHeader/>
        </w:trPr>
        <w:tc>
          <w:tcPr>
            <w:tcW w:w="3237" w:type="dxa"/>
          </w:tcPr>
          <w:p w14:paraId="52C677C2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6204" w:type="dxa"/>
            <w:gridSpan w:val="10"/>
            <w:vAlign w:val="bottom"/>
          </w:tcPr>
          <w:p w14:paraId="22ED1D6D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</w:p>
        </w:tc>
      </w:tr>
      <w:tr w:rsidR="006E3FC7" w:rsidRPr="00BE5913" w14:paraId="004B6C3D" w14:textId="77777777" w:rsidTr="00D20E1D">
        <w:trPr>
          <w:gridAfter w:val="1"/>
          <w:wAfter w:w="12" w:type="dxa"/>
          <w:trHeight w:val="139"/>
        </w:trPr>
        <w:tc>
          <w:tcPr>
            <w:tcW w:w="3237" w:type="dxa"/>
          </w:tcPr>
          <w:p w14:paraId="62B87658" w14:textId="6A0C3229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i/>
                <w:iCs/>
                <w:sz w:val="29"/>
                <w:szCs w:val="29"/>
                <w:cs/>
              </w:rPr>
              <w:t>หนี้สิน</w:t>
            </w:r>
            <w:r w:rsidRPr="00BE5913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528" w:type="dxa"/>
          </w:tcPr>
          <w:p w14:paraId="59A0E7F5" w14:textId="77777777" w:rsidR="006E3FC7" w:rsidRPr="00B80F90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274" w:type="dxa"/>
            <w:gridSpan w:val="2"/>
          </w:tcPr>
          <w:p w14:paraId="0CEF819E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258" w:type="dxa"/>
          </w:tcPr>
          <w:p w14:paraId="5B4C352E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</w:tcPr>
          <w:p w14:paraId="15A11B0D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204" w:type="dxa"/>
          </w:tcPr>
          <w:p w14:paraId="6097866E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58" w:type="dxa"/>
          </w:tcPr>
          <w:p w14:paraId="300D1975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446" w:type="dxa"/>
            <w:gridSpan w:val="3"/>
          </w:tcPr>
          <w:p w14:paraId="01965BC6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6E3FC7" w:rsidRPr="00BE5913" w14:paraId="2728297D" w14:textId="77777777" w:rsidTr="00D20E1D">
        <w:trPr>
          <w:gridAfter w:val="1"/>
          <w:wAfter w:w="12" w:type="dxa"/>
          <w:trHeight w:val="139"/>
        </w:trPr>
        <w:tc>
          <w:tcPr>
            <w:tcW w:w="3237" w:type="dxa"/>
          </w:tcPr>
          <w:p w14:paraId="23FD1288" w14:textId="245DC422" w:rsidR="006E3FC7" w:rsidRPr="003349B8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307D9E">
              <w:rPr>
                <w:rFonts w:ascii="Angsana New" w:eastAsia="MS Mincho" w:hAnsi="Angsana New" w:hint="cs"/>
                <w:sz w:val="29"/>
                <w:szCs w:val="29"/>
                <w:cs/>
              </w:rPr>
              <w:t>สิน</w:t>
            </w:r>
            <w:r w:rsidRPr="003349B8">
              <w:rPr>
                <w:rFonts w:ascii="Angsana New" w:eastAsia="MS Mincho" w:hAnsi="Angsana New" w:hint="cs"/>
                <w:sz w:val="29"/>
                <w:szCs w:val="29"/>
                <w:cs/>
              </w:rPr>
              <w:t>ทรัพย์สิทธิการใช้</w:t>
            </w: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3EBCABFF" w14:textId="5665C651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  <w:r>
              <w:rPr>
                <w:rFonts w:ascii="Angsana New" w:eastAsia="MS Mincho" w:hAnsi="Angsana New"/>
                <w:sz w:val="29"/>
                <w:szCs w:val="29"/>
                <w:lang w:val="en-GB"/>
              </w:rPr>
              <w:t>(</w:t>
            </w:r>
            <w:r w:rsidR="00C070A0" w:rsidRPr="00C070A0">
              <w:rPr>
                <w:rFonts w:ascii="Angsana New" w:eastAsia="MS Mincho" w:hAnsi="Angsana New"/>
                <w:sz w:val="29"/>
                <w:szCs w:val="29"/>
              </w:rPr>
              <w:t>8</w:t>
            </w:r>
            <w:r>
              <w:rPr>
                <w:rFonts w:ascii="Angsana New" w:eastAsia="MS Mincho" w:hAnsi="Angsana New"/>
                <w:sz w:val="29"/>
                <w:szCs w:val="29"/>
                <w:lang w:val="en-GB"/>
              </w:rPr>
              <w:t>,</w:t>
            </w:r>
            <w:r w:rsidR="00C070A0" w:rsidRPr="00C070A0">
              <w:rPr>
                <w:rFonts w:ascii="Angsana New" w:eastAsia="MS Mincho" w:hAnsi="Angsana New"/>
                <w:sz w:val="29"/>
                <w:szCs w:val="29"/>
              </w:rPr>
              <w:t>393</w:t>
            </w:r>
            <w:r>
              <w:rPr>
                <w:rFonts w:ascii="Angsana New" w:eastAsia="MS Mincho" w:hAnsi="Angsana New"/>
                <w:sz w:val="29"/>
                <w:szCs w:val="29"/>
                <w:lang w:val="en-GB"/>
              </w:rPr>
              <w:t>)</w:t>
            </w:r>
          </w:p>
        </w:tc>
        <w:tc>
          <w:tcPr>
            <w:tcW w:w="274" w:type="dxa"/>
            <w:gridSpan w:val="2"/>
          </w:tcPr>
          <w:p w14:paraId="671F1F24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FFA8930" w14:textId="711BBC6B" w:rsidR="006E3FC7" w:rsidRPr="00BE5913" w:rsidRDefault="00AD49AE" w:rsidP="00CB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  <w:r>
              <w:rPr>
                <w:rFonts w:ascii="Angsana New" w:eastAsia="MS Mincho" w:hAnsi="Angsana New"/>
                <w:sz w:val="29"/>
                <w:szCs w:val="29"/>
                <w:lang w:val="en-GB"/>
              </w:rPr>
              <w:t>(</w:t>
            </w:r>
            <w:r w:rsidR="00C070A0" w:rsidRPr="00C070A0">
              <w:rPr>
                <w:rFonts w:ascii="Angsana New" w:eastAsia="MS Mincho" w:hAnsi="Angsana New"/>
                <w:sz w:val="29"/>
                <w:szCs w:val="29"/>
              </w:rPr>
              <w:t>78</w:t>
            </w:r>
            <w:r w:rsidR="00B11C2B" w:rsidRPr="00B11C2B">
              <w:rPr>
                <w:rFonts w:ascii="Angsana New" w:eastAsia="MS Mincho" w:hAnsi="Angsana New"/>
                <w:sz w:val="29"/>
                <w:szCs w:val="29"/>
              </w:rPr>
              <w:t>0</w:t>
            </w:r>
            <w:r>
              <w:rPr>
                <w:rFonts w:ascii="Angsana New" w:eastAsia="MS Mincho" w:hAnsi="Angsana New"/>
                <w:sz w:val="29"/>
                <w:szCs w:val="29"/>
                <w:lang w:val="en-GB"/>
              </w:rPr>
              <w:t>)</w:t>
            </w:r>
          </w:p>
        </w:tc>
        <w:tc>
          <w:tcPr>
            <w:tcW w:w="236" w:type="dxa"/>
          </w:tcPr>
          <w:p w14:paraId="396DB980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1722CC8" w14:textId="54A6C952" w:rsidR="006E3FC7" w:rsidRPr="00BE5913" w:rsidRDefault="00CB79ED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  <w:r>
              <w:rPr>
                <w:rFonts w:ascii="Angsana New" w:eastAsia="MS Mincho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258" w:type="dxa"/>
          </w:tcPr>
          <w:p w14:paraId="542CC0DB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</w:tcPr>
          <w:p w14:paraId="53EF8758" w14:textId="5C5C3B09" w:rsidR="006E3FC7" w:rsidRPr="00BE5913" w:rsidRDefault="00CB79ED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  <w:r>
              <w:rPr>
                <w:rFonts w:ascii="Angsana New" w:eastAsia="MS Mincho" w:hAnsi="Angsana New"/>
                <w:sz w:val="29"/>
                <w:szCs w:val="29"/>
                <w:lang w:val="en-GB"/>
              </w:rPr>
              <w:t>(</w:t>
            </w:r>
            <w:r w:rsidR="00C070A0" w:rsidRPr="00C070A0">
              <w:rPr>
                <w:rFonts w:ascii="Angsana New" w:eastAsia="MS Mincho" w:hAnsi="Angsana New"/>
                <w:sz w:val="29"/>
                <w:szCs w:val="29"/>
              </w:rPr>
              <w:t>9</w:t>
            </w:r>
            <w:r>
              <w:rPr>
                <w:rFonts w:ascii="Angsana New" w:eastAsia="MS Mincho" w:hAnsi="Angsana New"/>
                <w:sz w:val="29"/>
                <w:szCs w:val="29"/>
                <w:lang w:val="en-GB"/>
              </w:rPr>
              <w:t>,</w:t>
            </w:r>
            <w:r w:rsidR="00B11C2B" w:rsidRPr="00B11C2B">
              <w:rPr>
                <w:rFonts w:ascii="Angsana New" w:eastAsia="MS Mincho" w:hAnsi="Angsana New"/>
                <w:sz w:val="29"/>
                <w:szCs w:val="29"/>
              </w:rPr>
              <w:t>1</w:t>
            </w:r>
            <w:r w:rsidR="00C070A0" w:rsidRPr="00C070A0">
              <w:rPr>
                <w:rFonts w:ascii="Angsana New" w:eastAsia="MS Mincho" w:hAnsi="Angsana New"/>
                <w:sz w:val="29"/>
                <w:szCs w:val="29"/>
              </w:rPr>
              <w:t>73</w:t>
            </w:r>
            <w:r>
              <w:rPr>
                <w:rFonts w:ascii="Angsana New" w:eastAsia="MS Mincho" w:hAnsi="Angsana New"/>
                <w:sz w:val="29"/>
                <w:szCs w:val="29"/>
                <w:lang w:val="en-GB"/>
              </w:rPr>
              <w:t>)</w:t>
            </w:r>
          </w:p>
        </w:tc>
      </w:tr>
      <w:tr w:rsidR="006E3FC7" w:rsidRPr="00BE5913" w14:paraId="1BFAA778" w14:textId="77777777" w:rsidTr="00D20E1D">
        <w:trPr>
          <w:gridAfter w:val="1"/>
          <w:wAfter w:w="12" w:type="dxa"/>
          <w:trHeight w:val="139"/>
        </w:trPr>
        <w:tc>
          <w:tcPr>
            <w:tcW w:w="3237" w:type="dxa"/>
          </w:tcPr>
          <w:p w14:paraId="59836A99" w14:textId="68304956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14:paraId="219D5ACE" w14:textId="2FEF4DDD" w:rsidR="006E3FC7" w:rsidRPr="00BA1ED7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35" w:lineRule="auto"/>
              <w:ind w:left="-38" w:right="-73"/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</w:pPr>
            <w:r w:rsidRPr="00BA1ED7"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(</w:t>
            </w:r>
            <w:r w:rsidR="00C070A0" w:rsidRPr="00C070A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8</w:t>
            </w:r>
            <w:r w:rsidRPr="00BA1ED7"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,</w:t>
            </w:r>
            <w:r w:rsidR="00C070A0" w:rsidRPr="00C070A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393</w:t>
            </w:r>
            <w:r w:rsidRPr="00BA1ED7"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)</w:t>
            </w:r>
          </w:p>
        </w:tc>
        <w:tc>
          <w:tcPr>
            <w:tcW w:w="274" w:type="dxa"/>
            <w:gridSpan w:val="2"/>
          </w:tcPr>
          <w:p w14:paraId="2CB167E7" w14:textId="77777777" w:rsidR="006E3FC7" w:rsidRPr="00BA1ED7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2CEBE54E" w14:textId="6904EC32" w:rsidR="006E3FC7" w:rsidRPr="00BA1ED7" w:rsidRDefault="00AD49AE" w:rsidP="00CB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(</w:t>
            </w:r>
            <w:r w:rsidR="00C070A0" w:rsidRPr="00C070A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78</w:t>
            </w:r>
            <w:r w:rsidR="00B11C2B" w:rsidRPr="00B11C2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0</w:t>
            </w:r>
            <w:r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)</w:t>
            </w:r>
          </w:p>
        </w:tc>
        <w:tc>
          <w:tcPr>
            <w:tcW w:w="236" w:type="dxa"/>
          </w:tcPr>
          <w:p w14:paraId="70C8B9C0" w14:textId="77777777" w:rsidR="006E3FC7" w:rsidRPr="00BA1ED7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5F8AE17A" w14:textId="1D861FF0" w:rsidR="006E3FC7" w:rsidRPr="00BA1ED7" w:rsidRDefault="00CB79ED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-</w:t>
            </w:r>
          </w:p>
        </w:tc>
        <w:tc>
          <w:tcPr>
            <w:tcW w:w="258" w:type="dxa"/>
          </w:tcPr>
          <w:p w14:paraId="6DF8E05B" w14:textId="77777777" w:rsidR="006E3FC7" w:rsidRPr="00BA1ED7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C3F77E" w14:textId="10178160" w:rsidR="006E3FC7" w:rsidRPr="00BA1ED7" w:rsidRDefault="00CB79ED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(</w:t>
            </w:r>
            <w:r w:rsidR="00C070A0" w:rsidRPr="00C070A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9</w:t>
            </w:r>
            <w:r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,</w:t>
            </w:r>
            <w:r w:rsidR="00B11C2B" w:rsidRPr="00B11C2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1</w:t>
            </w:r>
            <w:r w:rsidR="00C070A0" w:rsidRPr="00C070A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73</w:t>
            </w:r>
            <w:r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)</w:t>
            </w:r>
          </w:p>
        </w:tc>
      </w:tr>
      <w:tr w:rsidR="006E3FC7" w:rsidRPr="00BE5913" w14:paraId="06A8A49C" w14:textId="77777777" w:rsidTr="00D20E1D">
        <w:trPr>
          <w:gridAfter w:val="1"/>
          <w:wAfter w:w="12" w:type="dxa"/>
          <w:trHeight w:val="139"/>
        </w:trPr>
        <w:tc>
          <w:tcPr>
            <w:tcW w:w="3237" w:type="dxa"/>
          </w:tcPr>
          <w:p w14:paraId="0F60C47C" w14:textId="35244B8B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14:paraId="0E5E91A8" w14:textId="26F55E59" w:rsidR="006E3FC7" w:rsidRPr="00E26DF8" w:rsidRDefault="00C070A0" w:rsidP="002D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35" w:lineRule="auto"/>
              <w:ind w:left="-38" w:right="-73"/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</w:pPr>
            <w:r w:rsidRPr="00C070A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86</w:t>
            </w:r>
            <w:r w:rsidR="006E3FC7" w:rsidRPr="00E26DF8"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,</w:t>
            </w:r>
            <w:r w:rsidRPr="00C070A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75</w:t>
            </w:r>
            <w:r w:rsidR="00B11C2B" w:rsidRPr="00B11C2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1</w:t>
            </w:r>
          </w:p>
        </w:tc>
        <w:tc>
          <w:tcPr>
            <w:tcW w:w="274" w:type="dxa"/>
            <w:gridSpan w:val="2"/>
          </w:tcPr>
          <w:p w14:paraId="5D068DE1" w14:textId="77777777" w:rsidR="006E3FC7" w:rsidRPr="00E26DF8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F7DE540" w14:textId="52EC26BA" w:rsidR="006E3FC7" w:rsidRPr="00E26DF8" w:rsidRDefault="00C070A0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</w:pPr>
            <w:r w:rsidRPr="00C070A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67</w:t>
            </w:r>
            <w:r w:rsidR="00CB79ED"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,</w:t>
            </w:r>
            <w:r w:rsidR="00A96AF4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4</w:t>
            </w:r>
            <w:r w:rsidRPr="00C070A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75</w:t>
            </w:r>
          </w:p>
        </w:tc>
        <w:tc>
          <w:tcPr>
            <w:tcW w:w="236" w:type="dxa"/>
          </w:tcPr>
          <w:p w14:paraId="7BD0B365" w14:textId="77777777" w:rsidR="006E3FC7" w:rsidRPr="00E26DF8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07F2028" w14:textId="7B84D2C0" w:rsidR="006E3FC7" w:rsidRPr="00E26DF8" w:rsidRDefault="00B11C2B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</w:pPr>
            <w:r w:rsidRPr="00B11C2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1</w:t>
            </w:r>
            <w:r w:rsidR="00C070A0" w:rsidRPr="00C070A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6</w:t>
            </w:r>
            <w:r w:rsidR="00CB79ED"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,</w:t>
            </w:r>
            <w:r w:rsidR="00C070A0" w:rsidRPr="00C070A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47</w:t>
            </w:r>
            <w:r w:rsidRPr="00B11C2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1</w:t>
            </w:r>
          </w:p>
        </w:tc>
        <w:tc>
          <w:tcPr>
            <w:tcW w:w="258" w:type="dxa"/>
          </w:tcPr>
          <w:p w14:paraId="780158BF" w14:textId="77777777" w:rsidR="006E3FC7" w:rsidRPr="00E26DF8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6B69CC2" w14:textId="55595056" w:rsidR="006E3FC7" w:rsidRPr="00E26DF8" w:rsidRDefault="00B11C2B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</w:pPr>
            <w:r w:rsidRPr="00B11C2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1</w:t>
            </w:r>
            <w:r w:rsidR="00C070A0" w:rsidRPr="00C070A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7</w:t>
            </w:r>
            <w:r w:rsidRPr="00B11C2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0</w:t>
            </w:r>
            <w:r w:rsidR="00CB79ED"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,</w:t>
            </w:r>
            <w:r w:rsidR="00A96AF4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6</w:t>
            </w:r>
            <w:r w:rsidR="00C070A0" w:rsidRPr="00C070A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97</w:t>
            </w:r>
          </w:p>
        </w:tc>
      </w:tr>
      <w:tr w:rsidR="006E3FC7" w:rsidRPr="00BE5913" w14:paraId="3F2B356C" w14:textId="77777777" w:rsidTr="00D20E1D">
        <w:trPr>
          <w:gridAfter w:val="1"/>
          <w:wAfter w:w="12" w:type="dxa"/>
          <w:trHeight w:val="139"/>
        </w:trPr>
        <w:tc>
          <w:tcPr>
            <w:tcW w:w="3237" w:type="dxa"/>
          </w:tcPr>
          <w:p w14:paraId="38EF6077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528" w:type="dxa"/>
            <w:tcBorders>
              <w:top w:val="double" w:sz="4" w:space="0" w:color="auto"/>
            </w:tcBorders>
          </w:tcPr>
          <w:p w14:paraId="5254955D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4" w:type="dxa"/>
            <w:gridSpan w:val="2"/>
          </w:tcPr>
          <w:p w14:paraId="11F2EC5A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2F61EAD3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</w:tcPr>
          <w:p w14:paraId="5A7A67FC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24F40564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58" w:type="dxa"/>
          </w:tcPr>
          <w:p w14:paraId="407F94CF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446" w:type="dxa"/>
            <w:gridSpan w:val="3"/>
            <w:tcBorders>
              <w:top w:val="double" w:sz="4" w:space="0" w:color="auto"/>
            </w:tcBorders>
          </w:tcPr>
          <w:p w14:paraId="797CADF9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6E3FC7" w:rsidRPr="00BE5913" w14:paraId="55F732BA" w14:textId="77777777" w:rsidTr="00D20E1D">
        <w:trPr>
          <w:gridAfter w:val="1"/>
          <w:wAfter w:w="12" w:type="dxa"/>
          <w:trHeight w:val="139"/>
        </w:trPr>
        <w:tc>
          <w:tcPr>
            <w:tcW w:w="3237" w:type="dxa"/>
          </w:tcPr>
          <w:p w14:paraId="661AE6CC" w14:textId="690DA43B" w:rsidR="006E3FC7" w:rsidRPr="00BE5913" w:rsidRDefault="00C070A0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</w:pPr>
            <w:r w:rsidRPr="00C070A0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  <w:t>2567</w:t>
            </w:r>
          </w:p>
        </w:tc>
        <w:tc>
          <w:tcPr>
            <w:tcW w:w="1528" w:type="dxa"/>
          </w:tcPr>
          <w:p w14:paraId="3114FE72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4" w:type="dxa"/>
            <w:gridSpan w:val="2"/>
          </w:tcPr>
          <w:p w14:paraId="0D722931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258" w:type="dxa"/>
          </w:tcPr>
          <w:p w14:paraId="6FA3051B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</w:tcPr>
          <w:p w14:paraId="5C07C183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204" w:type="dxa"/>
          </w:tcPr>
          <w:p w14:paraId="30979D3A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58" w:type="dxa"/>
          </w:tcPr>
          <w:p w14:paraId="43777D5B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446" w:type="dxa"/>
            <w:gridSpan w:val="3"/>
          </w:tcPr>
          <w:p w14:paraId="5A10EA3E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6E3FC7" w:rsidRPr="00BE5913" w14:paraId="6BB579F8" w14:textId="77777777" w:rsidTr="00D20E1D">
        <w:trPr>
          <w:gridAfter w:val="1"/>
          <w:wAfter w:w="12" w:type="dxa"/>
          <w:trHeight w:val="139"/>
        </w:trPr>
        <w:tc>
          <w:tcPr>
            <w:tcW w:w="3237" w:type="dxa"/>
          </w:tcPr>
          <w:p w14:paraId="68840134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28" w:type="dxa"/>
          </w:tcPr>
          <w:p w14:paraId="2B2F1134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4" w:type="dxa"/>
            <w:gridSpan w:val="2"/>
          </w:tcPr>
          <w:p w14:paraId="47B3B5C8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258" w:type="dxa"/>
          </w:tcPr>
          <w:p w14:paraId="545194D8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</w:tcPr>
          <w:p w14:paraId="58C7FE7B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204" w:type="dxa"/>
          </w:tcPr>
          <w:p w14:paraId="0B7A90A0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58" w:type="dxa"/>
          </w:tcPr>
          <w:p w14:paraId="780AF8BA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446" w:type="dxa"/>
            <w:gridSpan w:val="3"/>
          </w:tcPr>
          <w:p w14:paraId="57F4F706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6E3FC7" w:rsidRPr="00BE5913" w14:paraId="3AB82F76" w14:textId="77777777" w:rsidTr="00D20E1D">
        <w:trPr>
          <w:gridAfter w:val="1"/>
          <w:wAfter w:w="12" w:type="dxa"/>
          <w:trHeight w:val="348"/>
        </w:trPr>
        <w:tc>
          <w:tcPr>
            <w:tcW w:w="3237" w:type="dxa"/>
          </w:tcPr>
          <w:p w14:paraId="02CB604B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sz w:val="29"/>
                <w:szCs w:val="29"/>
                <w:cs/>
              </w:rPr>
              <w:t>อาคารและอุปกรณ์</w:t>
            </w:r>
            <w:r w:rsidRPr="00BE5913">
              <w:rPr>
                <w:rFonts w:ascii="Angsana New" w:eastAsia="MS Mincho" w:hAnsi="Angsana New"/>
                <w:sz w:val="29"/>
                <w:szCs w:val="29"/>
              </w:rPr>
              <w:t xml:space="preserve"> </w:t>
            </w:r>
          </w:p>
          <w:p w14:paraId="2C15024D" w14:textId="4F39D19F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BE5913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BE5913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BE5913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528" w:type="dxa"/>
            <w:vAlign w:val="bottom"/>
          </w:tcPr>
          <w:p w14:paraId="3D060A55" w14:textId="28EB507E" w:rsidR="006E3FC7" w:rsidRPr="00BE5913" w:rsidRDefault="00C070A0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3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274" w:type="dxa"/>
            <w:gridSpan w:val="2"/>
            <w:vAlign w:val="bottom"/>
          </w:tcPr>
          <w:p w14:paraId="2BC727DC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  <w:vAlign w:val="bottom"/>
          </w:tcPr>
          <w:p w14:paraId="1250F99E" w14:textId="3063980C" w:rsidR="006E3FC7" w:rsidRPr="00BE5913" w:rsidRDefault="00C070A0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9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236" w:type="dxa"/>
            <w:vAlign w:val="bottom"/>
          </w:tcPr>
          <w:p w14:paraId="4784DBF1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vAlign w:val="bottom"/>
          </w:tcPr>
          <w:p w14:paraId="4EF69992" w14:textId="405E9610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-</w:t>
            </w:r>
          </w:p>
        </w:tc>
        <w:tc>
          <w:tcPr>
            <w:tcW w:w="258" w:type="dxa"/>
            <w:vAlign w:val="bottom"/>
          </w:tcPr>
          <w:p w14:paraId="656E5AE4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  <w:vAlign w:val="bottom"/>
          </w:tcPr>
          <w:p w14:paraId="55A1C966" w14:textId="4FAA72D1" w:rsidR="006E3FC7" w:rsidRPr="00BE5913" w:rsidRDefault="00B11C2B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 w:rsidR="006E3FC7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22</w:t>
            </w: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</w:p>
        </w:tc>
      </w:tr>
      <w:tr w:rsidR="006E3FC7" w:rsidRPr="00BE5913" w14:paraId="5D1B9088" w14:textId="77777777">
        <w:trPr>
          <w:gridAfter w:val="1"/>
          <w:wAfter w:w="12" w:type="dxa"/>
          <w:trHeight w:val="348"/>
        </w:trPr>
        <w:tc>
          <w:tcPr>
            <w:tcW w:w="3237" w:type="dxa"/>
          </w:tcPr>
          <w:p w14:paraId="2482B7A2" w14:textId="388387A6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hAnsi="Angsana New"/>
                <w:i/>
                <w:iCs/>
                <w:color w:val="0000FF"/>
                <w:sz w:val="29"/>
                <w:szCs w:val="29"/>
                <w:cs/>
              </w:rPr>
            </w:pPr>
            <w:r w:rsidRPr="00BE5913">
              <w:rPr>
                <w:rFonts w:asciiTheme="majorBidi" w:hAnsiTheme="majorBidi" w:hint="cs"/>
                <w:sz w:val="29"/>
                <w:szCs w:val="29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528" w:type="dxa"/>
          </w:tcPr>
          <w:p w14:paraId="2D4EFBED" w14:textId="65BE0690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(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6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524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4" w:type="dxa"/>
            <w:gridSpan w:val="2"/>
          </w:tcPr>
          <w:p w14:paraId="4A23758F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</w:tcPr>
          <w:p w14:paraId="3C0A576D" w14:textId="25848AE0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-</w:t>
            </w:r>
          </w:p>
        </w:tc>
        <w:tc>
          <w:tcPr>
            <w:tcW w:w="236" w:type="dxa"/>
          </w:tcPr>
          <w:p w14:paraId="73C8BD06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</w:tcPr>
          <w:p w14:paraId="77087381" w14:textId="0644C0EE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53" w:right="-468" w:firstLine="601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9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227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258" w:type="dxa"/>
          </w:tcPr>
          <w:p w14:paraId="1A442476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</w:tcPr>
          <w:p w14:paraId="428756D9" w14:textId="6128BB84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2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7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3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</w:p>
        </w:tc>
      </w:tr>
      <w:tr w:rsidR="006E3FC7" w:rsidRPr="00BE5913" w14:paraId="2481C69D" w14:textId="77777777" w:rsidTr="00D20E1D">
        <w:trPr>
          <w:gridAfter w:val="1"/>
          <w:wAfter w:w="12" w:type="dxa"/>
          <w:trHeight w:val="348"/>
        </w:trPr>
        <w:tc>
          <w:tcPr>
            <w:tcW w:w="3237" w:type="dxa"/>
          </w:tcPr>
          <w:p w14:paraId="4AF289A2" w14:textId="05A746EF" w:rsidR="006E3FC7" w:rsidRPr="00BE5913" w:rsidRDefault="006E3FC7" w:rsidP="006E3FC7">
            <w:pPr>
              <w:tabs>
                <w:tab w:val="left" w:pos="360"/>
              </w:tabs>
              <w:spacing w:line="235" w:lineRule="auto"/>
              <w:ind w:left="156" w:right="-79" w:hanging="156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ประมาณการหนี้สินไม่หมุนเวียนสำหรับ</w:t>
            </w:r>
            <w:r w:rsidRPr="00BE5913">
              <w:rPr>
                <w:rFonts w:ascii="Angsana New" w:eastAsia="MS Mincho" w:hAnsi="Angsana New"/>
                <w:sz w:val="29"/>
                <w:szCs w:val="29"/>
                <w:cs/>
              </w:rPr>
              <w:br/>
            </w: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ผลประโยชน์พนักงาน</w:t>
            </w:r>
          </w:p>
        </w:tc>
        <w:tc>
          <w:tcPr>
            <w:tcW w:w="1528" w:type="dxa"/>
            <w:vAlign w:val="bottom"/>
          </w:tcPr>
          <w:p w14:paraId="19A02158" w14:textId="1A2B30C1" w:rsidR="006E3FC7" w:rsidRPr="00BE5913" w:rsidRDefault="00B11C2B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9</w:t>
            </w:r>
            <w:r w:rsidR="006E3FC7"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733</w:t>
            </w:r>
          </w:p>
        </w:tc>
        <w:tc>
          <w:tcPr>
            <w:tcW w:w="274" w:type="dxa"/>
            <w:gridSpan w:val="2"/>
            <w:vAlign w:val="bottom"/>
          </w:tcPr>
          <w:p w14:paraId="2F2BF966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  <w:vAlign w:val="bottom"/>
          </w:tcPr>
          <w:p w14:paraId="64A1ADF8" w14:textId="73CD04FB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442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99C015A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vAlign w:val="bottom"/>
          </w:tcPr>
          <w:p w14:paraId="60EC8FA4" w14:textId="48D97455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35" w:lineRule="auto"/>
              <w:ind w:left="-153" w:right="-468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  <w:r>
              <w:rPr>
                <w:rFonts w:ascii="Angsana New" w:eastAsia="MS Mincho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258" w:type="dxa"/>
            <w:vAlign w:val="bottom"/>
          </w:tcPr>
          <w:p w14:paraId="6E4F7E63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  <w:vAlign w:val="bottom"/>
          </w:tcPr>
          <w:p w14:paraId="6130B44D" w14:textId="476406A5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2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75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</w:p>
        </w:tc>
      </w:tr>
      <w:tr w:rsidR="006E3FC7" w:rsidRPr="00BE5913" w14:paraId="14539DB6" w14:textId="77777777" w:rsidTr="00D20E1D">
        <w:trPr>
          <w:gridAfter w:val="1"/>
          <w:wAfter w:w="12" w:type="dxa"/>
          <w:trHeight w:val="348"/>
        </w:trPr>
        <w:tc>
          <w:tcPr>
            <w:tcW w:w="3237" w:type="dxa"/>
          </w:tcPr>
          <w:p w14:paraId="21AD4A4E" w14:textId="3C5D471A" w:rsidR="006E3FC7" w:rsidRPr="00BE5913" w:rsidRDefault="006E3FC7" w:rsidP="006E3FC7">
            <w:pPr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อัตราดอกเบี้ยที่แท้จริง</w:t>
            </w:r>
          </w:p>
        </w:tc>
        <w:tc>
          <w:tcPr>
            <w:tcW w:w="1528" w:type="dxa"/>
          </w:tcPr>
          <w:p w14:paraId="100860F0" w14:textId="3453B836" w:rsidR="006E3FC7" w:rsidRPr="00BE5913" w:rsidRDefault="00C070A0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3</w:t>
            </w:r>
            <w:r w:rsidR="006E3FC7"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268</w:t>
            </w:r>
          </w:p>
        </w:tc>
        <w:tc>
          <w:tcPr>
            <w:tcW w:w="274" w:type="dxa"/>
            <w:gridSpan w:val="2"/>
          </w:tcPr>
          <w:p w14:paraId="2C7B9F6B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</w:tcPr>
          <w:p w14:paraId="1D9FA99C" w14:textId="4016E26C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(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6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356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36" w:type="dxa"/>
          </w:tcPr>
          <w:p w14:paraId="113A8211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</w:tcPr>
          <w:p w14:paraId="0C9C8917" w14:textId="445DB232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35" w:lineRule="auto"/>
              <w:ind w:left="-153" w:right="-468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  <w:r>
              <w:rPr>
                <w:rFonts w:ascii="Angsana New" w:eastAsia="MS Mincho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258" w:type="dxa"/>
          </w:tcPr>
          <w:p w14:paraId="6C43F2B2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</w:tcPr>
          <w:p w14:paraId="05C2917A" w14:textId="671797B6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(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3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88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</w:tr>
      <w:tr w:rsidR="006E3FC7" w:rsidRPr="00BE5913" w14:paraId="16C8722F" w14:textId="77777777" w:rsidTr="00D20E1D">
        <w:trPr>
          <w:gridAfter w:val="1"/>
          <w:wAfter w:w="12" w:type="dxa"/>
          <w:trHeight w:val="348"/>
        </w:trPr>
        <w:tc>
          <w:tcPr>
            <w:tcW w:w="3237" w:type="dxa"/>
          </w:tcPr>
          <w:p w14:paraId="56CDA2E8" w14:textId="77777777" w:rsidR="006E3FC7" w:rsidRPr="00BE5913" w:rsidRDefault="006E3FC7" w:rsidP="006E3FC7">
            <w:pPr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1528" w:type="dxa"/>
          </w:tcPr>
          <w:p w14:paraId="29EF7400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274" w:type="dxa"/>
            <w:gridSpan w:val="2"/>
          </w:tcPr>
          <w:p w14:paraId="6241F60B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</w:tcPr>
          <w:p w14:paraId="1789003B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7DDA910D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</w:tcPr>
          <w:p w14:paraId="44FB93B6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310"/>
              <w:jc w:val="right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58" w:type="dxa"/>
          </w:tcPr>
          <w:p w14:paraId="025E8DDB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</w:tcPr>
          <w:p w14:paraId="0074AAC8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</w:tr>
      <w:tr w:rsidR="006E3FC7" w:rsidRPr="00BE5913" w14:paraId="2F13EF29" w14:textId="77777777" w:rsidTr="00D20E1D">
        <w:trPr>
          <w:gridAfter w:val="1"/>
          <w:wAfter w:w="12" w:type="dxa"/>
          <w:trHeight w:val="348"/>
        </w:trPr>
        <w:tc>
          <w:tcPr>
            <w:tcW w:w="3237" w:type="dxa"/>
          </w:tcPr>
          <w:p w14:paraId="7DFE420A" w14:textId="77777777" w:rsidR="006E3FC7" w:rsidRPr="00BE5913" w:rsidRDefault="006E3FC7" w:rsidP="006E3FC7">
            <w:pPr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1528" w:type="dxa"/>
          </w:tcPr>
          <w:p w14:paraId="1E387485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274" w:type="dxa"/>
            <w:gridSpan w:val="2"/>
          </w:tcPr>
          <w:p w14:paraId="76DAC198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</w:tcPr>
          <w:p w14:paraId="4141D5A9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15AE8E89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</w:tcPr>
          <w:p w14:paraId="649EE4F3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310"/>
              <w:jc w:val="right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58" w:type="dxa"/>
          </w:tcPr>
          <w:p w14:paraId="3EC22D8C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</w:tcPr>
          <w:p w14:paraId="3A5A2395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</w:tr>
      <w:tr w:rsidR="006E3FC7" w:rsidRPr="00BE5913" w14:paraId="5464BFFC" w14:textId="77777777" w:rsidTr="00D20E1D">
        <w:trPr>
          <w:gridAfter w:val="1"/>
          <w:wAfter w:w="12" w:type="dxa"/>
          <w:trHeight w:val="348"/>
        </w:trPr>
        <w:tc>
          <w:tcPr>
            <w:tcW w:w="3237" w:type="dxa"/>
          </w:tcPr>
          <w:p w14:paraId="76BB4940" w14:textId="6A53528B" w:rsidR="006E3FC7" w:rsidRPr="00BE5913" w:rsidRDefault="006E3FC7" w:rsidP="006E3FC7">
            <w:pPr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3349B8">
              <w:rPr>
                <w:rFonts w:ascii="Angsana New" w:eastAsia="MS Mincho" w:hAnsi="Angsana New" w:hint="cs"/>
                <w:sz w:val="29"/>
                <w:szCs w:val="29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528" w:type="dxa"/>
          </w:tcPr>
          <w:p w14:paraId="09F6102B" w14:textId="68038532" w:rsidR="006E3FC7" w:rsidRPr="00BE5913" w:rsidRDefault="00C070A0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7</w:t>
            </w:r>
            <w:r w:rsidR="006E3FC7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96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</w:p>
        </w:tc>
        <w:tc>
          <w:tcPr>
            <w:tcW w:w="274" w:type="dxa"/>
            <w:gridSpan w:val="2"/>
          </w:tcPr>
          <w:p w14:paraId="3FD6F519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</w:tcPr>
          <w:p w14:paraId="348591C1" w14:textId="72BF34BA" w:rsidR="006E3FC7" w:rsidRPr="00BE5913" w:rsidRDefault="00C070A0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552</w:t>
            </w:r>
          </w:p>
        </w:tc>
        <w:tc>
          <w:tcPr>
            <w:tcW w:w="236" w:type="dxa"/>
          </w:tcPr>
          <w:p w14:paraId="03357282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</w:tcPr>
          <w:p w14:paraId="34768D17" w14:textId="6DE3F5E2" w:rsidR="006E3FC7" w:rsidRPr="00E26DF8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="Angsana New" w:eastAsia="MS Mincho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258" w:type="dxa"/>
          </w:tcPr>
          <w:p w14:paraId="430F771C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</w:tcPr>
          <w:p w14:paraId="43595027" w14:textId="77BD5CDB" w:rsidR="006E3FC7" w:rsidRPr="00BE5913" w:rsidRDefault="00C070A0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8</w:t>
            </w:r>
            <w:r w:rsidR="006E3FC7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5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2</w:t>
            </w:r>
          </w:p>
        </w:tc>
      </w:tr>
      <w:tr w:rsidR="006E3FC7" w:rsidRPr="00BE5913" w14:paraId="13FDC189" w14:textId="77777777" w:rsidTr="00D20E1D">
        <w:trPr>
          <w:gridAfter w:val="1"/>
          <w:wAfter w:w="12" w:type="dxa"/>
          <w:trHeight w:val="348"/>
        </w:trPr>
        <w:tc>
          <w:tcPr>
            <w:tcW w:w="3237" w:type="dxa"/>
          </w:tcPr>
          <w:p w14:paraId="41BFB780" w14:textId="199286A6" w:rsidR="006E3FC7" w:rsidRPr="003349B8" w:rsidRDefault="006E3FC7" w:rsidP="006E3FC7">
            <w:pPr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528" w:type="dxa"/>
          </w:tcPr>
          <w:p w14:paraId="72EF8489" w14:textId="3E16BBDB" w:rsidR="006E3FC7" w:rsidRDefault="006E3FC7" w:rsidP="00752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4" w:type="dxa"/>
            <w:gridSpan w:val="2"/>
          </w:tcPr>
          <w:p w14:paraId="69BC7035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</w:tcPr>
          <w:p w14:paraId="7D298594" w14:textId="3A5D4B62" w:rsidR="006E3FC7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6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3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8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236" w:type="dxa"/>
          </w:tcPr>
          <w:p w14:paraId="3CF68749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</w:tcPr>
          <w:p w14:paraId="58B0D38F" w14:textId="4C9028A9" w:rsidR="006E3FC7" w:rsidRPr="00E26DF8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="Angsana New" w:eastAsia="MS Mincho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258" w:type="dxa"/>
          </w:tcPr>
          <w:p w14:paraId="12B0FF33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</w:tcPr>
          <w:p w14:paraId="2B3B10BC" w14:textId="32B48CFE" w:rsidR="006E3FC7" w:rsidRDefault="00C070A0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6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  <w:r w:rsidR="006E3FC7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3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8</w:t>
            </w:r>
            <w:r w:rsidR="006E3FC7"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</w:p>
        </w:tc>
      </w:tr>
      <w:tr w:rsidR="006E3FC7" w:rsidRPr="00BE5913" w14:paraId="29D4D451" w14:textId="77777777" w:rsidTr="00D20E1D">
        <w:trPr>
          <w:gridAfter w:val="1"/>
          <w:wAfter w:w="12" w:type="dxa"/>
          <w:trHeight w:val="348"/>
        </w:trPr>
        <w:tc>
          <w:tcPr>
            <w:tcW w:w="3237" w:type="dxa"/>
          </w:tcPr>
          <w:p w14:paraId="66D5FEEB" w14:textId="7E83A42B" w:rsidR="006E3FC7" w:rsidRPr="00BE5913" w:rsidRDefault="006E3FC7" w:rsidP="006E3FC7">
            <w:pPr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อื่น</w:t>
            </w:r>
            <w:r w:rsidR="00E46EC3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</w:t>
            </w: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ๆ</w:t>
            </w: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5FB48993" w14:textId="17BB171E" w:rsidR="006E3FC7" w:rsidRPr="00BE5913" w:rsidRDefault="00C070A0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3</w:t>
            </w:r>
            <w:r w:rsidR="006E3FC7"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8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01</w:t>
            </w:r>
          </w:p>
        </w:tc>
        <w:tc>
          <w:tcPr>
            <w:tcW w:w="274" w:type="dxa"/>
            <w:gridSpan w:val="2"/>
          </w:tcPr>
          <w:p w14:paraId="2C0EAEA3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B212D4F" w14:textId="7155FAAB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5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2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236" w:type="dxa"/>
          </w:tcPr>
          <w:p w14:paraId="02D40186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1E2A9ED" w14:textId="09970A3F" w:rsidR="006E3FC7" w:rsidRPr="00E26DF8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="Angsana New" w:eastAsia="MS Mincho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258" w:type="dxa"/>
          </w:tcPr>
          <w:p w14:paraId="7F9DCC99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</w:tcPr>
          <w:p w14:paraId="34292748" w14:textId="30480813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5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3</w:t>
            </w:r>
            <w:r w:rsidR="00B11C2B" w:rsidRPr="00B11C2B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  <w:r w:rsidR="00C070A0" w:rsidRPr="00C070A0">
              <w:rPr>
                <w:rFonts w:asciiTheme="majorBidi" w:eastAsia="MS Mincho" w:hAnsiTheme="majorBidi" w:cstheme="majorBidi"/>
                <w:sz w:val="29"/>
                <w:szCs w:val="29"/>
              </w:rPr>
              <w:t>3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</w:p>
        </w:tc>
      </w:tr>
      <w:tr w:rsidR="006E3FC7" w:rsidRPr="00BE5913" w14:paraId="531984F1" w14:textId="77777777" w:rsidTr="00D20E1D">
        <w:trPr>
          <w:gridAfter w:val="1"/>
          <w:wAfter w:w="12" w:type="dxa"/>
          <w:trHeight w:val="348"/>
        </w:trPr>
        <w:tc>
          <w:tcPr>
            <w:tcW w:w="3237" w:type="dxa"/>
          </w:tcPr>
          <w:p w14:paraId="64E1F520" w14:textId="03ACE5A6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14:paraId="4B85B453" w14:textId="6C74E1B4" w:rsidR="006E3FC7" w:rsidRPr="00BE5913" w:rsidRDefault="00C070A0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28</w:t>
            </w:r>
            <w:r w:rsidR="006E3FC7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543</w:t>
            </w:r>
          </w:p>
        </w:tc>
        <w:tc>
          <w:tcPr>
            <w:tcW w:w="274" w:type="dxa"/>
            <w:gridSpan w:val="2"/>
          </w:tcPr>
          <w:p w14:paraId="6363BCFA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0455A116" w14:textId="23C12461" w:rsidR="006E3FC7" w:rsidRPr="00BE5913" w:rsidRDefault="00C070A0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57</w:t>
            </w:r>
            <w:r w:rsidR="006E3FC7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374</w:t>
            </w:r>
            <w:r w:rsidR="006E3FC7" w:rsidRPr="00BE5913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236" w:type="dxa"/>
          </w:tcPr>
          <w:p w14:paraId="6411696F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0B06BA1E" w14:textId="7638D43D" w:rsidR="006E3FC7" w:rsidRPr="00BA1ED7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EF7CE9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9</w:t>
            </w:r>
            <w:r w:rsidRPr="00EF7CE9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,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227</w:t>
            </w:r>
            <w:r w:rsidRPr="00EF7CE9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258" w:type="dxa"/>
          </w:tcPr>
          <w:p w14:paraId="1C1ECEDE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F2D670" w14:textId="2CCE9E7C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95</w:t>
            </w: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,</w:t>
            </w:r>
            <w:r w:rsidR="00B11C2B" w:rsidRPr="00B11C2B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1</w:t>
            </w:r>
            <w:r w:rsidR="00C070A0" w:rsidRPr="00C070A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44</w:t>
            </w:r>
            <w:r w:rsidRPr="00BE5913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 xml:space="preserve"> </w:t>
            </w:r>
          </w:p>
        </w:tc>
      </w:tr>
      <w:tr w:rsidR="006E3FC7" w:rsidRPr="00BE5913" w14:paraId="459683D0" w14:textId="77777777" w:rsidTr="00D20E1D">
        <w:trPr>
          <w:gridAfter w:val="1"/>
          <w:wAfter w:w="12" w:type="dxa"/>
          <w:trHeight w:val="334"/>
        </w:trPr>
        <w:tc>
          <w:tcPr>
            <w:tcW w:w="3237" w:type="dxa"/>
          </w:tcPr>
          <w:p w14:paraId="501DD96C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242AE318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1C56E7E9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4D0BA777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</w:tabs>
              <w:spacing w:line="235" w:lineRule="auto"/>
              <w:ind w:right="-555" w:firstLine="15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5324678E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36A59EEF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58" w:type="dxa"/>
            <w:vAlign w:val="bottom"/>
          </w:tcPr>
          <w:p w14:paraId="0ACF0354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</w:tcBorders>
            <w:vAlign w:val="bottom"/>
          </w:tcPr>
          <w:p w14:paraId="42BF7273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6E3FC7" w:rsidRPr="00BE5913" w14:paraId="4F3761BF" w14:textId="77777777" w:rsidTr="00D20E1D">
        <w:trPr>
          <w:gridAfter w:val="1"/>
          <w:wAfter w:w="12" w:type="dxa"/>
          <w:trHeight w:val="432"/>
        </w:trPr>
        <w:tc>
          <w:tcPr>
            <w:tcW w:w="3237" w:type="dxa"/>
          </w:tcPr>
          <w:p w14:paraId="21F9C2EE" w14:textId="55B27EC5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i/>
                <w:iCs/>
                <w:sz w:val="29"/>
                <w:szCs w:val="29"/>
                <w:cs/>
              </w:rPr>
              <w:t>หนี้สิน</w:t>
            </w:r>
            <w:r w:rsidRPr="00BE5913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528" w:type="dxa"/>
            <w:vAlign w:val="bottom"/>
          </w:tcPr>
          <w:p w14:paraId="05B7DFE2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7A149626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  <w:vAlign w:val="bottom"/>
          </w:tcPr>
          <w:p w14:paraId="02D120BA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</w:tabs>
              <w:spacing w:line="235" w:lineRule="auto"/>
              <w:ind w:right="-555" w:firstLine="15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2BE128DB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vAlign w:val="bottom"/>
          </w:tcPr>
          <w:p w14:paraId="77E9369E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58" w:type="dxa"/>
            <w:vAlign w:val="bottom"/>
          </w:tcPr>
          <w:p w14:paraId="48E1532B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  <w:vAlign w:val="bottom"/>
          </w:tcPr>
          <w:p w14:paraId="0740778F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6E3FC7" w:rsidRPr="00BE5913" w14:paraId="782D4068" w14:textId="77777777" w:rsidTr="006E3FC7">
        <w:trPr>
          <w:gridAfter w:val="1"/>
          <w:wAfter w:w="12" w:type="dxa"/>
          <w:trHeight w:val="432"/>
        </w:trPr>
        <w:tc>
          <w:tcPr>
            <w:tcW w:w="3237" w:type="dxa"/>
          </w:tcPr>
          <w:p w14:paraId="6C8F1FE3" w14:textId="63032DBE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</w:pPr>
            <w:r>
              <w:rPr>
                <w:rFonts w:ascii="Angsana New" w:eastAsia="MS Mincho" w:hAnsi="Angsana New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49C73E73" w14:textId="360E1329" w:rsidR="006E3FC7" w:rsidRPr="00E26DF8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="Angsana New" w:eastAsia="MS Mincho" w:hAnsi="Angsana New"/>
                <w:sz w:val="29"/>
                <w:szCs w:val="29"/>
                <w:lang w:val="en-GB"/>
              </w:rPr>
              <w:t>(</w:t>
            </w:r>
            <w:r w:rsidR="00C070A0" w:rsidRPr="00C070A0">
              <w:rPr>
                <w:rFonts w:ascii="Angsana New" w:eastAsia="MS Mincho" w:hAnsi="Angsana New"/>
                <w:sz w:val="29"/>
                <w:szCs w:val="29"/>
              </w:rPr>
              <w:t>7</w:t>
            </w:r>
            <w:r>
              <w:rPr>
                <w:rFonts w:ascii="Angsana New" w:eastAsia="MS Mincho" w:hAnsi="Angsana New"/>
                <w:sz w:val="29"/>
                <w:szCs w:val="29"/>
                <w:lang w:val="en-GB"/>
              </w:rPr>
              <w:t>,</w:t>
            </w:r>
            <w:r w:rsidR="00C070A0" w:rsidRPr="00C070A0">
              <w:rPr>
                <w:rFonts w:ascii="Angsana New" w:eastAsia="MS Mincho" w:hAnsi="Angsana New"/>
                <w:sz w:val="29"/>
                <w:szCs w:val="29"/>
              </w:rPr>
              <w:t>784</w:t>
            </w:r>
            <w:r>
              <w:rPr>
                <w:rFonts w:ascii="Angsana New" w:eastAsia="MS Mincho" w:hAnsi="Angsana New"/>
                <w:sz w:val="29"/>
                <w:szCs w:val="29"/>
                <w:lang w:val="en-GB"/>
              </w:rPr>
              <w:t>)</w:t>
            </w:r>
          </w:p>
        </w:tc>
        <w:tc>
          <w:tcPr>
            <w:tcW w:w="274" w:type="dxa"/>
            <w:gridSpan w:val="2"/>
            <w:vAlign w:val="bottom"/>
          </w:tcPr>
          <w:p w14:paraId="7BB3ACB2" w14:textId="77777777" w:rsidR="006E3FC7" w:rsidRPr="00E26DF8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  <w:tab w:val="decimal" w:pos="1056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36F53096" w14:textId="385B3655" w:rsidR="006E3FC7" w:rsidRPr="00E26DF8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="Angsana New" w:eastAsia="MS Mincho" w:hAnsi="Angsana New"/>
                <w:sz w:val="29"/>
                <w:szCs w:val="29"/>
                <w:lang w:val="en-GB"/>
              </w:rPr>
              <w:t>(</w:t>
            </w:r>
            <w:r w:rsidR="00C070A0" w:rsidRPr="00C070A0">
              <w:rPr>
                <w:rFonts w:ascii="Angsana New" w:eastAsia="MS Mincho" w:hAnsi="Angsana New"/>
                <w:sz w:val="29"/>
                <w:szCs w:val="29"/>
              </w:rPr>
              <w:t>6</w:t>
            </w:r>
            <w:r w:rsidR="00B11C2B" w:rsidRPr="00B11C2B">
              <w:rPr>
                <w:rFonts w:ascii="Angsana New" w:eastAsia="MS Mincho" w:hAnsi="Angsana New"/>
                <w:sz w:val="29"/>
                <w:szCs w:val="29"/>
              </w:rPr>
              <w:t>0</w:t>
            </w:r>
            <w:r w:rsidR="00C070A0" w:rsidRPr="00C070A0">
              <w:rPr>
                <w:rFonts w:ascii="Angsana New" w:eastAsia="MS Mincho" w:hAnsi="Angsana New"/>
                <w:sz w:val="29"/>
                <w:szCs w:val="29"/>
              </w:rPr>
              <w:t>9</w:t>
            </w:r>
            <w:r>
              <w:rPr>
                <w:rFonts w:ascii="Angsana New" w:eastAsia="MS Mincho" w:hAnsi="Angsana New"/>
                <w:sz w:val="29"/>
                <w:szCs w:val="29"/>
                <w:lang w:val="en-GB"/>
              </w:rPr>
              <w:t>)</w:t>
            </w:r>
          </w:p>
        </w:tc>
        <w:tc>
          <w:tcPr>
            <w:tcW w:w="236" w:type="dxa"/>
            <w:vAlign w:val="bottom"/>
          </w:tcPr>
          <w:p w14:paraId="7755B126" w14:textId="77777777" w:rsidR="006E3FC7" w:rsidRPr="00E26DF8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  <w:tab w:val="decimal" w:pos="1056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D79E3A9" w14:textId="013BBE78" w:rsidR="006E3FC7" w:rsidRPr="00E26DF8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="Angsana New" w:eastAsia="MS Mincho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258" w:type="dxa"/>
            <w:vAlign w:val="bottom"/>
          </w:tcPr>
          <w:p w14:paraId="381F90C1" w14:textId="77777777" w:rsidR="006E3FC7" w:rsidRPr="00E26DF8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  <w:tab w:val="decimal" w:pos="1056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446" w:type="dxa"/>
            <w:gridSpan w:val="3"/>
            <w:vAlign w:val="bottom"/>
          </w:tcPr>
          <w:p w14:paraId="2E010518" w14:textId="1CC96FD5" w:rsidR="006E3FC7" w:rsidRPr="00E26DF8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="Angsana New" w:eastAsia="MS Mincho" w:hAnsi="Angsana New"/>
                <w:sz w:val="29"/>
                <w:szCs w:val="29"/>
                <w:lang w:val="en-GB"/>
              </w:rPr>
              <w:t>(</w:t>
            </w:r>
            <w:r w:rsidR="00C070A0" w:rsidRPr="00C070A0">
              <w:rPr>
                <w:rFonts w:ascii="Angsana New" w:eastAsia="MS Mincho" w:hAnsi="Angsana New"/>
                <w:sz w:val="29"/>
                <w:szCs w:val="29"/>
              </w:rPr>
              <w:t>8</w:t>
            </w:r>
            <w:r>
              <w:rPr>
                <w:rFonts w:ascii="Angsana New" w:eastAsia="MS Mincho" w:hAnsi="Angsana New"/>
                <w:sz w:val="29"/>
                <w:szCs w:val="29"/>
                <w:lang w:val="en-GB"/>
              </w:rPr>
              <w:t>,</w:t>
            </w:r>
            <w:r w:rsidR="00C070A0" w:rsidRPr="00C070A0">
              <w:rPr>
                <w:rFonts w:ascii="Angsana New" w:eastAsia="MS Mincho" w:hAnsi="Angsana New"/>
                <w:sz w:val="29"/>
                <w:szCs w:val="29"/>
              </w:rPr>
              <w:t>393</w:t>
            </w:r>
            <w:r>
              <w:rPr>
                <w:rFonts w:ascii="Angsana New" w:eastAsia="MS Mincho" w:hAnsi="Angsana New"/>
                <w:sz w:val="29"/>
                <w:szCs w:val="29"/>
                <w:lang w:val="en-GB"/>
              </w:rPr>
              <w:t>)</w:t>
            </w:r>
          </w:p>
        </w:tc>
      </w:tr>
      <w:tr w:rsidR="006E3FC7" w:rsidRPr="00BE5913" w14:paraId="483224CB" w14:textId="77777777">
        <w:trPr>
          <w:trHeight w:val="85"/>
        </w:trPr>
        <w:tc>
          <w:tcPr>
            <w:tcW w:w="3237" w:type="dxa"/>
          </w:tcPr>
          <w:p w14:paraId="4BCA1DCB" w14:textId="428F47C8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14:paraId="23E5E2F8" w14:textId="6CBF7D7C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A1ED7"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(</w:t>
            </w:r>
            <w:r w:rsidR="00C070A0" w:rsidRPr="00C070A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7</w:t>
            </w:r>
            <w:r w:rsidRPr="00BA1ED7"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,</w:t>
            </w:r>
            <w:r w:rsidR="00C070A0" w:rsidRPr="00C070A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784</w:t>
            </w:r>
            <w:r w:rsidRPr="00BA1ED7"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)</w:t>
            </w:r>
          </w:p>
        </w:tc>
        <w:tc>
          <w:tcPr>
            <w:tcW w:w="236" w:type="dxa"/>
          </w:tcPr>
          <w:p w14:paraId="4540FEFD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698300E8" w14:textId="3FA6C58E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A1ED7"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(</w:t>
            </w:r>
            <w:r w:rsidR="00C070A0" w:rsidRPr="00C070A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6</w:t>
            </w:r>
            <w:r w:rsidR="00B11C2B" w:rsidRPr="00B11C2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0</w:t>
            </w:r>
            <w:r w:rsidR="00C070A0" w:rsidRPr="00C070A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9</w:t>
            </w:r>
            <w:r w:rsidRPr="00BA1ED7"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)</w:t>
            </w:r>
          </w:p>
        </w:tc>
        <w:tc>
          <w:tcPr>
            <w:tcW w:w="236" w:type="dxa"/>
          </w:tcPr>
          <w:p w14:paraId="61C6ABAE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DB52587" w14:textId="0708E688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</w:pPr>
            <w:r w:rsidRPr="00BA1ED7"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496D746C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183EE9" w14:textId="19246FCB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</w:pPr>
            <w:r w:rsidRPr="00BA1ED7"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(</w:t>
            </w:r>
            <w:r w:rsidR="00C070A0" w:rsidRPr="00C070A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8</w:t>
            </w:r>
            <w:r w:rsidRPr="00BA1ED7"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,</w:t>
            </w:r>
            <w:r w:rsidR="00C070A0" w:rsidRPr="00C070A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393</w:t>
            </w:r>
            <w:r w:rsidRPr="00BA1ED7"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)</w:t>
            </w:r>
          </w:p>
        </w:tc>
      </w:tr>
      <w:tr w:rsidR="006E3FC7" w:rsidRPr="00BE5913" w14:paraId="41966D82" w14:textId="77777777">
        <w:trPr>
          <w:trHeight w:val="334"/>
        </w:trPr>
        <w:tc>
          <w:tcPr>
            <w:tcW w:w="3237" w:type="dxa"/>
          </w:tcPr>
          <w:p w14:paraId="02655E83" w14:textId="20BD1076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528" w:type="dxa"/>
            <w:tcBorders>
              <w:bottom w:val="double" w:sz="4" w:space="0" w:color="auto"/>
            </w:tcBorders>
          </w:tcPr>
          <w:p w14:paraId="05E781F6" w14:textId="56E1AF9E" w:rsidR="006E3FC7" w:rsidRPr="00BE5913" w:rsidRDefault="00C070A0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35" w:lineRule="auto"/>
              <w:ind w:right="-266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</w:pPr>
            <w:r w:rsidRPr="00C070A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2</w:t>
            </w:r>
            <w:r w:rsidR="00B11C2B" w:rsidRPr="00B11C2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0</w:t>
            </w:r>
            <w:r w:rsidR="006E3FC7" w:rsidRPr="00E26DF8"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,</w:t>
            </w:r>
            <w:r w:rsidRPr="00C070A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759</w:t>
            </w:r>
          </w:p>
        </w:tc>
        <w:tc>
          <w:tcPr>
            <w:tcW w:w="236" w:type="dxa"/>
          </w:tcPr>
          <w:p w14:paraId="1D7180F4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96" w:type="dxa"/>
            <w:gridSpan w:val="2"/>
            <w:tcBorders>
              <w:bottom w:val="double" w:sz="4" w:space="0" w:color="auto"/>
            </w:tcBorders>
          </w:tcPr>
          <w:p w14:paraId="266CDF28" w14:textId="18FD16A0" w:rsidR="006E3FC7" w:rsidRPr="00BE5913" w:rsidRDefault="00C070A0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C070A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56</w:t>
            </w:r>
            <w:r w:rsidR="006E3FC7" w:rsidRPr="00E26DF8"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,</w:t>
            </w:r>
            <w:r w:rsidRPr="00C070A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765</w:t>
            </w:r>
          </w:p>
        </w:tc>
        <w:tc>
          <w:tcPr>
            <w:tcW w:w="236" w:type="dxa"/>
          </w:tcPr>
          <w:p w14:paraId="39B9D9E9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9E98FB5" w14:textId="4A432266" w:rsidR="006E3FC7" w:rsidRPr="00BE5913" w:rsidRDefault="00C070A0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C070A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9</w:t>
            </w:r>
            <w:r w:rsidR="006E3FC7"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,</w:t>
            </w:r>
            <w:r w:rsidRPr="00C070A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227</w:t>
            </w:r>
          </w:p>
        </w:tc>
        <w:tc>
          <w:tcPr>
            <w:tcW w:w="270" w:type="dxa"/>
            <w:gridSpan w:val="2"/>
          </w:tcPr>
          <w:p w14:paraId="003ADCA3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  <w:tcBorders>
              <w:bottom w:val="double" w:sz="4" w:space="0" w:color="auto"/>
            </w:tcBorders>
          </w:tcPr>
          <w:p w14:paraId="6D2F106F" w14:textId="0511830F" w:rsidR="006E3FC7" w:rsidRPr="00BE5913" w:rsidRDefault="00C070A0" w:rsidP="006E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46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C070A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86</w:t>
            </w:r>
            <w:r w:rsidR="006E3FC7" w:rsidRPr="00E26DF8"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,</w:t>
            </w:r>
            <w:r w:rsidRPr="00C070A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75</w:t>
            </w:r>
            <w:r w:rsidR="00B11C2B" w:rsidRPr="00B11C2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>1</w:t>
            </w:r>
          </w:p>
        </w:tc>
      </w:tr>
    </w:tbl>
    <w:p w14:paraId="58403E96" w14:textId="6EBBB81A" w:rsidR="0000758C" w:rsidRPr="00BE5913" w:rsidRDefault="0000758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63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228"/>
        <w:gridCol w:w="270"/>
        <w:gridCol w:w="1080"/>
        <w:gridCol w:w="270"/>
        <w:gridCol w:w="1083"/>
      </w:tblGrid>
      <w:tr w:rsidR="00A60924" w:rsidRPr="00BE5913" w14:paraId="030F3E50" w14:textId="77777777" w:rsidTr="002C597E">
        <w:trPr>
          <w:tblHeader/>
        </w:trPr>
        <w:tc>
          <w:tcPr>
            <w:tcW w:w="4320" w:type="dxa"/>
            <w:hideMark/>
          </w:tcPr>
          <w:p w14:paraId="5782A574" w14:textId="77777777" w:rsidR="00A60924" w:rsidRPr="00BE5913" w:rsidRDefault="00A6092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10" w:type="dxa"/>
            <w:gridSpan w:val="3"/>
            <w:hideMark/>
          </w:tcPr>
          <w:p w14:paraId="4A124841" w14:textId="48F145B6" w:rsidR="00A60924" w:rsidRPr="00BE5913" w:rsidRDefault="00740CE7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A6ABBC8" w14:textId="77777777" w:rsidR="00A60924" w:rsidRPr="00BE5913" w:rsidRDefault="00A6092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3"/>
            <w:hideMark/>
          </w:tcPr>
          <w:p w14:paraId="2BB2BD27" w14:textId="12B88697" w:rsidR="00A60924" w:rsidRPr="00BE5913" w:rsidRDefault="00A6092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E3FC7" w:rsidRPr="00BE5913" w14:paraId="59A98A58" w14:textId="77777777" w:rsidTr="002C597E">
        <w:trPr>
          <w:tblHeader/>
        </w:trPr>
        <w:tc>
          <w:tcPr>
            <w:tcW w:w="4320" w:type="dxa"/>
            <w:hideMark/>
          </w:tcPr>
          <w:p w14:paraId="7AD63EED" w14:textId="192A9691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08390F54" w14:textId="4A5D9929" w:rsidR="006E3FC7" w:rsidRPr="003C7497" w:rsidRDefault="00C070A0" w:rsidP="006E3F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C7497">
              <w:rPr>
                <w:rFonts w:asciiTheme="majorBidi" w:hAnsiTheme="majorBidi" w:cstheme="majorBidi" w:hint="cs"/>
                <w:bCs/>
                <w:sz w:val="30"/>
                <w:szCs w:val="30"/>
              </w:rPr>
              <w:t>256</w:t>
            </w:r>
            <w:r w:rsidRPr="003C7497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69" w:type="dxa"/>
            <w:vAlign w:val="center"/>
          </w:tcPr>
          <w:p w14:paraId="100DAC10" w14:textId="77777777" w:rsidR="006E3FC7" w:rsidRPr="003C7497" w:rsidRDefault="006E3FC7" w:rsidP="006E3F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28" w:type="dxa"/>
            <w:vAlign w:val="center"/>
          </w:tcPr>
          <w:p w14:paraId="778E8B2B" w14:textId="40226CFD" w:rsidR="006E3FC7" w:rsidRPr="003C7497" w:rsidRDefault="00C070A0" w:rsidP="006E3F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C7497">
              <w:rPr>
                <w:rFonts w:asciiTheme="majorBidi" w:hAnsiTheme="majorBidi" w:cstheme="majorBidi" w:hint="cs"/>
                <w:bCs/>
                <w:sz w:val="30"/>
                <w:szCs w:val="30"/>
              </w:rPr>
              <w:t>256</w:t>
            </w:r>
            <w:r w:rsidRPr="003C7497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27DFB04" w14:textId="77777777" w:rsidR="006E3FC7" w:rsidRPr="003C7497" w:rsidRDefault="006E3FC7" w:rsidP="006E3F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6138ED0" w14:textId="688B7594" w:rsidR="006E3FC7" w:rsidRPr="003C7497" w:rsidRDefault="00C070A0" w:rsidP="006E3F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C7497">
              <w:rPr>
                <w:rFonts w:asciiTheme="majorBidi" w:hAnsiTheme="majorBidi" w:cstheme="majorBidi" w:hint="cs"/>
                <w:bCs/>
                <w:sz w:val="30"/>
                <w:szCs w:val="30"/>
              </w:rPr>
              <w:t>256</w:t>
            </w:r>
            <w:r w:rsidRPr="003C7497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575A8A8B" w14:textId="77777777" w:rsidR="006E3FC7" w:rsidRPr="003C7497" w:rsidRDefault="006E3FC7" w:rsidP="006E3F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3" w:type="dxa"/>
            <w:vAlign w:val="center"/>
          </w:tcPr>
          <w:p w14:paraId="4781CD30" w14:textId="60ADBF22" w:rsidR="006E3FC7" w:rsidRPr="003C7497" w:rsidRDefault="00C070A0" w:rsidP="006E3F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C7497">
              <w:rPr>
                <w:rFonts w:asciiTheme="majorBidi" w:hAnsiTheme="majorBidi" w:cstheme="majorBidi" w:hint="cs"/>
                <w:bCs/>
                <w:sz w:val="30"/>
                <w:szCs w:val="30"/>
              </w:rPr>
              <w:t>256</w:t>
            </w:r>
            <w:r w:rsidRPr="003C7497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6E3FC7" w:rsidRPr="00BE5913" w14:paraId="6B7EA969" w14:textId="77777777" w:rsidTr="00DF30FC">
        <w:trPr>
          <w:tblHeader/>
        </w:trPr>
        <w:tc>
          <w:tcPr>
            <w:tcW w:w="4320" w:type="dxa"/>
          </w:tcPr>
          <w:p w14:paraId="582D3EFD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3" w:type="dxa"/>
            <w:gridSpan w:val="7"/>
            <w:hideMark/>
          </w:tcPr>
          <w:p w14:paraId="5AD654C3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3FC7" w:rsidRPr="00BE5913" w14:paraId="0BA957BD" w14:textId="77777777" w:rsidTr="008164E8">
        <w:tc>
          <w:tcPr>
            <w:tcW w:w="4320" w:type="dxa"/>
            <w:hideMark/>
          </w:tcPr>
          <w:p w14:paraId="5954722B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ยอดขาดทุนยกไป </w:t>
            </w:r>
          </w:p>
        </w:tc>
        <w:tc>
          <w:tcPr>
            <w:tcW w:w="1113" w:type="dxa"/>
          </w:tcPr>
          <w:p w14:paraId="17ACB64A" w14:textId="645A4222" w:rsidR="006E3FC7" w:rsidRPr="00BE5913" w:rsidRDefault="00C070A0" w:rsidP="006E3FC7">
            <w:pPr>
              <w:pStyle w:val="acctfourfigures"/>
              <w:tabs>
                <w:tab w:val="clear" w:pos="765"/>
                <w:tab w:val="decimal" w:pos="-140"/>
                <w:tab w:val="left" w:pos="130"/>
              </w:tabs>
              <w:spacing w:line="240" w:lineRule="atLeast"/>
              <w:ind w:left="-590" w:right="18" w:hanging="7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276</w:t>
            </w:r>
            <w:r w:rsidR="00B831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F12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9" w:type="dxa"/>
          </w:tcPr>
          <w:p w14:paraId="57D9F71E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5FEA299D" w14:textId="61008F4E" w:rsidR="006E3FC7" w:rsidRPr="00BE5913" w:rsidRDefault="00B11C2B" w:rsidP="006E3FC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  <w:r w:rsidR="006E3FC7" w:rsidRPr="00B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563</w:t>
            </w:r>
          </w:p>
        </w:tc>
        <w:tc>
          <w:tcPr>
            <w:tcW w:w="270" w:type="dxa"/>
          </w:tcPr>
          <w:p w14:paraId="354B6592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845D58" w14:textId="3AA9B27E" w:rsidR="006E3FC7" w:rsidRPr="00BE5913" w:rsidRDefault="009E48A2" w:rsidP="006E3FC7">
            <w:pPr>
              <w:pStyle w:val="acctfourfigures"/>
              <w:tabs>
                <w:tab w:val="clear" w:pos="765"/>
                <w:tab w:val="decimal" w:pos="-140"/>
                <w:tab w:val="left" w:pos="130"/>
              </w:tabs>
              <w:spacing w:line="240" w:lineRule="atLeast"/>
              <w:ind w:left="-590" w:right="200" w:hanging="7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FDC17F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hideMark/>
          </w:tcPr>
          <w:p w14:paraId="39F51EBF" w14:textId="77777777" w:rsidR="006E3FC7" w:rsidRPr="00BE5913" w:rsidRDefault="006E3FC7" w:rsidP="006E3FC7">
            <w:pPr>
              <w:pStyle w:val="acctfourfigures"/>
              <w:tabs>
                <w:tab w:val="clear" w:pos="765"/>
                <w:tab w:val="decimal" w:pos="-680"/>
                <w:tab w:val="left" w:pos="-500"/>
              </w:tabs>
              <w:spacing w:line="240" w:lineRule="atLeast"/>
              <w:ind w:left="-860" w:right="290" w:hanging="7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E3FC7" w:rsidRPr="00BE5913" w14:paraId="5693249C" w14:textId="77777777" w:rsidTr="002C597E">
        <w:trPr>
          <w:trHeight w:val="54"/>
        </w:trPr>
        <w:tc>
          <w:tcPr>
            <w:tcW w:w="4320" w:type="dxa"/>
            <w:hideMark/>
          </w:tcPr>
          <w:p w14:paraId="7A9792AC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E2C659" w14:textId="664BDE62" w:rsidR="006E3FC7" w:rsidRPr="00BE5913" w:rsidRDefault="00C070A0" w:rsidP="006E3FC7">
            <w:pPr>
              <w:pStyle w:val="acctfourfigures"/>
              <w:tabs>
                <w:tab w:val="clear" w:pos="765"/>
                <w:tab w:val="decimal" w:pos="-140"/>
                <w:tab w:val="left" w:pos="130"/>
              </w:tabs>
              <w:spacing w:line="240" w:lineRule="atLeast"/>
              <w:ind w:left="-590" w:right="18" w:hanging="7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276</w:t>
            </w:r>
            <w:r w:rsidR="00B831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F12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14:paraId="4DE01388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5A2206" w14:textId="5FF5058C" w:rsidR="006E3FC7" w:rsidRPr="00BE5913" w:rsidRDefault="00B11C2B" w:rsidP="006E3FC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</w:t>
            </w:r>
            <w:r w:rsidR="006E3FC7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563</w:t>
            </w:r>
          </w:p>
        </w:tc>
        <w:tc>
          <w:tcPr>
            <w:tcW w:w="270" w:type="dxa"/>
          </w:tcPr>
          <w:p w14:paraId="24D7FCF3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0FB5AC" w14:textId="1B316936" w:rsidR="006E3FC7" w:rsidRPr="00BE5913" w:rsidRDefault="009E48A2" w:rsidP="006E3FC7">
            <w:pPr>
              <w:pStyle w:val="acctfourfigures"/>
              <w:tabs>
                <w:tab w:val="clear" w:pos="765"/>
                <w:tab w:val="decimal" w:pos="-140"/>
                <w:tab w:val="left" w:pos="130"/>
              </w:tabs>
              <w:spacing w:line="240" w:lineRule="atLeast"/>
              <w:ind w:left="-590" w:right="200" w:hanging="7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B92E39" w14:textId="77777777" w:rsidR="006E3FC7" w:rsidRPr="00BE5913" w:rsidRDefault="006E3FC7" w:rsidP="006E3F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12F1707" w14:textId="77777777" w:rsidR="006E3FC7" w:rsidRPr="00BE5913" w:rsidRDefault="006E3FC7" w:rsidP="006E3FC7">
            <w:pPr>
              <w:pStyle w:val="acctfourfigures"/>
              <w:tabs>
                <w:tab w:val="clear" w:pos="765"/>
                <w:tab w:val="decimal" w:pos="-680"/>
                <w:tab w:val="left" w:pos="-500"/>
              </w:tabs>
              <w:spacing w:line="240" w:lineRule="atLeast"/>
              <w:ind w:left="-860" w:right="290" w:hanging="7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5F04FEF" w14:textId="77777777" w:rsidR="00A60924" w:rsidRPr="00BE5913" w:rsidRDefault="00A6092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265B2A71" w14:textId="4DCD140A" w:rsidR="00124CB7" w:rsidRPr="00BE5913" w:rsidRDefault="002D7147" w:rsidP="00BE5913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070A0" w:rsidRPr="00C070A0">
        <w:rPr>
          <w:rFonts w:asciiTheme="majorBidi" w:hAnsiTheme="majorBidi" w:cstheme="majorBidi"/>
          <w:sz w:val="30"/>
          <w:szCs w:val="30"/>
        </w:rPr>
        <w:t>3</w:t>
      </w:r>
      <w:r w:rsidR="00B11C2B" w:rsidRPr="00B11C2B">
        <w:rPr>
          <w:rFonts w:asciiTheme="majorBidi" w:hAnsiTheme="majorBidi" w:cstheme="majorBidi"/>
          <w:sz w:val="30"/>
          <w:szCs w:val="30"/>
        </w:rPr>
        <w:t>1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C070A0" w:rsidRPr="00C070A0">
        <w:rPr>
          <w:rFonts w:asciiTheme="majorBidi" w:hAnsiTheme="majorBidi" w:cstheme="majorBidi"/>
          <w:sz w:val="30"/>
          <w:szCs w:val="30"/>
        </w:rPr>
        <w:t>2568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กลุ่มบริษัทมีขาดทุนสะสมทางภาษีที่ไม่ได้รับรู้จำนวนเงิ</w:t>
      </w:r>
      <w:r w:rsidR="006C7E81" w:rsidRPr="00BE5913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B11C2B" w:rsidRPr="00B11C2B">
        <w:rPr>
          <w:rFonts w:asciiTheme="majorBidi" w:hAnsiTheme="majorBidi" w:cstheme="majorBidi"/>
          <w:sz w:val="30"/>
          <w:szCs w:val="30"/>
        </w:rPr>
        <w:t>1</w:t>
      </w:r>
      <w:r w:rsidR="00B83170">
        <w:rPr>
          <w:rFonts w:asciiTheme="majorBidi" w:hAnsiTheme="majorBidi" w:cstheme="majorBidi"/>
          <w:sz w:val="30"/>
          <w:szCs w:val="30"/>
        </w:rPr>
        <w:t>,</w:t>
      </w:r>
      <w:r w:rsidR="00C070A0" w:rsidRPr="00C070A0">
        <w:rPr>
          <w:rFonts w:asciiTheme="majorBidi" w:hAnsiTheme="majorBidi" w:cstheme="majorBidi"/>
          <w:sz w:val="30"/>
          <w:szCs w:val="30"/>
        </w:rPr>
        <w:t>382</w:t>
      </w:r>
      <w:r w:rsidR="00CA6FAF">
        <w:rPr>
          <w:rFonts w:asciiTheme="majorBidi" w:hAnsiTheme="majorBidi" w:cstheme="majorBidi"/>
          <w:sz w:val="30"/>
          <w:szCs w:val="30"/>
        </w:rPr>
        <w:t>.00</w:t>
      </w:r>
      <w:r w:rsidR="00772875"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="00EB7F1D" w:rsidRPr="00BE5913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C070A0" w:rsidRPr="00C070A0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13C46" w:rsidRPr="00BE591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C070A0" w:rsidRPr="00C070A0">
        <w:rPr>
          <w:rFonts w:asciiTheme="majorBidi" w:hAnsiTheme="majorBidi"/>
          <w:i/>
          <w:iCs/>
          <w:sz w:val="30"/>
          <w:szCs w:val="30"/>
        </w:rPr>
        <w:t>898</w:t>
      </w:r>
      <w:r w:rsidR="00404DA2" w:rsidRPr="00BE5913">
        <w:rPr>
          <w:rFonts w:asciiTheme="majorBidi" w:hAnsiTheme="majorBidi"/>
          <w:i/>
          <w:iCs/>
          <w:sz w:val="30"/>
          <w:szCs w:val="30"/>
        </w:rPr>
        <w:t>.</w:t>
      </w:r>
      <w:r w:rsidR="00B11C2B" w:rsidRPr="00B11C2B">
        <w:rPr>
          <w:rFonts w:asciiTheme="majorBidi" w:hAnsiTheme="majorBidi"/>
          <w:i/>
          <w:iCs/>
          <w:sz w:val="30"/>
          <w:szCs w:val="30"/>
        </w:rPr>
        <w:t>00</w:t>
      </w:r>
      <w:r w:rsidR="00A327E9" w:rsidRPr="00BE5913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124CB7" w:rsidRPr="00BE5913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BE5913">
        <w:rPr>
          <w:rFonts w:asciiTheme="majorBidi" w:hAnsiTheme="majorBidi" w:cstheme="majorBidi"/>
          <w:sz w:val="30"/>
          <w:szCs w:val="30"/>
        </w:rPr>
        <w:t xml:space="preserve">)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ซึ่งจะสิ้นอายุตามกฎหมายเกี่ยวกับภาษีเงินได้ในปี </w:t>
      </w:r>
      <w:r w:rsidR="00C070A0" w:rsidRPr="00C070A0">
        <w:rPr>
          <w:rFonts w:asciiTheme="majorBidi" w:hAnsiTheme="majorBidi" w:cstheme="majorBidi"/>
          <w:sz w:val="30"/>
          <w:szCs w:val="30"/>
        </w:rPr>
        <w:t>2569</w:t>
      </w:r>
      <w:r w:rsidR="00CA7823"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="00370A09" w:rsidRPr="00BE5913">
        <w:rPr>
          <w:rFonts w:asciiTheme="majorBidi" w:hAnsiTheme="majorBidi" w:cstheme="majorBidi" w:hint="cs"/>
          <w:sz w:val="30"/>
          <w:szCs w:val="30"/>
          <w:cs/>
        </w:rPr>
        <w:t xml:space="preserve">ถึงปี </w:t>
      </w:r>
      <w:r w:rsidR="00C070A0" w:rsidRPr="00C070A0">
        <w:rPr>
          <w:rFonts w:asciiTheme="majorBidi" w:hAnsiTheme="majorBidi" w:cstheme="majorBidi"/>
          <w:sz w:val="30"/>
          <w:szCs w:val="30"/>
        </w:rPr>
        <w:t>2573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="00124CB7" w:rsidRPr="00BE5913">
        <w:rPr>
          <w:rFonts w:asciiTheme="majorBidi" w:hAnsiTheme="majorBidi" w:cstheme="majorBidi" w:hint="cs"/>
          <w:sz w:val="30"/>
          <w:szCs w:val="30"/>
          <w:cs/>
        </w:rPr>
        <w:t>ทั้งนี้กลุ่มบริษัทยัง</w:t>
      </w:r>
      <w:r w:rsidR="00EB7F1D" w:rsidRPr="00BE5913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="00124CB7" w:rsidRPr="00BE5913">
        <w:rPr>
          <w:rFonts w:asciiTheme="majorBidi" w:hAnsiTheme="majorBidi" w:cstheme="majorBidi" w:hint="cs"/>
          <w:sz w:val="30"/>
          <w:szCs w:val="30"/>
          <w:cs/>
        </w:rPr>
        <w:t>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="00124CB7" w:rsidRPr="00BE5913">
        <w:rPr>
          <w:rFonts w:asciiTheme="majorBidi" w:hAnsiTheme="majorBidi" w:cstheme="majorBidi"/>
          <w:sz w:val="30"/>
          <w:szCs w:val="30"/>
        </w:rPr>
        <w:t> </w:t>
      </w:r>
      <w:r w:rsidR="00124CB7" w:rsidRPr="00BE59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1764BFB" w14:textId="77777777" w:rsidR="00D10EA3" w:rsidRPr="00BE5913" w:rsidRDefault="00D10EA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09ACD6D5" w14:textId="333F8E44" w:rsidR="00AE2FD8" w:rsidRDefault="00A67880" w:rsidP="00BE59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eastAsia="Angsana New" w:hAnsi="Angsana New"/>
          <w:sz w:val="30"/>
          <w:szCs w:val="30"/>
          <w:cs/>
          <w:lang w:val="th"/>
        </w:rPr>
      </w:pPr>
      <w:r w:rsidRPr="00BE5913">
        <w:rPr>
          <w:rFonts w:ascii="Angsana New" w:eastAsia="Angsana New" w:hAnsi="Angsana New"/>
          <w:sz w:val="30"/>
          <w:szCs w:val="30"/>
          <w:cs/>
          <w:lang w:val="th"/>
        </w:rPr>
        <w:t xml:space="preserve">บริษัทได้รับอนุมัติจากกรมสรรพากรให้ได้รับสิทธิประโยชน์ตามพระราชกฤษฎีกาออกตามความในประมวลรัษฎากรว่าด้วยการลดอัตราและยกเว้นรัษฎากรฉบับที่ </w:t>
      </w:r>
      <w:r w:rsidR="00C070A0" w:rsidRPr="00C070A0">
        <w:rPr>
          <w:rFonts w:ascii="Angsana New" w:eastAsia="Angsana New" w:hAnsi="Angsana New"/>
          <w:sz w:val="30"/>
          <w:szCs w:val="30"/>
        </w:rPr>
        <w:t>674</w:t>
      </w:r>
      <w:r w:rsidRPr="00BE5913">
        <w:rPr>
          <w:rFonts w:ascii="Angsana New" w:eastAsia="Angsana New" w:hAnsi="Angsana New"/>
          <w:sz w:val="30"/>
          <w:szCs w:val="30"/>
          <w:lang w:val="th"/>
        </w:rPr>
        <w:t xml:space="preserve"> </w:t>
      </w:r>
      <w:r w:rsidRPr="00BE5913">
        <w:rPr>
          <w:rFonts w:ascii="Angsana New" w:eastAsia="Angsana New" w:hAnsi="Angsana New"/>
          <w:sz w:val="30"/>
          <w:szCs w:val="30"/>
          <w:cs/>
          <w:lang w:val="th"/>
        </w:rPr>
        <w:t>พ.ศ.</w:t>
      </w:r>
      <w:r w:rsidRPr="00BE5913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C070A0" w:rsidRPr="00C070A0">
        <w:rPr>
          <w:rFonts w:ascii="Angsana New" w:eastAsia="Angsana New" w:hAnsi="Angsana New"/>
          <w:sz w:val="30"/>
          <w:szCs w:val="30"/>
        </w:rPr>
        <w:t>256</w:t>
      </w:r>
      <w:r w:rsidR="00B11C2B" w:rsidRPr="00B11C2B">
        <w:rPr>
          <w:rFonts w:ascii="Angsana New" w:eastAsia="Angsana New" w:hAnsi="Angsana New"/>
          <w:sz w:val="30"/>
          <w:szCs w:val="30"/>
        </w:rPr>
        <w:t>1</w:t>
      </w:r>
      <w:r w:rsidRPr="00BE5913">
        <w:rPr>
          <w:rFonts w:ascii="Angsana New" w:eastAsia="Angsana New" w:hAnsi="Angsana New"/>
          <w:sz w:val="30"/>
          <w:szCs w:val="30"/>
          <w:lang w:val="th"/>
        </w:rPr>
        <w:t xml:space="preserve"> </w:t>
      </w:r>
      <w:r w:rsidRPr="00BE5913">
        <w:rPr>
          <w:rFonts w:ascii="Angsana New" w:eastAsia="Angsana New" w:hAnsi="Angsana New"/>
          <w:sz w:val="30"/>
          <w:szCs w:val="30"/>
          <w:cs/>
          <w:lang w:val="th"/>
        </w:rPr>
        <w:t>ในฐานะที่เป็นศูนย์กลางธุรกิจระหว่างประเทศ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</w:t>
      </w:r>
      <w:r w:rsidRPr="00BE5913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B11C2B" w:rsidRPr="00B11C2B">
        <w:rPr>
          <w:rFonts w:ascii="Angsana New" w:eastAsia="Angsana New" w:hAnsi="Angsana New"/>
          <w:sz w:val="30"/>
          <w:szCs w:val="30"/>
        </w:rPr>
        <w:t>1</w:t>
      </w:r>
      <w:r w:rsidR="00C070A0" w:rsidRPr="00C070A0">
        <w:rPr>
          <w:rFonts w:ascii="Angsana New" w:eastAsia="Angsana New" w:hAnsi="Angsana New"/>
          <w:sz w:val="30"/>
          <w:szCs w:val="30"/>
        </w:rPr>
        <w:t>5</w:t>
      </w:r>
      <w:r w:rsidRPr="00BE5913">
        <w:rPr>
          <w:rFonts w:ascii="Angsana New" w:eastAsia="Angsana New" w:hAnsi="Angsana New"/>
          <w:sz w:val="30"/>
          <w:szCs w:val="30"/>
          <w:lang w:val="th"/>
        </w:rPr>
        <w:t xml:space="preserve"> </w:t>
      </w:r>
      <w:r w:rsidRPr="00BE5913">
        <w:rPr>
          <w:rFonts w:ascii="Angsana New" w:eastAsia="Angsana New" w:hAnsi="Angsana New" w:hint="cs"/>
          <w:sz w:val="30"/>
          <w:szCs w:val="30"/>
          <w:cs/>
          <w:lang w:val="th"/>
        </w:rPr>
        <w:t>ปี</w:t>
      </w:r>
      <w:r w:rsidRPr="00BE5913">
        <w:rPr>
          <w:rFonts w:ascii="Angsana New" w:eastAsia="Angsana New" w:hAnsi="Angsana New"/>
          <w:sz w:val="30"/>
          <w:szCs w:val="30"/>
          <w:cs/>
          <w:lang w:val="th"/>
        </w:rPr>
        <w:t>เริ่มตั้งแต่วันที่</w:t>
      </w:r>
      <w:r w:rsidRPr="00BE5913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B11C2B" w:rsidRPr="00B11C2B">
        <w:rPr>
          <w:rFonts w:ascii="Angsana New" w:eastAsia="Angsana New" w:hAnsi="Angsana New"/>
          <w:sz w:val="30"/>
          <w:szCs w:val="30"/>
        </w:rPr>
        <w:t>1</w:t>
      </w:r>
      <w:r w:rsidRPr="00BE5913">
        <w:rPr>
          <w:rFonts w:ascii="Angsana New" w:eastAsia="Angsana New" w:hAnsi="Angsana New"/>
          <w:sz w:val="30"/>
          <w:szCs w:val="30"/>
          <w:lang w:val="th"/>
        </w:rPr>
        <w:t xml:space="preserve"> </w:t>
      </w:r>
      <w:r w:rsidRPr="00BE5913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มกราคม </w:t>
      </w:r>
      <w:r w:rsidR="00C070A0" w:rsidRPr="00C070A0">
        <w:rPr>
          <w:rFonts w:ascii="Angsana New" w:eastAsia="Angsana New" w:hAnsi="Angsana New"/>
          <w:sz w:val="30"/>
          <w:szCs w:val="30"/>
        </w:rPr>
        <w:t>2566</w:t>
      </w:r>
      <w:r w:rsidRPr="00BE5913">
        <w:rPr>
          <w:rFonts w:ascii="Angsana New" w:eastAsia="Angsana New" w:hAnsi="Angsana New"/>
          <w:sz w:val="30"/>
          <w:szCs w:val="30"/>
          <w:lang w:val="th"/>
        </w:rPr>
        <w:t xml:space="preserve">  </w:t>
      </w:r>
      <w:r w:rsidRPr="00BE5913">
        <w:rPr>
          <w:rFonts w:ascii="Angsana New" w:eastAsia="Angsana New" w:hAnsi="Angsana New"/>
          <w:sz w:val="30"/>
          <w:szCs w:val="30"/>
          <w:cs/>
          <w:lang w:val="th"/>
        </w:rPr>
        <w:t>เนื่องจากเป็นกิจการที่ได้รับสิทธิประโยชน์ทางภาษี บริษัทจะต้องปฎิบัติตามเงื่อนไขและข้อกำหนดที่เกี่ยวข้องกับการเป็นศูนย์กลางธุรกิจระหว่างประเทศ</w:t>
      </w:r>
    </w:p>
    <w:p w14:paraId="3C707B95" w14:textId="77777777" w:rsidR="00AE2FD8" w:rsidRDefault="00AE2F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 New" w:hAnsi="Angsana New"/>
          <w:sz w:val="30"/>
          <w:szCs w:val="30"/>
          <w:cs/>
          <w:lang w:val="th"/>
        </w:rPr>
      </w:pPr>
      <w:r>
        <w:rPr>
          <w:rFonts w:ascii="Angsana New" w:eastAsia="Angsana New" w:hAnsi="Angsana New"/>
          <w:sz w:val="30"/>
          <w:szCs w:val="30"/>
          <w:cs/>
          <w:lang w:val="th"/>
        </w:rPr>
        <w:br w:type="page"/>
      </w:r>
    </w:p>
    <w:p w14:paraId="4BD9DC10" w14:textId="570F082B" w:rsidR="00287B73" w:rsidRPr="00BE5913" w:rsidRDefault="00287B73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/>
          <w:b/>
          <w:bCs/>
          <w:sz w:val="30"/>
          <w:szCs w:val="30"/>
          <w:cs/>
        </w:rPr>
        <w:lastRenderedPageBreak/>
        <w:t>กำไรต่อหุ้น</w:t>
      </w:r>
    </w:p>
    <w:p w14:paraId="6B82CB07" w14:textId="5C43DBF8" w:rsidR="00664BF6" w:rsidRPr="005F1A48" w:rsidRDefault="00664BF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</w:rPr>
      </w:pPr>
    </w:p>
    <w:p w14:paraId="5B6FA235" w14:textId="7CB1D16C" w:rsidR="00A327E9" w:rsidRPr="005F1A48" w:rsidRDefault="00A327E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F1A48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64AE9FC5" w14:textId="77777777" w:rsidR="00A327E9" w:rsidRPr="005F1A48" w:rsidRDefault="00A327E9" w:rsidP="005F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</w:rPr>
      </w:pPr>
    </w:p>
    <w:p w14:paraId="1A344493" w14:textId="398F203F" w:rsidR="00A327E9" w:rsidRPr="005F1A48" w:rsidRDefault="00A327E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5F1A48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Pr="005F1A48">
        <w:rPr>
          <w:rFonts w:ascii="Angsana New" w:hAnsi="Angsana New" w:hint="cs"/>
          <w:sz w:val="30"/>
          <w:szCs w:val="30"/>
          <w:cs/>
        </w:rPr>
        <w:t>ปี</w:t>
      </w:r>
      <w:r w:rsidRPr="005F1A4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070A0" w:rsidRPr="00C070A0">
        <w:rPr>
          <w:rFonts w:ascii="Angsana New" w:hAnsi="Angsana New"/>
          <w:sz w:val="30"/>
          <w:szCs w:val="30"/>
        </w:rPr>
        <w:t>3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Pr="005F1A48">
        <w:rPr>
          <w:rFonts w:ascii="Angsana New" w:hAnsi="Angsana New"/>
          <w:sz w:val="30"/>
          <w:szCs w:val="30"/>
        </w:rPr>
        <w:t xml:space="preserve"> </w:t>
      </w:r>
      <w:r w:rsidRPr="005F1A48">
        <w:rPr>
          <w:rFonts w:ascii="Angsana New" w:hAnsi="Angsana New" w:hint="cs"/>
          <w:sz w:val="30"/>
          <w:szCs w:val="30"/>
          <w:cs/>
        </w:rPr>
        <w:t>ธันวาคม</w:t>
      </w:r>
      <w:r w:rsidRPr="005F1A48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2568</w:t>
      </w:r>
      <w:r w:rsidRPr="005F1A48">
        <w:rPr>
          <w:rFonts w:ascii="Angsana New" w:hAnsi="Angsana New"/>
          <w:sz w:val="30"/>
          <w:szCs w:val="30"/>
        </w:rPr>
        <w:t xml:space="preserve"> </w:t>
      </w:r>
      <w:r w:rsidRPr="005F1A48">
        <w:rPr>
          <w:rFonts w:ascii="Angsana New" w:hAnsi="Angsana New"/>
          <w:sz w:val="30"/>
          <w:szCs w:val="30"/>
          <w:cs/>
        </w:rPr>
        <w:t xml:space="preserve">และ </w:t>
      </w:r>
      <w:r w:rsidR="00C070A0" w:rsidRPr="00C070A0">
        <w:rPr>
          <w:rFonts w:ascii="Angsana New" w:hAnsi="Angsana New"/>
          <w:sz w:val="30"/>
          <w:szCs w:val="30"/>
        </w:rPr>
        <w:t>2567</w:t>
      </w:r>
      <w:r w:rsidRPr="005F1A48">
        <w:rPr>
          <w:rFonts w:ascii="Angsana New" w:hAnsi="Angsana New"/>
          <w:sz w:val="30"/>
          <w:szCs w:val="30"/>
        </w:rPr>
        <w:t xml:space="preserve"> </w:t>
      </w:r>
      <w:r w:rsidRPr="005F1A48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="00B030E5" w:rsidRPr="005F1A48">
        <w:rPr>
          <w:rFonts w:ascii="Angsana New" w:hAnsi="Angsana New" w:hint="cs"/>
          <w:sz w:val="30"/>
          <w:szCs w:val="30"/>
          <w:cs/>
        </w:rPr>
        <w:t>ปี</w:t>
      </w:r>
      <w:r w:rsidRPr="005F1A48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="00B030E5" w:rsidRPr="005F1A48">
        <w:rPr>
          <w:rFonts w:ascii="Angsana New" w:hAnsi="Angsana New" w:hint="cs"/>
          <w:sz w:val="30"/>
          <w:szCs w:val="30"/>
          <w:cs/>
        </w:rPr>
        <w:t>ปี</w:t>
      </w:r>
      <w:r w:rsidRPr="005F1A48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14:paraId="325AAB6F" w14:textId="77C78949" w:rsidR="00393892" w:rsidRPr="005F1A48" w:rsidRDefault="00393892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</w:rPr>
      </w:pPr>
    </w:p>
    <w:tbl>
      <w:tblPr>
        <w:tblW w:w="967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52"/>
        <w:gridCol w:w="1188"/>
        <w:gridCol w:w="270"/>
        <w:gridCol w:w="1260"/>
        <w:gridCol w:w="270"/>
        <w:gridCol w:w="1332"/>
        <w:gridCol w:w="270"/>
        <w:gridCol w:w="1233"/>
      </w:tblGrid>
      <w:tr w:rsidR="00072241" w:rsidRPr="005F1A48" w14:paraId="5F0EF49A" w14:textId="77777777" w:rsidTr="001E2F30">
        <w:trPr>
          <w:tblHeader/>
        </w:trPr>
        <w:tc>
          <w:tcPr>
            <w:tcW w:w="3852" w:type="dxa"/>
          </w:tcPr>
          <w:p w14:paraId="3F74381F" w14:textId="77777777" w:rsidR="00072241" w:rsidRPr="005F1A48" w:rsidRDefault="0007224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</w:tcPr>
          <w:p w14:paraId="6899C75D" w14:textId="426A6146" w:rsidR="00072241" w:rsidRPr="005F1A48" w:rsidRDefault="00740CE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5F1A48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E822D46" w14:textId="77777777" w:rsidR="00072241" w:rsidRPr="005F1A48" w:rsidRDefault="0007224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130FC540" w14:textId="77777777" w:rsidR="00072241" w:rsidRPr="005F1A48" w:rsidRDefault="0007224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5F1A48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F1A48">
              <w:rPr>
                <w:rFonts w:ascii="Angsana New" w:eastAsia="MS Mincho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296434" w:rsidRPr="005F1A48" w14:paraId="12613C56" w14:textId="77777777" w:rsidTr="001E2F30">
        <w:trPr>
          <w:tblHeader/>
        </w:trPr>
        <w:tc>
          <w:tcPr>
            <w:tcW w:w="3852" w:type="dxa"/>
          </w:tcPr>
          <w:p w14:paraId="5BCA954E" w14:textId="77777777" w:rsidR="00296434" w:rsidRPr="005F1A48" w:rsidRDefault="00296434" w:rsidP="00296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05CEB79E" w14:textId="7BF601FB" w:rsidR="00296434" w:rsidRPr="00C17815" w:rsidRDefault="00C070A0" w:rsidP="00296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C17815">
              <w:rPr>
                <w:rFonts w:ascii="Angsana New" w:eastAsia="MS Mincho" w:hAnsi="Angsana New" w:hint="cs"/>
                <w:bCs/>
                <w:sz w:val="30"/>
                <w:szCs w:val="30"/>
              </w:rPr>
              <w:t>256</w:t>
            </w:r>
            <w:r w:rsidRPr="00C17815">
              <w:rPr>
                <w:rFonts w:ascii="Angsana New" w:eastAsia="MS Mincho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666D98D" w14:textId="77777777" w:rsidR="00296434" w:rsidRPr="00C17815" w:rsidRDefault="00296434" w:rsidP="00296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B4D60F" w14:textId="65DE09C8" w:rsidR="00296434" w:rsidRPr="00C17815" w:rsidRDefault="00C070A0" w:rsidP="00296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C17815">
              <w:rPr>
                <w:rFonts w:ascii="Angsana New" w:eastAsia="MS Mincho" w:hAnsi="Angsana New" w:hint="cs"/>
                <w:bCs/>
                <w:sz w:val="30"/>
                <w:szCs w:val="30"/>
              </w:rPr>
              <w:t>256</w:t>
            </w:r>
            <w:r w:rsidRPr="00C17815">
              <w:rPr>
                <w:rFonts w:ascii="Angsana New" w:eastAsia="MS Mincho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E84BD24" w14:textId="77777777" w:rsidR="00296434" w:rsidRPr="00C17815" w:rsidRDefault="00296434" w:rsidP="00296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1332" w:type="dxa"/>
          </w:tcPr>
          <w:p w14:paraId="0558D0B1" w14:textId="33096A32" w:rsidR="00296434" w:rsidRPr="00C17815" w:rsidRDefault="00C070A0" w:rsidP="00296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C17815">
              <w:rPr>
                <w:rFonts w:ascii="Angsana New" w:eastAsia="MS Mincho" w:hAnsi="Angsana New" w:hint="cs"/>
                <w:bCs/>
                <w:sz w:val="30"/>
                <w:szCs w:val="30"/>
              </w:rPr>
              <w:t>256</w:t>
            </w:r>
            <w:r w:rsidRPr="00C17815">
              <w:rPr>
                <w:rFonts w:ascii="Angsana New" w:eastAsia="MS Mincho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B4ADC22" w14:textId="77777777" w:rsidR="00296434" w:rsidRPr="00C17815" w:rsidRDefault="00296434" w:rsidP="00296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41EBE948" w14:textId="73E29429" w:rsidR="00296434" w:rsidRPr="00C17815" w:rsidRDefault="00C070A0" w:rsidP="00296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C17815">
              <w:rPr>
                <w:rFonts w:ascii="Angsana New" w:eastAsia="MS Mincho" w:hAnsi="Angsana New" w:hint="cs"/>
                <w:bCs/>
                <w:sz w:val="30"/>
                <w:szCs w:val="30"/>
              </w:rPr>
              <w:t>256</w:t>
            </w:r>
            <w:r w:rsidRPr="00C17815">
              <w:rPr>
                <w:rFonts w:ascii="Angsana New" w:eastAsia="MS Mincho" w:hAnsi="Angsana New"/>
                <w:bCs/>
                <w:sz w:val="30"/>
                <w:szCs w:val="30"/>
              </w:rPr>
              <w:t>7</w:t>
            </w:r>
          </w:p>
        </w:tc>
      </w:tr>
      <w:tr w:rsidR="00296434" w:rsidRPr="005F1A48" w14:paraId="1AACFC91" w14:textId="77777777" w:rsidTr="001E2F30">
        <w:trPr>
          <w:tblHeader/>
        </w:trPr>
        <w:tc>
          <w:tcPr>
            <w:tcW w:w="3852" w:type="dxa"/>
          </w:tcPr>
          <w:p w14:paraId="04F75DC3" w14:textId="77777777" w:rsidR="00296434" w:rsidRPr="005F1A48" w:rsidRDefault="00296434" w:rsidP="00296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5823" w:type="dxa"/>
            <w:gridSpan w:val="7"/>
          </w:tcPr>
          <w:p w14:paraId="20D4B192" w14:textId="77777777" w:rsidR="00296434" w:rsidRPr="005F1A48" w:rsidRDefault="00296434" w:rsidP="00296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</w:pPr>
            <w:r w:rsidRPr="005F1A48">
              <w:rPr>
                <w:rFonts w:ascii="Angsana New" w:eastAsia="MS Mincho" w:hAnsi="Angsana New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5F1A48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Pr="005F1A48">
              <w:rPr>
                <w:rFonts w:ascii="Angsana New" w:eastAsia="MS Mincho" w:hAnsi="Angsana New" w:hint="cs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296434" w:rsidRPr="005F1A48" w14:paraId="578D3D27" w14:textId="77777777" w:rsidTr="00FA5351">
        <w:tc>
          <w:tcPr>
            <w:tcW w:w="3852" w:type="dxa"/>
          </w:tcPr>
          <w:p w14:paraId="0783F30B" w14:textId="671FCDC0" w:rsidR="00296434" w:rsidRPr="005F1A48" w:rsidRDefault="00296434" w:rsidP="00296434">
            <w:pPr>
              <w:tabs>
                <w:tab w:val="clear" w:pos="227"/>
                <w:tab w:val="clear" w:pos="454"/>
                <w:tab w:val="clear" w:pos="3515"/>
                <w:tab w:val="left" w:pos="147"/>
                <w:tab w:val="left" w:pos="327"/>
                <w:tab w:val="left" w:pos="3570"/>
              </w:tabs>
              <w:ind w:left="246" w:hanging="2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1A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="00977553" w:rsidRPr="005F1A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  <w:r w:rsidR="00FA535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A5351" w:rsidRPr="00BE5913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สำหรับปีสิ้นสุดวันที่</w:t>
            </w:r>
            <w:r w:rsidR="00FA5351" w:rsidRPr="00BE5913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3</w:t>
            </w:r>
            <w:r w:rsidR="00B11C2B" w:rsidRPr="00B11C2B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1</w:t>
            </w:r>
            <w:r w:rsidR="00FA5351" w:rsidRPr="00BE5913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 xml:space="preserve"> </w:t>
            </w:r>
            <w:r w:rsidR="00FA5351" w:rsidRPr="00BE5913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6C0FAE8E" w14:textId="4A7CAACC" w:rsidR="00296434" w:rsidRPr="005F1A48" w:rsidRDefault="00C070A0" w:rsidP="0029643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FA535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388</w:t>
            </w:r>
            <w:r w:rsidR="00FA535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11C2B"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</w:t>
            </w: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30A87B51" w14:textId="77777777" w:rsidR="00296434" w:rsidRPr="005F1A48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D7C0051" w14:textId="77777777" w:rsidR="00296434" w:rsidRPr="005F1A48" w:rsidRDefault="00296434" w:rsidP="0029643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A8FA479" w14:textId="42BE9662" w:rsidR="00296434" w:rsidRPr="005F1A48" w:rsidRDefault="00C070A0" w:rsidP="00296434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296434" w:rsidRPr="005F1A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</w:t>
            </w:r>
            <w:r w:rsidR="00B11C2B"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296434" w:rsidRPr="005F1A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295</w:t>
            </w:r>
          </w:p>
        </w:tc>
        <w:tc>
          <w:tcPr>
            <w:tcW w:w="270" w:type="dxa"/>
            <w:vAlign w:val="bottom"/>
          </w:tcPr>
          <w:p w14:paraId="03A58BD4" w14:textId="77777777" w:rsidR="00296434" w:rsidRPr="005F1A48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vAlign w:val="bottom"/>
          </w:tcPr>
          <w:p w14:paraId="43412306" w14:textId="77777777" w:rsidR="008F32FA" w:rsidRPr="005F1A48" w:rsidRDefault="008F32FA" w:rsidP="00296434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00F1FDA4" w14:textId="6EF220FE" w:rsidR="00296434" w:rsidRPr="005F1A48" w:rsidRDefault="00C070A0" w:rsidP="00296434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8F32FA" w:rsidRPr="005F1A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</w:t>
            </w:r>
            <w:r w:rsidR="00B11C2B"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B1550B" w:rsidRPr="005F1A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32A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459</w:t>
            </w:r>
          </w:p>
        </w:tc>
        <w:tc>
          <w:tcPr>
            <w:tcW w:w="270" w:type="dxa"/>
            <w:vAlign w:val="bottom"/>
          </w:tcPr>
          <w:p w14:paraId="5E9C23D7" w14:textId="77777777" w:rsidR="00296434" w:rsidRPr="005F1A48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424D8DA3" w14:textId="77777777" w:rsidR="00296434" w:rsidRPr="005F1A48" w:rsidRDefault="00296434" w:rsidP="00296434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717CFD7" w14:textId="1233703B" w:rsidR="00296434" w:rsidRPr="005F1A48" w:rsidRDefault="00C070A0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296434" w:rsidRPr="005F1A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B11C2B"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</w:t>
            </w:r>
            <w:r w:rsidR="00296434" w:rsidRPr="005F1A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643</w:t>
            </w:r>
          </w:p>
        </w:tc>
      </w:tr>
      <w:tr w:rsidR="00296434" w:rsidRPr="005F1A48" w14:paraId="0851533B" w14:textId="77777777" w:rsidTr="000E0A0A">
        <w:tc>
          <w:tcPr>
            <w:tcW w:w="3852" w:type="dxa"/>
          </w:tcPr>
          <w:p w14:paraId="294DD7FD" w14:textId="3A0AD9F9" w:rsidR="00296434" w:rsidRPr="005F1A48" w:rsidRDefault="00296434" w:rsidP="0029643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1A48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88" w:type="dxa"/>
          </w:tcPr>
          <w:p w14:paraId="2A63D310" w14:textId="39DCE318" w:rsidR="00296434" w:rsidRPr="005F1A48" w:rsidRDefault="00C070A0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 w:rsidR="008F32FA" w:rsidRPr="005F1A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8F32FA" w:rsidRPr="005F1A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center"/>
          </w:tcPr>
          <w:p w14:paraId="52A4D199" w14:textId="77777777" w:rsidR="00296434" w:rsidRPr="005F1A48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809AAAF" w14:textId="3D2FE59A" w:rsidR="00296434" w:rsidRPr="005F1A48" w:rsidRDefault="00C070A0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 w:rsidR="008F32FA" w:rsidRPr="005F1A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8F32FA" w:rsidRPr="005F1A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center"/>
          </w:tcPr>
          <w:p w14:paraId="45E5B5B8" w14:textId="77777777" w:rsidR="00296434" w:rsidRPr="005F1A48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18792BE3" w14:textId="0A829FB1" w:rsidR="00296434" w:rsidRPr="005F1A48" w:rsidRDefault="00C070A0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 w:rsidR="008F32FA" w:rsidRPr="005F1A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8F32FA" w:rsidRPr="005F1A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B956759" w14:textId="77777777" w:rsidR="00296434" w:rsidRPr="005F1A48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</w:tcPr>
          <w:p w14:paraId="2DAAB0E7" w14:textId="1C116D1F" w:rsidR="00296434" w:rsidRPr="005F1A48" w:rsidRDefault="00C070A0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 w:rsidR="008F32FA" w:rsidRPr="005F1A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8F32FA" w:rsidRPr="005F1A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296434" w:rsidRPr="005F1A48" w14:paraId="661EEAA9" w14:textId="77777777" w:rsidTr="000E0A0A">
        <w:tc>
          <w:tcPr>
            <w:tcW w:w="3852" w:type="dxa"/>
          </w:tcPr>
          <w:p w14:paraId="4F4A3DD0" w14:textId="4D58EC30" w:rsidR="00296434" w:rsidRPr="005F1A48" w:rsidRDefault="00296434" w:rsidP="0029643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1A48"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E3222B6" w14:textId="36071DDD" w:rsidR="00296434" w:rsidRPr="005F1A48" w:rsidRDefault="00C070A0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8F32FA" w:rsidRPr="005F1A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010</w:t>
            </w:r>
          </w:p>
        </w:tc>
        <w:tc>
          <w:tcPr>
            <w:tcW w:w="270" w:type="dxa"/>
            <w:vAlign w:val="center"/>
          </w:tcPr>
          <w:p w14:paraId="146A8B45" w14:textId="77777777" w:rsidR="00296434" w:rsidRPr="005F1A48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6D7FF3" w14:textId="1BC1A3BD" w:rsidR="00296434" w:rsidRPr="005F1A48" w:rsidRDefault="00C070A0" w:rsidP="0029643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8F32FA" w:rsidRPr="005F1A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010</w:t>
            </w:r>
          </w:p>
        </w:tc>
        <w:tc>
          <w:tcPr>
            <w:tcW w:w="270" w:type="dxa"/>
            <w:vAlign w:val="center"/>
          </w:tcPr>
          <w:p w14:paraId="41D27BB9" w14:textId="77777777" w:rsidR="00296434" w:rsidRPr="005F1A48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42E13801" w14:textId="7202E26C" w:rsidR="00296434" w:rsidRPr="005F1A48" w:rsidRDefault="00C070A0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8F32FA" w:rsidRPr="005F1A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010</w:t>
            </w:r>
          </w:p>
        </w:tc>
        <w:tc>
          <w:tcPr>
            <w:tcW w:w="270" w:type="dxa"/>
          </w:tcPr>
          <w:p w14:paraId="552E695C" w14:textId="77777777" w:rsidR="00296434" w:rsidRPr="005F1A48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08CD6F2" w14:textId="08FDCB69" w:rsidR="00296434" w:rsidRPr="005F1A48" w:rsidRDefault="00C070A0" w:rsidP="00296434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8F32FA" w:rsidRPr="005F1A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010</w:t>
            </w:r>
          </w:p>
        </w:tc>
      </w:tr>
      <w:tr w:rsidR="00296434" w:rsidRPr="005F1A48" w14:paraId="0BE82E9B" w14:textId="77777777" w:rsidTr="00D42B0C">
        <w:tc>
          <w:tcPr>
            <w:tcW w:w="3852" w:type="dxa"/>
          </w:tcPr>
          <w:p w14:paraId="52EF8651" w14:textId="77777777" w:rsidR="00296434" w:rsidRPr="005F1A48" w:rsidRDefault="00296434" w:rsidP="0029643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1A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4A00B65B" w14:textId="77777777" w:rsidR="00296434" w:rsidRPr="005F1A48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608E3D" w14:textId="77777777" w:rsidR="00296434" w:rsidRPr="005F1A48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3D7115" w14:textId="77777777" w:rsidR="00296434" w:rsidRPr="005F1A48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F2811F1" w14:textId="77777777" w:rsidR="00296434" w:rsidRPr="005F1A48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0F44FFD4" w14:textId="77777777" w:rsidR="00296434" w:rsidRPr="005F1A48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517211C" w14:textId="77777777" w:rsidR="00296434" w:rsidRPr="005F1A48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435E18BF" w14:textId="77777777" w:rsidR="00296434" w:rsidRPr="005F1A48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96434" w:rsidRPr="005F1A48" w14:paraId="67ACB93A" w14:textId="77777777" w:rsidTr="00BD1BB3">
        <w:tc>
          <w:tcPr>
            <w:tcW w:w="3852" w:type="dxa"/>
          </w:tcPr>
          <w:p w14:paraId="6550B444" w14:textId="2BF23660" w:rsidR="00296434" w:rsidRPr="005F1A48" w:rsidRDefault="00296434" w:rsidP="0029643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1A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  <w:r w:rsidR="00977553" w:rsidRPr="005F1A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4208B3D" w14:textId="414587F3" w:rsidR="00296434" w:rsidRPr="005F1A48" w:rsidRDefault="00C070A0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</w:t>
            </w:r>
            <w:r w:rsidR="00C87F98" w:rsidRPr="005F1A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11C2B"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01</w:t>
            </w: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C87F98" w:rsidRPr="005F1A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</w:t>
            </w:r>
            <w:r w:rsidR="00B11C2B"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F8A8AA3" w14:textId="77777777" w:rsidR="00296434" w:rsidRPr="005F1A48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F56323" w14:textId="1717DD2E" w:rsidR="00296434" w:rsidRPr="005F1A48" w:rsidRDefault="00C070A0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</w:t>
            </w:r>
            <w:r w:rsidR="00C87F98" w:rsidRPr="005F1A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11C2B"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01</w:t>
            </w: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C87F98" w:rsidRPr="005F1A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</w:t>
            </w:r>
            <w:r w:rsidR="00B11C2B"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0E8F9FA" w14:textId="77777777" w:rsidR="00296434" w:rsidRPr="005F1A48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74CAB180" w14:textId="7E232F09" w:rsidR="00296434" w:rsidRPr="005F1A48" w:rsidRDefault="00C070A0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</w:t>
            </w:r>
            <w:r w:rsidR="00C87F98" w:rsidRPr="005F1A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11C2B"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01</w:t>
            </w: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C87F98" w:rsidRPr="005F1A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</w:t>
            </w:r>
            <w:r w:rsidR="00B11C2B"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F0878DB" w14:textId="77777777" w:rsidR="00296434" w:rsidRPr="005F1A48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23113F0E" w14:textId="23C47C61" w:rsidR="00296434" w:rsidRPr="005F1A48" w:rsidRDefault="00C070A0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</w:t>
            </w:r>
            <w:r w:rsidR="00C87F98" w:rsidRPr="005F1A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11C2B"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01</w:t>
            </w: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C87F98" w:rsidRPr="005F1A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</w:t>
            </w:r>
            <w:r w:rsidR="00B11C2B"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296434" w:rsidRPr="005F1A48" w14:paraId="2E9F9751" w14:textId="77777777" w:rsidTr="00BD1BB3">
        <w:tc>
          <w:tcPr>
            <w:tcW w:w="3852" w:type="dxa"/>
          </w:tcPr>
          <w:p w14:paraId="684AC84D" w14:textId="7C54582E" w:rsidR="00296434" w:rsidRPr="005F1A48" w:rsidRDefault="00296434" w:rsidP="0029643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1A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5F1A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7F310D6" w14:textId="1EB27790" w:rsidR="00296434" w:rsidRPr="005F1A48" w:rsidRDefault="00B11C2B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EA3C1A" w:rsidRPr="005F1A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070A0"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995</w:t>
            </w:r>
          </w:p>
        </w:tc>
        <w:tc>
          <w:tcPr>
            <w:tcW w:w="270" w:type="dxa"/>
          </w:tcPr>
          <w:p w14:paraId="62D99391" w14:textId="77777777" w:rsidR="00296434" w:rsidRPr="005F1A48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FF19DC" w14:textId="0E55EF9D" w:rsidR="00296434" w:rsidRPr="005F1A48" w:rsidRDefault="00B11C2B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296434" w:rsidRPr="005F1A4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070A0"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827</w:t>
            </w:r>
          </w:p>
        </w:tc>
        <w:tc>
          <w:tcPr>
            <w:tcW w:w="270" w:type="dxa"/>
          </w:tcPr>
          <w:p w14:paraId="088FF440" w14:textId="77777777" w:rsidR="00296434" w:rsidRPr="005F1A48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A013C" w14:textId="3576C2F7" w:rsidR="00296434" w:rsidRPr="005F1A48" w:rsidRDefault="00B11C2B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EA3C1A" w:rsidRPr="005F1A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C070A0"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070A0"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502E274C" w14:textId="77777777" w:rsidR="00296434" w:rsidRPr="005F1A48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A679E9" w14:textId="6DED6496" w:rsidR="00296434" w:rsidRPr="005F1A48" w:rsidRDefault="00B11C2B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296434" w:rsidRPr="005F1A4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C070A0"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</w:t>
            </w:r>
          </w:p>
        </w:tc>
      </w:tr>
    </w:tbl>
    <w:p w14:paraId="0B7594D6" w14:textId="0321DC34" w:rsidR="00506A2B" w:rsidRPr="005F1A48" w:rsidRDefault="00506A2B" w:rsidP="005F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  <w:cs/>
        </w:rPr>
      </w:pPr>
    </w:p>
    <w:p w14:paraId="01E9F723" w14:textId="77777777" w:rsidR="00A158A8" w:rsidRDefault="00A15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C4ADC23" w14:textId="6C688CAF" w:rsidR="00A327E9" w:rsidRPr="005F1A48" w:rsidRDefault="00A327E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F1A4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กำไรต่อหุ้นปรับลด</w:t>
      </w:r>
    </w:p>
    <w:p w14:paraId="3EEC138A" w14:textId="77777777" w:rsidR="00A327E9" w:rsidRPr="005F1A48" w:rsidRDefault="00A327E9" w:rsidP="005F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</w:rPr>
      </w:pPr>
    </w:p>
    <w:p w14:paraId="01B67366" w14:textId="5A5B7D13" w:rsidR="00A327E9" w:rsidRPr="005F1A48" w:rsidRDefault="00A327E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5F1A48">
        <w:rPr>
          <w:rFonts w:ascii="Angsana New" w:hAnsi="Angsana New"/>
          <w:sz w:val="30"/>
          <w:szCs w:val="30"/>
          <w:cs/>
        </w:rPr>
        <w:t>กำไรต่อหุ้นปรับลดสำหรับ</w:t>
      </w:r>
      <w:r w:rsidRPr="005F1A48">
        <w:rPr>
          <w:rFonts w:ascii="Angsana New" w:hAnsi="Angsana New" w:hint="cs"/>
          <w:sz w:val="30"/>
          <w:szCs w:val="30"/>
          <w:cs/>
        </w:rPr>
        <w:t>ปี</w:t>
      </w:r>
      <w:r w:rsidRPr="005F1A4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070A0" w:rsidRPr="00C070A0">
        <w:rPr>
          <w:rFonts w:ascii="Angsana New" w:hAnsi="Angsana New"/>
          <w:sz w:val="30"/>
          <w:szCs w:val="30"/>
        </w:rPr>
        <w:t>3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Pr="005F1A48">
        <w:rPr>
          <w:rFonts w:ascii="Angsana New" w:hAnsi="Angsana New"/>
          <w:sz w:val="30"/>
          <w:szCs w:val="30"/>
        </w:rPr>
        <w:t xml:space="preserve"> </w:t>
      </w:r>
      <w:r w:rsidRPr="005F1A48">
        <w:rPr>
          <w:rFonts w:ascii="Angsana New" w:hAnsi="Angsana New" w:hint="cs"/>
          <w:sz w:val="30"/>
          <w:szCs w:val="30"/>
          <w:cs/>
        </w:rPr>
        <w:t>ธันวาคม</w:t>
      </w:r>
      <w:r w:rsidRPr="005F1A48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2568</w:t>
      </w:r>
      <w:r w:rsidRPr="005F1A48">
        <w:rPr>
          <w:rFonts w:ascii="Angsana New" w:hAnsi="Angsana New"/>
          <w:sz w:val="30"/>
          <w:szCs w:val="30"/>
        </w:rPr>
        <w:t xml:space="preserve"> </w:t>
      </w:r>
      <w:r w:rsidRPr="005F1A48">
        <w:rPr>
          <w:rFonts w:ascii="Angsana New" w:hAnsi="Angsana New"/>
          <w:sz w:val="30"/>
          <w:szCs w:val="30"/>
          <w:cs/>
        </w:rPr>
        <w:t xml:space="preserve">และ </w:t>
      </w:r>
      <w:r w:rsidR="00C070A0" w:rsidRPr="00C070A0">
        <w:rPr>
          <w:rFonts w:ascii="Angsana New" w:hAnsi="Angsana New"/>
          <w:sz w:val="30"/>
          <w:szCs w:val="30"/>
        </w:rPr>
        <w:t>2567</w:t>
      </w:r>
      <w:r w:rsidRPr="005F1A48">
        <w:rPr>
          <w:rFonts w:ascii="Angsana New" w:hAnsi="Angsana New"/>
          <w:sz w:val="30"/>
          <w:szCs w:val="30"/>
        </w:rPr>
        <w:t xml:space="preserve"> </w:t>
      </w:r>
      <w:r w:rsidRPr="005F1A48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="00B030E5" w:rsidRPr="005F1A48">
        <w:rPr>
          <w:rFonts w:ascii="Angsana New" w:hAnsi="Angsana New" w:hint="cs"/>
          <w:sz w:val="30"/>
          <w:szCs w:val="30"/>
          <w:cs/>
        </w:rPr>
        <w:t>ปี</w:t>
      </w:r>
      <w:r w:rsidRPr="005F1A48">
        <w:rPr>
          <w:rFonts w:ascii="Angsana New" w:hAnsi="Angsana New"/>
          <w:sz w:val="30"/>
          <w:szCs w:val="30"/>
          <w:cs/>
        </w:rPr>
        <w:t>ที่เป็นส่วนของ</w:t>
      </w:r>
      <w:r w:rsidR="00BA1ED7" w:rsidRPr="005F1A48">
        <w:rPr>
          <w:rFonts w:ascii="Angsana New" w:hAnsi="Angsana New"/>
          <w:sz w:val="30"/>
          <w:szCs w:val="30"/>
        </w:rPr>
        <w:br/>
      </w:r>
      <w:r w:rsidRPr="005F1A48">
        <w:rPr>
          <w:rFonts w:ascii="Angsana New" w:hAnsi="Angsana New"/>
          <w:sz w:val="30"/>
          <w:szCs w:val="30"/>
          <w:cs/>
        </w:rPr>
        <w:t>ผู้ถือหุ้นสามัญของบริษัทและจำนวนหุ้นสามัญที่ออกจำหน่ายแล้วระหว่าง</w:t>
      </w:r>
      <w:r w:rsidR="00B030E5" w:rsidRPr="005F1A48">
        <w:rPr>
          <w:rFonts w:ascii="Angsana New" w:hAnsi="Angsana New" w:hint="cs"/>
          <w:sz w:val="30"/>
          <w:szCs w:val="30"/>
          <w:cs/>
        </w:rPr>
        <w:t>ปี</w:t>
      </w:r>
      <w:r w:rsidRPr="005F1A48">
        <w:rPr>
          <w:rFonts w:ascii="Angsana New" w:hAnsi="Angsana New"/>
          <w:sz w:val="30"/>
          <w:szCs w:val="30"/>
          <w:cs/>
        </w:rPr>
        <w:t xml:space="preserve"> หลังจากที่ได้ปรับปรุงผลกระทบของหุ้นปรับลด ดังนี้</w:t>
      </w:r>
      <w:r w:rsidRPr="005F1A48">
        <w:rPr>
          <w:rFonts w:ascii="Angsana New" w:hAnsi="Angsana New"/>
          <w:sz w:val="30"/>
          <w:szCs w:val="30"/>
        </w:rPr>
        <w:t xml:space="preserve"> </w:t>
      </w:r>
    </w:p>
    <w:p w14:paraId="4F75B07F" w14:textId="77777777" w:rsidR="00A327E9" w:rsidRPr="005F1A48" w:rsidRDefault="00A327E9" w:rsidP="005F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</w:rPr>
      </w:pPr>
    </w:p>
    <w:tbl>
      <w:tblPr>
        <w:tblW w:w="967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52"/>
        <w:gridCol w:w="1188"/>
        <w:gridCol w:w="270"/>
        <w:gridCol w:w="1260"/>
        <w:gridCol w:w="270"/>
        <w:gridCol w:w="1332"/>
        <w:gridCol w:w="270"/>
        <w:gridCol w:w="1233"/>
      </w:tblGrid>
      <w:tr w:rsidR="00A327E9" w:rsidRPr="005F1A48" w14:paraId="7A990CB6" w14:textId="77777777">
        <w:trPr>
          <w:tblHeader/>
        </w:trPr>
        <w:tc>
          <w:tcPr>
            <w:tcW w:w="3852" w:type="dxa"/>
          </w:tcPr>
          <w:p w14:paraId="39672BEC" w14:textId="77777777" w:rsidR="00A327E9" w:rsidRPr="005F1A48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</w:tcPr>
          <w:p w14:paraId="460CD3A7" w14:textId="4A91CBB7" w:rsidR="00A327E9" w:rsidRPr="005F1A48" w:rsidRDefault="00740CE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5F1A48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207C1D" w14:textId="77777777" w:rsidR="00A327E9" w:rsidRPr="005F1A48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7A466B8D" w14:textId="77777777" w:rsidR="00A327E9" w:rsidRPr="005F1A48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5F1A48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F1A48">
              <w:rPr>
                <w:rFonts w:ascii="Angsana New" w:eastAsia="MS Mincho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296434" w:rsidRPr="00BE5913" w14:paraId="5ABED296" w14:textId="77777777">
        <w:trPr>
          <w:tblHeader/>
        </w:trPr>
        <w:tc>
          <w:tcPr>
            <w:tcW w:w="3852" w:type="dxa"/>
          </w:tcPr>
          <w:p w14:paraId="5C899222" w14:textId="77777777" w:rsidR="00296434" w:rsidRPr="00BE5913" w:rsidRDefault="00296434" w:rsidP="00296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24B81179" w14:textId="04221CCE" w:rsidR="00296434" w:rsidRPr="00B52667" w:rsidRDefault="00C070A0" w:rsidP="00296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B52667">
              <w:rPr>
                <w:rFonts w:ascii="Angsana New" w:eastAsia="MS Mincho" w:hAnsi="Angsana New" w:hint="cs"/>
                <w:bCs/>
                <w:sz w:val="30"/>
                <w:szCs w:val="30"/>
              </w:rPr>
              <w:t>256</w:t>
            </w:r>
            <w:r w:rsidRPr="00B52667">
              <w:rPr>
                <w:rFonts w:ascii="Angsana New" w:eastAsia="MS Mincho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48310BE" w14:textId="77777777" w:rsidR="00296434" w:rsidRPr="00B52667" w:rsidRDefault="00296434" w:rsidP="00296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26354B" w14:textId="695D7F0D" w:rsidR="00296434" w:rsidRPr="00B52667" w:rsidRDefault="00C070A0" w:rsidP="00296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B52667">
              <w:rPr>
                <w:rFonts w:ascii="Angsana New" w:eastAsia="MS Mincho" w:hAnsi="Angsana New" w:hint="cs"/>
                <w:bCs/>
                <w:sz w:val="30"/>
                <w:szCs w:val="30"/>
              </w:rPr>
              <w:t>256</w:t>
            </w:r>
            <w:r w:rsidRPr="00B52667">
              <w:rPr>
                <w:rFonts w:ascii="Angsana New" w:eastAsia="MS Mincho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BD76A25" w14:textId="77777777" w:rsidR="00296434" w:rsidRPr="00B52667" w:rsidRDefault="00296434" w:rsidP="00296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1332" w:type="dxa"/>
          </w:tcPr>
          <w:p w14:paraId="320FD67F" w14:textId="408EC870" w:rsidR="00296434" w:rsidRPr="00B52667" w:rsidRDefault="00C070A0" w:rsidP="00296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B52667">
              <w:rPr>
                <w:rFonts w:ascii="Angsana New" w:eastAsia="MS Mincho" w:hAnsi="Angsana New" w:hint="cs"/>
                <w:bCs/>
                <w:sz w:val="30"/>
                <w:szCs w:val="30"/>
              </w:rPr>
              <w:t>256</w:t>
            </w:r>
            <w:r w:rsidRPr="00B52667">
              <w:rPr>
                <w:rFonts w:ascii="Angsana New" w:eastAsia="MS Mincho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4A4A3CD" w14:textId="77777777" w:rsidR="00296434" w:rsidRPr="00B52667" w:rsidRDefault="00296434" w:rsidP="00296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5B2CA4E5" w14:textId="249451E0" w:rsidR="00296434" w:rsidRPr="00B52667" w:rsidRDefault="00C070A0" w:rsidP="00296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B52667">
              <w:rPr>
                <w:rFonts w:ascii="Angsana New" w:eastAsia="MS Mincho" w:hAnsi="Angsana New" w:hint="cs"/>
                <w:bCs/>
                <w:sz w:val="30"/>
                <w:szCs w:val="30"/>
              </w:rPr>
              <w:t>256</w:t>
            </w:r>
            <w:r w:rsidRPr="00B52667">
              <w:rPr>
                <w:rFonts w:ascii="Angsana New" w:eastAsia="MS Mincho" w:hAnsi="Angsana New"/>
                <w:bCs/>
                <w:sz w:val="30"/>
                <w:szCs w:val="30"/>
              </w:rPr>
              <w:t>7</w:t>
            </w:r>
          </w:p>
        </w:tc>
      </w:tr>
      <w:tr w:rsidR="00296434" w:rsidRPr="00BE5913" w14:paraId="5058785D" w14:textId="77777777">
        <w:trPr>
          <w:tblHeader/>
        </w:trPr>
        <w:tc>
          <w:tcPr>
            <w:tcW w:w="3852" w:type="dxa"/>
          </w:tcPr>
          <w:p w14:paraId="404DFBB9" w14:textId="77777777" w:rsidR="00296434" w:rsidRPr="00BE5913" w:rsidRDefault="00296434" w:rsidP="00296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5823" w:type="dxa"/>
            <w:gridSpan w:val="7"/>
          </w:tcPr>
          <w:p w14:paraId="0ABEAF51" w14:textId="77777777" w:rsidR="00296434" w:rsidRPr="00BE5913" w:rsidRDefault="00296434" w:rsidP="00296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BE5913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Pr="00BE5913">
              <w:rPr>
                <w:rFonts w:ascii="Angsana New" w:eastAsia="MS Mincho" w:hAnsi="Angsana New" w:hint="cs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296434" w:rsidRPr="00BE5913" w14:paraId="5036DA88" w14:textId="77777777">
        <w:tc>
          <w:tcPr>
            <w:tcW w:w="3852" w:type="dxa"/>
          </w:tcPr>
          <w:p w14:paraId="6D0E5BA1" w14:textId="09C30E42" w:rsidR="00296434" w:rsidRPr="00BE5913" w:rsidRDefault="00296434" w:rsidP="00296434">
            <w:pPr>
              <w:tabs>
                <w:tab w:val="clear" w:pos="227"/>
                <w:tab w:val="clear" w:pos="454"/>
                <w:tab w:val="clear" w:pos="3515"/>
                <w:tab w:val="left" w:pos="147"/>
                <w:tab w:val="left" w:pos="327"/>
                <w:tab w:val="left" w:pos="3570"/>
              </w:tabs>
              <w:ind w:left="246" w:hanging="2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(</w:t>
            </w:r>
            <w:r w:rsidRPr="00BE5913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ปรับลด</w:t>
            </w:r>
            <w:r w:rsidRPr="00BE5913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)</w:t>
            </w:r>
            <w:r w:rsidRPr="00BE5913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 สำหรับปีสิ้นสุดวันที่</w:t>
            </w:r>
            <w:r w:rsidRPr="00BE5913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3</w:t>
            </w:r>
            <w:r w:rsidR="00B11C2B" w:rsidRPr="00B11C2B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vAlign w:val="center"/>
          </w:tcPr>
          <w:p w14:paraId="0972F27C" w14:textId="77777777" w:rsidR="00296434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5ADE1324" w14:textId="4186CA2B" w:rsidR="00296434" w:rsidRPr="00BE5913" w:rsidRDefault="00C070A0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FA535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388</w:t>
            </w:r>
            <w:r w:rsidR="00FA535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11C2B"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</w:t>
            </w: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vAlign w:val="center"/>
          </w:tcPr>
          <w:p w14:paraId="14913C66" w14:textId="77777777" w:rsidR="00296434" w:rsidRPr="00BE5913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255D56C9" w14:textId="77777777" w:rsidR="00296434" w:rsidRPr="00BE5913" w:rsidRDefault="00296434" w:rsidP="0029643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2C6D33F" w14:textId="4963A3C1" w:rsidR="00296434" w:rsidRPr="00BE5913" w:rsidRDefault="00C070A0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29643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</w:t>
            </w:r>
            <w:r w:rsidR="00B11C2B"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29643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295</w:t>
            </w:r>
          </w:p>
        </w:tc>
        <w:tc>
          <w:tcPr>
            <w:tcW w:w="270" w:type="dxa"/>
            <w:vAlign w:val="center"/>
          </w:tcPr>
          <w:p w14:paraId="40A2E896" w14:textId="77777777" w:rsidR="00296434" w:rsidRPr="00BE5913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vAlign w:val="center"/>
          </w:tcPr>
          <w:p w14:paraId="5A3642DD" w14:textId="77777777" w:rsidR="00296434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4C18E05" w14:textId="7804406E" w:rsidR="00296434" w:rsidRPr="00BE5913" w:rsidRDefault="00315B4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5F1A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</w:t>
            </w:r>
            <w:r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5F1A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459</w:t>
            </w:r>
          </w:p>
        </w:tc>
        <w:tc>
          <w:tcPr>
            <w:tcW w:w="270" w:type="dxa"/>
          </w:tcPr>
          <w:p w14:paraId="50723340" w14:textId="77777777" w:rsidR="00296434" w:rsidRPr="00BE5913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center"/>
          </w:tcPr>
          <w:p w14:paraId="38442702" w14:textId="77777777" w:rsidR="00296434" w:rsidRPr="00BE5913" w:rsidRDefault="00296434" w:rsidP="00296434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8250B7F" w14:textId="1B4E0CBE" w:rsidR="00296434" w:rsidRPr="00BE5913" w:rsidRDefault="00C070A0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29643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B11C2B"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</w:t>
            </w:r>
            <w:r w:rsidR="0029643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643</w:t>
            </w:r>
          </w:p>
        </w:tc>
      </w:tr>
      <w:tr w:rsidR="00296434" w:rsidRPr="00BE5913" w14:paraId="612C57C0" w14:textId="77777777">
        <w:tc>
          <w:tcPr>
            <w:tcW w:w="3852" w:type="dxa"/>
          </w:tcPr>
          <w:p w14:paraId="636A739D" w14:textId="06155D78" w:rsidR="00296434" w:rsidRPr="00BE5913" w:rsidRDefault="00296434" w:rsidP="0029643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88" w:type="dxa"/>
          </w:tcPr>
          <w:p w14:paraId="05E23092" w14:textId="7C7E6D75" w:rsidR="00296434" w:rsidRPr="00BE5913" w:rsidRDefault="00C070A0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0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  <w:r w:rsidR="008A42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11C2B" w:rsidRPr="00B11C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</w:t>
            </w:r>
            <w:r w:rsidRPr="00C070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8A42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</w:t>
            </w:r>
            <w:r w:rsidR="00B11C2B" w:rsidRPr="00B11C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16DFF0B" w14:textId="77777777" w:rsidR="00296434" w:rsidRPr="00BE5913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3DE3712" w14:textId="66C44792" w:rsidR="00296434" w:rsidRPr="00BE5913" w:rsidRDefault="00C070A0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0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  <w:r w:rsidR="008A42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11C2B" w:rsidRPr="00B11C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</w:t>
            </w:r>
            <w:r w:rsidRPr="00C070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8A42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</w:t>
            </w:r>
            <w:r w:rsidR="00B11C2B" w:rsidRPr="00B11C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EF35A7E" w14:textId="77777777" w:rsidR="00296434" w:rsidRPr="00BE5913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58E39360" w14:textId="31A0E6E2" w:rsidR="00296434" w:rsidRPr="00BE5913" w:rsidRDefault="00C070A0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0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  <w:r w:rsidR="008A42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11C2B" w:rsidRPr="00B11C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</w:t>
            </w:r>
            <w:r w:rsidRPr="00C070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8A42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</w:t>
            </w:r>
            <w:r w:rsidR="00B11C2B" w:rsidRPr="00B11C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D99B09A" w14:textId="77777777" w:rsidR="00296434" w:rsidRPr="00BE5913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</w:tcPr>
          <w:p w14:paraId="7C18DEE8" w14:textId="441FEF9D" w:rsidR="00296434" w:rsidRPr="00BE5913" w:rsidRDefault="00C070A0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0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  <w:r w:rsidR="008A42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11C2B" w:rsidRPr="00B11C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</w:t>
            </w:r>
            <w:r w:rsidRPr="00C070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8A42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</w:t>
            </w:r>
            <w:r w:rsidR="00B11C2B" w:rsidRPr="00B11C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296434" w:rsidRPr="00BE5913" w14:paraId="20160A0A" w14:textId="77777777" w:rsidTr="00A327E9">
        <w:tc>
          <w:tcPr>
            <w:tcW w:w="3852" w:type="dxa"/>
          </w:tcPr>
          <w:p w14:paraId="7D2F491F" w14:textId="77777777" w:rsidR="00296434" w:rsidRPr="00BE5913" w:rsidRDefault="00296434" w:rsidP="0029643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1188" w:type="dxa"/>
            <w:vAlign w:val="center"/>
          </w:tcPr>
          <w:p w14:paraId="1A152B71" w14:textId="77777777" w:rsidR="00296434" w:rsidRPr="00BE5913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39304739" w14:textId="77777777" w:rsidR="00296434" w:rsidRPr="00BE5913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0C291FE4" w14:textId="77777777" w:rsidR="00296434" w:rsidRPr="00BE5913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20B91A90" w14:textId="77777777" w:rsidR="00296434" w:rsidRPr="00BE5913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vAlign w:val="center"/>
          </w:tcPr>
          <w:p w14:paraId="783CCAA5" w14:textId="77777777" w:rsidR="00296434" w:rsidRPr="00BE5913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370EF5" w14:textId="77777777" w:rsidR="00296434" w:rsidRPr="00BE5913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vAlign w:val="center"/>
          </w:tcPr>
          <w:p w14:paraId="0E459FF4" w14:textId="77777777" w:rsidR="00296434" w:rsidRPr="00BE5913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96434" w:rsidRPr="00BE5913" w14:paraId="47FD60AA" w14:textId="77777777">
        <w:tc>
          <w:tcPr>
            <w:tcW w:w="3852" w:type="dxa"/>
          </w:tcPr>
          <w:p w14:paraId="5AC05F17" w14:textId="26BF58AF" w:rsidR="00296434" w:rsidRPr="00BE5913" w:rsidRDefault="00296434" w:rsidP="0029643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ค่าตอบแทนพนักงานระยะยาว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210CD2F1" w14:textId="0BF2BD2D" w:rsidR="00296434" w:rsidRPr="00BE5913" w:rsidRDefault="00C070A0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0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  <w:r w:rsidR="002832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B11C2B" w:rsidRPr="00B11C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C070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center"/>
          </w:tcPr>
          <w:p w14:paraId="04053C60" w14:textId="77777777" w:rsidR="00296434" w:rsidRPr="00BE5913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7E9D3AA" w14:textId="0EBFC0C7" w:rsidR="00296434" w:rsidRPr="00BE5913" w:rsidRDefault="00C070A0" w:rsidP="00296434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0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="00296434" w:rsidRPr="00BE5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B11C2B" w:rsidRPr="00B11C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C070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center"/>
          </w:tcPr>
          <w:p w14:paraId="406A01B7" w14:textId="77777777" w:rsidR="00296434" w:rsidRPr="00BE5913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center"/>
          </w:tcPr>
          <w:p w14:paraId="3DD0A4F8" w14:textId="705DE896" w:rsidR="00296434" w:rsidRPr="00BE5913" w:rsidRDefault="00C070A0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70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  <w:r w:rsidR="005202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B11C2B" w:rsidRPr="00B11C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C070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center"/>
          </w:tcPr>
          <w:p w14:paraId="08558F9F" w14:textId="77777777" w:rsidR="00296434" w:rsidRPr="00BE5913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center"/>
          </w:tcPr>
          <w:p w14:paraId="55736BDA" w14:textId="2CF09C07" w:rsidR="00296434" w:rsidRPr="00BE5913" w:rsidRDefault="00C070A0" w:rsidP="00296434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070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="00296434" w:rsidRPr="00BE5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B11C2B" w:rsidRPr="00B11C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C070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296434" w:rsidRPr="00BE5913" w14:paraId="08B8EF17" w14:textId="77777777" w:rsidTr="00A327E9">
        <w:tc>
          <w:tcPr>
            <w:tcW w:w="3852" w:type="dxa"/>
          </w:tcPr>
          <w:p w14:paraId="088BF688" w14:textId="180E7D8C" w:rsidR="00296434" w:rsidRPr="00BE5913" w:rsidRDefault="00296434" w:rsidP="00977553">
            <w:pPr>
              <w:tabs>
                <w:tab w:val="clear" w:pos="227"/>
                <w:tab w:val="clear" w:pos="454"/>
                <w:tab w:val="clear" w:pos="3515"/>
                <w:tab w:val="left" w:pos="147"/>
                <w:tab w:val="left" w:pos="327"/>
                <w:tab w:val="left" w:pos="3570"/>
              </w:tabs>
              <w:ind w:left="246" w:hanging="24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D6B29" w14:textId="73924800" w:rsidR="00296434" w:rsidRPr="00BE5913" w:rsidRDefault="00C070A0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</w:t>
            </w:r>
            <w:r w:rsidR="00126A6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11C2B"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B11C2B"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283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11C2B"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70" w:type="dxa"/>
          </w:tcPr>
          <w:p w14:paraId="72850717" w14:textId="77777777" w:rsidR="00296434" w:rsidRPr="00BE5913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DFFA7" w14:textId="6A9C99C9" w:rsidR="00296434" w:rsidRPr="00BE5913" w:rsidRDefault="00C070A0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</w:t>
            </w:r>
            <w:r w:rsidR="00126A6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11C2B"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</w:t>
            </w:r>
            <w:r w:rsidR="00126A6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376</w:t>
            </w:r>
          </w:p>
        </w:tc>
        <w:tc>
          <w:tcPr>
            <w:tcW w:w="270" w:type="dxa"/>
          </w:tcPr>
          <w:p w14:paraId="3AF5A513" w14:textId="77777777" w:rsidR="00296434" w:rsidRPr="00BE5913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AAA08" w14:textId="567140D7" w:rsidR="00296434" w:rsidRPr="00BE5913" w:rsidRDefault="00C070A0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</w:t>
            </w:r>
            <w:r w:rsidR="00126A6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11C2B"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B11C2B"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283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11C2B"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70" w:type="dxa"/>
          </w:tcPr>
          <w:p w14:paraId="05E9F6D6" w14:textId="77777777" w:rsidR="00296434" w:rsidRPr="00BE5913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AF2204" w14:textId="074B1043" w:rsidR="00296434" w:rsidRPr="00BE5913" w:rsidRDefault="00C070A0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</w:t>
            </w:r>
            <w:r w:rsidR="008A4211" w:rsidRPr="00BE59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11C2B"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</w:t>
            </w:r>
            <w:r w:rsidR="00126A6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376</w:t>
            </w:r>
          </w:p>
        </w:tc>
      </w:tr>
      <w:tr w:rsidR="00296434" w:rsidRPr="00BE5913" w14:paraId="7F2887C7" w14:textId="77777777" w:rsidTr="003D7E27">
        <w:tc>
          <w:tcPr>
            <w:tcW w:w="3852" w:type="dxa"/>
          </w:tcPr>
          <w:p w14:paraId="224C6015" w14:textId="5B0BD34E" w:rsidR="00296434" w:rsidRPr="00BE5913" w:rsidRDefault="00296434" w:rsidP="0029643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670ECE62" w14:textId="778C9740" w:rsidR="00296434" w:rsidRPr="00BE5913" w:rsidRDefault="00B11C2B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126A6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070A0"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993</w:t>
            </w:r>
          </w:p>
        </w:tc>
        <w:tc>
          <w:tcPr>
            <w:tcW w:w="270" w:type="dxa"/>
          </w:tcPr>
          <w:p w14:paraId="3E106DC1" w14:textId="77777777" w:rsidR="00296434" w:rsidRPr="00BE5913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4F4B06" w14:textId="5EF0D204" w:rsidR="00296434" w:rsidRPr="00BE5913" w:rsidRDefault="00B11C2B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296434" w:rsidRPr="00BE59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070A0"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826</w:t>
            </w:r>
          </w:p>
        </w:tc>
        <w:tc>
          <w:tcPr>
            <w:tcW w:w="270" w:type="dxa"/>
          </w:tcPr>
          <w:p w14:paraId="57FDEAB6" w14:textId="77777777" w:rsidR="00296434" w:rsidRPr="00BE5913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43223789" w14:textId="1AFFE77A" w:rsidR="00296434" w:rsidRPr="00BE5913" w:rsidRDefault="00B11C2B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126A6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C070A0"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070A0"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2B9606F" w14:textId="77777777" w:rsidR="00296434" w:rsidRPr="00BE5913" w:rsidRDefault="00296434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6CB537BF" w14:textId="4DBEA197" w:rsidR="00296434" w:rsidRPr="00BE5913" w:rsidRDefault="00B11C2B" w:rsidP="002964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296434" w:rsidRPr="00BE59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C070A0"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</w:t>
            </w:r>
          </w:p>
        </w:tc>
      </w:tr>
    </w:tbl>
    <w:p w14:paraId="12BF9F31" w14:textId="4F8E7654" w:rsidR="00781508" w:rsidRPr="00BE5913" w:rsidRDefault="0078150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1CA4B81A" w14:textId="296DC5B9" w:rsidR="00E34B05" w:rsidRPr="00BE5913" w:rsidRDefault="00E34B05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7347258B" w14:textId="77777777" w:rsidR="00E34B05" w:rsidRPr="00BE5913" w:rsidRDefault="00E34B0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378" w:type="dxa"/>
        <w:tblInd w:w="558" w:type="dxa"/>
        <w:tblLook w:val="04A0" w:firstRow="1" w:lastRow="0" w:firstColumn="1" w:lastColumn="0" w:noHBand="0" w:noVBand="1"/>
      </w:tblPr>
      <w:tblGrid>
        <w:gridCol w:w="2862"/>
        <w:gridCol w:w="1800"/>
        <w:gridCol w:w="1908"/>
        <w:gridCol w:w="1278"/>
        <w:gridCol w:w="236"/>
        <w:gridCol w:w="1294"/>
      </w:tblGrid>
      <w:tr w:rsidR="00E34B05" w:rsidRPr="00BE5913" w14:paraId="7E74E1F4" w14:textId="77777777">
        <w:trPr>
          <w:tblHeader/>
        </w:trPr>
        <w:tc>
          <w:tcPr>
            <w:tcW w:w="2862" w:type="dxa"/>
            <w:vAlign w:val="bottom"/>
          </w:tcPr>
          <w:p w14:paraId="3C7E4896" w14:textId="77777777" w:rsidR="00E34B05" w:rsidRPr="00BE5913" w:rsidRDefault="00E34B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3B37A28" w14:textId="77777777" w:rsidR="00E34B05" w:rsidRPr="00BE5913" w:rsidRDefault="00E34B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08" w:type="dxa"/>
            <w:vAlign w:val="bottom"/>
          </w:tcPr>
          <w:p w14:paraId="27623E4E" w14:textId="77777777" w:rsidR="00E34B05" w:rsidRPr="00BE5913" w:rsidRDefault="00E34B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7EFCEDC8" w14:textId="77777777" w:rsidR="00E34B05" w:rsidRPr="00BE5913" w:rsidRDefault="00E34B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483AFB61" w14:textId="77777777" w:rsidR="00E34B05" w:rsidRPr="00BE5913" w:rsidRDefault="00E34B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19CA9D78" w14:textId="77777777" w:rsidR="00E34B05" w:rsidRPr="00BE5913" w:rsidRDefault="00E34B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D07C749" w14:textId="77777777" w:rsidR="00E34B05" w:rsidRPr="00BE5913" w:rsidDel="00D43E7A" w:rsidRDefault="00E34B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E34B05" w:rsidRPr="00BE5913" w14:paraId="2120F0B5" w14:textId="77777777">
        <w:trPr>
          <w:tblHeader/>
        </w:trPr>
        <w:tc>
          <w:tcPr>
            <w:tcW w:w="2862" w:type="dxa"/>
          </w:tcPr>
          <w:p w14:paraId="650D54CF" w14:textId="77777777" w:rsidR="00E34B05" w:rsidRPr="00BE5913" w:rsidRDefault="00E34B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B7B7D1D" w14:textId="77777777" w:rsidR="00E34B05" w:rsidRPr="00BE5913" w:rsidRDefault="00E34B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5B7B9B4C" w14:textId="77777777" w:rsidR="00E34B05" w:rsidRPr="00BE5913" w:rsidRDefault="00E34B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3001A3AD" w14:textId="77777777" w:rsidR="00E34B05" w:rsidRPr="00BE5913" w:rsidRDefault="00E34B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5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49F1015C" w14:textId="77777777" w:rsidR="00E34B05" w:rsidRPr="00BE5913" w:rsidRDefault="00E34B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DCDF446" w14:textId="77777777" w:rsidR="00E34B05" w:rsidRPr="00BE5913" w:rsidRDefault="00E34B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34B05" w:rsidRPr="00BE5913" w14:paraId="170CD6E9" w14:textId="77777777">
        <w:tc>
          <w:tcPr>
            <w:tcW w:w="2862" w:type="dxa"/>
          </w:tcPr>
          <w:p w14:paraId="07BF09FA" w14:textId="778003D6" w:rsidR="00E34B05" w:rsidRPr="00BE5913" w:rsidRDefault="00E34B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5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="00C070A0" w:rsidRPr="00C070A0">
              <w:rPr>
                <w:rFonts w:ascii="Angsana New" w:hAnsi="Angsana New"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46EE7477" w14:textId="77777777" w:rsidR="00E34B05" w:rsidRPr="00BE5913" w:rsidRDefault="00E34B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44F6DF5C" w14:textId="77777777" w:rsidR="00E34B05" w:rsidRPr="00BE5913" w:rsidRDefault="00E34B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DE39600" w14:textId="77777777" w:rsidR="00E34B05" w:rsidRPr="00BE5913" w:rsidRDefault="00E34B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FE6614" w14:textId="77777777" w:rsidR="00E34B05" w:rsidRPr="00BE5913" w:rsidRDefault="00E34B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09ECC34" w14:textId="77777777" w:rsidR="00E34B05" w:rsidRPr="00BE5913" w:rsidRDefault="00E34B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A19" w:rsidRPr="00BE5913" w14:paraId="432A6324" w14:textId="77777777" w:rsidTr="005933B5">
        <w:tc>
          <w:tcPr>
            <w:tcW w:w="2862" w:type="dxa"/>
          </w:tcPr>
          <w:p w14:paraId="629D7166" w14:textId="662EE0AF" w:rsidR="004E0A19" w:rsidRPr="00BE5913" w:rsidRDefault="004E0A1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5933B5" w:rsidRPr="00BE5913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800" w:type="dxa"/>
          </w:tcPr>
          <w:p w14:paraId="4D143E34" w14:textId="0CF15A90" w:rsidR="004E0A19" w:rsidRPr="00BE5913" w:rsidRDefault="00C070A0" w:rsidP="0077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070A0">
              <w:rPr>
                <w:rFonts w:ascii="Angsana New" w:hAnsi="Angsana New"/>
                <w:sz w:val="30"/>
                <w:szCs w:val="30"/>
              </w:rPr>
              <w:t>29</w:t>
            </w:r>
            <w:r w:rsidR="004E0A19"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E0A19" w:rsidRPr="00BE5913">
              <w:rPr>
                <w:rFonts w:ascii="Angsana New" w:hAnsi="Angsana New"/>
                <w:sz w:val="30"/>
                <w:szCs w:val="30"/>
                <w:cs/>
              </w:rPr>
              <w:t>เ</w:t>
            </w:r>
            <w:r w:rsidR="004E0A19" w:rsidRPr="00BE5913">
              <w:rPr>
                <w:rFonts w:ascii="Angsana New" w:hAnsi="Angsana New" w:hint="cs"/>
                <w:sz w:val="30"/>
                <w:szCs w:val="30"/>
                <w:cs/>
              </w:rPr>
              <w:t>มษายน</w:t>
            </w:r>
            <w:r w:rsidR="004E0A19"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070A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908" w:type="dxa"/>
          </w:tcPr>
          <w:p w14:paraId="1CA33D2A" w14:textId="415E3E17" w:rsidR="004E0A19" w:rsidRPr="00BE5913" w:rsidRDefault="0029643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E0A19" w:rsidRPr="00BE5913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="004E0A19"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D6E39CB" w14:textId="66D20161" w:rsidR="004E0A19" w:rsidRPr="00BE5913" w:rsidRDefault="00B11C2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1C2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77356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B11C2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36" w:type="dxa"/>
          </w:tcPr>
          <w:p w14:paraId="48ABE9CD" w14:textId="77777777" w:rsidR="004E0A19" w:rsidRPr="00BE5913" w:rsidRDefault="004E0A1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06353B23" w14:textId="0CC9E42B" w:rsidR="004E0A19" w:rsidRPr="00BE5913" w:rsidRDefault="00C070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  <w:tab w:val="left" w:pos="81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70A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735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11C2B" w:rsidRPr="00B11C2B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  <w:r w:rsidR="007735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B11C2B" w:rsidRPr="00B11C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070A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5933B5" w:rsidRPr="00BE5913" w14:paraId="072F6BE5" w14:textId="77777777" w:rsidTr="005933B5">
        <w:tc>
          <w:tcPr>
            <w:tcW w:w="2862" w:type="dxa"/>
          </w:tcPr>
          <w:p w14:paraId="0E255FE3" w14:textId="77777777" w:rsidR="005933B5" w:rsidRPr="00BE5913" w:rsidRDefault="005933B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ADC3E3D" w14:textId="77777777" w:rsidR="005933B5" w:rsidRPr="00BE5913" w:rsidRDefault="005933B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7E4C7B87" w14:textId="77777777" w:rsidR="005933B5" w:rsidRPr="00BE5913" w:rsidRDefault="005933B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572BF449" w14:textId="77777777" w:rsidR="005933B5" w:rsidRPr="00BE5913" w:rsidRDefault="005933B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236" w:type="dxa"/>
          </w:tcPr>
          <w:p w14:paraId="4C47734E" w14:textId="77777777" w:rsidR="005933B5" w:rsidRPr="00BE5913" w:rsidRDefault="005933B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6C1F488E" w14:textId="77777777" w:rsidR="005933B5" w:rsidRPr="00BE5913" w:rsidRDefault="005933B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933B5" w:rsidRPr="00BE5913" w14:paraId="6DA19325" w14:textId="77777777" w:rsidTr="005933B5">
        <w:tc>
          <w:tcPr>
            <w:tcW w:w="2862" w:type="dxa"/>
          </w:tcPr>
          <w:p w14:paraId="2E448327" w14:textId="0EDDB12F" w:rsidR="005933B5" w:rsidRPr="00BE5913" w:rsidRDefault="005933B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ปี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="00C070A0" w:rsidRPr="00C070A0">
              <w:rPr>
                <w:rFonts w:ascii="Angsana New" w:hAnsi="Angsana New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156833F4" w14:textId="77777777" w:rsidR="005933B5" w:rsidRPr="00BE5913" w:rsidRDefault="005933B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599DE7BD" w14:textId="77777777" w:rsidR="005933B5" w:rsidRPr="00BE5913" w:rsidRDefault="005933B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19D01E2C" w14:textId="77777777" w:rsidR="005933B5" w:rsidRPr="00BE5913" w:rsidRDefault="005933B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236" w:type="dxa"/>
          </w:tcPr>
          <w:p w14:paraId="60222FA9" w14:textId="77777777" w:rsidR="005933B5" w:rsidRPr="00BE5913" w:rsidRDefault="005933B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1A8B50A5" w14:textId="77777777" w:rsidR="005933B5" w:rsidRPr="00BE5913" w:rsidRDefault="005933B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96434" w:rsidRPr="00BE5913" w14:paraId="370DC518" w14:textId="77777777" w:rsidTr="005933B5">
        <w:tc>
          <w:tcPr>
            <w:tcW w:w="2862" w:type="dxa"/>
          </w:tcPr>
          <w:p w14:paraId="74F74C2E" w14:textId="1EFB9443" w:rsidR="00296434" w:rsidRPr="00BE5913" w:rsidRDefault="00296434" w:rsidP="00296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800" w:type="dxa"/>
          </w:tcPr>
          <w:p w14:paraId="4E327752" w14:textId="466A0FF4" w:rsidR="00296434" w:rsidRPr="00BE5913" w:rsidRDefault="00C070A0" w:rsidP="00296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  <w:r w:rsidRPr="00C070A0">
              <w:rPr>
                <w:rFonts w:ascii="Angsana New" w:hAnsi="Angsana New"/>
                <w:sz w:val="30"/>
                <w:szCs w:val="30"/>
              </w:rPr>
              <w:t>26</w:t>
            </w:r>
            <w:r w:rsidR="00296434"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96434" w:rsidRPr="00BE5913">
              <w:rPr>
                <w:rFonts w:ascii="Angsana New" w:hAnsi="Angsana New"/>
                <w:sz w:val="30"/>
                <w:szCs w:val="30"/>
                <w:cs/>
              </w:rPr>
              <w:t>เ</w:t>
            </w:r>
            <w:r w:rsidR="00296434" w:rsidRPr="00BE5913">
              <w:rPr>
                <w:rFonts w:ascii="Angsana New" w:hAnsi="Angsana New" w:hint="cs"/>
                <w:sz w:val="30"/>
                <w:szCs w:val="30"/>
                <w:cs/>
              </w:rPr>
              <w:t>มษายน</w:t>
            </w:r>
            <w:r w:rsidR="00296434"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070A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08" w:type="dxa"/>
          </w:tcPr>
          <w:p w14:paraId="01187350" w14:textId="1B525066" w:rsidR="00296434" w:rsidRPr="00BE5913" w:rsidRDefault="00296434" w:rsidP="00296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070A0" w:rsidRPr="00C070A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220C7478" w14:textId="69E580F9" w:rsidR="00296434" w:rsidRPr="00BE5913" w:rsidRDefault="00B11C2B" w:rsidP="00296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B11C2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296434" w:rsidRPr="00BE5913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B11C2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B11C2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52DCE01B" w14:textId="77777777" w:rsidR="00296434" w:rsidRPr="00BE5913" w:rsidRDefault="00296434" w:rsidP="00296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E8E6035" w14:textId="098E46A7" w:rsidR="00296434" w:rsidRPr="00BE5913" w:rsidRDefault="00B11C2B" w:rsidP="00296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1C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96434" w:rsidRPr="00BE59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B11C2B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  <w:r w:rsidR="00296434" w:rsidRPr="00BE59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11C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070A0" w:rsidRPr="00C070A0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</w:tr>
    </w:tbl>
    <w:p w14:paraId="58FAF3BF" w14:textId="401E96E0" w:rsidR="000140A0" w:rsidRDefault="000140A0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08EE803" w14:textId="77777777" w:rsidR="000140A0" w:rsidRDefault="00014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  <w:r>
        <w:rPr>
          <w:rFonts w:ascii="Angsana New" w:hAnsi="Angsana New"/>
          <w:b/>
          <w:bCs/>
          <w:i/>
          <w:iCs/>
          <w:sz w:val="24"/>
          <w:szCs w:val="24"/>
        </w:rPr>
        <w:br w:type="page"/>
      </w:r>
    </w:p>
    <w:p w14:paraId="335C00AC" w14:textId="3D30929E" w:rsidR="00287B73" w:rsidRPr="00BE5913" w:rsidRDefault="00287B73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6B928F76" w14:textId="77777777" w:rsidR="003C4FAE" w:rsidRPr="00BE5913" w:rsidRDefault="003C4FAE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0DE156F" w14:textId="055553A5" w:rsidR="00020DB6" w:rsidRPr="00E732FF" w:rsidRDefault="00020DB6" w:rsidP="00BE5913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hanging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732FF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E732F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67E6A63" w14:textId="77777777" w:rsidR="00020DB6" w:rsidRPr="00BE5913" w:rsidRDefault="00020DB6" w:rsidP="00BE59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F8320BF" w14:textId="23524C56" w:rsidR="00020DB6" w:rsidRPr="00BE5913" w:rsidRDefault="00020DB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747514A" w14:textId="77777777" w:rsidR="00721815" w:rsidRPr="00BE5913" w:rsidRDefault="0072181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821733" w14:textId="77777777" w:rsidR="000128E8" w:rsidRPr="00BE5913" w:rsidRDefault="000128E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0128E8" w:rsidRPr="00BE5913" w:rsidSect="005D07B5">
          <w:headerReference w:type="default" r:id="rId28"/>
          <w:footerReference w:type="default" r:id="rId29"/>
          <w:pgSz w:w="11909" w:h="16834" w:code="9"/>
          <w:pgMar w:top="576" w:right="1152" w:bottom="691" w:left="1152" w:header="720" w:footer="720" w:gutter="0"/>
          <w:cols w:space="720"/>
          <w:docGrid w:linePitch="245"/>
        </w:sectPr>
      </w:pPr>
    </w:p>
    <w:tbl>
      <w:tblPr>
        <w:tblW w:w="4893" w:type="pct"/>
        <w:tblInd w:w="630" w:type="dxa"/>
        <w:tblLayout w:type="fixed"/>
        <w:tblLook w:val="04A0" w:firstRow="1" w:lastRow="0" w:firstColumn="1" w:lastColumn="0" w:noHBand="0" w:noVBand="1"/>
      </w:tblPr>
      <w:tblGrid>
        <w:gridCol w:w="3420"/>
        <w:gridCol w:w="271"/>
        <w:gridCol w:w="1529"/>
        <w:gridCol w:w="1529"/>
        <w:gridCol w:w="1529"/>
        <w:gridCol w:w="1082"/>
        <w:gridCol w:w="271"/>
        <w:gridCol w:w="1170"/>
        <w:gridCol w:w="268"/>
        <w:gridCol w:w="1170"/>
        <w:gridCol w:w="271"/>
        <w:gridCol w:w="1170"/>
        <w:gridCol w:w="271"/>
        <w:gridCol w:w="1283"/>
      </w:tblGrid>
      <w:tr w:rsidR="00AD2544" w:rsidRPr="00FC274F" w14:paraId="200FC985" w14:textId="77777777" w:rsidTr="00E16686">
        <w:trPr>
          <w:trHeight w:val="261"/>
        </w:trPr>
        <w:tc>
          <w:tcPr>
            <w:tcW w:w="1122" w:type="pct"/>
            <w:vAlign w:val="bottom"/>
          </w:tcPr>
          <w:p w14:paraId="4FD1643E" w14:textId="77777777" w:rsidR="00AD2544" w:rsidRPr="00FC274F" w:rsidRDefault="00AD2544" w:rsidP="00BE5913">
            <w:pPr>
              <w:spacing w:line="228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89" w:type="pct"/>
            <w:vAlign w:val="bottom"/>
          </w:tcPr>
          <w:p w14:paraId="2EFF7691" w14:textId="77777777" w:rsidR="00AD2544" w:rsidRPr="00FC274F" w:rsidRDefault="00AD2544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789" w:type="pct"/>
            <w:gridSpan w:val="12"/>
            <w:vAlign w:val="bottom"/>
          </w:tcPr>
          <w:p w14:paraId="19745C90" w14:textId="77777777" w:rsidR="00AD2544" w:rsidRPr="00FC274F" w:rsidRDefault="00AD2544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FC27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D2544" w:rsidRPr="00FC274F" w14:paraId="5CE363C3" w14:textId="77777777" w:rsidTr="00E16686">
        <w:trPr>
          <w:trHeight w:val="261"/>
        </w:trPr>
        <w:tc>
          <w:tcPr>
            <w:tcW w:w="1122" w:type="pct"/>
            <w:vAlign w:val="bottom"/>
          </w:tcPr>
          <w:p w14:paraId="18B2B88E" w14:textId="77777777" w:rsidR="00AD2544" w:rsidRPr="00FC274F" w:rsidRDefault="00AD2544" w:rsidP="00BE5913">
            <w:pPr>
              <w:spacing w:line="228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89" w:type="pct"/>
            <w:vAlign w:val="bottom"/>
          </w:tcPr>
          <w:p w14:paraId="1B5ECCC5" w14:textId="77777777" w:rsidR="00AD2544" w:rsidRPr="00FC274F" w:rsidRDefault="00AD2544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61" w:type="pct"/>
            <w:gridSpan w:val="4"/>
            <w:vAlign w:val="bottom"/>
          </w:tcPr>
          <w:p w14:paraId="1EE2695A" w14:textId="77777777" w:rsidR="00AD2544" w:rsidRPr="00FC274F" w:rsidRDefault="00AD2544" w:rsidP="00BE5913">
            <w:pPr>
              <w:spacing w:line="228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FC27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9" w:type="pct"/>
          </w:tcPr>
          <w:p w14:paraId="6EF0559E" w14:textId="77777777" w:rsidR="00AD2544" w:rsidRPr="00FC274F" w:rsidRDefault="00AD2544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39" w:type="pct"/>
            <w:gridSpan w:val="7"/>
            <w:tcBorders>
              <w:bottom w:val="single" w:sz="4" w:space="0" w:color="auto"/>
            </w:tcBorders>
            <w:vAlign w:val="bottom"/>
          </w:tcPr>
          <w:p w14:paraId="151189E2" w14:textId="77777777" w:rsidR="00AD2544" w:rsidRPr="00FC274F" w:rsidRDefault="00AD2544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C27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16686" w:rsidRPr="00FC274F" w14:paraId="52718731" w14:textId="77777777" w:rsidTr="00E16686">
        <w:trPr>
          <w:trHeight w:val="261"/>
        </w:trPr>
        <w:tc>
          <w:tcPr>
            <w:tcW w:w="1211" w:type="pct"/>
            <w:gridSpan w:val="2"/>
            <w:vAlign w:val="bottom"/>
          </w:tcPr>
          <w:p w14:paraId="1A7726AE" w14:textId="01189BDA" w:rsidR="00AD2544" w:rsidRPr="00FC274F" w:rsidRDefault="00AD2544" w:rsidP="00BE5913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C27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C070A0" w:rsidRPr="00C070A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</w:t>
            </w:r>
            <w:r w:rsidR="00B11C2B" w:rsidRPr="00B11C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1</w:t>
            </w:r>
            <w:r w:rsidRPr="00FC27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FC27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ธันวาคม</w:t>
            </w:r>
            <w:r w:rsidRPr="00FC27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502" w:type="pct"/>
            <w:tcBorders>
              <w:top w:val="single" w:sz="4" w:space="0" w:color="auto"/>
            </w:tcBorders>
            <w:vAlign w:val="bottom"/>
          </w:tcPr>
          <w:p w14:paraId="681397D5" w14:textId="77777777" w:rsidR="00AD2544" w:rsidRPr="00FC274F" w:rsidRDefault="00AD2544" w:rsidP="00E16686">
            <w:pPr>
              <w:pStyle w:val="acctfourfigures"/>
              <w:tabs>
                <w:tab w:val="clear" w:pos="765"/>
              </w:tabs>
              <w:spacing w:line="228" w:lineRule="auto"/>
              <w:ind w:left="-49" w:right="-110" w:firstLine="3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FC274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</w:t>
            </w: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02" w:type="pct"/>
            <w:tcBorders>
              <w:top w:val="single" w:sz="4" w:space="0" w:color="auto"/>
            </w:tcBorders>
            <w:vAlign w:val="bottom"/>
          </w:tcPr>
          <w:p w14:paraId="52B4B02D" w14:textId="77777777" w:rsidR="00AD2544" w:rsidRPr="00FC274F" w:rsidRDefault="00AD2544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02" w:type="pct"/>
            <w:tcBorders>
              <w:top w:val="single" w:sz="4" w:space="0" w:color="auto"/>
            </w:tcBorders>
            <w:vAlign w:val="bottom"/>
          </w:tcPr>
          <w:p w14:paraId="78D79A77" w14:textId="77777777" w:rsidR="00AD2544" w:rsidRPr="00FC274F" w:rsidRDefault="00AD2544" w:rsidP="00BE5913">
            <w:pPr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</w:t>
            </w:r>
            <w:r w:rsidRPr="00FC274F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ที่วัดมูลค่าด้วยราคาทุนตัดจำหน่าย</w:t>
            </w:r>
          </w:p>
        </w:tc>
        <w:tc>
          <w:tcPr>
            <w:tcW w:w="355" w:type="pct"/>
            <w:tcBorders>
              <w:top w:val="single" w:sz="4" w:space="0" w:color="auto"/>
            </w:tcBorders>
            <w:vAlign w:val="bottom"/>
          </w:tcPr>
          <w:p w14:paraId="024DCB8F" w14:textId="77777777" w:rsidR="00AD2544" w:rsidRPr="00FC274F" w:rsidRDefault="00AD2544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9" w:type="pct"/>
          </w:tcPr>
          <w:p w14:paraId="7D86D808" w14:textId="77777777" w:rsidR="00AD2544" w:rsidRPr="00FC274F" w:rsidRDefault="00AD2544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vAlign w:val="bottom"/>
          </w:tcPr>
          <w:p w14:paraId="391A95C2" w14:textId="42ED3B22" w:rsidR="00AD2544" w:rsidRPr="00FC274F" w:rsidRDefault="00AD2544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C274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88" w:type="pct"/>
            <w:tcBorders>
              <w:top w:val="single" w:sz="4" w:space="0" w:color="auto"/>
            </w:tcBorders>
          </w:tcPr>
          <w:p w14:paraId="4BEFFEC7" w14:textId="77777777" w:rsidR="00AD2544" w:rsidRPr="00FC274F" w:rsidRDefault="00AD2544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vAlign w:val="bottom"/>
          </w:tcPr>
          <w:p w14:paraId="510E0730" w14:textId="47532EF0" w:rsidR="00AD2544" w:rsidRPr="00FC274F" w:rsidRDefault="00AD2544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C274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22368FAF" w14:textId="77777777" w:rsidR="00AD2544" w:rsidRPr="00FC274F" w:rsidRDefault="00AD2544" w:rsidP="00BE5913">
            <w:pPr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vAlign w:val="bottom"/>
          </w:tcPr>
          <w:p w14:paraId="2232FED9" w14:textId="1BC5B905" w:rsidR="00AD2544" w:rsidRPr="00FC274F" w:rsidRDefault="00AD2544" w:rsidP="00BE5913">
            <w:pPr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FC274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19678F3F" w14:textId="77777777" w:rsidR="00AD2544" w:rsidRPr="00FC274F" w:rsidRDefault="00AD2544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34EF1125" w14:textId="77777777" w:rsidR="00AD2544" w:rsidRPr="00FC274F" w:rsidRDefault="00AD2544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D2544" w:rsidRPr="00FC274F" w14:paraId="78EB30DD" w14:textId="77777777" w:rsidTr="00E16686">
        <w:trPr>
          <w:trHeight w:val="261"/>
        </w:trPr>
        <w:tc>
          <w:tcPr>
            <w:tcW w:w="1122" w:type="pct"/>
          </w:tcPr>
          <w:p w14:paraId="685C38F7" w14:textId="77777777" w:rsidR="00AD2544" w:rsidRPr="00FC274F" w:rsidRDefault="00AD2544" w:rsidP="00BE5913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9" w:type="pct"/>
          </w:tcPr>
          <w:p w14:paraId="35025797" w14:textId="77777777" w:rsidR="00AD2544" w:rsidRPr="00FC274F" w:rsidRDefault="00AD2544" w:rsidP="00BE591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3789" w:type="pct"/>
            <w:gridSpan w:val="12"/>
          </w:tcPr>
          <w:p w14:paraId="35E6F8FF" w14:textId="77777777" w:rsidR="00AD2544" w:rsidRPr="00FC274F" w:rsidRDefault="00AD2544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FC274F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FC274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FC274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E16686" w:rsidRPr="00FC274F" w14:paraId="74059A60" w14:textId="77777777" w:rsidTr="00E16686">
        <w:trPr>
          <w:trHeight w:val="261"/>
        </w:trPr>
        <w:tc>
          <w:tcPr>
            <w:tcW w:w="1122" w:type="pct"/>
          </w:tcPr>
          <w:p w14:paraId="71BE9381" w14:textId="77777777" w:rsidR="00AD2544" w:rsidRPr="00FC274F" w:rsidRDefault="00AD2544" w:rsidP="00BE5913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C27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9" w:type="pct"/>
          </w:tcPr>
          <w:p w14:paraId="372DBA91" w14:textId="77777777" w:rsidR="00AD2544" w:rsidRPr="00FC274F" w:rsidRDefault="00AD2544" w:rsidP="00BE591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2" w:type="pct"/>
            <w:vAlign w:val="bottom"/>
          </w:tcPr>
          <w:p w14:paraId="705B2C82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" w:type="pct"/>
            <w:vAlign w:val="bottom"/>
          </w:tcPr>
          <w:p w14:paraId="74C75D47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" w:type="pct"/>
            <w:vAlign w:val="bottom"/>
          </w:tcPr>
          <w:p w14:paraId="1F5255EB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vAlign w:val="bottom"/>
          </w:tcPr>
          <w:p w14:paraId="34B6EC38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6890DDA2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18938006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  <w:vAlign w:val="bottom"/>
          </w:tcPr>
          <w:p w14:paraId="6DA3166E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24A07944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3B58F08F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5E116308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5C1115E0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" w:type="pct"/>
            <w:vAlign w:val="bottom"/>
          </w:tcPr>
          <w:p w14:paraId="168128C4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79E0" w:rsidRPr="00FC274F" w14:paraId="7C75B563" w14:textId="77777777" w:rsidTr="00E16686">
        <w:trPr>
          <w:trHeight w:val="261"/>
        </w:trPr>
        <w:tc>
          <w:tcPr>
            <w:tcW w:w="1122" w:type="pct"/>
          </w:tcPr>
          <w:p w14:paraId="7B9B0EBB" w14:textId="05414757" w:rsidR="008879E0" w:rsidRPr="00DC2B84" w:rsidRDefault="008879E0" w:rsidP="008879E0">
            <w:pPr>
              <w:spacing w:line="228" w:lineRule="auto"/>
              <w:ind w:left="162" w:right="-90" w:hanging="17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A5351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เงินให้กู้ยืม</w:t>
            </w:r>
            <w:r w:rsidRPr="00FA535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ระยะยาว</w:t>
            </w:r>
            <w:r w:rsidRPr="00FA5351">
              <w:rPr>
                <w:rFonts w:ascii="Angsana New" w:hAnsi="Angsana New"/>
                <w:spacing w:val="-4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89" w:type="pct"/>
          </w:tcPr>
          <w:p w14:paraId="06912668" w14:textId="77777777" w:rsidR="008879E0" w:rsidRPr="00DC2B84" w:rsidRDefault="008879E0" w:rsidP="008879E0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2" w:type="pct"/>
            <w:vAlign w:val="bottom"/>
          </w:tcPr>
          <w:p w14:paraId="097B0AAC" w14:textId="345A7CEB" w:rsidR="008879E0" w:rsidRPr="00DC2B84" w:rsidRDefault="008879E0" w:rsidP="005F6C9C">
            <w:pPr>
              <w:pStyle w:val="acctfourfigures"/>
              <w:tabs>
                <w:tab w:val="clear" w:pos="765"/>
                <w:tab w:val="decimal" w:pos="700"/>
              </w:tabs>
              <w:spacing w:line="228" w:lineRule="auto"/>
              <w:ind w:left="-43" w:right="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2B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02" w:type="pct"/>
            <w:vAlign w:val="bottom"/>
          </w:tcPr>
          <w:p w14:paraId="50552660" w14:textId="0E771293" w:rsidR="008879E0" w:rsidRPr="00DC2B84" w:rsidRDefault="008879E0" w:rsidP="005F6C9C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2B84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502" w:type="pct"/>
            <w:vAlign w:val="bottom"/>
          </w:tcPr>
          <w:p w14:paraId="6DAE0C0F" w14:textId="091044A8" w:rsidR="008879E0" w:rsidRPr="00195B3E" w:rsidRDefault="008879E0" w:rsidP="008879E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</w:t>
            </w:r>
            <w:r w:rsidRPr="00B11C2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10</w:t>
            </w:r>
            <w:r w:rsidRPr="00DC2B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379</w:t>
            </w:r>
          </w:p>
        </w:tc>
        <w:tc>
          <w:tcPr>
            <w:tcW w:w="355" w:type="pct"/>
            <w:vAlign w:val="bottom"/>
          </w:tcPr>
          <w:p w14:paraId="49119DD3" w14:textId="50269DCC" w:rsidR="008879E0" w:rsidRPr="00195B3E" w:rsidRDefault="008879E0" w:rsidP="008879E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</w:t>
            </w:r>
            <w:r w:rsidRPr="00B11C2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379</w:t>
            </w:r>
          </w:p>
        </w:tc>
        <w:tc>
          <w:tcPr>
            <w:tcW w:w="89" w:type="pct"/>
            <w:vAlign w:val="bottom"/>
          </w:tcPr>
          <w:p w14:paraId="43E08397" w14:textId="77777777" w:rsidR="008879E0" w:rsidRPr="00DC2B84" w:rsidRDefault="008879E0" w:rsidP="008879E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17250CD4" w14:textId="748080DC" w:rsidR="008879E0" w:rsidRPr="00BE143D" w:rsidRDefault="008879E0" w:rsidP="00BE143D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1904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DC2B84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8" w:type="pct"/>
            <w:vAlign w:val="bottom"/>
          </w:tcPr>
          <w:p w14:paraId="0369D3BF" w14:textId="77777777" w:rsidR="008879E0" w:rsidRPr="00DC2B84" w:rsidRDefault="008879E0" w:rsidP="008879E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0DECF8BE" w14:textId="00DC6B64" w:rsidR="008879E0" w:rsidRPr="00DC2B84" w:rsidRDefault="008879E0" w:rsidP="005F6C9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2B84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570F46E5" w14:textId="77777777" w:rsidR="008879E0" w:rsidRPr="00DC2B84" w:rsidRDefault="008879E0" w:rsidP="008879E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001FB00A" w14:textId="23108B5C" w:rsidR="008879E0" w:rsidRPr="00DC2B84" w:rsidRDefault="008879E0" w:rsidP="00C51B1C">
            <w:pPr>
              <w:pStyle w:val="acctfourfigures"/>
              <w:tabs>
                <w:tab w:val="clear" w:pos="765"/>
                <w:tab w:val="decimal" w:pos="884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65</w:t>
            </w:r>
            <w:r w:rsidRPr="00B11C2B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1</w:t>
            </w:r>
            <w:r w:rsidRPr="00DC2B84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,</w:t>
            </w:r>
            <w:r w:rsidRPr="00B11C2B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1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36</w:t>
            </w:r>
          </w:p>
        </w:tc>
        <w:tc>
          <w:tcPr>
            <w:tcW w:w="89" w:type="pct"/>
            <w:vAlign w:val="bottom"/>
          </w:tcPr>
          <w:p w14:paraId="5AB111E0" w14:textId="77777777" w:rsidR="008879E0" w:rsidRPr="00DC2B84" w:rsidRDefault="008879E0" w:rsidP="008879E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" w:type="pct"/>
            <w:vAlign w:val="bottom"/>
          </w:tcPr>
          <w:p w14:paraId="56079897" w14:textId="4CBF0C75" w:rsidR="008879E0" w:rsidRPr="00DC2B84" w:rsidRDefault="008879E0" w:rsidP="008879E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="Angsana New" w:hAnsi="Angsana New" w:cs="Angsana New"/>
                <w:sz w:val="25"/>
                <w:szCs w:val="25"/>
                <w:lang w:val="en-US"/>
              </w:rPr>
              <w:t>65</w:t>
            </w:r>
            <w:r w:rsidRPr="00B11C2B">
              <w:rPr>
                <w:rFonts w:ascii="Angsana New" w:hAnsi="Angsana New" w:cs="Angsana New"/>
                <w:sz w:val="25"/>
                <w:szCs w:val="25"/>
                <w:lang w:val="en-US"/>
              </w:rPr>
              <w:t>1</w:t>
            </w:r>
            <w:r w:rsidRPr="00DC2B8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11C2B">
              <w:rPr>
                <w:rFonts w:ascii="Angsana New" w:hAnsi="Angsana New" w:cs="Angsana New"/>
                <w:sz w:val="25"/>
                <w:szCs w:val="25"/>
                <w:lang w:val="en-US"/>
              </w:rPr>
              <w:t>1</w:t>
            </w:r>
            <w:r w:rsidRPr="00C070A0">
              <w:rPr>
                <w:rFonts w:ascii="Angsana New" w:hAnsi="Angsana New" w:cs="Angsana New"/>
                <w:sz w:val="25"/>
                <w:szCs w:val="25"/>
                <w:lang w:val="en-US"/>
              </w:rPr>
              <w:t>36</w:t>
            </w:r>
          </w:p>
        </w:tc>
      </w:tr>
      <w:tr w:rsidR="008879E0" w:rsidRPr="00FC274F" w14:paraId="5F631BA2" w14:textId="77777777" w:rsidTr="00E16686">
        <w:trPr>
          <w:trHeight w:val="261"/>
        </w:trPr>
        <w:tc>
          <w:tcPr>
            <w:tcW w:w="1122" w:type="pct"/>
          </w:tcPr>
          <w:p w14:paraId="52BBEF94" w14:textId="1785142E" w:rsidR="008879E0" w:rsidRPr="00DC2B84" w:rsidRDefault="008879E0" w:rsidP="00844AA8">
            <w:pPr>
              <w:spacing w:line="228" w:lineRule="auto"/>
              <w:ind w:left="162" w:right="-90" w:hanging="17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C2B8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สินทรัพย์อนุพันธ์</w:t>
            </w:r>
          </w:p>
        </w:tc>
        <w:tc>
          <w:tcPr>
            <w:tcW w:w="89" w:type="pct"/>
          </w:tcPr>
          <w:p w14:paraId="0EE2EF96" w14:textId="77777777" w:rsidR="008879E0" w:rsidRPr="00DC2B84" w:rsidRDefault="008879E0" w:rsidP="00844AA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2" w:type="pct"/>
            <w:vAlign w:val="bottom"/>
          </w:tcPr>
          <w:p w14:paraId="330E19C5" w14:textId="77777777" w:rsidR="008879E0" w:rsidRPr="00C070A0" w:rsidRDefault="008879E0" w:rsidP="00844AA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502" w:type="pct"/>
            <w:vAlign w:val="bottom"/>
          </w:tcPr>
          <w:p w14:paraId="3EFF70F6" w14:textId="77777777" w:rsidR="008879E0" w:rsidRPr="00DC2B84" w:rsidRDefault="008879E0" w:rsidP="005F6C9C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502" w:type="pct"/>
            <w:vAlign w:val="bottom"/>
          </w:tcPr>
          <w:p w14:paraId="689D5166" w14:textId="77777777" w:rsidR="008879E0" w:rsidRPr="00DC2B84" w:rsidRDefault="008879E0" w:rsidP="00BE143D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355" w:type="pct"/>
            <w:vAlign w:val="bottom"/>
          </w:tcPr>
          <w:p w14:paraId="7648B38E" w14:textId="77777777" w:rsidR="008879E0" w:rsidRPr="00C070A0" w:rsidRDefault="008879E0" w:rsidP="00844AA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9" w:type="pct"/>
            <w:vAlign w:val="bottom"/>
          </w:tcPr>
          <w:p w14:paraId="5E1D584D" w14:textId="77777777" w:rsidR="008879E0" w:rsidRPr="00DC2B84" w:rsidRDefault="008879E0" w:rsidP="00844AA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26D17CC8" w14:textId="77777777" w:rsidR="008879E0" w:rsidRPr="00DC2B84" w:rsidRDefault="008879E0" w:rsidP="00BE143D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1904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</w:p>
        </w:tc>
        <w:tc>
          <w:tcPr>
            <w:tcW w:w="88" w:type="pct"/>
            <w:vAlign w:val="bottom"/>
          </w:tcPr>
          <w:p w14:paraId="4DACD355" w14:textId="77777777" w:rsidR="008879E0" w:rsidRPr="00DC2B84" w:rsidRDefault="008879E0" w:rsidP="00844AA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7A343313" w14:textId="77777777" w:rsidR="008879E0" w:rsidRPr="00C070A0" w:rsidRDefault="008879E0" w:rsidP="00844AA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9" w:type="pct"/>
            <w:vAlign w:val="bottom"/>
          </w:tcPr>
          <w:p w14:paraId="3F985FE1" w14:textId="77777777" w:rsidR="008879E0" w:rsidRPr="00DC2B84" w:rsidRDefault="008879E0" w:rsidP="00844AA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53A31DDE" w14:textId="77777777" w:rsidR="008879E0" w:rsidRPr="00DC2B84" w:rsidRDefault="008879E0" w:rsidP="00844AA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9" w:type="pct"/>
            <w:vAlign w:val="bottom"/>
          </w:tcPr>
          <w:p w14:paraId="33BDB367" w14:textId="77777777" w:rsidR="008879E0" w:rsidRPr="00DC2B84" w:rsidRDefault="008879E0" w:rsidP="00844AA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" w:type="pct"/>
            <w:vAlign w:val="bottom"/>
          </w:tcPr>
          <w:p w14:paraId="0F984386" w14:textId="77777777" w:rsidR="008879E0" w:rsidRPr="00C070A0" w:rsidRDefault="008879E0" w:rsidP="00844AA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68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</w:tr>
      <w:tr w:rsidR="008879E0" w:rsidRPr="00FC274F" w14:paraId="769947A2" w14:textId="77777777" w:rsidTr="00E16686">
        <w:trPr>
          <w:trHeight w:val="261"/>
        </w:trPr>
        <w:tc>
          <w:tcPr>
            <w:tcW w:w="1122" w:type="pct"/>
          </w:tcPr>
          <w:p w14:paraId="17D1605C" w14:textId="4EBC562C" w:rsidR="008879E0" w:rsidRPr="00DC2B84" w:rsidRDefault="008879E0" w:rsidP="00653000">
            <w:pPr>
              <w:spacing w:line="228" w:lineRule="auto"/>
              <w:ind w:left="160" w:right="-90" w:firstLine="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C2B84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653000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/>
              </w:rPr>
              <w:t>สัญญาแลกเปลี่ยน</w:t>
            </w:r>
            <w:r w:rsidRPr="00653000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  <w:lang w:val="en-GB"/>
              </w:rPr>
              <w:t>เงินตราต่างประเทศระยะสั้น</w:t>
            </w:r>
          </w:p>
        </w:tc>
        <w:tc>
          <w:tcPr>
            <w:tcW w:w="89" w:type="pct"/>
          </w:tcPr>
          <w:p w14:paraId="566A69DC" w14:textId="77777777" w:rsidR="008879E0" w:rsidRPr="00DC2B84" w:rsidRDefault="008879E0" w:rsidP="008879E0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2" w:type="pct"/>
            <w:vAlign w:val="bottom"/>
          </w:tcPr>
          <w:p w14:paraId="4B6BFEDA" w14:textId="1EACB670" w:rsidR="008879E0" w:rsidRPr="00C070A0" w:rsidRDefault="008879E0" w:rsidP="008879E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  <w:r w:rsidRPr="00DC2B8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477</w:t>
            </w:r>
          </w:p>
        </w:tc>
        <w:tc>
          <w:tcPr>
            <w:tcW w:w="502" w:type="pct"/>
            <w:vAlign w:val="bottom"/>
          </w:tcPr>
          <w:p w14:paraId="091CDA8C" w14:textId="62DFADCB" w:rsidR="008879E0" w:rsidRPr="00DC2B84" w:rsidRDefault="008879E0" w:rsidP="005F6C9C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DC2B84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502" w:type="pct"/>
            <w:vAlign w:val="bottom"/>
          </w:tcPr>
          <w:p w14:paraId="32F8EF2C" w14:textId="3A1B2D0C" w:rsidR="008879E0" w:rsidRPr="00DC2B84" w:rsidRDefault="008879E0" w:rsidP="005F6C9C">
            <w:pPr>
              <w:pStyle w:val="acctfourfigures"/>
              <w:tabs>
                <w:tab w:val="clear" w:pos="765"/>
                <w:tab w:val="decimal" w:pos="974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DC2B84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355" w:type="pct"/>
            <w:vAlign w:val="bottom"/>
          </w:tcPr>
          <w:p w14:paraId="12FC3B50" w14:textId="3F9BF934" w:rsidR="008879E0" w:rsidRPr="00C070A0" w:rsidRDefault="008879E0" w:rsidP="008879E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  <w:r w:rsidRPr="00DC2B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477</w:t>
            </w:r>
          </w:p>
        </w:tc>
        <w:tc>
          <w:tcPr>
            <w:tcW w:w="89" w:type="pct"/>
            <w:vAlign w:val="bottom"/>
          </w:tcPr>
          <w:p w14:paraId="717C14BF" w14:textId="77777777" w:rsidR="008879E0" w:rsidRPr="00DC2B84" w:rsidRDefault="008879E0" w:rsidP="008879E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4034D56E" w14:textId="5DB4238B" w:rsidR="008879E0" w:rsidRPr="00DC2B84" w:rsidRDefault="008879E0" w:rsidP="00BE143D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1904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DC2B84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8" w:type="pct"/>
            <w:vAlign w:val="bottom"/>
          </w:tcPr>
          <w:p w14:paraId="45ECA21F" w14:textId="77777777" w:rsidR="008879E0" w:rsidRPr="00DC2B84" w:rsidRDefault="008879E0" w:rsidP="008879E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22144BD7" w14:textId="62C47BA9" w:rsidR="008879E0" w:rsidRPr="00C070A0" w:rsidRDefault="008879E0" w:rsidP="008879E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  <w:r w:rsidRPr="00DC2B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477</w:t>
            </w:r>
          </w:p>
        </w:tc>
        <w:tc>
          <w:tcPr>
            <w:tcW w:w="89" w:type="pct"/>
            <w:vAlign w:val="bottom"/>
          </w:tcPr>
          <w:p w14:paraId="7FAE4301" w14:textId="77777777" w:rsidR="008879E0" w:rsidRPr="00DC2B84" w:rsidRDefault="008879E0" w:rsidP="008879E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5B4D7DA4" w14:textId="26C8FF60" w:rsidR="008879E0" w:rsidRPr="00DC2B84" w:rsidRDefault="008879E0" w:rsidP="00C51B1C">
            <w:pPr>
              <w:pStyle w:val="acctfourfigures"/>
              <w:tabs>
                <w:tab w:val="clear" w:pos="765"/>
                <w:tab w:val="decimal" w:pos="6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DC2B84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46D9D538" w14:textId="77777777" w:rsidR="008879E0" w:rsidRPr="00DC2B84" w:rsidRDefault="008879E0" w:rsidP="008879E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" w:type="pct"/>
            <w:vAlign w:val="bottom"/>
          </w:tcPr>
          <w:p w14:paraId="2DD59A9D" w14:textId="07F9DED2" w:rsidR="008879E0" w:rsidRPr="00C070A0" w:rsidRDefault="008879E0" w:rsidP="008879E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68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C070A0">
              <w:rPr>
                <w:rFonts w:ascii="Angsana New" w:hAnsi="Angsana New" w:cs="Angsana New"/>
                <w:sz w:val="25"/>
                <w:szCs w:val="25"/>
                <w:lang w:val="en-US"/>
              </w:rPr>
              <w:t>7</w:t>
            </w:r>
            <w:r w:rsidRPr="00DC2B8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C070A0">
              <w:rPr>
                <w:rFonts w:ascii="Angsana New" w:hAnsi="Angsana New" w:cs="Angsana New"/>
                <w:sz w:val="25"/>
                <w:szCs w:val="25"/>
                <w:lang w:val="en-US"/>
              </w:rPr>
              <w:t>477</w:t>
            </w:r>
          </w:p>
        </w:tc>
      </w:tr>
      <w:tr w:rsidR="00844AA8" w:rsidRPr="00FC274F" w14:paraId="551F8E8E" w14:textId="77777777" w:rsidTr="00E16686">
        <w:trPr>
          <w:trHeight w:val="261"/>
        </w:trPr>
        <w:tc>
          <w:tcPr>
            <w:tcW w:w="1122" w:type="pct"/>
          </w:tcPr>
          <w:p w14:paraId="4BAE9EFE" w14:textId="2A42B585" w:rsidR="00844AA8" w:rsidRPr="00DC2B84" w:rsidRDefault="00844AA8" w:rsidP="00653000">
            <w:pPr>
              <w:spacing w:line="228" w:lineRule="auto"/>
              <w:ind w:left="160" w:right="-90" w:firstLine="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C2B84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DC2B8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9" w:type="pct"/>
          </w:tcPr>
          <w:p w14:paraId="05165942" w14:textId="77777777" w:rsidR="00844AA8" w:rsidRPr="00DC2B84" w:rsidRDefault="00844AA8" w:rsidP="00844AA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2" w:type="pct"/>
            <w:vAlign w:val="bottom"/>
          </w:tcPr>
          <w:p w14:paraId="31B0534E" w14:textId="63B80140" w:rsidR="00844AA8" w:rsidRPr="00DC2B84" w:rsidRDefault="00C070A0" w:rsidP="00844AA8">
            <w:pPr>
              <w:pStyle w:val="acctfourfigures"/>
              <w:tabs>
                <w:tab w:val="clear" w:pos="765"/>
                <w:tab w:val="decimal" w:pos="1092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84</w:t>
            </w:r>
            <w:r w:rsidR="006E0776" w:rsidRPr="00DC2B8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473</w:t>
            </w:r>
          </w:p>
        </w:tc>
        <w:tc>
          <w:tcPr>
            <w:tcW w:w="502" w:type="pct"/>
            <w:vAlign w:val="bottom"/>
          </w:tcPr>
          <w:p w14:paraId="348E0464" w14:textId="2D6D1171" w:rsidR="00844AA8" w:rsidRPr="00DC2B84" w:rsidRDefault="00844AA8" w:rsidP="005F6C9C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2B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02" w:type="pct"/>
            <w:vAlign w:val="bottom"/>
          </w:tcPr>
          <w:p w14:paraId="2F0CFDEC" w14:textId="4C42D5D2" w:rsidR="00844AA8" w:rsidRPr="00DC2B84" w:rsidRDefault="00844AA8" w:rsidP="005F6C9C">
            <w:pPr>
              <w:pStyle w:val="acctfourfigures"/>
              <w:tabs>
                <w:tab w:val="clear" w:pos="765"/>
                <w:tab w:val="decimal" w:pos="974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C2B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55" w:type="pct"/>
            <w:vAlign w:val="bottom"/>
          </w:tcPr>
          <w:p w14:paraId="6E0621FF" w14:textId="2AA1C503" w:rsidR="00844AA8" w:rsidRPr="00DC2B84" w:rsidRDefault="00C070A0" w:rsidP="00844AA8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84</w:t>
            </w:r>
            <w:r w:rsidR="006E0776" w:rsidRPr="00DC2B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473</w:t>
            </w:r>
          </w:p>
        </w:tc>
        <w:tc>
          <w:tcPr>
            <w:tcW w:w="89" w:type="pct"/>
            <w:vAlign w:val="bottom"/>
          </w:tcPr>
          <w:p w14:paraId="7C531CD5" w14:textId="77777777" w:rsidR="00844AA8" w:rsidRPr="00DC2B84" w:rsidRDefault="00844AA8" w:rsidP="00844AA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0265FF54" w14:textId="3153E7B0" w:rsidR="00844AA8" w:rsidRPr="00BE143D" w:rsidRDefault="00844AA8" w:rsidP="00C51B1C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1904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DC2B84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8" w:type="pct"/>
            <w:vAlign w:val="bottom"/>
          </w:tcPr>
          <w:p w14:paraId="1E00E86C" w14:textId="77777777" w:rsidR="00844AA8" w:rsidRPr="00DC2B84" w:rsidRDefault="00844AA8" w:rsidP="00844AA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144101FB" w14:textId="496314E9" w:rsidR="00844AA8" w:rsidRPr="00DC2B84" w:rsidRDefault="00C070A0" w:rsidP="00844AA8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84</w:t>
            </w:r>
            <w:r w:rsidR="006E0776" w:rsidRPr="00DC2B8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473</w:t>
            </w:r>
          </w:p>
        </w:tc>
        <w:tc>
          <w:tcPr>
            <w:tcW w:w="89" w:type="pct"/>
            <w:vAlign w:val="bottom"/>
          </w:tcPr>
          <w:p w14:paraId="1CF5A87E" w14:textId="77777777" w:rsidR="00844AA8" w:rsidRPr="00DC2B84" w:rsidRDefault="00844AA8" w:rsidP="00844AA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190C211D" w14:textId="4D85B7E8" w:rsidR="00844AA8" w:rsidRPr="00BE143D" w:rsidRDefault="00844AA8" w:rsidP="00C51B1C">
            <w:pPr>
              <w:pStyle w:val="acctfourfigures"/>
              <w:tabs>
                <w:tab w:val="clear" w:pos="765"/>
                <w:tab w:val="decimal" w:pos="6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DC2B84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015F09EA" w14:textId="77777777" w:rsidR="00844AA8" w:rsidRPr="00DC2B84" w:rsidRDefault="00844AA8" w:rsidP="00844AA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" w:type="pct"/>
            <w:vAlign w:val="bottom"/>
          </w:tcPr>
          <w:p w14:paraId="06A3CDEC" w14:textId="43AA4883" w:rsidR="00844AA8" w:rsidRPr="00DC2B84" w:rsidRDefault="00C070A0" w:rsidP="00844AA8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="Angsana New" w:hAnsi="Angsana New" w:cs="Angsana New"/>
                <w:sz w:val="25"/>
                <w:szCs w:val="25"/>
                <w:lang w:val="en-US"/>
              </w:rPr>
              <w:t>84</w:t>
            </w:r>
            <w:r w:rsidR="00DC2B84" w:rsidRPr="00DC2B8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C070A0">
              <w:rPr>
                <w:rFonts w:ascii="Angsana New" w:hAnsi="Angsana New" w:cs="Angsana New"/>
                <w:sz w:val="25"/>
                <w:szCs w:val="25"/>
                <w:lang w:val="en-US"/>
              </w:rPr>
              <w:t>473</w:t>
            </w:r>
          </w:p>
        </w:tc>
      </w:tr>
      <w:tr w:rsidR="00844AA8" w:rsidRPr="00FC274F" w14:paraId="36102269" w14:textId="77777777" w:rsidTr="00E16686">
        <w:trPr>
          <w:trHeight w:val="261"/>
        </w:trPr>
        <w:tc>
          <w:tcPr>
            <w:tcW w:w="1122" w:type="pct"/>
            <w:vAlign w:val="bottom"/>
          </w:tcPr>
          <w:p w14:paraId="3B4FF162" w14:textId="5C3A797E" w:rsidR="00844AA8" w:rsidRPr="00DC2B84" w:rsidRDefault="00DC2B84" w:rsidP="00653000">
            <w:pPr>
              <w:spacing w:line="228" w:lineRule="auto"/>
              <w:ind w:left="160" w:right="-90" w:firstLine="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C2B8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  <w:r w:rsidR="00844AA8" w:rsidRPr="00DC2B84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="00844AA8" w:rsidRPr="00DC2B8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</w:t>
            </w:r>
            <w:r w:rsidR="00844AA8" w:rsidRPr="00DC2B84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แ</w:t>
            </w:r>
            <w:r w:rsidR="00844AA8" w:rsidRPr="00DC2B8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ลกเปลี่ยน</w:t>
            </w:r>
            <w:r w:rsidR="00844AA8" w:rsidRPr="00DC2B84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เงินตราต่างประเทศ</w:t>
            </w:r>
          </w:p>
        </w:tc>
        <w:tc>
          <w:tcPr>
            <w:tcW w:w="89" w:type="pct"/>
          </w:tcPr>
          <w:p w14:paraId="04EC0789" w14:textId="77777777" w:rsidR="00844AA8" w:rsidRPr="00DC2B84" w:rsidRDefault="00844AA8" w:rsidP="00844AA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2" w:type="pct"/>
            <w:vAlign w:val="bottom"/>
          </w:tcPr>
          <w:p w14:paraId="6DE9B875" w14:textId="57150F7F" w:rsidR="00844AA8" w:rsidRPr="00DC2B84" w:rsidRDefault="00C070A0" w:rsidP="00F4790C">
            <w:pPr>
              <w:pStyle w:val="acctfourfigures"/>
              <w:tabs>
                <w:tab w:val="clear" w:pos="765"/>
                <w:tab w:val="decimal" w:pos="1092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63</w:t>
            </w:r>
            <w:r w:rsidR="00DC2B84" w:rsidRPr="00DC2B8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587</w:t>
            </w:r>
          </w:p>
        </w:tc>
        <w:tc>
          <w:tcPr>
            <w:tcW w:w="502" w:type="pct"/>
            <w:vAlign w:val="bottom"/>
          </w:tcPr>
          <w:p w14:paraId="3A56485B" w14:textId="2B6103EA" w:rsidR="00844AA8" w:rsidRPr="00DC2B84" w:rsidRDefault="00844AA8" w:rsidP="005F6C9C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C2B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02" w:type="pct"/>
            <w:vAlign w:val="bottom"/>
          </w:tcPr>
          <w:p w14:paraId="1B229B9C" w14:textId="43DFE78C" w:rsidR="00844AA8" w:rsidRPr="00DC2B84" w:rsidRDefault="00844AA8" w:rsidP="005F6C9C">
            <w:pPr>
              <w:pStyle w:val="acctfourfigures"/>
              <w:tabs>
                <w:tab w:val="clear" w:pos="765"/>
                <w:tab w:val="decimal" w:pos="974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C2B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55" w:type="pct"/>
            <w:vAlign w:val="bottom"/>
          </w:tcPr>
          <w:p w14:paraId="19B86D44" w14:textId="4DDFCB75" w:rsidR="00844AA8" w:rsidRPr="00DC2B84" w:rsidRDefault="00C070A0" w:rsidP="00844AA8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63</w:t>
            </w:r>
            <w:r w:rsidR="00DC2B84" w:rsidRPr="00DC2B8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587</w:t>
            </w:r>
          </w:p>
        </w:tc>
        <w:tc>
          <w:tcPr>
            <w:tcW w:w="89" w:type="pct"/>
            <w:vAlign w:val="bottom"/>
          </w:tcPr>
          <w:p w14:paraId="53448904" w14:textId="77777777" w:rsidR="00844AA8" w:rsidRPr="00DC2B84" w:rsidRDefault="00844AA8" w:rsidP="00844AA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07494AF4" w14:textId="6D6F05A1" w:rsidR="00844AA8" w:rsidRPr="00BE143D" w:rsidRDefault="00844AA8" w:rsidP="00BE143D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1904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DC2B84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8" w:type="pct"/>
            <w:vAlign w:val="bottom"/>
          </w:tcPr>
          <w:p w14:paraId="21CD26B8" w14:textId="77777777" w:rsidR="00844AA8" w:rsidRPr="00DC2B84" w:rsidRDefault="00844AA8" w:rsidP="00844AA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56531D89" w14:textId="4B02B61B" w:rsidR="00844AA8" w:rsidRPr="00DC2B84" w:rsidRDefault="00C070A0" w:rsidP="00844AA8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63</w:t>
            </w:r>
            <w:r w:rsidR="00DC2B84" w:rsidRPr="00DC2B8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587</w:t>
            </w:r>
          </w:p>
        </w:tc>
        <w:tc>
          <w:tcPr>
            <w:tcW w:w="89" w:type="pct"/>
            <w:vAlign w:val="bottom"/>
          </w:tcPr>
          <w:p w14:paraId="4DA0EF8E" w14:textId="77777777" w:rsidR="00844AA8" w:rsidRPr="00DC2B84" w:rsidRDefault="00844AA8" w:rsidP="00844AA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3212EBCF" w14:textId="14129529" w:rsidR="00844AA8" w:rsidRPr="00BE143D" w:rsidRDefault="00844AA8" w:rsidP="00C51B1C">
            <w:pPr>
              <w:pStyle w:val="acctfourfigures"/>
              <w:tabs>
                <w:tab w:val="clear" w:pos="765"/>
                <w:tab w:val="decimal" w:pos="6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DC2B8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1AED3A25" w14:textId="77777777" w:rsidR="00844AA8" w:rsidRPr="00DC2B84" w:rsidRDefault="00844AA8" w:rsidP="00844AA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" w:type="pct"/>
            <w:vAlign w:val="bottom"/>
          </w:tcPr>
          <w:p w14:paraId="19DC5E08" w14:textId="21304FB4" w:rsidR="00844AA8" w:rsidRPr="00DC2B84" w:rsidRDefault="00C070A0" w:rsidP="00844AA8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="Angsana New" w:hAnsi="Angsana New" w:cs="Angsana New"/>
                <w:sz w:val="25"/>
                <w:szCs w:val="25"/>
                <w:lang w:val="en-US"/>
              </w:rPr>
              <w:t>63</w:t>
            </w:r>
            <w:r w:rsidR="00DC2B84" w:rsidRPr="00DC2B8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C070A0">
              <w:rPr>
                <w:rFonts w:ascii="Angsana New" w:hAnsi="Angsana New" w:cs="Angsana New"/>
                <w:sz w:val="25"/>
                <w:szCs w:val="25"/>
                <w:lang w:val="en-US"/>
              </w:rPr>
              <w:t>587</w:t>
            </w:r>
          </w:p>
        </w:tc>
      </w:tr>
      <w:tr w:rsidR="00E16686" w:rsidRPr="00FC274F" w14:paraId="076E7159" w14:textId="77777777" w:rsidTr="00E16686">
        <w:trPr>
          <w:trHeight w:val="126"/>
        </w:trPr>
        <w:tc>
          <w:tcPr>
            <w:tcW w:w="1122" w:type="pct"/>
          </w:tcPr>
          <w:p w14:paraId="36ACC3CA" w14:textId="77777777" w:rsidR="00977553" w:rsidRPr="00FC274F" w:rsidRDefault="00977553" w:rsidP="00977553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89" w:type="pct"/>
          </w:tcPr>
          <w:p w14:paraId="1CDFECEF" w14:textId="77777777" w:rsidR="00977553" w:rsidRPr="00FC274F" w:rsidRDefault="00977553" w:rsidP="0097755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  <w:lang w:val="en-US" w:bidi="th-TH"/>
              </w:rPr>
            </w:pPr>
          </w:p>
        </w:tc>
        <w:tc>
          <w:tcPr>
            <w:tcW w:w="502" w:type="pct"/>
            <w:vAlign w:val="bottom"/>
          </w:tcPr>
          <w:p w14:paraId="55914A6A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02" w:type="pct"/>
            <w:vAlign w:val="bottom"/>
          </w:tcPr>
          <w:p w14:paraId="41E0AA30" w14:textId="77777777" w:rsidR="00977553" w:rsidRPr="00FC274F" w:rsidRDefault="00977553" w:rsidP="005F6C9C">
            <w:pPr>
              <w:pStyle w:val="acctfourfigures"/>
              <w:tabs>
                <w:tab w:val="clear" w:pos="765"/>
                <w:tab w:val="decimal" w:pos="595"/>
                <w:tab w:val="decimal" w:pos="882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02" w:type="pct"/>
            <w:vAlign w:val="bottom"/>
          </w:tcPr>
          <w:p w14:paraId="62EDB992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355" w:type="pct"/>
            <w:vAlign w:val="bottom"/>
          </w:tcPr>
          <w:p w14:paraId="54F4F07A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9" w:type="pct"/>
            <w:vAlign w:val="bottom"/>
          </w:tcPr>
          <w:p w14:paraId="53BA5B60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384" w:type="pct"/>
            <w:vAlign w:val="bottom"/>
          </w:tcPr>
          <w:p w14:paraId="2F5050A9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8" w:type="pct"/>
            <w:vAlign w:val="bottom"/>
          </w:tcPr>
          <w:p w14:paraId="3733349E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384" w:type="pct"/>
            <w:vAlign w:val="bottom"/>
          </w:tcPr>
          <w:p w14:paraId="42766757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9" w:type="pct"/>
            <w:vAlign w:val="bottom"/>
          </w:tcPr>
          <w:p w14:paraId="53675B8E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384" w:type="pct"/>
            <w:vAlign w:val="bottom"/>
          </w:tcPr>
          <w:p w14:paraId="3F304674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9" w:type="pct"/>
            <w:vAlign w:val="bottom"/>
          </w:tcPr>
          <w:p w14:paraId="3A0BB140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421" w:type="pct"/>
            <w:vAlign w:val="bottom"/>
          </w:tcPr>
          <w:p w14:paraId="6D9BA74F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E16686" w:rsidRPr="00FC274F" w14:paraId="7DA90E18" w14:textId="77777777" w:rsidTr="00E16686">
        <w:trPr>
          <w:trHeight w:val="261"/>
        </w:trPr>
        <w:tc>
          <w:tcPr>
            <w:tcW w:w="1122" w:type="pct"/>
          </w:tcPr>
          <w:p w14:paraId="32FF0952" w14:textId="77777777" w:rsidR="00977553" w:rsidRPr="00FC274F" w:rsidRDefault="00977553" w:rsidP="00977553">
            <w:pPr>
              <w:spacing w:line="228" w:lineRule="auto"/>
              <w:ind w:left="-14" w:right="-90" w:hanging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C27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9" w:type="pct"/>
          </w:tcPr>
          <w:p w14:paraId="7D156C25" w14:textId="77777777" w:rsidR="00977553" w:rsidRPr="00FC274F" w:rsidRDefault="00977553" w:rsidP="0097755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2" w:type="pct"/>
            <w:vAlign w:val="bottom"/>
          </w:tcPr>
          <w:p w14:paraId="39E2D415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" w:type="pct"/>
            <w:vAlign w:val="bottom"/>
          </w:tcPr>
          <w:p w14:paraId="4DEF0138" w14:textId="77777777" w:rsidR="00977553" w:rsidRPr="00FC274F" w:rsidRDefault="00977553" w:rsidP="005F6C9C">
            <w:pPr>
              <w:pStyle w:val="acctfourfigures"/>
              <w:tabs>
                <w:tab w:val="clear" w:pos="765"/>
                <w:tab w:val="decimal" w:pos="595"/>
                <w:tab w:val="decimal" w:pos="882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" w:type="pct"/>
            <w:vAlign w:val="bottom"/>
          </w:tcPr>
          <w:p w14:paraId="650EA825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vAlign w:val="bottom"/>
          </w:tcPr>
          <w:p w14:paraId="7E55755F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2F84A6DD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0F022EC0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  <w:vAlign w:val="bottom"/>
          </w:tcPr>
          <w:p w14:paraId="61C833A5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58722E1C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  <w:vAlign w:val="bottom"/>
          </w:tcPr>
          <w:p w14:paraId="2F5FDAF7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0B5FF3B3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7B14D5D1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" w:type="pct"/>
            <w:vAlign w:val="bottom"/>
          </w:tcPr>
          <w:p w14:paraId="695BB12E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419B" w:rsidRPr="00FC274F" w14:paraId="6D91BB3E" w14:textId="77777777" w:rsidTr="00E16686">
        <w:trPr>
          <w:trHeight w:val="70"/>
        </w:trPr>
        <w:tc>
          <w:tcPr>
            <w:tcW w:w="1122" w:type="pct"/>
          </w:tcPr>
          <w:p w14:paraId="598EAD7F" w14:textId="77777777" w:rsidR="009B419B" w:rsidRPr="00452F69" w:rsidRDefault="009B419B" w:rsidP="009B419B">
            <w:pPr>
              <w:spacing w:line="228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2F6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9" w:type="pct"/>
          </w:tcPr>
          <w:p w14:paraId="51A2C7DD" w14:textId="77777777" w:rsidR="009B419B" w:rsidRPr="001E67B2" w:rsidRDefault="009B419B" w:rsidP="009B419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2" w:type="pct"/>
            <w:vAlign w:val="bottom"/>
          </w:tcPr>
          <w:p w14:paraId="1BC21570" w14:textId="5BC5CC42" w:rsidR="009B419B" w:rsidRPr="001E67B2" w:rsidRDefault="009B419B" w:rsidP="009B419B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E67B2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02" w:type="pct"/>
            <w:vAlign w:val="bottom"/>
          </w:tcPr>
          <w:p w14:paraId="6DC1D580" w14:textId="4E39E5A7" w:rsidR="009B419B" w:rsidRPr="001E67B2" w:rsidRDefault="009B419B" w:rsidP="009B419B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E67B2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02" w:type="pct"/>
            <w:vAlign w:val="bottom"/>
          </w:tcPr>
          <w:p w14:paraId="40288FED" w14:textId="09ADB34D" w:rsidR="009B419B" w:rsidRPr="001E67B2" w:rsidRDefault="009B419B" w:rsidP="009B419B">
            <w:pPr>
              <w:pStyle w:val="acctfourfigures"/>
              <w:tabs>
                <w:tab w:val="clear" w:pos="765"/>
                <w:tab w:val="decimal" w:pos="1248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28</w:t>
            </w:r>
            <w:r w:rsidRPr="005C2C9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54</w:t>
            </w:r>
            <w:r w:rsidRPr="00B11C2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Pr="005C2C9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476</w:t>
            </w:r>
          </w:p>
        </w:tc>
        <w:tc>
          <w:tcPr>
            <w:tcW w:w="355" w:type="pct"/>
            <w:vAlign w:val="bottom"/>
          </w:tcPr>
          <w:p w14:paraId="6F265DD2" w14:textId="71D8A68C" w:rsidR="009B419B" w:rsidRPr="001E67B2" w:rsidRDefault="009B419B" w:rsidP="009B419B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right="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28</w:t>
            </w:r>
            <w:r w:rsidRPr="005C2C9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54</w:t>
            </w:r>
            <w:r w:rsidRPr="00B11C2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Pr="005C2C9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476</w:t>
            </w:r>
          </w:p>
        </w:tc>
        <w:tc>
          <w:tcPr>
            <w:tcW w:w="89" w:type="pct"/>
            <w:vAlign w:val="bottom"/>
          </w:tcPr>
          <w:p w14:paraId="2DEA429E" w14:textId="77777777" w:rsidR="009B419B" w:rsidRPr="001E67B2" w:rsidRDefault="009B419B" w:rsidP="009B419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2FCA79E3" w14:textId="6BD644B8" w:rsidR="009B419B" w:rsidRPr="001E67B2" w:rsidRDefault="009B419B" w:rsidP="009B419B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1904"/>
              <w:rPr>
                <w:rFonts w:asciiTheme="majorBidi" w:hAnsiTheme="majorBidi" w:cstheme="majorBidi"/>
                <w:sz w:val="26"/>
                <w:szCs w:val="26"/>
                <w:lang w:val="en-US" w:eastAsia="zh-CN" w:bidi="th-TH"/>
              </w:rPr>
            </w:pPr>
            <w:r w:rsidRPr="001E67B2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8" w:type="pct"/>
            <w:vAlign w:val="bottom"/>
          </w:tcPr>
          <w:p w14:paraId="05B2B782" w14:textId="77777777" w:rsidR="009B419B" w:rsidRPr="001E67B2" w:rsidRDefault="009B419B" w:rsidP="009B419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317210E6" w14:textId="161725A2" w:rsidR="009B419B" w:rsidRPr="001E67B2" w:rsidRDefault="009B419B" w:rsidP="009B419B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E67B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7FFF157A" w14:textId="77777777" w:rsidR="009B419B" w:rsidRPr="001E67B2" w:rsidRDefault="009B419B" w:rsidP="009B419B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77E7E5EC" w14:textId="42E1C88E" w:rsidR="009B419B" w:rsidRPr="009B419B" w:rsidRDefault="009B419B" w:rsidP="009B419B">
            <w:pPr>
              <w:pStyle w:val="acctfourfigures"/>
              <w:tabs>
                <w:tab w:val="clear" w:pos="765"/>
                <w:tab w:val="decimal" w:pos="704"/>
              </w:tabs>
              <w:spacing w:line="228" w:lineRule="auto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419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28,879,056</w:t>
            </w:r>
          </w:p>
        </w:tc>
        <w:tc>
          <w:tcPr>
            <w:tcW w:w="89" w:type="pct"/>
            <w:vAlign w:val="bottom"/>
          </w:tcPr>
          <w:p w14:paraId="166C91A3" w14:textId="77777777" w:rsidR="009B419B" w:rsidRPr="009B419B" w:rsidRDefault="009B419B" w:rsidP="009B419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" w:type="pct"/>
            <w:vAlign w:val="bottom"/>
          </w:tcPr>
          <w:p w14:paraId="5E1BDA47" w14:textId="186F5DA5" w:rsidR="009B419B" w:rsidRPr="009B419B" w:rsidRDefault="009B419B" w:rsidP="009B419B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left="-43" w:right="6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B419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28,879,056</w:t>
            </w:r>
          </w:p>
        </w:tc>
      </w:tr>
      <w:tr w:rsidR="009B419B" w:rsidRPr="00FC274F" w14:paraId="4AEEEF25" w14:textId="77777777" w:rsidTr="00E16686">
        <w:trPr>
          <w:trHeight w:val="70"/>
        </w:trPr>
        <w:tc>
          <w:tcPr>
            <w:tcW w:w="1122" w:type="pct"/>
          </w:tcPr>
          <w:p w14:paraId="3CB80CA9" w14:textId="6DB74AD3" w:rsidR="009B419B" w:rsidRPr="00452F69" w:rsidRDefault="009B419B" w:rsidP="009B419B">
            <w:pPr>
              <w:spacing w:line="228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52F69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" w:type="pct"/>
          </w:tcPr>
          <w:p w14:paraId="7BCA7BBE" w14:textId="77777777" w:rsidR="009B419B" w:rsidRPr="001E67B2" w:rsidRDefault="009B419B" w:rsidP="009B419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2" w:type="pct"/>
            <w:vAlign w:val="bottom"/>
          </w:tcPr>
          <w:p w14:paraId="21FA2BC0" w14:textId="2BBE7744" w:rsidR="009B419B" w:rsidRPr="001E67B2" w:rsidRDefault="009B419B" w:rsidP="009B419B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8D1F9F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02" w:type="pct"/>
            <w:vAlign w:val="bottom"/>
          </w:tcPr>
          <w:p w14:paraId="156D24D1" w14:textId="44F233DC" w:rsidR="009B419B" w:rsidRPr="001E67B2" w:rsidRDefault="009B419B" w:rsidP="009B419B">
            <w:pPr>
              <w:pStyle w:val="acctfourfigures"/>
              <w:tabs>
                <w:tab w:val="clear" w:pos="765"/>
                <w:tab w:val="decimal" w:pos="877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84</w:t>
            </w:r>
            <w:r w:rsidRPr="008D1F9F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473</w:t>
            </w:r>
          </w:p>
        </w:tc>
        <w:tc>
          <w:tcPr>
            <w:tcW w:w="502" w:type="pct"/>
            <w:vAlign w:val="bottom"/>
          </w:tcPr>
          <w:p w14:paraId="172A2505" w14:textId="1ABC55B1" w:rsidR="009B419B" w:rsidRPr="00C070A0" w:rsidRDefault="009B419B" w:rsidP="009B419B">
            <w:pPr>
              <w:pStyle w:val="acctfourfigures"/>
              <w:tabs>
                <w:tab w:val="clear" w:pos="765"/>
                <w:tab w:val="decimal" w:pos="1248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43</w:t>
            </w:r>
            <w:r w:rsidRPr="005C2C9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968</w:t>
            </w:r>
            <w:r w:rsidRPr="005C2C9E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528</w:t>
            </w:r>
          </w:p>
        </w:tc>
        <w:tc>
          <w:tcPr>
            <w:tcW w:w="355" w:type="pct"/>
            <w:vAlign w:val="bottom"/>
          </w:tcPr>
          <w:p w14:paraId="46DAE20B" w14:textId="463027D0" w:rsidR="009B419B" w:rsidRPr="00C070A0" w:rsidRDefault="009B419B" w:rsidP="009B419B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right="38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44</w:t>
            </w:r>
            <w:r w:rsidRPr="005C2C9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B11C2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53</w:t>
            </w:r>
            <w:r w:rsidRPr="005C2C9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B11C2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001</w:t>
            </w:r>
          </w:p>
        </w:tc>
        <w:tc>
          <w:tcPr>
            <w:tcW w:w="89" w:type="pct"/>
            <w:vAlign w:val="bottom"/>
          </w:tcPr>
          <w:p w14:paraId="561EA6CC" w14:textId="77777777" w:rsidR="009B419B" w:rsidRPr="001E67B2" w:rsidRDefault="009B419B" w:rsidP="009B419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70F1C20A" w14:textId="40743F76" w:rsidR="009B419B" w:rsidRPr="001E67B2" w:rsidRDefault="009B419B" w:rsidP="009B419B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1904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8D1F9F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8" w:type="pct"/>
            <w:vAlign w:val="bottom"/>
          </w:tcPr>
          <w:p w14:paraId="05ADE2FC" w14:textId="77777777" w:rsidR="009B419B" w:rsidRPr="001E67B2" w:rsidRDefault="009B419B" w:rsidP="009B419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7AE9A001" w14:textId="46B37718" w:rsidR="009B419B" w:rsidRPr="001E67B2" w:rsidRDefault="009B419B" w:rsidP="009B419B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8D1F9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6FAC4AFC" w14:textId="77777777" w:rsidR="009B419B" w:rsidRPr="001E67B2" w:rsidRDefault="009B419B" w:rsidP="009B419B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3FC592DE" w14:textId="3513C134" w:rsidR="009B419B" w:rsidRPr="009B419B" w:rsidRDefault="009B419B" w:rsidP="009B419B">
            <w:pPr>
              <w:pStyle w:val="acctfourfigures"/>
              <w:tabs>
                <w:tab w:val="clear" w:pos="765"/>
                <w:tab w:val="decimal" w:pos="704"/>
              </w:tabs>
              <w:spacing w:line="228" w:lineRule="auto"/>
              <w:ind w:right="-86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B419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45,309,564</w:t>
            </w:r>
          </w:p>
        </w:tc>
        <w:tc>
          <w:tcPr>
            <w:tcW w:w="89" w:type="pct"/>
            <w:vAlign w:val="bottom"/>
          </w:tcPr>
          <w:p w14:paraId="19A02917" w14:textId="77777777" w:rsidR="009B419B" w:rsidRPr="009B419B" w:rsidRDefault="009B419B" w:rsidP="009B419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" w:type="pct"/>
            <w:vAlign w:val="bottom"/>
          </w:tcPr>
          <w:p w14:paraId="3055140C" w14:textId="4F055AAB" w:rsidR="009B419B" w:rsidRPr="009B419B" w:rsidRDefault="009B419B" w:rsidP="009B419B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left="-43" w:right="68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9B419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45,309,564</w:t>
            </w:r>
          </w:p>
        </w:tc>
      </w:tr>
      <w:tr w:rsidR="008879E0" w:rsidRPr="00FC274F" w14:paraId="19CB2DDA" w14:textId="77777777" w:rsidTr="00E16686">
        <w:trPr>
          <w:trHeight w:val="70"/>
        </w:trPr>
        <w:tc>
          <w:tcPr>
            <w:tcW w:w="1122" w:type="pct"/>
          </w:tcPr>
          <w:p w14:paraId="0C97B4A6" w14:textId="4DB6F089" w:rsidR="008879E0" w:rsidRPr="00452F69" w:rsidRDefault="008879E0" w:rsidP="00E52F10">
            <w:pPr>
              <w:spacing w:line="228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52F6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89" w:type="pct"/>
          </w:tcPr>
          <w:p w14:paraId="32F9EFEA" w14:textId="77777777" w:rsidR="008879E0" w:rsidRPr="001E67B2" w:rsidRDefault="008879E0" w:rsidP="00E52F10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2" w:type="pct"/>
            <w:vAlign w:val="bottom"/>
          </w:tcPr>
          <w:p w14:paraId="3975B2E8" w14:textId="77777777" w:rsidR="008879E0" w:rsidRPr="001E67B2" w:rsidRDefault="008879E0" w:rsidP="00E52F10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502" w:type="pct"/>
            <w:vAlign w:val="bottom"/>
          </w:tcPr>
          <w:p w14:paraId="735D5262" w14:textId="77777777" w:rsidR="008879E0" w:rsidRPr="001E67B2" w:rsidRDefault="008879E0" w:rsidP="00E52F10">
            <w:pPr>
              <w:pStyle w:val="acctfourfigures"/>
              <w:tabs>
                <w:tab w:val="clear" w:pos="765"/>
                <w:tab w:val="decimal" w:pos="877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502" w:type="pct"/>
            <w:vAlign w:val="bottom"/>
          </w:tcPr>
          <w:p w14:paraId="5E2E6D37" w14:textId="77777777" w:rsidR="008879E0" w:rsidRPr="00C070A0" w:rsidRDefault="008879E0" w:rsidP="001E67B2">
            <w:pPr>
              <w:pStyle w:val="acctfourfigures"/>
              <w:tabs>
                <w:tab w:val="clear" w:pos="765"/>
                <w:tab w:val="decimal" w:pos="1248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355" w:type="pct"/>
            <w:vAlign w:val="bottom"/>
          </w:tcPr>
          <w:p w14:paraId="3620BB4F" w14:textId="77777777" w:rsidR="008879E0" w:rsidRPr="00C070A0" w:rsidRDefault="008879E0" w:rsidP="00F4790C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right="38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9" w:type="pct"/>
            <w:vAlign w:val="bottom"/>
          </w:tcPr>
          <w:p w14:paraId="20BEA7DC" w14:textId="77777777" w:rsidR="008879E0" w:rsidRPr="001E67B2" w:rsidRDefault="008879E0" w:rsidP="00E52F1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4D3A5473" w14:textId="77777777" w:rsidR="008879E0" w:rsidRPr="001E67B2" w:rsidRDefault="008879E0" w:rsidP="00E52F10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1904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</w:p>
        </w:tc>
        <w:tc>
          <w:tcPr>
            <w:tcW w:w="88" w:type="pct"/>
            <w:vAlign w:val="bottom"/>
          </w:tcPr>
          <w:p w14:paraId="51C69C17" w14:textId="77777777" w:rsidR="008879E0" w:rsidRPr="001E67B2" w:rsidRDefault="008879E0" w:rsidP="00E52F1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4B5EEFCD" w14:textId="77777777" w:rsidR="008879E0" w:rsidRPr="001E67B2" w:rsidRDefault="008879E0" w:rsidP="00E52F10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14227653" w14:textId="77777777" w:rsidR="008879E0" w:rsidRPr="001E67B2" w:rsidRDefault="008879E0" w:rsidP="00E52F10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09220262" w14:textId="77777777" w:rsidR="008879E0" w:rsidRPr="00C070A0" w:rsidRDefault="008879E0" w:rsidP="00E52F10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86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9" w:type="pct"/>
            <w:vAlign w:val="bottom"/>
          </w:tcPr>
          <w:p w14:paraId="78C20DDD" w14:textId="77777777" w:rsidR="008879E0" w:rsidRPr="001E67B2" w:rsidRDefault="008879E0" w:rsidP="00E52F10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" w:type="pct"/>
            <w:vAlign w:val="bottom"/>
          </w:tcPr>
          <w:p w14:paraId="479AD431" w14:textId="77777777" w:rsidR="008879E0" w:rsidRPr="00C070A0" w:rsidRDefault="008879E0" w:rsidP="001E67B2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left="-43" w:right="68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</w:tr>
      <w:tr w:rsidR="00D50C60" w:rsidRPr="00FC274F" w14:paraId="028F5532" w14:textId="77777777" w:rsidTr="00E16686">
        <w:trPr>
          <w:trHeight w:val="70"/>
        </w:trPr>
        <w:tc>
          <w:tcPr>
            <w:tcW w:w="1122" w:type="pct"/>
          </w:tcPr>
          <w:p w14:paraId="156552B9" w14:textId="2C976BD8" w:rsidR="00D50C60" w:rsidRPr="00452F69" w:rsidRDefault="00D50C60" w:rsidP="00653000">
            <w:pPr>
              <w:spacing w:line="228" w:lineRule="auto"/>
              <w:ind w:left="160" w:right="-90" w:firstLine="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5300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65300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  <w:r w:rsidR="008879E0" w:rsidRPr="00653000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89" w:type="pct"/>
          </w:tcPr>
          <w:p w14:paraId="6B233E8C" w14:textId="77777777" w:rsidR="00D50C60" w:rsidRPr="00FC274F" w:rsidRDefault="00D50C60" w:rsidP="00D50C60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2" w:type="pct"/>
            <w:vAlign w:val="bottom"/>
          </w:tcPr>
          <w:p w14:paraId="42237BAB" w14:textId="4FB537B7" w:rsidR="00D50C60" w:rsidRPr="00D50C60" w:rsidRDefault="00C070A0" w:rsidP="00BE143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34</w:t>
            </w:r>
            <w:r w:rsidR="00D50C60" w:rsidRPr="00D50C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76</w:t>
            </w:r>
            <w:r w:rsidR="00B11C2B" w:rsidRPr="00B11C2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</w:t>
            </w:r>
          </w:p>
        </w:tc>
        <w:tc>
          <w:tcPr>
            <w:tcW w:w="502" w:type="pct"/>
            <w:vAlign w:val="bottom"/>
          </w:tcPr>
          <w:p w14:paraId="664C1DDE" w14:textId="05803D34" w:rsidR="00D50C60" w:rsidRPr="00D50C60" w:rsidRDefault="00D50C60" w:rsidP="005F6C9C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50C60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02" w:type="pct"/>
            <w:vAlign w:val="bottom"/>
          </w:tcPr>
          <w:p w14:paraId="1122CA2F" w14:textId="23B8B215" w:rsidR="00D50C60" w:rsidRPr="00D50C60" w:rsidRDefault="00D50C60" w:rsidP="005F6C9C">
            <w:pPr>
              <w:pStyle w:val="acctfourfigures"/>
              <w:tabs>
                <w:tab w:val="clear" w:pos="765"/>
                <w:tab w:val="decimal" w:pos="524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D50C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55" w:type="pct"/>
            <w:vAlign w:val="bottom"/>
          </w:tcPr>
          <w:p w14:paraId="7EB31C33" w14:textId="5921AE0F" w:rsidR="00D50C60" w:rsidRPr="00D50C60" w:rsidRDefault="00C070A0" w:rsidP="00F4790C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right="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34</w:t>
            </w:r>
            <w:r w:rsidR="00D50C60" w:rsidRPr="00D50C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76</w:t>
            </w:r>
            <w:r w:rsidR="00B11C2B" w:rsidRPr="00B11C2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</w:t>
            </w:r>
          </w:p>
        </w:tc>
        <w:tc>
          <w:tcPr>
            <w:tcW w:w="89" w:type="pct"/>
            <w:vAlign w:val="bottom"/>
          </w:tcPr>
          <w:p w14:paraId="384DDA65" w14:textId="77777777" w:rsidR="00D50C60" w:rsidRPr="00D50C60" w:rsidRDefault="00D50C60" w:rsidP="00D50C6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1DC036ED" w14:textId="03D7820C" w:rsidR="00D50C60" w:rsidRPr="00BE143D" w:rsidRDefault="00D50C60" w:rsidP="00BE143D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1904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D50C60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8" w:type="pct"/>
            <w:vAlign w:val="bottom"/>
          </w:tcPr>
          <w:p w14:paraId="7207DA97" w14:textId="77777777" w:rsidR="00D50C60" w:rsidRPr="00D50C60" w:rsidRDefault="00D50C60" w:rsidP="00D50C6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3259D169" w14:textId="57CA2036" w:rsidR="00D50C60" w:rsidRPr="00D50C60" w:rsidRDefault="00C070A0" w:rsidP="00D50C60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34</w:t>
            </w:r>
            <w:r w:rsidR="00D50C60" w:rsidRPr="00D50C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76</w:t>
            </w:r>
            <w:r w:rsidR="00B11C2B" w:rsidRPr="00B11C2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</w:t>
            </w:r>
          </w:p>
        </w:tc>
        <w:tc>
          <w:tcPr>
            <w:tcW w:w="89" w:type="pct"/>
            <w:vAlign w:val="bottom"/>
          </w:tcPr>
          <w:p w14:paraId="3AC37B0B" w14:textId="77777777" w:rsidR="00D50C60" w:rsidRPr="00D50C60" w:rsidRDefault="00D50C60" w:rsidP="00D50C60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78541CED" w14:textId="34041235" w:rsidR="00D50C60" w:rsidRPr="00D50C60" w:rsidRDefault="00D50C60" w:rsidP="00C51B1C">
            <w:pPr>
              <w:pStyle w:val="acctfourfigures"/>
              <w:tabs>
                <w:tab w:val="clear" w:pos="765"/>
                <w:tab w:val="decimal" w:pos="6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50C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4DE69853" w14:textId="77777777" w:rsidR="00D50C60" w:rsidRPr="00D50C60" w:rsidRDefault="00D50C60" w:rsidP="00D50C60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" w:type="pct"/>
            <w:vAlign w:val="bottom"/>
          </w:tcPr>
          <w:p w14:paraId="226E751B" w14:textId="1404107D" w:rsidR="00D50C60" w:rsidRPr="00D50C60" w:rsidRDefault="00C070A0" w:rsidP="00D50C60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left="-43" w:right="6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34</w:t>
            </w:r>
            <w:r w:rsidR="00D50C60" w:rsidRPr="00D50C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76</w:t>
            </w:r>
            <w:r w:rsidR="00B11C2B" w:rsidRPr="00B11C2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</w:t>
            </w:r>
          </w:p>
        </w:tc>
      </w:tr>
      <w:tr w:rsidR="00D50C60" w:rsidRPr="00FC274F" w14:paraId="3A60DED1" w14:textId="77777777" w:rsidTr="00E16686">
        <w:trPr>
          <w:trHeight w:val="70"/>
        </w:trPr>
        <w:tc>
          <w:tcPr>
            <w:tcW w:w="1122" w:type="pct"/>
          </w:tcPr>
          <w:p w14:paraId="5AC27878" w14:textId="6A7EC6E8" w:rsidR="00D50C60" w:rsidRPr="00653000" w:rsidRDefault="00D50C60" w:rsidP="00F9617C">
            <w:pPr>
              <w:tabs>
                <w:tab w:val="clear" w:pos="454"/>
                <w:tab w:val="left" w:pos="1065"/>
              </w:tabs>
              <w:spacing w:line="228" w:lineRule="auto"/>
              <w:ind w:left="435" w:right="-90" w:hanging="27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5300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65300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</w:t>
            </w:r>
            <w:r w:rsidRPr="00653000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แ</w:t>
            </w:r>
            <w:r w:rsidRPr="0065300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ลกเปลี่ยน</w:t>
            </w:r>
            <w:r w:rsidRPr="00653000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เงินตราต่างประเทศและ</w:t>
            </w:r>
            <w:r w:rsidRPr="0065300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อัตรา</w:t>
            </w:r>
            <w:r w:rsidRPr="00653000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ด</w:t>
            </w:r>
            <w:r w:rsidRPr="0065300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อกเบี้ย</w:t>
            </w:r>
            <w:r w:rsidR="008879E0" w:rsidRPr="00653000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89" w:type="pct"/>
          </w:tcPr>
          <w:p w14:paraId="719478E5" w14:textId="77777777" w:rsidR="00D50C60" w:rsidRPr="00FC274F" w:rsidRDefault="00D50C60" w:rsidP="00D50C60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2" w:type="pct"/>
            <w:vAlign w:val="bottom"/>
          </w:tcPr>
          <w:p w14:paraId="67EED935" w14:textId="3F02EBE6" w:rsidR="00D50C60" w:rsidRPr="00D50C60" w:rsidRDefault="00C070A0" w:rsidP="00BE143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39</w:t>
            </w:r>
            <w:r w:rsidR="00D50C60" w:rsidRPr="00D50C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887</w:t>
            </w:r>
          </w:p>
        </w:tc>
        <w:tc>
          <w:tcPr>
            <w:tcW w:w="502" w:type="pct"/>
            <w:vAlign w:val="bottom"/>
          </w:tcPr>
          <w:p w14:paraId="510FB55F" w14:textId="4B0A55E7" w:rsidR="00D50C60" w:rsidRPr="00D50C60" w:rsidRDefault="00D50C60" w:rsidP="005F6C9C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50C60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02" w:type="pct"/>
            <w:vAlign w:val="bottom"/>
          </w:tcPr>
          <w:p w14:paraId="62ADE5A9" w14:textId="668E5409" w:rsidR="00D50C60" w:rsidRPr="00D50C60" w:rsidRDefault="00D50C60" w:rsidP="005F6C9C">
            <w:pPr>
              <w:pStyle w:val="acctfourfigures"/>
              <w:tabs>
                <w:tab w:val="clear" w:pos="765"/>
                <w:tab w:val="decimal" w:pos="524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D50C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55" w:type="pct"/>
            <w:vAlign w:val="bottom"/>
          </w:tcPr>
          <w:p w14:paraId="445070AA" w14:textId="7877B4B6" w:rsidR="00D50C60" w:rsidRPr="00D50C60" w:rsidRDefault="00C070A0" w:rsidP="00F4790C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right="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39</w:t>
            </w:r>
            <w:r w:rsidR="00D50C60" w:rsidRPr="00D50C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887</w:t>
            </w:r>
          </w:p>
        </w:tc>
        <w:tc>
          <w:tcPr>
            <w:tcW w:w="89" w:type="pct"/>
            <w:vAlign w:val="bottom"/>
          </w:tcPr>
          <w:p w14:paraId="5CFF15A7" w14:textId="77777777" w:rsidR="00D50C60" w:rsidRPr="00D50C60" w:rsidRDefault="00D50C60" w:rsidP="00D50C6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40EE9716" w14:textId="52896815" w:rsidR="00D50C60" w:rsidRPr="00BE143D" w:rsidRDefault="00D50C60" w:rsidP="00BE143D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1904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D50C60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8" w:type="pct"/>
            <w:vAlign w:val="bottom"/>
          </w:tcPr>
          <w:p w14:paraId="1C2704A8" w14:textId="77777777" w:rsidR="00D50C60" w:rsidRPr="00D50C60" w:rsidRDefault="00D50C60" w:rsidP="00D50C6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1FEA5675" w14:textId="34F35E0E" w:rsidR="00D50C60" w:rsidRPr="00D50C60" w:rsidRDefault="00C070A0" w:rsidP="00D50C60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39</w:t>
            </w:r>
            <w:r w:rsidR="00D50C60" w:rsidRPr="00D50C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887</w:t>
            </w:r>
          </w:p>
        </w:tc>
        <w:tc>
          <w:tcPr>
            <w:tcW w:w="89" w:type="pct"/>
            <w:vAlign w:val="bottom"/>
          </w:tcPr>
          <w:p w14:paraId="7C038D88" w14:textId="77777777" w:rsidR="00D50C60" w:rsidRPr="00D50C60" w:rsidRDefault="00D50C60" w:rsidP="00D50C60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2F59A21A" w14:textId="27F19294" w:rsidR="00D50C60" w:rsidRPr="00D50C60" w:rsidRDefault="00D50C60" w:rsidP="00C51B1C">
            <w:pPr>
              <w:pStyle w:val="acctfourfigures"/>
              <w:tabs>
                <w:tab w:val="clear" w:pos="765"/>
                <w:tab w:val="decimal" w:pos="6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50C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1CAC977D" w14:textId="77777777" w:rsidR="00D50C60" w:rsidRPr="00D50C60" w:rsidRDefault="00D50C60" w:rsidP="00D50C60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" w:type="pct"/>
            <w:vAlign w:val="bottom"/>
          </w:tcPr>
          <w:p w14:paraId="243C5A4C" w14:textId="06B7C849" w:rsidR="00D50C60" w:rsidRPr="00D50C60" w:rsidRDefault="00C070A0" w:rsidP="00D50C60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left="-43" w:right="6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39</w:t>
            </w:r>
            <w:r w:rsidR="00D50C60" w:rsidRPr="00D50C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887</w:t>
            </w:r>
          </w:p>
        </w:tc>
      </w:tr>
      <w:tr w:rsidR="00E52F10" w:rsidRPr="00FC274F" w14:paraId="5E1737C9" w14:textId="77777777" w:rsidTr="00E16686">
        <w:trPr>
          <w:trHeight w:val="70"/>
        </w:trPr>
        <w:tc>
          <w:tcPr>
            <w:tcW w:w="1122" w:type="pct"/>
          </w:tcPr>
          <w:p w14:paraId="7F92A4BF" w14:textId="1CA19CD5" w:rsidR="00E52F10" w:rsidRPr="00653000" w:rsidRDefault="00E52F10" w:rsidP="00653000">
            <w:pPr>
              <w:spacing w:line="228" w:lineRule="auto"/>
              <w:ind w:left="160" w:right="-90" w:firstLine="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5300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- </w:t>
            </w:r>
            <w:r w:rsidRPr="00653000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9" w:type="pct"/>
          </w:tcPr>
          <w:p w14:paraId="37C71DF0" w14:textId="77777777" w:rsidR="00E52F10" w:rsidRPr="00FC274F" w:rsidRDefault="00E52F10" w:rsidP="00E52F10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2" w:type="pct"/>
            <w:vAlign w:val="bottom"/>
          </w:tcPr>
          <w:p w14:paraId="6CD43F0D" w14:textId="22008689" w:rsidR="00E52F10" w:rsidRPr="00F7725C" w:rsidRDefault="00C070A0" w:rsidP="00BE143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="00F7725C" w:rsidRPr="00F7725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493</w:t>
            </w:r>
          </w:p>
        </w:tc>
        <w:tc>
          <w:tcPr>
            <w:tcW w:w="502" w:type="pct"/>
            <w:vAlign w:val="bottom"/>
          </w:tcPr>
          <w:p w14:paraId="2583BEC6" w14:textId="14F447D6" w:rsidR="00E52F10" w:rsidRPr="00F7725C" w:rsidRDefault="00E52F10" w:rsidP="005F6C9C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7725C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02" w:type="pct"/>
            <w:vAlign w:val="bottom"/>
          </w:tcPr>
          <w:p w14:paraId="4A3A7EE1" w14:textId="7A749F20" w:rsidR="00E52F10" w:rsidRPr="00F7725C" w:rsidRDefault="00E52F10" w:rsidP="005F6C9C">
            <w:pPr>
              <w:pStyle w:val="acctfourfigures"/>
              <w:tabs>
                <w:tab w:val="clear" w:pos="765"/>
                <w:tab w:val="decimal" w:pos="524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F7725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55" w:type="pct"/>
            <w:vAlign w:val="bottom"/>
          </w:tcPr>
          <w:p w14:paraId="41226C7C" w14:textId="763BD0CB" w:rsidR="00E52F10" w:rsidRPr="00F7725C" w:rsidRDefault="00C070A0" w:rsidP="00F4790C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right="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="00F7725C" w:rsidRPr="00F7725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493</w:t>
            </w:r>
          </w:p>
        </w:tc>
        <w:tc>
          <w:tcPr>
            <w:tcW w:w="89" w:type="pct"/>
            <w:vAlign w:val="bottom"/>
          </w:tcPr>
          <w:p w14:paraId="60A8965B" w14:textId="77777777" w:rsidR="00E52F10" w:rsidRPr="00F7725C" w:rsidRDefault="00E52F10" w:rsidP="00E52F1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3E9CFB93" w14:textId="74577128" w:rsidR="00E52F10" w:rsidRPr="00BE143D" w:rsidRDefault="00E52F10" w:rsidP="00BE143D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1904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F7725C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8" w:type="pct"/>
            <w:vAlign w:val="bottom"/>
          </w:tcPr>
          <w:p w14:paraId="276BFA10" w14:textId="77777777" w:rsidR="00E52F10" w:rsidRPr="00F7725C" w:rsidRDefault="00E52F10" w:rsidP="00E52F1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74651279" w14:textId="19D82598" w:rsidR="00E52F10" w:rsidRPr="00F7725C" w:rsidRDefault="00C070A0" w:rsidP="00E52F10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="00F7725C" w:rsidRPr="00F7725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493</w:t>
            </w:r>
          </w:p>
        </w:tc>
        <w:tc>
          <w:tcPr>
            <w:tcW w:w="89" w:type="pct"/>
            <w:vAlign w:val="bottom"/>
          </w:tcPr>
          <w:p w14:paraId="6482A3EA" w14:textId="77777777" w:rsidR="00E52F10" w:rsidRPr="00F7725C" w:rsidRDefault="00E52F10" w:rsidP="00E52F10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02D740DF" w14:textId="77D268BC" w:rsidR="00E52F10" w:rsidRPr="00F7725C" w:rsidRDefault="00E52F10" w:rsidP="00C51B1C">
            <w:pPr>
              <w:pStyle w:val="acctfourfigures"/>
              <w:tabs>
                <w:tab w:val="clear" w:pos="765"/>
                <w:tab w:val="decimal" w:pos="6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7725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16E05DF7" w14:textId="77777777" w:rsidR="00E52F10" w:rsidRPr="00F7725C" w:rsidRDefault="00E52F10" w:rsidP="00E52F10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" w:type="pct"/>
            <w:vAlign w:val="bottom"/>
          </w:tcPr>
          <w:p w14:paraId="388193FE" w14:textId="37F871A0" w:rsidR="00E52F10" w:rsidRPr="00F7725C" w:rsidRDefault="00C070A0" w:rsidP="001E67B2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left="-43" w:right="6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="00F7725C" w:rsidRPr="00F7725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493</w:t>
            </w:r>
          </w:p>
        </w:tc>
      </w:tr>
      <w:tr w:rsidR="008879E0" w:rsidRPr="00FC274F" w14:paraId="2A3B100B" w14:textId="77777777" w:rsidTr="00E16686">
        <w:trPr>
          <w:trHeight w:val="261"/>
        </w:trPr>
        <w:tc>
          <w:tcPr>
            <w:tcW w:w="1122" w:type="pct"/>
          </w:tcPr>
          <w:p w14:paraId="0E5BE0C0" w14:textId="77777777" w:rsidR="008879E0" w:rsidRDefault="008879E0" w:rsidP="00E52F10">
            <w:pPr>
              <w:spacing w:line="228" w:lineRule="auto"/>
              <w:ind w:left="180" w:hanging="180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</w:p>
          <w:p w14:paraId="61B735C5" w14:textId="77777777" w:rsidR="008879E0" w:rsidRPr="00452F69" w:rsidRDefault="008879E0" w:rsidP="00E52F10">
            <w:pPr>
              <w:spacing w:line="228" w:lineRule="auto"/>
              <w:ind w:left="180" w:hanging="18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89" w:type="pct"/>
          </w:tcPr>
          <w:p w14:paraId="4C96AE7E" w14:textId="77777777" w:rsidR="008879E0" w:rsidRPr="00FC274F" w:rsidRDefault="008879E0" w:rsidP="00E52F10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2" w:type="pct"/>
            <w:vAlign w:val="bottom"/>
          </w:tcPr>
          <w:p w14:paraId="4BB0EF24" w14:textId="77777777" w:rsidR="008879E0" w:rsidRPr="008D1F9F" w:rsidRDefault="008879E0" w:rsidP="00E52F10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502" w:type="pct"/>
            <w:vAlign w:val="bottom"/>
          </w:tcPr>
          <w:p w14:paraId="5DD309F9" w14:textId="77777777" w:rsidR="008879E0" w:rsidRPr="00C070A0" w:rsidRDefault="008879E0" w:rsidP="00E52F10">
            <w:pPr>
              <w:pStyle w:val="acctfourfigures"/>
              <w:tabs>
                <w:tab w:val="clear" w:pos="765"/>
                <w:tab w:val="decimal" w:pos="792"/>
              </w:tabs>
              <w:spacing w:line="228" w:lineRule="auto"/>
              <w:ind w:right="-8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502" w:type="pct"/>
            <w:vAlign w:val="bottom"/>
          </w:tcPr>
          <w:p w14:paraId="043283C1" w14:textId="77777777" w:rsidR="008879E0" w:rsidRPr="00C070A0" w:rsidRDefault="008879E0" w:rsidP="001E67B2">
            <w:pPr>
              <w:pStyle w:val="acctfourfigures"/>
              <w:tabs>
                <w:tab w:val="clear" w:pos="765"/>
                <w:tab w:val="decimal" w:pos="1248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355" w:type="pct"/>
            <w:vAlign w:val="bottom"/>
          </w:tcPr>
          <w:p w14:paraId="20F544FA" w14:textId="77777777" w:rsidR="008879E0" w:rsidRPr="00C070A0" w:rsidRDefault="008879E0" w:rsidP="00E52F10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9" w:type="pct"/>
            <w:vAlign w:val="bottom"/>
          </w:tcPr>
          <w:p w14:paraId="7C63F7B2" w14:textId="77777777" w:rsidR="008879E0" w:rsidRPr="008D1F9F" w:rsidRDefault="008879E0" w:rsidP="00E52F1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22224F71" w14:textId="77777777" w:rsidR="008879E0" w:rsidRPr="008D1F9F" w:rsidRDefault="008879E0" w:rsidP="00BE143D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left="-43" w:right="-1904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</w:p>
        </w:tc>
        <w:tc>
          <w:tcPr>
            <w:tcW w:w="88" w:type="pct"/>
            <w:vAlign w:val="bottom"/>
          </w:tcPr>
          <w:p w14:paraId="194E6B8F" w14:textId="77777777" w:rsidR="008879E0" w:rsidRPr="008D1F9F" w:rsidRDefault="008879E0" w:rsidP="00E52F1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708107B1" w14:textId="77777777" w:rsidR="008879E0" w:rsidRPr="008D1F9F" w:rsidRDefault="008879E0" w:rsidP="00E52F10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2110FABA" w14:textId="77777777" w:rsidR="008879E0" w:rsidRPr="008D1F9F" w:rsidRDefault="008879E0" w:rsidP="00E52F10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236F7AED" w14:textId="77777777" w:rsidR="008879E0" w:rsidRPr="00C070A0" w:rsidRDefault="008879E0" w:rsidP="00E52F10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86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9" w:type="pct"/>
            <w:vAlign w:val="bottom"/>
          </w:tcPr>
          <w:p w14:paraId="06CBA946" w14:textId="77777777" w:rsidR="008879E0" w:rsidRPr="008D1F9F" w:rsidRDefault="008879E0" w:rsidP="00E52F1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" w:type="pct"/>
            <w:vAlign w:val="bottom"/>
          </w:tcPr>
          <w:p w14:paraId="4E29875E" w14:textId="77777777" w:rsidR="008879E0" w:rsidRPr="00C070A0" w:rsidRDefault="008879E0" w:rsidP="001E67B2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left="-43" w:right="68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</w:tr>
      <w:tr w:rsidR="00977553" w:rsidRPr="00FC274F" w14:paraId="2F7419CC" w14:textId="77777777" w:rsidTr="00E16686">
        <w:trPr>
          <w:trHeight w:val="261"/>
        </w:trPr>
        <w:tc>
          <w:tcPr>
            <w:tcW w:w="1122" w:type="pct"/>
            <w:vAlign w:val="bottom"/>
          </w:tcPr>
          <w:p w14:paraId="04F326BD" w14:textId="77777777" w:rsidR="00977553" w:rsidRPr="00FC274F" w:rsidRDefault="00977553" w:rsidP="00977553">
            <w:pPr>
              <w:spacing w:line="228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89" w:type="pct"/>
            <w:vAlign w:val="bottom"/>
          </w:tcPr>
          <w:p w14:paraId="7F21DED9" w14:textId="77777777" w:rsidR="00977553" w:rsidRPr="00FC274F" w:rsidRDefault="00977553" w:rsidP="0097755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789" w:type="pct"/>
            <w:gridSpan w:val="12"/>
            <w:vAlign w:val="bottom"/>
          </w:tcPr>
          <w:p w14:paraId="516F21E4" w14:textId="77777777" w:rsidR="00977553" w:rsidRPr="00FC274F" w:rsidRDefault="00977553" w:rsidP="0097755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FC27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16686" w:rsidRPr="00FC274F" w14:paraId="0175B3A1" w14:textId="77777777" w:rsidTr="00E16686">
        <w:trPr>
          <w:trHeight w:val="261"/>
        </w:trPr>
        <w:tc>
          <w:tcPr>
            <w:tcW w:w="1122" w:type="pct"/>
            <w:vAlign w:val="bottom"/>
          </w:tcPr>
          <w:p w14:paraId="140E6527" w14:textId="77777777" w:rsidR="00977553" w:rsidRPr="00FC274F" w:rsidRDefault="00977553" w:rsidP="00977553">
            <w:pPr>
              <w:spacing w:line="228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89" w:type="pct"/>
            <w:vAlign w:val="bottom"/>
          </w:tcPr>
          <w:p w14:paraId="074B4BEF" w14:textId="77777777" w:rsidR="00977553" w:rsidRPr="00FC274F" w:rsidRDefault="00977553" w:rsidP="0097755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61" w:type="pct"/>
            <w:gridSpan w:val="4"/>
            <w:vAlign w:val="bottom"/>
          </w:tcPr>
          <w:p w14:paraId="6EACBD3A" w14:textId="77777777" w:rsidR="00977553" w:rsidRPr="00FC274F" w:rsidRDefault="00977553" w:rsidP="00977553">
            <w:pPr>
              <w:spacing w:line="228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FC27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9" w:type="pct"/>
          </w:tcPr>
          <w:p w14:paraId="73E45D1E" w14:textId="77777777" w:rsidR="00977553" w:rsidRPr="00FC274F" w:rsidRDefault="00977553" w:rsidP="0097755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39" w:type="pct"/>
            <w:gridSpan w:val="7"/>
            <w:tcBorders>
              <w:bottom w:val="single" w:sz="4" w:space="0" w:color="auto"/>
            </w:tcBorders>
            <w:vAlign w:val="bottom"/>
          </w:tcPr>
          <w:p w14:paraId="1AD53C44" w14:textId="77777777" w:rsidR="00977553" w:rsidRPr="00FC274F" w:rsidRDefault="00977553" w:rsidP="0097755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C27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16686" w:rsidRPr="00FC274F" w14:paraId="307C788F" w14:textId="77777777" w:rsidTr="00E16686">
        <w:trPr>
          <w:trHeight w:val="261"/>
        </w:trPr>
        <w:tc>
          <w:tcPr>
            <w:tcW w:w="1211" w:type="pct"/>
            <w:gridSpan w:val="2"/>
            <w:vAlign w:val="bottom"/>
          </w:tcPr>
          <w:p w14:paraId="1B78E070" w14:textId="5FD203F1" w:rsidR="00977553" w:rsidRPr="00FC274F" w:rsidRDefault="00977553" w:rsidP="00977553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C27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C070A0" w:rsidRPr="00C070A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</w:t>
            </w:r>
            <w:r w:rsidR="00B11C2B" w:rsidRPr="00B11C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1</w:t>
            </w:r>
            <w:r w:rsidRPr="00FC27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FC27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ธันวาคม</w:t>
            </w:r>
            <w:r w:rsidRPr="00FC27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502" w:type="pct"/>
            <w:tcBorders>
              <w:top w:val="single" w:sz="4" w:space="0" w:color="auto"/>
            </w:tcBorders>
            <w:vAlign w:val="bottom"/>
          </w:tcPr>
          <w:p w14:paraId="0746DDF7" w14:textId="77777777" w:rsidR="00977553" w:rsidRPr="00FC274F" w:rsidRDefault="00977553" w:rsidP="00977553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FC274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</w:t>
            </w: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02" w:type="pct"/>
            <w:tcBorders>
              <w:top w:val="single" w:sz="4" w:space="0" w:color="auto"/>
            </w:tcBorders>
            <w:vAlign w:val="bottom"/>
          </w:tcPr>
          <w:p w14:paraId="44BE1154" w14:textId="77777777" w:rsidR="00977553" w:rsidRPr="00FC274F" w:rsidRDefault="00977553" w:rsidP="0097755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02" w:type="pct"/>
            <w:tcBorders>
              <w:top w:val="single" w:sz="4" w:space="0" w:color="auto"/>
            </w:tcBorders>
            <w:vAlign w:val="bottom"/>
          </w:tcPr>
          <w:p w14:paraId="4AAB9560" w14:textId="77777777" w:rsidR="00977553" w:rsidRPr="00FC274F" w:rsidRDefault="00977553" w:rsidP="00977553">
            <w:pPr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</w:t>
            </w:r>
            <w:r w:rsidRPr="00FC274F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ที่วัดมูลค่าด้วยราคาทุนตัดจำหน่าย</w:t>
            </w:r>
          </w:p>
        </w:tc>
        <w:tc>
          <w:tcPr>
            <w:tcW w:w="355" w:type="pct"/>
            <w:tcBorders>
              <w:top w:val="single" w:sz="4" w:space="0" w:color="auto"/>
            </w:tcBorders>
            <w:vAlign w:val="bottom"/>
          </w:tcPr>
          <w:p w14:paraId="338E5B8B" w14:textId="77777777" w:rsidR="00977553" w:rsidRPr="00FC274F" w:rsidRDefault="00977553" w:rsidP="0097755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9" w:type="pct"/>
          </w:tcPr>
          <w:p w14:paraId="775AAAE6" w14:textId="77777777" w:rsidR="00977553" w:rsidRPr="00FC274F" w:rsidRDefault="00977553" w:rsidP="0097755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vAlign w:val="bottom"/>
          </w:tcPr>
          <w:p w14:paraId="6C5B3DBA" w14:textId="23E49F6F" w:rsidR="00977553" w:rsidRPr="00FC274F" w:rsidRDefault="00977553" w:rsidP="0097755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C274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88" w:type="pct"/>
            <w:tcBorders>
              <w:top w:val="single" w:sz="4" w:space="0" w:color="auto"/>
            </w:tcBorders>
          </w:tcPr>
          <w:p w14:paraId="035BF24C" w14:textId="77777777" w:rsidR="00977553" w:rsidRPr="00FC274F" w:rsidRDefault="00977553" w:rsidP="0097755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vAlign w:val="bottom"/>
          </w:tcPr>
          <w:p w14:paraId="796B0C79" w14:textId="6C3E3D58" w:rsidR="00977553" w:rsidRPr="00FC274F" w:rsidRDefault="00977553" w:rsidP="0097755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C274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1ACA6702" w14:textId="77777777" w:rsidR="00977553" w:rsidRPr="00FC274F" w:rsidRDefault="00977553" w:rsidP="00977553">
            <w:pPr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vAlign w:val="bottom"/>
          </w:tcPr>
          <w:p w14:paraId="61DE84AD" w14:textId="7483B9B0" w:rsidR="00977553" w:rsidRPr="00FC274F" w:rsidRDefault="00977553" w:rsidP="00977553">
            <w:pPr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FC274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3094CF98" w14:textId="77777777" w:rsidR="00977553" w:rsidRPr="00FC274F" w:rsidRDefault="00977553" w:rsidP="0097755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57ECBF87" w14:textId="77777777" w:rsidR="00977553" w:rsidRPr="00FC274F" w:rsidRDefault="00977553" w:rsidP="0097755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77553" w:rsidRPr="00FC274F" w14:paraId="2315AE87" w14:textId="77777777" w:rsidTr="00E16686">
        <w:trPr>
          <w:trHeight w:val="261"/>
        </w:trPr>
        <w:tc>
          <w:tcPr>
            <w:tcW w:w="1122" w:type="pct"/>
          </w:tcPr>
          <w:p w14:paraId="3229C99C" w14:textId="77777777" w:rsidR="00977553" w:rsidRPr="00FC274F" w:rsidRDefault="00977553" w:rsidP="00977553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9" w:type="pct"/>
          </w:tcPr>
          <w:p w14:paraId="08284057" w14:textId="77777777" w:rsidR="00977553" w:rsidRPr="00FC274F" w:rsidRDefault="00977553" w:rsidP="0097755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3789" w:type="pct"/>
            <w:gridSpan w:val="12"/>
          </w:tcPr>
          <w:p w14:paraId="0B38F4D8" w14:textId="77777777" w:rsidR="00977553" w:rsidRPr="00FC274F" w:rsidRDefault="00977553" w:rsidP="0097755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FC274F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FC274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FC274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E16686" w:rsidRPr="00FC274F" w14:paraId="654A1AEB" w14:textId="77777777" w:rsidTr="00E16686">
        <w:trPr>
          <w:trHeight w:val="261"/>
        </w:trPr>
        <w:tc>
          <w:tcPr>
            <w:tcW w:w="1122" w:type="pct"/>
          </w:tcPr>
          <w:p w14:paraId="54352B59" w14:textId="77777777" w:rsidR="00977553" w:rsidRPr="00FC274F" w:rsidRDefault="00977553" w:rsidP="00977553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C27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9" w:type="pct"/>
          </w:tcPr>
          <w:p w14:paraId="16CCCB5A" w14:textId="77777777" w:rsidR="00977553" w:rsidRPr="00FC274F" w:rsidRDefault="00977553" w:rsidP="0097755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2" w:type="pct"/>
          </w:tcPr>
          <w:p w14:paraId="49A20340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" w:type="pct"/>
          </w:tcPr>
          <w:p w14:paraId="676399FF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" w:type="pct"/>
          </w:tcPr>
          <w:p w14:paraId="7317AD1E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</w:tcPr>
          <w:p w14:paraId="6E593DCC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</w:tcPr>
          <w:p w14:paraId="70A4BC82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</w:tcPr>
          <w:p w14:paraId="7AE0BBBD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</w:tcPr>
          <w:p w14:paraId="1A8F2CE3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</w:tcPr>
          <w:p w14:paraId="01B9B13F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</w:tcPr>
          <w:p w14:paraId="4BD17AE1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</w:tcPr>
          <w:p w14:paraId="3E63DE09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</w:tcPr>
          <w:p w14:paraId="1849D703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" w:type="pct"/>
          </w:tcPr>
          <w:p w14:paraId="63CA5C77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79E0" w:rsidRPr="00FC274F" w14:paraId="5F907294" w14:textId="77777777" w:rsidTr="00E16686">
        <w:trPr>
          <w:trHeight w:val="261"/>
        </w:trPr>
        <w:tc>
          <w:tcPr>
            <w:tcW w:w="1122" w:type="pct"/>
          </w:tcPr>
          <w:p w14:paraId="66F79378" w14:textId="5ADFF92F" w:rsidR="008879E0" w:rsidRPr="00FC274F" w:rsidRDefault="008879E0" w:rsidP="008879E0">
            <w:pPr>
              <w:spacing w:line="228" w:lineRule="auto"/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9" w:type="pct"/>
          </w:tcPr>
          <w:p w14:paraId="42E1443A" w14:textId="77777777" w:rsidR="008879E0" w:rsidRPr="00FC274F" w:rsidRDefault="008879E0" w:rsidP="008879E0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2" w:type="pct"/>
            <w:vAlign w:val="bottom"/>
          </w:tcPr>
          <w:p w14:paraId="30B6F7A8" w14:textId="5D6775DC" w:rsidR="008879E0" w:rsidRPr="00435114" w:rsidRDefault="008879E0" w:rsidP="00180E9A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351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02" w:type="pct"/>
            <w:vAlign w:val="bottom"/>
          </w:tcPr>
          <w:p w14:paraId="383ECCB2" w14:textId="65216770" w:rsidR="008879E0" w:rsidRPr="00FC274F" w:rsidRDefault="008879E0" w:rsidP="008879E0">
            <w:pPr>
              <w:pStyle w:val="acctfourfigures"/>
              <w:tabs>
                <w:tab w:val="clear" w:pos="765"/>
                <w:tab w:val="decimal" w:pos="79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502" w:type="pct"/>
            <w:vAlign w:val="bottom"/>
          </w:tcPr>
          <w:p w14:paraId="0F080F06" w14:textId="4D8A30D1" w:rsidR="008879E0" w:rsidRPr="00FC274F" w:rsidRDefault="008879E0" w:rsidP="008879E0">
            <w:pPr>
              <w:pStyle w:val="acctfourfigures"/>
              <w:tabs>
                <w:tab w:val="clear" w:pos="765"/>
                <w:tab w:val="decimal" w:pos="109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62</w:t>
            </w:r>
            <w:r w:rsidRPr="00FC274F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4</w:t>
            </w:r>
            <w:r w:rsidRPr="00B11C2B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1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4</w:t>
            </w:r>
          </w:p>
        </w:tc>
        <w:tc>
          <w:tcPr>
            <w:tcW w:w="355" w:type="pct"/>
            <w:vAlign w:val="bottom"/>
          </w:tcPr>
          <w:p w14:paraId="65501968" w14:textId="497FA8CD" w:rsidR="008879E0" w:rsidRPr="00FC274F" w:rsidRDefault="008879E0" w:rsidP="008879E0">
            <w:pPr>
              <w:pStyle w:val="acctfourfigures"/>
              <w:tabs>
                <w:tab w:val="clear" w:pos="765"/>
                <w:tab w:val="decimal" w:pos="884"/>
              </w:tabs>
              <w:spacing w:line="228" w:lineRule="auto"/>
              <w:ind w:right="-360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62</w:t>
            </w:r>
            <w:r w:rsidRPr="00FC274F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4</w:t>
            </w:r>
            <w:r w:rsidRPr="00B11C2B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1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4</w:t>
            </w:r>
          </w:p>
        </w:tc>
        <w:tc>
          <w:tcPr>
            <w:tcW w:w="89" w:type="pct"/>
            <w:vAlign w:val="bottom"/>
          </w:tcPr>
          <w:p w14:paraId="4CEBA7B0" w14:textId="77777777" w:rsidR="008879E0" w:rsidRPr="00FC274F" w:rsidRDefault="008879E0" w:rsidP="008879E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4203A58B" w14:textId="417BA95F" w:rsidR="008879E0" w:rsidRPr="00FC274F" w:rsidRDefault="008879E0" w:rsidP="008879E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88" w:type="pct"/>
            <w:vAlign w:val="bottom"/>
          </w:tcPr>
          <w:p w14:paraId="20F2A99A" w14:textId="77777777" w:rsidR="008879E0" w:rsidRPr="00FC274F" w:rsidRDefault="008879E0" w:rsidP="008879E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66CED06B" w14:textId="401D86BD" w:rsidR="008879E0" w:rsidRPr="00FC274F" w:rsidRDefault="008879E0" w:rsidP="002D4046">
            <w:pPr>
              <w:pStyle w:val="acctfourfigures"/>
              <w:tabs>
                <w:tab w:val="clear" w:pos="765"/>
                <w:tab w:val="decimal" w:pos="69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271E7410" w14:textId="77777777" w:rsidR="008879E0" w:rsidRPr="00FC274F" w:rsidRDefault="008879E0" w:rsidP="008879E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6C2A6DCD" w14:textId="47C6E9B6" w:rsidR="008879E0" w:rsidRPr="00FC274F" w:rsidRDefault="008879E0" w:rsidP="008879E0">
            <w:pPr>
              <w:pStyle w:val="acctfourfigures"/>
              <w:tabs>
                <w:tab w:val="clear" w:pos="765"/>
                <w:tab w:val="decimal" w:pos="94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64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B11C2B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0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49</w:t>
            </w:r>
          </w:p>
        </w:tc>
        <w:tc>
          <w:tcPr>
            <w:tcW w:w="89" w:type="pct"/>
            <w:vAlign w:val="bottom"/>
          </w:tcPr>
          <w:p w14:paraId="32C34CCE" w14:textId="77777777" w:rsidR="008879E0" w:rsidRPr="00FC274F" w:rsidRDefault="008879E0" w:rsidP="008879E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" w:type="pct"/>
            <w:vAlign w:val="bottom"/>
          </w:tcPr>
          <w:p w14:paraId="35B4438E" w14:textId="3500B7EB" w:rsidR="008879E0" w:rsidRPr="00FC274F" w:rsidRDefault="008879E0" w:rsidP="002D4046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64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B11C2B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0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49</w:t>
            </w:r>
          </w:p>
        </w:tc>
      </w:tr>
      <w:tr w:rsidR="008879E0" w:rsidRPr="00FC274F" w14:paraId="31C75022" w14:textId="77777777" w:rsidTr="00E16686">
        <w:trPr>
          <w:trHeight w:val="261"/>
        </w:trPr>
        <w:tc>
          <w:tcPr>
            <w:tcW w:w="1122" w:type="pct"/>
          </w:tcPr>
          <w:p w14:paraId="05680119" w14:textId="368D1A51" w:rsidR="008879E0" w:rsidRPr="00FC274F" w:rsidRDefault="008879E0" w:rsidP="00977553">
            <w:pPr>
              <w:spacing w:line="228" w:lineRule="auto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สินทรัพย์อนุพันธ์</w:t>
            </w:r>
          </w:p>
        </w:tc>
        <w:tc>
          <w:tcPr>
            <w:tcW w:w="89" w:type="pct"/>
          </w:tcPr>
          <w:p w14:paraId="01FECF43" w14:textId="77777777" w:rsidR="008879E0" w:rsidRPr="00FC274F" w:rsidRDefault="008879E0" w:rsidP="0097755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2" w:type="pct"/>
            <w:vAlign w:val="bottom"/>
          </w:tcPr>
          <w:p w14:paraId="2761F324" w14:textId="77777777" w:rsidR="008879E0" w:rsidRPr="00C070A0" w:rsidRDefault="008879E0" w:rsidP="00977553">
            <w:pPr>
              <w:pStyle w:val="acctfourfigures"/>
              <w:tabs>
                <w:tab w:val="clear" w:pos="765"/>
                <w:tab w:val="decimal" w:pos="109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02" w:type="pct"/>
            <w:vAlign w:val="bottom"/>
          </w:tcPr>
          <w:p w14:paraId="73B96F97" w14:textId="77777777" w:rsidR="008879E0" w:rsidRPr="00FC274F" w:rsidRDefault="008879E0" w:rsidP="00977553">
            <w:pPr>
              <w:pStyle w:val="acctfourfigures"/>
              <w:tabs>
                <w:tab w:val="clear" w:pos="765"/>
                <w:tab w:val="decimal" w:pos="79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502" w:type="pct"/>
            <w:vAlign w:val="bottom"/>
          </w:tcPr>
          <w:p w14:paraId="2BFAD796" w14:textId="77777777" w:rsidR="008879E0" w:rsidRPr="00FC274F" w:rsidRDefault="008879E0" w:rsidP="00977553">
            <w:pPr>
              <w:pStyle w:val="acctfourfigures"/>
              <w:tabs>
                <w:tab w:val="clear" w:pos="765"/>
                <w:tab w:val="decimal" w:pos="79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355" w:type="pct"/>
            <w:vAlign w:val="bottom"/>
          </w:tcPr>
          <w:p w14:paraId="512D6657" w14:textId="77777777" w:rsidR="008879E0" w:rsidRPr="00C070A0" w:rsidRDefault="008879E0" w:rsidP="00FA5351">
            <w:pPr>
              <w:pStyle w:val="acctfourfigures"/>
              <w:tabs>
                <w:tab w:val="clear" w:pos="765"/>
                <w:tab w:val="decimal" w:pos="884"/>
              </w:tabs>
              <w:spacing w:line="228" w:lineRule="auto"/>
              <w:ind w:right="-36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" w:type="pct"/>
            <w:vAlign w:val="bottom"/>
          </w:tcPr>
          <w:p w14:paraId="55BBF112" w14:textId="77777777" w:rsidR="008879E0" w:rsidRPr="00FC274F" w:rsidRDefault="008879E0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261C14BC" w14:textId="77777777" w:rsidR="008879E0" w:rsidRPr="00FC274F" w:rsidRDefault="008879E0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88" w:type="pct"/>
            <w:vAlign w:val="bottom"/>
          </w:tcPr>
          <w:p w14:paraId="1E5437EE" w14:textId="77777777" w:rsidR="008879E0" w:rsidRPr="00FC274F" w:rsidRDefault="008879E0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1FF271D1" w14:textId="77777777" w:rsidR="008879E0" w:rsidRPr="00C070A0" w:rsidRDefault="008879E0" w:rsidP="00977553">
            <w:pPr>
              <w:pStyle w:val="acctfourfigures"/>
              <w:tabs>
                <w:tab w:val="clear" w:pos="765"/>
                <w:tab w:val="decimal" w:pos="94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" w:type="pct"/>
            <w:vAlign w:val="bottom"/>
          </w:tcPr>
          <w:p w14:paraId="330515ED" w14:textId="77777777" w:rsidR="008879E0" w:rsidRPr="00FC274F" w:rsidRDefault="008879E0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6526E502" w14:textId="77777777" w:rsidR="008879E0" w:rsidRPr="00FC274F" w:rsidRDefault="008879E0" w:rsidP="00977553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202C7B9C" w14:textId="77777777" w:rsidR="008879E0" w:rsidRPr="00FC274F" w:rsidRDefault="008879E0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" w:type="pct"/>
            <w:vAlign w:val="bottom"/>
          </w:tcPr>
          <w:p w14:paraId="658EC924" w14:textId="77777777" w:rsidR="008879E0" w:rsidRPr="00C070A0" w:rsidRDefault="008879E0" w:rsidP="002D4046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879E0" w:rsidRPr="00FC274F" w14:paraId="6A480370" w14:textId="77777777" w:rsidTr="00E16686">
        <w:trPr>
          <w:trHeight w:val="261"/>
        </w:trPr>
        <w:tc>
          <w:tcPr>
            <w:tcW w:w="1122" w:type="pct"/>
          </w:tcPr>
          <w:p w14:paraId="5CC7805E" w14:textId="2657E71C" w:rsidR="008879E0" w:rsidRPr="00FC274F" w:rsidRDefault="008879E0" w:rsidP="00AA0EAE">
            <w:pPr>
              <w:spacing w:line="228" w:lineRule="auto"/>
              <w:ind w:left="160" w:right="-90" w:firstLine="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89" w:type="pct"/>
          </w:tcPr>
          <w:p w14:paraId="6C9486D7" w14:textId="77777777" w:rsidR="008879E0" w:rsidRPr="00FC274F" w:rsidRDefault="008879E0" w:rsidP="008879E0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2" w:type="pct"/>
            <w:vAlign w:val="bottom"/>
          </w:tcPr>
          <w:p w14:paraId="1905C724" w14:textId="4657DC26" w:rsidR="008879E0" w:rsidRPr="00C070A0" w:rsidRDefault="008879E0" w:rsidP="00180E9A">
            <w:pPr>
              <w:pStyle w:val="acctfourfigures"/>
              <w:tabs>
                <w:tab w:val="clear" w:pos="765"/>
                <w:tab w:val="decimal" w:pos="109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FC27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11C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</w:t>
            </w:r>
          </w:p>
        </w:tc>
        <w:tc>
          <w:tcPr>
            <w:tcW w:w="502" w:type="pct"/>
            <w:vAlign w:val="bottom"/>
          </w:tcPr>
          <w:p w14:paraId="0DB56C40" w14:textId="33A584E8" w:rsidR="008879E0" w:rsidRPr="00FC274F" w:rsidRDefault="008879E0" w:rsidP="00FC3BC5">
            <w:pPr>
              <w:pStyle w:val="acctfourfigures"/>
              <w:tabs>
                <w:tab w:val="clear" w:pos="765"/>
                <w:tab w:val="decimal" w:pos="79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502" w:type="pct"/>
            <w:vAlign w:val="bottom"/>
          </w:tcPr>
          <w:p w14:paraId="04068143" w14:textId="6FE88FB8" w:rsidR="008879E0" w:rsidRPr="00FC274F" w:rsidRDefault="008879E0" w:rsidP="008879E0">
            <w:pPr>
              <w:pStyle w:val="acctfourfigures"/>
              <w:tabs>
                <w:tab w:val="clear" w:pos="765"/>
                <w:tab w:val="decimal" w:pos="79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355" w:type="pct"/>
            <w:vAlign w:val="bottom"/>
          </w:tcPr>
          <w:p w14:paraId="089988B0" w14:textId="47DE8512" w:rsidR="008879E0" w:rsidRPr="00C070A0" w:rsidRDefault="008879E0" w:rsidP="008879E0">
            <w:pPr>
              <w:pStyle w:val="acctfourfigures"/>
              <w:tabs>
                <w:tab w:val="clear" w:pos="765"/>
                <w:tab w:val="decimal" w:pos="884"/>
              </w:tabs>
              <w:spacing w:line="228" w:lineRule="auto"/>
              <w:ind w:right="-36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FC27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</w:t>
            </w:r>
          </w:p>
        </w:tc>
        <w:tc>
          <w:tcPr>
            <w:tcW w:w="89" w:type="pct"/>
            <w:vAlign w:val="bottom"/>
          </w:tcPr>
          <w:p w14:paraId="051D74E6" w14:textId="77777777" w:rsidR="008879E0" w:rsidRPr="00FC274F" w:rsidRDefault="008879E0" w:rsidP="008879E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561A4E6E" w14:textId="3EA3EDDD" w:rsidR="008879E0" w:rsidRPr="00FC274F" w:rsidRDefault="008879E0" w:rsidP="008879E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88" w:type="pct"/>
            <w:vAlign w:val="bottom"/>
          </w:tcPr>
          <w:p w14:paraId="4A3FB89D" w14:textId="77777777" w:rsidR="008879E0" w:rsidRPr="00FC274F" w:rsidRDefault="008879E0" w:rsidP="008879E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099A3309" w14:textId="31E90776" w:rsidR="008879E0" w:rsidRPr="00C070A0" w:rsidRDefault="008879E0" w:rsidP="00AA0EAE">
            <w:pPr>
              <w:pStyle w:val="acctfourfigures"/>
              <w:tabs>
                <w:tab w:val="clear" w:pos="765"/>
                <w:tab w:val="decimal" w:pos="94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FC27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</w:t>
            </w:r>
          </w:p>
        </w:tc>
        <w:tc>
          <w:tcPr>
            <w:tcW w:w="89" w:type="pct"/>
            <w:vAlign w:val="bottom"/>
          </w:tcPr>
          <w:p w14:paraId="7BA48522" w14:textId="77777777" w:rsidR="008879E0" w:rsidRPr="00FC274F" w:rsidRDefault="008879E0" w:rsidP="008879E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71945146" w14:textId="53CFFAFB" w:rsidR="008879E0" w:rsidRPr="00FC274F" w:rsidRDefault="008879E0" w:rsidP="002D4046">
            <w:pPr>
              <w:pStyle w:val="acctfourfigures"/>
              <w:tabs>
                <w:tab w:val="clear" w:pos="765"/>
                <w:tab w:val="decimal" w:pos="69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61FEE83C" w14:textId="77777777" w:rsidR="008879E0" w:rsidRPr="00FC274F" w:rsidRDefault="008879E0" w:rsidP="008879E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" w:type="pct"/>
            <w:vAlign w:val="bottom"/>
          </w:tcPr>
          <w:p w14:paraId="0B201EBE" w14:textId="6CDC431A" w:rsidR="008879E0" w:rsidRPr="00C070A0" w:rsidRDefault="008879E0" w:rsidP="002D4046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FC27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</w:t>
            </w:r>
          </w:p>
        </w:tc>
      </w:tr>
      <w:tr w:rsidR="00E16686" w:rsidRPr="00FC274F" w14:paraId="5F8C0855" w14:textId="77777777" w:rsidTr="00E16686">
        <w:trPr>
          <w:trHeight w:val="261"/>
        </w:trPr>
        <w:tc>
          <w:tcPr>
            <w:tcW w:w="1122" w:type="pct"/>
          </w:tcPr>
          <w:p w14:paraId="49331F52" w14:textId="6677DCD0" w:rsidR="00977553" w:rsidRPr="00FC274F" w:rsidRDefault="00977553" w:rsidP="00AA0EAE">
            <w:pPr>
              <w:spacing w:line="228" w:lineRule="auto"/>
              <w:ind w:left="160" w:right="-90" w:firstLine="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9" w:type="pct"/>
          </w:tcPr>
          <w:p w14:paraId="49457743" w14:textId="77777777" w:rsidR="00977553" w:rsidRPr="00FC274F" w:rsidRDefault="00977553" w:rsidP="0097755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2" w:type="pct"/>
            <w:vAlign w:val="bottom"/>
          </w:tcPr>
          <w:p w14:paraId="08FD2374" w14:textId="38421C9A" w:rsidR="00977553" w:rsidRPr="00435114" w:rsidRDefault="00C070A0" w:rsidP="00977553">
            <w:pPr>
              <w:pStyle w:val="acctfourfigures"/>
              <w:tabs>
                <w:tab w:val="clear" w:pos="765"/>
                <w:tab w:val="decimal" w:pos="109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</w:t>
            </w:r>
            <w:r w:rsidR="00977553" w:rsidRPr="004351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855</w:t>
            </w:r>
          </w:p>
        </w:tc>
        <w:tc>
          <w:tcPr>
            <w:tcW w:w="502" w:type="pct"/>
            <w:vAlign w:val="bottom"/>
          </w:tcPr>
          <w:p w14:paraId="7245D202" w14:textId="5092A4A3" w:rsidR="00977553" w:rsidRPr="00FC274F" w:rsidRDefault="00977553" w:rsidP="00977553">
            <w:pPr>
              <w:pStyle w:val="acctfourfigures"/>
              <w:tabs>
                <w:tab w:val="clear" w:pos="765"/>
                <w:tab w:val="decimal" w:pos="79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02" w:type="pct"/>
            <w:vAlign w:val="bottom"/>
          </w:tcPr>
          <w:p w14:paraId="7B9691C1" w14:textId="24C2EBFD" w:rsidR="00977553" w:rsidRPr="00FC274F" w:rsidRDefault="00977553" w:rsidP="00977553">
            <w:pPr>
              <w:pStyle w:val="acctfourfigures"/>
              <w:tabs>
                <w:tab w:val="clear" w:pos="765"/>
                <w:tab w:val="decimal" w:pos="79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55" w:type="pct"/>
            <w:vAlign w:val="bottom"/>
          </w:tcPr>
          <w:p w14:paraId="5A62A334" w14:textId="4D2F8BCA" w:rsidR="00977553" w:rsidRPr="00FC274F" w:rsidRDefault="00C070A0" w:rsidP="00FA5351">
            <w:pPr>
              <w:pStyle w:val="acctfourfigures"/>
              <w:tabs>
                <w:tab w:val="clear" w:pos="765"/>
                <w:tab w:val="decimal" w:pos="884"/>
              </w:tabs>
              <w:spacing w:line="228" w:lineRule="auto"/>
              <w:ind w:right="-360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  <w:r w:rsidR="00977553" w:rsidRPr="00FC27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855</w:t>
            </w:r>
          </w:p>
        </w:tc>
        <w:tc>
          <w:tcPr>
            <w:tcW w:w="89" w:type="pct"/>
            <w:vAlign w:val="bottom"/>
          </w:tcPr>
          <w:p w14:paraId="151BF91B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6D3033E8" w14:textId="1E275C29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88" w:type="pct"/>
            <w:vAlign w:val="bottom"/>
          </w:tcPr>
          <w:p w14:paraId="6D4446D6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6F5E6DCF" w14:textId="5F7EE946" w:rsidR="00977553" w:rsidRPr="00FC274F" w:rsidRDefault="00C070A0" w:rsidP="00977553">
            <w:pPr>
              <w:pStyle w:val="acctfourfigures"/>
              <w:tabs>
                <w:tab w:val="clear" w:pos="765"/>
                <w:tab w:val="decimal" w:pos="94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  <w:r w:rsidR="00977553" w:rsidRPr="00FC27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855</w:t>
            </w:r>
          </w:p>
        </w:tc>
        <w:tc>
          <w:tcPr>
            <w:tcW w:w="89" w:type="pct"/>
            <w:vAlign w:val="bottom"/>
          </w:tcPr>
          <w:p w14:paraId="14A797F6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7C7D7249" w14:textId="1C49E886" w:rsidR="00977553" w:rsidRPr="00FC274F" w:rsidRDefault="00977553" w:rsidP="002D4046">
            <w:pPr>
              <w:pStyle w:val="acctfourfigures"/>
              <w:tabs>
                <w:tab w:val="clear" w:pos="765"/>
                <w:tab w:val="decimal" w:pos="69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73964404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" w:type="pct"/>
            <w:vAlign w:val="bottom"/>
          </w:tcPr>
          <w:p w14:paraId="66BC4410" w14:textId="6486A7C5" w:rsidR="00977553" w:rsidRPr="00FC274F" w:rsidRDefault="00C070A0" w:rsidP="002D4046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  <w:r w:rsidR="00977553" w:rsidRPr="00FC27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855</w:t>
            </w:r>
          </w:p>
        </w:tc>
      </w:tr>
      <w:tr w:rsidR="00E16686" w:rsidRPr="00FC274F" w14:paraId="5BC4541D" w14:textId="77777777" w:rsidTr="00E16686">
        <w:trPr>
          <w:trHeight w:val="144"/>
        </w:trPr>
        <w:tc>
          <w:tcPr>
            <w:tcW w:w="1122" w:type="pct"/>
          </w:tcPr>
          <w:p w14:paraId="4388895B" w14:textId="77777777" w:rsidR="00977553" w:rsidRPr="00F372AB" w:rsidRDefault="00977553" w:rsidP="00977553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89" w:type="pct"/>
          </w:tcPr>
          <w:p w14:paraId="680A4FFB" w14:textId="77777777" w:rsidR="00977553" w:rsidRPr="00F372AB" w:rsidRDefault="00977553" w:rsidP="0097755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  <w:lang w:val="en-US" w:bidi="th-TH"/>
              </w:rPr>
            </w:pPr>
          </w:p>
        </w:tc>
        <w:tc>
          <w:tcPr>
            <w:tcW w:w="502" w:type="pct"/>
            <w:vAlign w:val="bottom"/>
          </w:tcPr>
          <w:p w14:paraId="6EAB4DE9" w14:textId="77777777" w:rsidR="00977553" w:rsidRPr="00F372AB" w:rsidRDefault="00977553" w:rsidP="00977553">
            <w:pPr>
              <w:pStyle w:val="acctfourfigures"/>
              <w:tabs>
                <w:tab w:val="clear" w:pos="765"/>
                <w:tab w:val="decimal" w:pos="109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502" w:type="pct"/>
            <w:vAlign w:val="bottom"/>
          </w:tcPr>
          <w:p w14:paraId="3CD8DBE8" w14:textId="77777777" w:rsidR="00977553" w:rsidRPr="00F372AB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02" w:type="pct"/>
            <w:vAlign w:val="bottom"/>
          </w:tcPr>
          <w:p w14:paraId="66791B49" w14:textId="77777777" w:rsidR="00977553" w:rsidRPr="00F372AB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355" w:type="pct"/>
            <w:vAlign w:val="bottom"/>
          </w:tcPr>
          <w:p w14:paraId="4F18AEB6" w14:textId="77777777" w:rsidR="00977553" w:rsidRPr="00F372AB" w:rsidRDefault="00977553" w:rsidP="00FA5351">
            <w:pPr>
              <w:pStyle w:val="acctfourfigures"/>
              <w:tabs>
                <w:tab w:val="clear" w:pos="765"/>
                <w:tab w:val="decimal" w:pos="595"/>
                <w:tab w:val="decimal" w:pos="88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9" w:type="pct"/>
            <w:vAlign w:val="bottom"/>
          </w:tcPr>
          <w:p w14:paraId="00F36B3D" w14:textId="77777777" w:rsidR="00977553" w:rsidRPr="00F372AB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384" w:type="pct"/>
            <w:vAlign w:val="bottom"/>
          </w:tcPr>
          <w:p w14:paraId="1565C4F3" w14:textId="77777777" w:rsidR="00977553" w:rsidRPr="00F372AB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8" w:type="pct"/>
            <w:vAlign w:val="bottom"/>
          </w:tcPr>
          <w:p w14:paraId="7C41642F" w14:textId="77777777" w:rsidR="00977553" w:rsidRPr="00F372AB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384" w:type="pct"/>
            <w:vAlign w:val="bottom"/>
          </w:tcPr>
          <w:p w14:paraId="73AD5678" w14:textId="77777777" w:rsidR="00977553" w:rsidRPr="00F372AB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9" w:type="pct"/>
            <w:vAlign w:val="bottom"/>
          </w:tcPr>
          <w:p w14:paraId="5BDB37B2" w14:textId="77777777" w:rsidR="00977553" w:rsidRPr="00F372AB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384" w:type="pct"/>
            <w:vAlign w:val="bottom"/>
          </w:tcPr>
          <w:p w14:paraId="03F49C7B" w14:textId="77777777" w:rsidR="00977553" w:rsidRPr="00F372AB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9" w:type="pct"/>
            <w:vAlign w:val="bottom"/>
          </w:tcPr>
          <w:p w14:paraId="5A23D4FA" w14:textId="77777777" w:rsidR="00977553" w:rsidRPr="00F372AB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421" w:type="pct"/>
            <w:vAlign w:val="bottom"/>
          </w:tcPr>
          <w:p w14:paraId="2BAE60CD" w14:textId="77777777" w:rsidR="00977553" w:rsidRPr="00F372AB" w:rsidRDefault="00977553" w:rsidP="002D404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E16686" w:rsidRPr="00FC274F" w14:paraId="3990897F" w14:textId="77777777" w:rsidTr="00E16686">
        <w:trPr>
          <w:trHeight w:val="261"/>
        </w:trPr>
        <w:tc>
          <w:tcPr>
            <w:tcW w:w="1122" w:type="pct"/>
          </w:tcPr>
          <w:p w14:paraId="15DBCCDB" w14:textId="77777777" w:rsidR="00977553" w:rsidRPr="00FC274F" w:rsidRDefault="00977553" w:rsidP="00977553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C27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9" w:type="pct"/>
          </w:tcPr>
          <w:p w14:paraId="2C4EABC0" w14:textId="77777777" w:rsidR="00977553" w:rsidRPr="00FC274F" w:rsidRDefault="00977553" w:rsidP="0097755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2" w:type="pct"/>
            <w:vAlign w:val="bottom"/>
          </w:tcPr>
          <w:p w14:paraId="611FB572" w14:textId="77777777" w:rsidR="00977553" w:rsidRPr="00435114" w:rsidRDefault="00977553" w:rsidP="00977553">
            <w:pPr>
              <w:pStyle w:val="acctfourfigures"/>
              <w:tabs>
                <w:tab w:val="clear" w:pos="765"/>
                <w:tab w:val="decimal" w:pos="109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02" w:type="pct"/>
            <w:vAlign w:val="bottom"/>
          </w:tcPr>
          <w:p w14:paraId="1880C84F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" w:type="pct"/>
            <w:vAlign w:val="bottom"/>
          </w:tcPr>
          <w:p w14:paraId="1F9135C6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vAlign w:val="bottom"/>
          </w:tcPr>
          <w:p w14:paraId="20C8B3D0" w14:textId="77777777" w:rsidR="00977553" w:rsidRPr="00FC274F" w:rsidRDefault="00977553" w:rsidP="00FA5351">
            <w:pPr>
              <w:pStyle w:val="acctfourfigures"/>
              <w:tabs>
                <w:tab w:val="clear" w:pos="765"/>
                <w:tab w:val="decimal" w:pos="595"/>
                <w:tab w:val="decimal" w:pos="88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4EA705F5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789C6835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  <w:vAlign w:val="bottom"/>
          </w:tcPr>
          <w:p w14:paraId="2356C226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52630040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3B0D65ED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0C0C044D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440DB139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" w:type="pct"/>
            <w:vAlign w:val="bottom"/>
          </w:tcPr>
          <w:p w14:paraId="5C54BAD6" w14:textId="77777777" w:rsidR="00977553" w:rsidRPr="00FC274F" w:rsidRDefault="00977553" w:rsidP="002D404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6686" w:rsidRPr="00FC274F" w14:paraId="73D18620" w14:textId="77777777" w:rsidTr="00E16686">
        <w:trPr>
          <w:trHeight w:val="70"/>
        </w:trPr>
        <w:tc>
          <w:tcPr>
            <w:tcW w:w="1122" w:type="pct"/>
          </w:tcPr>
          <w:p w14:paraId="78F79A3C" w14:textId="583334B3" w:rsidR="00977553" w:rsidRPr="00FC274F" w:rsidRDefault="00977553" w:rsidP="00977553">
            <w:pPr>
              <w:spacing w:line="228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9" w:type="pct"/>
          </w:tcPr>
          <w:p w14:paraId="4DE4EC7A" w14:textId="77777777" w:rsidR="00977553" w:rsidRPr="00FC274F" w:rsidRDefault="00977553" w:rsidP="0097755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2" w:type="pct"/>
            <w:vAlign w:val="bottom"/>
          </w:tcPr>
          <w:p w14:paraId="6250E7C0" w14:textId="35024E78" w:rsidR="00977553" w:rsidRPr="00FC274F" w:rsidRDefault="00977553" w:rsidP="00180E9A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351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02" w:type="pct"/>
            <w:vAlign w:val="bottom"/>
          </w:tcPr>
          <w:p w14:paraId="54D78C03" w14:textId="0DC493C7" w:rsidR="00977553" w:rsidRPr="00FC274F" w:rsidRDefault="00977553" w:rsidP="00977553">
            <w:pPr>
              <w:pStyle w:val="acctfourfigures"/>
              <w:tabs>
                <w:tab w:val="clear" w:pos="765"/>
                <w:tab w:val="decimal" w:pos="109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FC27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502" w:type="pct"/>
            <w:vAlign w:val="bottom"/>
          </w:tcPr>
          <w:p w14:paraId="6C233211" w14:textId="7610A7DB" w:rsidR="00977553" w:rsidRPr="00FC274F" w:rsidRDefault="00C070A0" w:rsidP="00FC3BC5">
            <w:pPr>
              <w:pStyle w:val="acctfourfigures"/>
              <w:tabs>
                <w:tab w:val="clear" w:pos="765"/>
                <w:tab w:val="decimal" w:pos="109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3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1</w:t>
            </w:r>
            <w:r w:rsidR="00977553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264</w:t>
            </w:r>
            <w:r w:rsidR="00977553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343</w:t>
            </w:r>
          </w:p>
        </w:tc>
        <w:tc>
          <w:tcPr>
            <w:tcW w:w="355" w:type="pct"/>
            <w:vAlign w:val="bottom"/>
          </w:tcPr>
          <w:p w14:paraId="1D44B45C" w14:textId="64DA6304" w:rsidR="00977553" w:rsidRPr="00FC274F" w:rsidRDefault="00C070A0" w:rsidP="00FA5351">
            <w:pPr>
              <w:pStyle w:val="acctfourfigures"/>
              <w:tabs>
                <w:tab w:val="clear" w:pos="765"/>
                <w:tab w:val="decimal" w:pos="884"/>
              </w:tabs>
              <w:spacing w:line="228" w:lineRule="auto"/>
              <w:ind w:right="-360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3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1</w:t>
            </w:r>
            <w:r w:rsidR="00977553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26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1</w:t>
            </w:r>
            <w:r w:rsidR="00977553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672</w:t>
            </w:r>
          </w:p>
        </w:tc>
        <w:tc>
          <w:tcPr>
            <w:tcW w:w="89" w:type="pct"/>
            <w:vAlign w:val="bottom"/>
          </w:tcPr>
          <w:p w14:paraId="6FC7DC66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0C7D43AC" w14:textId="31FD62E8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88" w:type="pct"/>
            <w:vAlign w:val="bottom"/>
          </w:tcPr>
          <w:p w14:paraId="3C99CE1D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75DC98C6" w14:textId="79D6492F" w:rsidR="00977553" w:rsidRPr="00FC274F" w:rsidRDefault="00977553" w:rsidP="002D4046">
            <w:pPr>
              <w:pStyle w:val="acctfourfigures"/>
              <w:tabs>
                <w:tab w:val="clear" w:pos="765"/>
                <w:tab w:val="decimal" w:pos="69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2ADDC962" w14:textId="77777777" w:rsidR="00977553" w:rsidRPr="00FC274F" w:rsidRDefault="00977553" w:rsidP="0097755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19838C58" w14:textId="22461725" w:rsidR="00977553" w:rsidRPr="00FC274F" w:rsidRDefault="00C070A0" w:rsidP="00977553">
            <w:pPr>
              <w:pStyle w:val="acctfourfigures"/>
              <w:tabs>
                <w:tab w:val="clear" w:pos="765"/>
                <w:tab w:val="decimal" w:pos="94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977553" w:rsidRPr="00FC27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636</w:t>
            </w:r>
            <w:r w:rsidR="00977553" w:rsidRPr="00FC27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229</w:t>
            </w:r>
          </w:p>
        </w:tc>
        <w:tc>
          <w:tcPr>
            <w:tcW w:w="89" w:type="pct"/>
            <w:vAlign w:val="bottom"/>
          </w:tcPr>
          <w:p w14:paraId="66ABDA57" w14:textId="77777777" w:rsidR="00977553" w:rsidRPr="00FC274F" w:rsidRDefault="00977553" w:rsidP="0097755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" w:type="pct"/>
            <w:vAlign w:val="bottom"/>
          </w:tcPr>
          <w:p w14:paraId="69E43BA8" w14:textId="7846AFAF" w:rsidR="00977553" w:rsidRPr="00FC274F" w:rsidRDefault="00C070A0" w:rsidP="002D4046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977553" w:rsidRPr="00FC27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636</w:t>
            </w:r>
            <w:r w:rsidR="00977553" w:rsidRPr="00FC27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229</w:t>
            </w:r>
          </w:p>
        </w:tc>
      </w:tr>
      <w:tr w:rsidR="00821F6C" w:rsidRPr="00FC274F" w14:paraId="7682A45F" w14:textId="77777777" w:rsidTr="00E16686">
        <w:trPr>
          <w:trHeight w:val="70"/>
        </w:trPr>
        <w:tc>
          <w:tcPr>
            <w:tcW w:w="1122" w:type="pct"/>
          </w:tcPr>
          <w:p w14:paraId="4780CDD7" w14:textId="22523945" w:rsidR="00821F6C" w:rsidRPr="00FC274F" w:rsidRDefault="00821F6C" w:rsidP="00821F6C">
            <w:pPr>
              <w:spacing w:line="228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</w:t>
            </w:r>
            <w:r w:rsidRPr="00FC274F">
              <w:rPr>
                <w:rFonts w:asciiTheme="majorBidi" w:hAnsiTheme="majorBidi" w:cstheme="majorBidi"/>
                <w:sz w:val="26"/>
                <w:szCs w:val="26"/>
                <w:cs/>
              </w:rPr>
              <w:t>ระยะยาว</w:t>
            </w: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89" w:type="pct"/>
          </w:tcPr>
          <w:p w14:paraId="336590F1" w14:textId="77777777" w:rsidR="00821F6C" w:rsidRPr="00FC274F" w:rsidRDefault="00821F6C" w:rsidP="00821F6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2" w:type="pct"/>
            <w:vAlign w:val="bottom"/>
          </w:tcPr>
          <w:p w14:paraId="5A762D3D" w14:textId="476BD87E" w:rsidR="00821F6C" w:rsidRPr="00435114" w:rsidRDefault="00821F6C" w:rsidP="00180E9A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351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02" w:type="pct"/>
            <w:vAlign w:val="bottom"/>
          </w:tcPr>
          <w:p w14:paraId="02B26624" w14:textId="0F5D3E1B" w:rsidR="00821F6C" w:rsidRPr="00FC274F" w:rsidRDefault="00821F6C" w:rsidP="00821F6C">
            <w:pPr>
              <w:pStyle w:val="acctfourfigures"/>
              <w:tabs>
                <w:tab w:val="clear" w:pos="765"/>
                <w:tab w:val="decimal" w:pos="109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</w:t>
            </w:r>
            <w:r w:rsidRPr="00FC27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B11C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502" w:type="pct"/>
            <w:vAlign w:val="bottom"/>
          </w:tcPr>
          <w:p w14:paraId="1105128D" w14:textId="07244D9B" w:rsidR="00821F6C" w:rsidRPr="00C070A0" w:rsidRDefault="00821F6C" w:rsidP="00FC3BC5">
            <w:pPr>
              <w:pStyle w:val="acctfourfigures"/>
              <w:tabs>
                <w:tab w:val="clear" w:pos="765"/>
                <w:tab w:val="decimal" w:pos="109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34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257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386</w:t>
            </w:r>
          </w:p>
        </w:tc>
        <w:tc>
          <w:tcPr>
            <w:tcW w:w="355" w:type="pct"/>
            <w:vAlign w:val="bottom"/>
          </w:tcPr>
          <w:p w14:paraId="0AA569CB" w14:textId="16C1E4D7" w:rsidR="00821F6C" w:rsidRPr="00C070A0" w:rsidRDefault="00821F6C" w:rsidP="00821F6C">
            <w:pPr>
              <w:pStyle w:val="acctfourfigures"/>
              <w:tabs>
                <w:tab w:val="clear" w:pos="765"/>
                <w:tab w:val="decimal" w:pos="884"/>
              </w:tabs>
              <w:spacing w:line="228" w:lineRule="auto"/>
              <w:ind w:right="-360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34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295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B11C2B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1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9</w:t>
            </w:r>
            <w:r w:rsidRPr="00B11C2B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1</w:t>
            </w:r>
          </w:p>
        </w:tc>
        <w:tc>
          <w:tcPr>
            <w:tcW w:w="89" w:type="pct"/>
            <w:vAlign w:val="bottom"/>
          </w:tcPr>
          <w:p w14:paraId="06D84E91" w14:textId="77777777" w:rsidR="00821F6C" w:rsidRPr="00FC274F" w:rsidRDefault="00821F6C" w:rsidP="00821F6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334ABE88" w14:textId="2774C20E" w:rsidR="00821F6C" w:rsidRPr="00FC274F" w:rsidRDefault="00821F6C" w:rsidP="00821F6C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 w:val="26"/>
                <w:szCs w:val="26"/>
                <w:lang w:val="en-US" w:eastAsia="zh-CN"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88" w:type="pct"/>
            <w:vAlign w:val="bottom"/>
          </w:tcPr>
          <w:p w14:paraId="557C478A" w14:textId="77777777" w:rsidR="00821F6C" w:rsidRPr="00FC274F" w:rsidRDefault="00821F6C" w:rsidP="00821F6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1BD154B3" w14:textId="45456488" w:rsidR="00821F6C" w:rsidRPr="00FC274F" w:rsidRDefault="00821F6C" w:rsidP="002D4046">
            <w:pPr>
              <w:pStyle w:val="acctfourfigures"/>
              <w:tabs>
                <w:tab w:val="clear" w:pos="765"/>
                <w:tab w:val="decimal" w:pos="69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48AB0927" w14:textId="77777777" w:rsidR="00821F6C" w:rsidRPr="00FC274F" w:rsidRDefault="00821F6C" w:rsidP="00821F6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648B0ADC" w14:textId="122EA042" w:rsidR="00821F6C" w:rsidRPr="00C070A0" w:rsidRDefault="00821F6C" w:rsidP="00821F6C">
            <w:pPr>
              <w:pStyle w:val="acctfourfigures"/>
              <w:tabs>
                <w:tab w:val="clear" w:pos="765"/>
                <w:tab w:val="decimal" w:pos="94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</w:t>
            </w:r>
            <w:r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</w:t>
            </w:r>
            <w:r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89" w:type="pct"/>
            <w:vAlign w:val="bottom"/>
          </w:tcPr>
          <w:p w14:paraId="452C9721" w14:textId="77777777" w:rsidR="00821F6C" w:rsidRPr="00FC274F" w:rsidRDefault="00821F6C" w:rsidP="00821F6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" w:type="pct"/>
            <w:vAlign w:val="bottom"/>
          </w:tcPr>
          <w:p w14:paraId="5AAE9478" w14:textId="21C6B834" w:rsidR="00821F6C" w:rsidRPr="00C070A0" w:rsidRDefault="00821F6C" w:rsidP="002D4046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</w:t>
            </w:r>
            <w:r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</w:t>
            </w:r>
            <w:r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</w:tr>
      <w:tr w:rsidR="00AA0EAE" w:rsidRPr="00FC274F" w14:paraId="6E918093" w14:textId="77777777" w:rsidTr="00E16686">
        <w:trPr>
          <w:trHeight w:val="70"/>
        </w:trPr>
        <w:tc>
          <w:tcPr>
            <w:tcW w:w="1122" w:type="pct"/>
          </w:tcPr>
          <w:p w14:paraId="2BB223B2" w14:textId="66688E42" w:rsidR="00AA0EAE" w:rsidRPr="00FC274F" w:rsidRDefault="00AA0EAE" w:rsidP="00977553">
            <w:pPr>
              <w:spacing w:line="228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89" w:type="pct"/>
          </w:tcPr>
          <w:p w14:paraId="6C1025D3" w14:textId="77777777" w:rsidR="00AA0EAE" w:rsidRPr="00FC274F" w:rsidRDefault="00AA0EAE" w:rsidP="0097755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2" w:type="pct"/>
            <w:vAlign w:val="bottom"/>
          </w:tcPr>
          <w:p w14:paraId="4287F867" w14:textId="77777777" w:rsidR="00AA0EAE" w:rsidRPr="00435114" w:rsidRDefault="00AA0EAE" w:rsidP="00977553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02" w:type="pct"/>
            <w:vAlign w:val="bottom"/>
          </w:tcPr>
          <w:p w14:paraId="75515EDB" w14:textId="77777777" w:rsidR="00AA0EAE" w:rsidRPr="00FC274F" w:rsidRDefault="00AA0EAE" w:rsidP="00977553">
            <w:pPr>
              <w:pStyle w:val="acctfourfigures"/>
              <w:tabs>
                <w:tab w:val="clear" w:pos="765"/>
                <w:tab w:val="decimal" w:pos="109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02" w:type="pct"/>
            <w:vAlign w:val="bottom"/>
          </w:tcPr>
          <w:p w14:paraId="4DB0F6C9" w14:textId="77777777" w:rsidR="00AA0EAE" w:rsidRPr="00C070A0" w:rsidRDefault="00AA0EAE" w:rsidP="00977553">
            <w:pPr>
              <w:pStyle w:val="acctfourfigures"/>
              <w:tabs>
                <w:tab w:val="clear" w:pos="765"/>
                <w:tab w:val="decimal" w:pos="109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355" w:type="pct"/>
            <w:vAlign w:val="bottom"/>
          </w:tcPr>
          <w:p w14:paraId="18F86758" w14:textId="77777777" w:rsidR="00AA0EAE" w:rsidRPr="00C070A0" w:rsidRDefault="00AA0EAE" w:rsidP="00FA5351">
            <w:pPr>
              <w:pStyle w:val="acctfourfigures"/>
              <w:tabs>
                <w:tab w:val="clear" w:pos="765"/>
                <w:tab w:val="decimal" w:pos="884"/>
              </w:tabs>
              <w:spacing w:line="228" w:lineRule="auto"/>
              <w:ind w:right="-360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89" w:type="pct"/>
            <w:vAlign w:val="bottom"/>
          </w:tcPr>
          <w:p w14:paraId="0CA16B25" w14:textId="77777777" w:rsidR="00AA0EAE" w:rsidRPr="00FC274F" w:rsidRDefault="00AA0EAE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27982B8E" w14:textId="77777777" w:rsidR="00AA0EAE" w:rsidRPr="00FC274F" w:rsidRDefault="00AA0EAE" w:rsidP="00977553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88" w:type="pct"/>
            <w:vAlign w:val="bottom"/>
          </w:tcPr>
          <w:p w14:paraId="13CBBA82" w14:textId="77777777" w:rsidR="00AA0EAE" w:rsidRPr="00FC274F" w:rsidRDefault="00AA0EAE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09BED17D" w14:textId="77777777" w:rsidR="00AA0EAE" w:rsidRPr="00FC274F" w:rsidRDefault="00AA0EAE" w:rsidP="00977553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78776E17" w14:textId="77777777" w:rsidR="00AA0EAE" w:rsidRPr="00FC274F" w:rsidRDefault="00AA0EAE" w:rsidP="0097755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18C765B7" w14:textId="77777777" w:rsidR="00AA0EAE" w:rsidRPr="00C070A0" w:rsidRDefault="00AA0EAE" w:rsidP="00977553">
            <w:pPr>
              <w:pStyle w:val="acctfourfigures"/>
              <w:tabs>
                <w:tab w:val="clear" w:pos="765"/>
                <w:tab w:val="decimal" w:pos="94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" w:type="pct"/>
            <w:vAlign w:val="bottom"/>
          </w:tcPr>
          <w:p w14:paraId="3495CC9D" w14:textId="77777777" w:rsidR="00AA0EAE" w:rsidRPr="00FC274F" w:rsidRDefault="00AA0EAE" w:rsidP="0097755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" w:type="pct"/>
            <w:vAlign w:val="bottom"/>
          </w:tcPr>
          <w:p w14:paraId="71D7602D" w14:textId="77777777" w:rsidR="00AA0EAE" w:rsidRPr="00C070A0" w:rsidRDefault="00AA0EAE" w:rsidP="002D4046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16686" w:rsidRPr="00FC274F" w14:paraId="5ED3AB58" w14:textId="77777777" w:rsidTr="00E16686">
        <w:trPr>
          <w:trHeight w:val="261"/>
        </w:trPr>
        <w:tc>
          <w:tcPr>
            <w:tcW w:w="1122" w:type="pct"/>
          </w:tcPr>
          <w:p w14:paraId="4813819F" w14:textId="35C05A90" w:rsidR="00977553" w:rsidRPr="00AA0EAE" w:rsidRDefault="00977553" w:rsidP="00AA0EAE">
            <w:pPr>
              <w:spacing w:line="228" w:lineRule="auto"/>
              <w:ind w:left="160" w:right="-90" w:firstLine="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0EAE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AA0EA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  <w:r w:rsidR="00AA0EAE" w:rsidRPr="00AA0EA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89" w:type="pct"/>
          </w:tcPr>
          <w:p w14:paraId="2F607E50" w14:textId="77777777" w:rsidR="00977553" w:rsidRPr="00FC274F" w:rsidRDefault="00977553" w:rsidP="0097755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2" w:type="pct"/>
            <w:vAlign w:val="bottom"/>
          </w:tcPr>
          <w:p w14:paraId="23DA9CD4" w14:textId="36258AB6" w:rsidR="00977553" w:rsidRPr="00435114" w:rsidRDefault="00C070A0" w:rsidP="00180E9A">
            <w:pPr>
              <w:pStyle w:val="acctfourfigures"/>
              <w:tabs>
                <w:tab w:val="clear" w:pos="765"/>
                <w:tab w:val="decimal" w:pos="109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977553" w:rsidRPr="0043511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502" w:type="pct"/>
            <w:vAlign w:val="bottom"/>
          </w:tcPr>
          <w:p w14:paraId="0762DF5C" w14:textId="10AFF74D" w:rsidR="00977553" w:rsidRPr="00FC274F" w:rsidRDefault="00977553" w:rsidP="00977553">
            <w:pPr>
              <w:pStyle w:val="acctfourfigures"/>
              <w:tabs>
                <w:tab w:val="clear" w:pos="765"/>
                <w:tab w:val="decimal" w:pos="79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02" w:type="pct"/>
            <w:vAlign w:val="bottom"/>
          </w:tcPr>
          <w:p w14:paraId="771F73E8" w14:textId="58530763" w:rsidR="00977553" w:rsidRPr="00FC274F" w:rsidRDefault="00977553" w:rsidP="00977553">
            <w:pPr>
              <w:pStyle w:val="acctfourfigures"/>
              <w:tabs>
                <w:tab w:val="clear" w:pos="765"/>
                <w:tab w:val="decimal" w:pos="79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55" w:type="pct"/>
            <w:vAlign w:val="bottom"/>
          </w:tcPr>
          <w:p w14:paraId="0CAE80EC" w14:textId="1CC2F0CD" w:rsidR="00977553" w:rsidRPr="00FC274F" w:rsidRDefault="00C070A0" w:rsidP="00FA5351">
            <w:pPr>
              <w:pStyle w:val="acctfourfigures"/>
              <w:tabs>
                <w:tab w:val="clear" w:pos="765"/>
                <w:tab w:val="decimal" w:pos="884"/>
              </w:tabs>
              <w:spacing w:line="228" w:lineRule="auto"/>
              <w:ind w:right="-360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2</w:t>
            </w:r>
            <w:r w:rsidR="00977553" w:rsidRPr="00FC274F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67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1</w:t>
            </w:r>
          </w:p>
        </w:tc>
        <w:tc>
          <w:tcPr>
            <w:tcW w:w="89" w:type="pct"/>
            <w:vAlign w:val="bottom"/>
          </w:tcPr>
          <w:p w14:paraId="1D94981B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45477C37" w14:textId="65F87FDF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88" w:type="pct"/>
            <w:vAlign w:val="bottom"/>
          </w:tcPr>
          <w:p w14:paraId="6275144F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4098FBBB" w14:textId="7D64FBF2" w:rsidR="00977553" w:rsidRPr="00FC274F" w:rsidRDefault="00C070A0" w:rsidP="00977553">
            <w:pPr>
              <w:pStyle w:val="acctfourfigures"/>
              <w:tabs>
                <w:tab w:val="clear" w:pos="765"/>
                <w:tab w:val="decimal" w:pos="94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977553" w:rsidRPr="00FC27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89" w:type="pct"/>
            <w:vAlign w:val="bottom"/>
          </w:tcPr>
          <w:p w14:paraId="47FE1764" w14:textId="77777777" w:rsidR="00977553" w:rsidRPr="00FC274F" w:rsidRDefault="00977553" w:rsidP="0097755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5A91E5C2" w14:textId="1061F1B3" w:rsidR="00977553" w:rsidRPr="00FC274F" w:rsidRDefault="00977553" w:rsidP="002D4046">
            <w:pPr>
              <w:pStyle w:val="acctfourfigures"/>
              <w:tabs>
                <w:tab w:val="clear" w:pos="765"/>
                <w:tab w:val="decimal" w:pos="69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2A283CCA" w14:textId="77777777" w:rsidR="00977553" w:rsidRPr="00FC274F" w:rsidRDefault="00977553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" w:type="pct"/>
            <w:vAlign w:val="bottom"/>
          </w:tcPr>
          <w:p w14:paraId="6CED188C" w14:textId="0FF536B0" w:rsidR="00977553" w:rsidRPr="00FC274F" w:rsidRDefault="00C070A0" w:rsidP="002D4046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977553" w:rsidRPr="00FC27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AA0EAE" w:rsidRPr="00FC274F" w14:paraId="406C0569" w14:textId="77777777">
        <w:trPr>
          <w:trHeight w:val="261"/>
        </w:trPr>
        <w:tc>
          <w:tcPr>
            <w:tcW w:w="1122" w:type="pct"/>
            <w:vAlign w:val="bottom"/>
          </w:tcPr>
          <w:p w14:paraId="511D99F9" w14:textId="49F48134" w:rsidR="00AA0EAE" w:rsidRPr="00AA0EAE" w:rsidRDefault="00AA0EAE" w:rsidP="00AA0EAE">
            <w:pPr>
              <w:spacing w:line="228" w:lineRule="auto"/>
              <w:ind w:left="522" w:right="-90" w:hanging="36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A0EAE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เงินตราต่างประเทศและ</w:t>
            </w: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อัตราดอกเบี้ย</w:t>
            </w:r>
          </w:p>
        </w:tc>
        <w:tc>
          <w:tcPr>
            <w:tcW w:w="89" w:type="pct"/>
          </w:tcPr>
          <w:p w14:paraId="77A8BC98" w14:textId="77777777" w:rsidR="00AA0EAE" w:rsidRPr="00FC274F" w:rsidRDefault="00AA0EAE" w:rsidP="00AA0EA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2" w:type="pct"/>
            <w:vAlign w:val="bottom"/>
          </w:tcPr>
          <w:p w14:paraId="1F581CF0" w14:textId="440D7BDF" w:rsidR="00AA0EAE" w:rsidRPr="00C070A0" w:rsidRDefault="00AA0EAE" w:rsidP="00AA0EAE">
            <w:pPr>
              <w:pStyle w:val="acctfourfigures"/>
              <w:tabs>
                <w:tab w:val="clear" w:pos="765"/>
                <w:tab w:val="decimal" w:pos="109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FC27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699</w:t>
            </w:r>
          </w:p>
        </w:tc>
        <w:tc>
          <w:tcPr>
            <w:tcW w:w="502" w:type="pct"/>
            <w:vAlign w:val="bottom"/>
          </w:tcPr>
          <w:p w14:paraId="125AF7A3" w14:textId="54560037" w:rsidR="00AA0EAE" w:rsidRPr="00FC274F" w:rsidRDefault="00AA0EAE" w:rsidP="00AA0EAE">
            <w:pPr>
              <w:pStyle w:val="acctfourfigures"/>
              <w:tabs>
                <w:tab w:val="clear" w:pos="765"/>
                <w:tab w:val="decimal" w:pos="79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02" w:type="pct"/>
            <w:vAlign w:val="bottom"/>
          </w:tcPr>
          <w:p w14:paraId="46DAD087" w14:textId="02530E88" w:rsidR="00AA0EAE" w:rsidRPr="00FC274F" w:rsidRDefault="00AA0EAE" w:rsidP="00AA0EAE">
            <w:pPr>
              <w:pStyle w:val="acctfourfigures"/>
              <w:tabs>
                <w:tab w:val="clear" w:pos="765"/>
                <w:tab w:val="decimal" w:pos="79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55" w:type="pct"/>
            <w:vAlign w:val="bottom"/>
          </w:tcPr>
          <w:p w14:paraId="537E9A3E" w14:textId="476134FF" w:rsidR="00AA0EAE" w:rsidRPr="00C070A0" w:rsidRDefault="00AA0EAE" w:rsidP="00AA0EAE">
            <w:pPr>
              <w:pStyle w:val="acctfourfigures"/>
              <w:tabs>
                <w:tab w:val="clear" w:pos="765"/>
                <w:tab w:val="decimal" w:pos="884"/>
              </w:tabs>
              <w:spacing w:line="228" w:lineRule="auto"/>
              <w:ind w:right="-360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2</w:t>
            </w:r>
            <w:r w:rsidRPr="00B11C2B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1</w:t>
            </w:r>
            <w:r w:rsidRPr="00FC274F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699</w:t>
            </w:r>
          </w:p>
        </w:tc>
        <w:tc>
          <w:tcPr>
            <w:tcW w:w="89" w:type="pct"/>
            <w:vAlign w:val="bottom"/>
          </w:tcPr>
          <w:p w14:paraId="3AF01623" w14:textId="77777777" w:rsidR="00AA0EAE" w:rsidRPr="00FC274F" w:rsidRDefault="00AA0EAE" w:rsidP="00AA0E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278E1FD9" w14:textId="773B0050" w:rsidR="00AA0EAE" w:rsidRPr="00FC274F" w:rsidRDefault="00AA0EAE" w:rsidP="00AA0EAE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 w:val="26"/>
                <w:szCs w:val="26"/>
                <w:lang w:val="en-US" w:eastAsia="zh-CN"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88" w:type="pct"/>
            <w:vAlign w:val="bottom"/>
          </w:tcPr>
          <w:p w14:paraId="12688739" w14:textId="77777777" w:rsidR="00AA0EAE" w:rsidRPr="00FC274F" w:rsidRDefault="00AA0EAE" w:rsidP="00AA0E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4F1862CF" w14:textId="2D880090" w:rsidR="00AA0EAE" w:rsidRPr="00C070A0" w:rsidRDefault="00AA0EAE" w:rsidP="00AA0EAE">
            <w:pPr>
              <w:pStyle w:val="acctfourfigures"/>
              <w:tabs>
                <w:tab w:val="clear" w:pos="765"/>
                <w:tab w:val="decimal" w:pos="94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FC27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699</w:t>
            </w:r>
          </w:p>
        </w:tc>
        <w:tc>
          <w:tcPr>
            <w:tcW w:w="89" w:type="pct"/>
            <w:vAlign w:val="bottom"/>
          </w:tcPr>
          <w:p w14:paraId="75937583" w14:textId="77777777" w:rsidR="00AA0EAE" w:rsidRPr="00FC274F" w:rsidRDefault="00AA0EAE" w:rsidP="00AA0EAE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35102C62" w14:textId="558A65C2" w:rsidR="00AA0EAE" w:rsidRPr="00FC274F" w:rsidRDefault="00AA0EAE" w:rsidP="002D4046">
            <w:pPr>
              <w:pStyle w:val="acctfourfigures"/>
              <w:tabs>
                <w:tab w:val="clear" w:pos="765"/>
                <w:tab w:val="decimal" w:pos="69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488386F0" w14:textId="77777777" w:rsidR="00AA0EAE" w:rsidRPr="00FC274F" w:rsidRDefault="00AA0EAE" w:rsidP="00AA0E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" w:type="pct"/>
            <w:vAlign w:val="bottom"/>
          </w:tcPr>
          <w:p w14:paraId="78DC8F22" w14:textId="396EAE53" w:rsidR="00AA0EAE" w:rsidRPr="00C070A0" w:rsidRDefault="00AA0EAE" w:rsidP="002D4046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FC27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699</w:t>
            </w:r>
          </w:p>
        </w:tc>
      </w:tr>
      <w:tr w:rsidR="00E16686" w:rsidRPr="00FC274F" w14:paraId="7597BBC4" w14:textId="77777777" w:rsidTr="00E16686">
        <w:trPr>
          <w:trHeight w:val="261"/>
        </w:trPr>
        <w:tc>
          <w:tcPr>
            <w:tcW w:w="1122" w:type="pct"/>
            <w:vAlign w:val="bottom"/>
          </w:tcPr>
          <w:p w14:paraId="7EC50535" w14:textId="77777777" w:rsidR="00E16686" w:rsidRPr="00FC274F" w:rsidRDefault="00E16686" w:rsidP="00977553">
            <w:pPr>
              <w:spacing w:line="228" w:lineRule="auto"/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pct"/>
          </w:tcPr>
          <w:p w14:paraId="6765BB90" w14:textId="77777777" w:rsidR="00E16686" w:rsidRPr="00FC274F" w:rsidRDefault="00E16686" w:rsidP="0097755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2" w:type="pct"/>
            <w:vAlign w:val="bottom"/>
          </w:tcPr>
          <w:p w14:paraId="44D96026" w14:textId="77777777" w:rsidR="00E16686" w:rsidRPr="00FC274F" w:rsidRDefault="00E16686" w:rsidP="00977553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" w:type="pct"/>
            <w:vAlign w:val="bottom"/>
          </w:tcPr>
          <w:p w14:paraId="624A6DAA" w14:textId="77777777" w:rsidR="00E16686" w:rsidRPr="00FC274F" w:rsidRDefault="00E16686" w:rsidP="00977553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" w:type="pct"/>
            <w:vAlign w:val="bottom"/>
          </w:tcPr>
          <w:p w14:paraId="5C5E071F" w14:textId="77777777" w:rsidR="00E16686" w:rsidRPr="00FC274F" w:rsidRDefault="00E16686" w:rsidP="00977553">
            <w:pPr>
              <w:pStyle w:val="acctfourfigures"/>
              <w:tabs>
                <w:tab w:val="clear" w:pos="765"/>
                <w:tab w:val="decimal" w:pos="79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vAlign w:val="bottom"/>
          </w:tcPr>
          <w:p w14:paraId="1E440D7A" w14:textId="77777777" w:rsidR="00E16686" w:rsidRPr="00FC274F" w:rsidRDefault="00E16686" w:rsidP="00977553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right="-360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89" w:type="pct"/>
            <w:vAlign w:val="bottom"/>
          </w:tcPr>
          <w:p w14:paraId="33C5B34C" w14:textId="77777777" w:rsidR="00E16686" w:rsidRPr="00FC274F" w:rsidRDefault="00E16686" w:rsidP="0097755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28" w:lineRule="auto"/>
              <w:ind w:left="316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427C4A5E" w14:textId="77777777" w:rsidR="00E16686" w:rsidRPr="00FC274F" w:rsidRDefault="00E16686" w:rsidP="00977553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Theme="majorBidi" w:hAnsiTheme="majorBidi" w:cstheme="majorBidi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88" w:type="pct"/>
            <w:vAlign w:val="bottom"/>
          </w:tcPr>
          <w:p w14:paraId="353DD73C" w14:textId="77777777" w:rsidR="00E16686" w:rsidRPr="00FC274F" w:rsidRDefault="00E16686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2076DF88" w14:textId="77777777" w:rsidR="00E16686" w:rsidRPr="00FC274F" w:rsidRDefault="00E16686" w:rsidP="00977553">
            <w:pPr>
              <w:pStyle w:val="acctfourfigures"/>
              <w:tabs>
                <w:tab w:val="clear" w:pos="765"/>
                <w:tab w:val="decimal" w:pos="94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0B6A29DE" w14:textId="77777777" w:rsidR="00E16686" w:rsidRPr="00FC274F" w:rsidRDefault="00E16686" w:rsidP="0097755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02D4EBBD" w14:textId="77777777" w:rsidR="00E16686" w:rsidRPr="00FC274F" w:rsidRDefault="00E16686" w:rsidP="00977553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3D646D14" w14:textId="77777777" w:rsidR="00E16686" w:rsidRPr="00FC274F" w:rsidRDefault="00E16686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" w:type="pct"/>
            <w:vAlign w:val="bottom"/>
          </w:tcPr>
          <w:p w14:paraId="50B973AE" w14:textId="77777777" w:rsidR="00E16686" w:rsidRPr="00FC274F" w:rsidRDefault="00E16686" w:rsidP="00977553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4CBC" w:rsidRPr="00FC274F" w14:paraId="3F41C829" w14:textId="77777777" w:rsidTr="00E16686">
        <w:trPr>
          <w:trHeight w:val="261"/>
        </w:trPr>
        <w:tc>
          <w:tcPr>
            <w:tcW w:w="1122" w:type="pct"/>
            <w:vAlign w:val="bottom"/>
          </w:tcPr>
          <w:p w14:paraId="7D255647" w14:textId="77777777" w:rsidR="00384CBC" w:rsidRDefault="00384CBC" w:rsidP="00977553">
            <w:pPr>
              <w:spacing w:line="228" w:lineRule="auto"/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ACCB2E" w14:textId="77777777" w:rsidR="00AA0EAE" w:rsidRPr="00FC274F" w:rsidRDefault="00AA0EAE" w:rsidP="00977553">
            <w:pPr>
              <w:spacing w:line="228" w:lineRule="auto"/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pct"/>
          </w:tcPr>
          <w:p w14:paraId="23FBA9C2" w14:textId="77777777" w:rsidR="00384CBC" w:rsidRPr="00FC274F" w:rsidRDefault="00384CBC" w:rsidP="0097755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2" w:type="pct"/>
            <w:vAlign w:val="bottom"/>
          </w:tcPr>
          <w:p w14:paraId="08AC4FAC" w14:textId="77777777" w:rsidR="00384CBC" w:rsidRPr="00FC274F" w:rsidRDefault="00384CBC" w:rsidP="00977553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" w:type="pct"/>
            <w:vAlign w:val="bottom"/>
          </w:tcPr>
          <w:p w14:paraId="557924F1" w14:textId="77777777" w:rsidR="00384CBC" w:rsidRPr="00FC274F" w:rsidRDefault="00384CBC" w:rsidP="00977553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" w:type="pct"/>
            <w:vAlign w:val="bottom"/>
          </w:tcPr>
          <w:p w14:paraId="238B18E1" w14:textId="77777777" w:rsidR="00384CBC" w:rsidRPr="00FC274F" w:rsidRDefault="00384CBC" w:rsidP="00977553">
            <w:pPr>
              <w:pStyle w:val="acctfourfigures"/>
              <w:tabs>
                <w:tab w:val="clear" w:pos="765"/>
                <w:tab w:val="decimal" w:pos="79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vAlign w:val="bottom"/>
          </w:tcPr>
          <w:p w14:paraId="2A4635B9" w14:textId="77777777" w:rsidR="00384CBC" w:rsidRPr="00FC274F" w:rsidRDefault="00384CBC" w:rsidP="00977553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right="-360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89" w:type="pct"/>
            <w:vAlign w:val="bottom"/>
          </w:tcPr>
          <w:p w14:paraId="6287C6B5" w14:textId="77777777" w:rsidR="00384CBC" w:rsidRPr="00FC274F" w:rsidRDefault="00384CBC" w:rsidP="0097755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28" w:lineRule="auto"/>
              <w:ind w:left="316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0DDEF90E" w14:textId="77777777" w:rsidR="00384CBC" w:rsidRPr="00FC274F" w:rsidRDefault="00384CBC" w:rsidP="00977553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Theme="majorBidi" w:hAnsiTheme="majorBidi" w:cstheme="majorBidi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88" w:type="pct"/>
            <w:vAlign w:val="bottom"/>
          </w:tcPr>
          <w:p w14:paraId="3E0545C2" w14:textId="77777777" w:rsidR="00384CBC" w:rsidRPr="00FC274F" w:rsidRDefault="00384CBC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6B51FBBD" w14:textId="77777777" w:rsidR="00384CBC" w:rsidRPr="00FC274F" w:rsidRDefault="00384CBC" w:rsidP="00977553">
            <w:pPr>
              <w:pStyle w:val="acctfourfigures"/>
              <w:tabs>
                <w:tab w:val="clear" w:pos="765"/>
                <w:tab w:val="decimal" w:pos="94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433380D0" w14:textId="77777777" w:rsidR="00384CBC" w:rsidRPr="00FC274F" w:rsidRDefault="00384CBC" w:rsidP="0097755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29E18ED8" w14:textId="77777777" w:rsidR="00384CBC" w:rsidRPr="00FC274F" w:rsidRDefault="00384CBC" w:rsidP="00977553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4D31C1CB" w14:textId="77777777" w:rsidR="00384CBC" w:rsidRPr="00FC274F" w:rsidRDefault="00384CBC" w:rsidP="0097755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" w:type="pct"/>
            <w:vAlign w:val="bottom"/>
          </w:tcPr>
          <w:p w14:paraId="08E473F9" w14:textId="77777777" w:rsidR="00384CBC" w:rsidRPr="00FC274F" w:rsidRDefault="00384CBC" w:rsidP="00977553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tbl>
      <w:tblPr>
        <w:tblpPr w:leftFromText="180" w:rightFromText="180" w:vertAnchor="text" w:tblpX="540" w:tblpY="39"/>
        <w:tblW w:w="4975" w:type="pct"/>
        <w:tblLayout w:type="fixed"/>
        <w:tblLook w:val="04A0" w:firstRow="1" w:lastRow="0" w:firstColumn="1" w:lastColumn="0" w:noHBand="0" w:noVBand="1"/>
      </w:tblPr>
      <w:tblGrid>
        <w:gridCol w:w="4048"/>
        <w:gridCol w:w="270"/>
        <w:gridCol w:w="1530"/>
        <w:gridCol w:w="1527"/>
        <w:gridCol w:w="1530"/>
        <w:gridCol w:w="1264"/>
        <w:gridCol w:w="270"/>
        <w:gridCol w:w="1084"/>
        <w:gridCol w:w="270"/>
        <w:gridCol w:w="988"/>
        <w:gridCol w:w="270"/>
        <w:gridCol w:w="1081"/>
        <w:gridCol w:w="270"/>
        <w:gridCol w:w="1087"/>
      </w:tblGrid>
      <w:tr w:rsidR="009925F8" w:rsidRPr="00FC274F" w14:paraId="014D45C1" w14:textId="77777777" w:rsidTr="00821F6C">
        <w:trPr>
          <w:trHeight w:val="261"/>
        </w:trPr>
        <w:tc>
          <w:tcPr>
            <w:tcW w:w="1307" w:type="pct"/>
            <w:vAlign w:val="bottom"/>
          </w:tcPr>
          <w:p w14:paraId="31448C08" w14:textId="77777777" w:rsidR="009925F8" w:rsidRPr="00FC274F" w:rsidRDefault="009925F8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87" w:type="pct"/>
            <w:vAlign w:val="bottom"/>
          </w:tcPr>
          <w:p w14:paraId="2DBCD6FD" w14:textId="77777777" w:rsidR="009925F8" w:rsidRPr="00FC274F" w:rsidRDefault="009925F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606" w:type="pct"/>
            <w:gridSpan w:val="12"/>
            <w:vAlign w:val="bottom"/>
          </w:tcPr>
          <w:p w14:paraId="409077B6" w14:textId="77777777" w:rsidR="009925F8" w:rsidRPr="00FC274F" w:rsidRDefault="009925F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C274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FC274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16686" w:rsidRPr="00FC274F" w14:paraId="0505DA89" w14:textId="77777777" w:rsidTr="00C87814">
        <w:trPr>
          <w:trHeight w:val="261"/>
        </w:trPr>
        <w:tc>
          <w:tcPr>
            <w:tcW w:w="1307" w:type="pct"/>
            <w:vAlign w:val="bottom"/>
          </w:tcPr>
          <w:p w14:paraId="0C79BF47" w14:textId="77777777" w:rsidR="009925F8" w:rsidRPr="00FC274F" w:rsidRDefault="009925F8">
            <w:pPr>
              <w:spacing w:line="228" w:lineRule="auto"/>
              <w:ind w:left="457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7" w:type="pct"/>
            <w:vAlign w:val="bottom"/>
          </w:tcPr>
          <w:p w14:paraId="35ABC92E" w14:textId="77777777" w:rsidR="009925F8" w:rsidRPr="00FC274F" w:rsidRDefault="009925F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89" w:type="pct"/>
            <w:gridSpan w:val="4"/>
            <w:vAlign w:val="bottom"/>
          </w:tcPr>
          <w:p w14:paraId="1A51CC82" w14:textId="77777777" w:rsidR="009925F8" w:rsidRPr="00FC274F" w:rsidRDefault="009925F8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C27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7" w:type="pct"/>
          </w:tcPr>
          <w:p w14:paraId="4F1F4A7A" w14:textId="77777777" w:rsidR="009925F8" w:rsidRPr="00FC274F" w:rsidRDefault="009925F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30" w:type="pct"/>
            <w:gridSpan w:val="7"/>
            <w:tcBorders>
              <w:bottom w:val="single" w:sz="4" w:space="0" w:color="auto"/>
            </w:tcBorders>
            <w:vAlign w:val="bottom"/>
          </w:tcPr>
          <w:p w14:paraId="7E790D72" w14:textId="77777777" w:rsidR="009925F8" w:rsidRPr="00FC274F" w:rsidRDefault="009925F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FC274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16686" w:rsidRPr="00FC274F" w14:paraId="3DC3BF5C" w14:textId="77777777" w:rsidTr="00821F6C">
        <w:trPr>
          <w:trHeight w:val="261"/>
        </w:trPr>
        <w:tc>
          <w:tcPr>
            <w:tcW w:w="1394" w:type="pct"/>
            <w:gridSpan w:val="2"/>
            <w:vAlign w:val="bottom"/>
          </w:tcPr>
          <w:p w14:paraId="4C9D60A8" w14:textId="7FF3677E" w:rsidR="009925F8" w:rsidRPr="00FC274F" w:rsidRDefault="009925F8">
            <w:pPr>
              <w:pStyle w:val="acctfourfigures"/>
              <w:tabs>
                <w:tab w:val="clear" w:pos="765"/>
              </w:tabs>
              <w:spacing w:line="228" w:lineRule="auto"/>
              <w:ind w:right="-142" w:firstLine="63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C27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C070A0" w:rsidRPr="00C070A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>3</w:t>
            </w:r>
            <w:r w:rsidR="00B11C2B" w:rsidRPr="00B11C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>1</w:t>
            </w:r>
            <w:r w:rsidRPr="00FC27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 </w:t>
            </w:r>
            <w:r w:rsidRPr="00FC274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  <w:r w:rsidRPr="00FC27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C070A0" w:rsidRPr="00C070A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494" w:type="pct"/>
            <w:tcBorders>
              <w:top w:val="single" w:sz="4" w:space="0" w:color="auto"/>
            </w:tcBorders>
            <w:vAlign w:val="bottom"/>
          </w:tcPr>
          <w:p w14:paraId="4C91F149" w14:textId="77777777" w:rsidR="009925F8" w:rsidRPr="00A03291" w:rsidRDefault="009925F8" w:rsidP="00E16686">
            <w:pPr>
              <w:pStyle w:val="acctfourfigures"/>
              <w:tabs>
                <w:tab w:val="clear" w:pos="765"/>
              </w:tabs>
              <w:spacing w:line="228" w:lineRule="auto"/>
              <w:ind w:left="-49" w:right="-107" w:hanging="5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03291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A0329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</w:t>
            </w:r>
            <w:r w:rsidRPr="00A03291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Pr="00A0329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ใช้</w:t>
            </w:r>
            <w:r w:rsidRPr="00A03291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ใน</w:t>
            </w:r>
            <w:r w:rsidRPr="00A0329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การป้องกันความเสี่ยง</w:t>
            </w:r>
          </w:p>
        </w:tc>
        <w:tc>
          <w:tcPr>
            <w:tcW w:w="493" w:type="pct"/>
            <w:tcBorders>
              <w:top w:val="single" w:sz="4" w:space="0" w:color="auto"/>
            </w:tcBorders>
            <w:vAlign w:val="bottom"/>
          </w:tcPr>
          <w:p w14:paraId="15E258B6" w14:textId="77777777" w:rsidR="009925F8" w:rsidRPr="00FC274F" w:rsidRDefault="009925F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03291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494" w:type="pct"/>
            <w:tcBorders>
              <w:top w:val="single" w:sz="4" w:space="0" w:color="auto"/>
            </w:tcBorders>
            <w:vAlign w:val="bottom"/>
          </w:tcPr>
          <w:p w14:paraId="2771F3C5" w14:textId="77777777" w:rsidR="009925F8" w:rsidRPr="00FC274F" w:rsidRDefault="009925F8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274F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</w:t>
            </w:r>
            <w:r w:rsidRPr="00FC274F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C274F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FC274F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14:paraId="59A18224" w14:textId="77777777" w:rsidR="009925F8" w:rsidRPr="00FC274F" w:rsidRDefault="009925F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7" w:type="pct"/>
          </w:tcPr>
          <w:p w14:paraId="240A740D" w14:textId="77777777" w:rsidR="009925F8" w:rsidRPr="00FC274F" w:rsidRDefault="009925F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50" w:type="pct"/>
            <w:tcBorders>
              <w:top w:val="single" w:sz="4" w:space="0" w:color="auto"/>
            </w:tcBorders>
            <w:vAlign w:val="bottom"/>
          </w:tcPr>
          <w:p w14:paraId="4012C973" w14:textId="764D799C" w:rsidR="009925F8" w:rsidRPr="00FC274F" w:rsidRDefault="009925F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FC274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11C2B" w:rsidRPr="00B11C2B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87" w:type="pct"/>
            <w:tcBorders>
              <w:top w:val="single" w:sz="4" w:space="0" w:color="auto"/>
            </w:tcBorders>
          </w:tcPr>
          <w:p w14:paraId="2BC7197E" w14:textId="77777777" w:rsidR="009925F8" w:rsidRPr="00FC274F" w:rsidRDefault="009925F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19" w:type="pct"/>
            <w:tcBorders>
              <w:top w:val="single" w:sz="4" w:space="0" w:color="auto"/>
            </w:tcBorders>
            <w:vAlign w:val="bottom"/>
          </w:tcPr>
          <w:p w14:paraId="1029D303" w14:textId="19FE56D4" w:rsidR="009925F8" w:rsidRPr="00FC274F" w:rsidRDefault="009925F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FC274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070A0" w:rsidRPr="00C070A0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87" w:type="pct"/>
            <w:tcBorders>
              <w:top w:val="single" w:sz="4" w:space="0" w:color="auto"/>
            </w:tcBorders>
          </w:tcPr>
          <w:p w14:paraId="2F90E492" w14:textId="77777777" w:rsidR="009925F8" w:rsidRPr="00FC274F" w:rsidRDefault="009925F8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vAlign w:val="bottom"/>
          </w:tcPr>
          <w:p w14:paraId="649D7DA5" w14:textId="49680138" w:rsidR="009925F8" w:rsidRPr="00FC274F" w:rsidRDefault="009925F8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274F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FC274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070A0" w:rsidRPr="00C070A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7" w:type="pct"/>
            <w:tcBorders>
              <w:top w:val="single" w:sz="4" w:space="0" w:color="auto"/>
            </w:tcBorders>
          </w:tcPr>
          <w:p w14:paraId="08E9FD29" w14:textId="77777777" w:rsidR="009925F8" w:rsidRPr="00FC274F" w:rsidRDefault="009925F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51" w:type="pct"/>
            <w:tcBorders>
              <w:top w:val="single" w:sz="4" w:space="0" w:color="auto"/>
            </w:tcBorders>
            <w:vAlign w:val="bottom"/>
          </w:tcPr>
          <w:p w14:paraId="13A1B5AF" w14:textId="77777777" w:rsidR="009925F8" w:rsidRPr="00FC274F" w:rsidRDefault="009925F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925F8" w:rsidRPr="00FC274F" w14:paraId="435EF88D" w14:textId="77777777" w:rsidTr="00821F6C">
        <w:trPr>
          <w:trHeight w:val="309"/>
        </w:trPr>
        <w:tc>
          <w:tcPr>
            <w:tcW w:w="1307" w:type="pct"/>
          </w:tcPr>
          <w:p w14:paraId="1990FC86" w14:textId="77777777" w:rsidR="009925F8" w:rsidRPr="00FC274F" w:rsidRDefault="009925F8">
            <w:pPr>
              <w:spacing w:line="228" w:lineRule="auto"/>
              <w:ind w:left="250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7" w:type="pct"/>
          </w:tcPr>
          <w:p w14:paraId="6A345AD2" w14:textId="77777777" w:rsidR="009925F8" w:rsidRPr="00FC274F" w:rsidRDefault="009925F8">
            <w:pPr>
              <w:pStyle w:val="acctfourfigures"/>
              <w:tabs>
                <w:tab w:val="clear" w:pos="765"/>
              </w:tabs>
              <w:spacing w:line="228" w:lineRule="auto"/>
              <w:ind w:left="250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3606" w:type="pct"/>
            <w:gridSpan w:val="12"/>
          </w:tcPr>
          <w:p w14:paraId="758D28B1" w14:textId="54756A72" w:rsidR="009925F8" w:rsidRPr="00FC274F" w:rsidRDefault="00A0329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FC274F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FC274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FC274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E16686" w:rsidRPr="00FC274F" w14:paraId="6D6BB31A" w14:textId="77777777" w:rsidTr="00821F6C">
        <w:trPr>
          <w:trHeight w:val="261"/>
        </w:trPr>
        <w:tc>
          <w:tcPr>
            <w:tcW w:w="1307" w:type="pct"/>
          </w:tcPr>
          <w:p w14:paraId="2D720294" w14:textId="77777777" w:rsidR="009925F8" w:rsidRPr="00FC274F" w:rsidRDefault="009925F8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700"/>
              </w:tabs>
              <w:spacing w:line="228" w:lineRule="auto"/>
              <w:ind w:left="72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C274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7" w:type="pct"/>
          </w:tcPr>
          <w:p w14:paraId="09D9BAF1" w14:textId="77777777" w:rsidR="009925F8" w:rsidRPr="00FC274F" w:rsidRDefault="009925F8">
            <w:pPr>
              <w:pStyle w:val="acctfourfigures"/>
              <w:tabs>
                <w:tab w:val="clear" w:pos="765"/>
              </w:tabs>
              <w:spacing w:line="228" w:lineRule="auto"/>
              <w:ind w:left="250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94" w:type="pct"/>
          </w:tcPr>
          <w:p w14:paraId="00E5547F" w14:textId="77777777" w:rsidR="009925F8" w:rsidRPr="00FC274F" w:rsidRDefault="009925F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3" w:type="pct"/>
          </w:tcPr>
          <w:p w14:paraId="78E72E4D" w14:textId="77777777" w:rsidR="009925F8" w:rsidRPr="00FC274F" w:rsidRDefault="009925F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4" w:type="pct"/>
          </w:tcPr>
          <w:p w14:paraId="57E83995" w14:textId="77777777" w:rsidR="009925F8" w:rsidRPr="00FC274F" w:rsidRDefault="009925F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8" w:type="pct"/>
          </w:tcPr>
          <w:p w14:paraId="02F5E705" w14:textId="77777777" w:rsidR="009925F8" w:rsidRPr="00FC274F" w:rsidRDefault="009925F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2EAC4EC9" w14:textId="77777777" w:rsidR="009925F8" w:rsidRPr="00FC274F" w:rsidRDefault="009925F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0" w:type="pct"/>
          </w:tcPr>
          <w:p w14:paraId="23572FB1" w14:textId="77777777" w:rsidR="009925F8" w:rsidRPr="00FC274F" w:rsidRDefault="009925F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62CD6C65" w14:textId="77777777" w:rsidR="009925F8" w:rsidRPr="00FC274F" w:rsidRDefault="009925F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9" w:type="pct"/>
          </w:tcPr>
          <w:p w14:paraId="7DC44963" w14:textId="77777777" w:rsidR="009925F8" w:rsidRPr="00FC274F" w:rsidRDefault="009925F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6E404DFA" w14:textId="77777777" w:rsidR="009925F8" w:rsidRPr="00FC274F" w:rsidRDefault="009925F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14:paraId="33FC6921" w14:textId="77777777" w:rsidR="009925F8" w:rsidRPr="00FC274F" w:rsidRDefault="009925F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7559F3D2" w14:textId="77777777" w:rsidR="009925F8" w:rsidRPr="00FC274F" w:rsidRDefault="009925F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1" w:type="pct"/>
          </w:tcPr>
          <w:p w14:paraId="16EBC184" w14:textId="77777777" w:rsidR="009925F8" w:rsidRPr="00FC274F" w:rsidRDefault="009925F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4587F" w:rsidRPr="00FC274F" w14:paraId="5C2A305B" w14:textId="77777777" w:rsidTr="00821F6C">
        <w:trPr>
          <w:trHeight w:val="70"/>
        </w:trPr>
        <w:tc>
          <w:tcPr>
            <w:tcW w:w="1307" w:type="pct"/>
          </w:tcPr>
          <w:p w14:paraId="10AAD664" w14:textId="77777777" w:rsidR="0014587F" w:rsidRPr="00F46892" w:rsidRDefault="0014587F" w:rsidP="0014587F">
            <w:pPr>
              <w:spacing w:line="228" w:lineRule="auto"/>
              <w:ind w:left="25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46892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F46892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F46892">
              <w:rPr>
                <w:rFonts w:ascii="Angsana New" w:hAnsi="Angsan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87" w:type="pct"/>
          </w:tcPr>
          <w:p w14:paraId="04EF6E8F" w14:textId="77777777" w:rsidR="0014587F" w:rsidRPr="00F46892" w:rsidRDefault="0014587F" w:rsidP="0014587F">
            <w:pPr>
              <w:pStyle w:val="acctfourfigures"/>
              <w:tabs>
                <w:tab w:val="clear" w:pos="765"/>
              </w:tabs>
              <w:spacing w:line="228" w:lineRule="auto"/>
              <w:ind w:left="250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94" w:type="pct"/>
            <w:vAlign w:val="bottom"/>
          </w:tcPr>
          <w:p w14:paraId="70710836" w14:textId="56781D64" w:rsidR="0014587F" w:rsidRPr="00F46892" w:rsidRDefault="0014587F" w:rsidP="0014587F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6892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493" w:type="pct"/>
            <w:vAlign w:val="bottom"/>
          </w:tcPr>
          <w:p w14:paraId="3B54FC86" w14:textId="590C5653" w:rsidR="0014587F" w:rsidRPr="00F46892" w:rsidRDefault="0014587F" w:rsidP="00180E9A">
            <w:pPr>
              <w:pStyle w:val="acctfourfigures"/>
              <w:tabs>
                <w:tab w:val="clear" w:pos="765"/>
                <w:tab w:val="decimal" w:pos="791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4689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494" w:type="pct"/>
            <w:vAlign w:val="bottom"/>
          </w:tcPr>
          <w:p w14:paraId="466872BA" w14:textId="05C99042" w:rsidR="0014587F" w:rsidRPr="00F46892" w:rsidRDefault="00C070A0" w:rsidP="00C070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28" w:lineRule="auto"/>
              <w:ind w:left="-43" w:right="-27" w:firstLine="4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74</w:t>
            </w:r>
            <w:r w:rsidR="00AD6DF1" w:rsidRPr="00F46892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283</w:t>
            </w:r>
            <w:r w:rsidR="00AD6DF1" w:rsidRPr="00F46892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584</w:t>
            </w:r>
          </w:p>
        </w:tc>
        <w:tc>
          <w:tcPr>
            <w:tcW w:w="408" w:type="pct"/>
            <w:vAlign w:val="bottom"/>
          </w:tcPr>
          <w:p w14:paraId="30061F70" w14:textId="72D76686" w:rsidR="0014587F" w:rsidRPr="00F46892" w:rsidRDefault="00C070A0" w:rsidP="0014587F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80" w:firstLine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74</w:t>
            </w:r>
            <w:r w:rsidR="00AD6DF1" w:rsidRPr="00F46892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283</w:t>
            </w:r>
            <w:r w:rsidR="00AD6DF1" w:rsidRPr="00F46892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584</w:t>
            </w:r>
          </w:p>
        </w:tc>
        <w:tc>
          <w:tcPr>
            <w:tcW w:w="87" w:type="pct"/>
            <w:vAlign w:val="bottom"/>
          </w:tcPr>
          <w:p w14:paraId="75F0EBAB" w14:textId="77777777" w:rsidR="0014587F" w:rsidRPr="00F46892" w:rsidRDefault="0014587F" w:rsidP="0014587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vAlign w:val="bottom"/>
          </w:tcPr>
          <w:p w14:paraId="368DF31C" w14:textId="2D08B784" w:rsidR="0014587F" w:rsidRPr="00F46892" w:rsidRDefault="0014587F" w:rsidP="0014587F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1904"/>
              <w:rPr>
                <w:rFonts w:asciiTheme="majorBidi" w:hAnsiTheme="majorBidi" w:cstheme="majorBidi"/>
                <w:sz w:val="26"/>
                <w:szCs w:val="26"/>
              </w:rPr>
            </w:pPr>
            <w:r w:rsidRPr="00F46892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87" w:type="pct"/>
            <w:vAlign w:val="bottom"/>
          </w:tcPr>
          <w:p w14:paraId="7EB459E7" w14:textId="77777777" w:rsidR="0014587F" w:rsidRPr="00F46892" w:rsidRDefault="0014587F" w:rsidP="0014587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9" w:type="pct"/>
            <w:vAlign w:val="bottom"/>
          </w:tcPr>
          <w:p w14:paraId="67E9DFDD" w14:textId="42750843" w:rsidR="0014587F" w:rsidRPr="00F46892" w:rsidRDefault="0014587F" w:rsidP="0014587F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1904"/>
              <w:rPr>
                <w:rFonts w:asciiTheme="majorBidi" w:hAnsiTheme="majorBidi" w:cstheme="majorBidi"/>
                <w:sz w:val="26"/>
                <w:szCs w:val="26"/>
              </w:rPr>
            </w:pPr>
            <w:r w:rsidRPr="00F46892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87" w:type="pct"/>
            <w:vAlign w:val="bottom"/>
          </w:tcPr>
          <w:p w14:paraId="123DFF53" w14:textId="77777777" w:rsidR="0014587F" w:rsidRPr="00F46892" w:rsidRDefault="0014587F" w:rsidP="0014587F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6F78C50D" w14:textId="12106CBC" w:rsidR="0014587F" w:rsidRPr="00821F6C" w:rsidRDefault="00C070A0" w:rsidP="00180E9A">
            <w:pPr>
              <w:pStyle w:val="acctfourfigures"/>
              <w:tabs>
                <w:tab w:val="clear" w:pos="765"/>
                <w:tab w:val="decimal" w:pos="85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76</w:t>
            </w:r>
            <w:r w:rsidR="00AD6DF1" w:rsidRPr="00F4689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955</w:t>
            </w:r>
            <w:r w:rsidR="00AD6DF1" w:rsidRPr="00F4689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468</w:t>
            </w:r>
          </w:p>
        </w:tc>
        <w:tc>
          <w:tcPr>
            <w:tcW w:w="87" w:type="pct"/>
            <w:vAlign w:val="bottom"/>
          </w:tcPr>
          <w:p w14:paraId="072C82E1" w14:textId="77777777" w:rsidR="0014587F" w:rsidRPr="00F46892" w:rsidRDefault="0014587F" w:rsidP="00F46892">
            <w:pPr>
              <w:pStyle w:val="acctfourfigures"/>
              <w:tabs>
                <w:tab w:val="clear" w:pos="765"/>
              </w:tabs>
              <w:spacing w:line="228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vAlign w:val="bottom"/>
          </w:tcPr>
          <w:p w14:paraId="51A5AEA7" w14:textId="1CECD472" w:rsidR="0014587F" w:rsidRPr="00F46892" w:rsidRDefault="00C070A0" w:rsidP="00F46892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="Angsana New" w:hAnsi="Angsana New" w:cs="Angsana New"/>
                <w:sz w:val="25"/>
                <w:szCs w:val="25"/>
                <w:lang w:val="en-US"/>
              </w:rPr>
              <w:t>76</w:t>
            </w:r>
            <w:r w:rsidR="00AD6DF1" w:rsidRPr="00F4689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C070A0">
              <w:rPr>
                <w:rFonts w:ascii="Angsana New" w:hAnsi="Angsana New" w:cs="Angsana New"/>
                <w:sz w:val="25"/>
                <w:szCs w:val="25"/>
                <w:lang w:val="en-US"/>
              </w:rPr>
              <w:t>955</w:t>
            </w:r>
            <w:r w:rsidR="00AD6DF1" w:rsidRPr="00F4689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C070A0">
              <w:rPr>
                <w:rFonts w:ascii="Angsana New" w:hAnsi="Angsana New" w:cs="Angsana New"/>
                <w:sz w:val="25"/>
                <w:szCs w:val="25"/>
                <w:lang w:val="en-US"/>
              </w:rPr>
              <w:t>468</w:t>
            </w:r>
          </w:p>
        </w:tc>
      </w:tr>
      <w:tr w:rsidR="00821F6C" w:rsidRPr="00FC274F" w14:paraId="03032A5C" w14:textId="77777777" w:rsidTr="00821F6C">
        <w:trPr>
          <w:trHeight w:val="70"/>
        </w:trPr>
        <w:tc>
          <w:tcPr>
            <w:tcW w:w="1307" w:type="pct"/>
          </w:tcPr>
          <w:p w14:paraId="2782A8B0" w14:textId="57C8B4B1" w:rsidR="00821F6C" w:rsidRPr="00F46892" w:rsidRDefault="00821F6C" w:rsidP="0014587F">
            <w:pPr>
              <w:spacing w:line="228" w:lineRule="auto"/>
              <w:ind w:left="25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46892">
              <w:rPr>
                <w:rFonts w:ascii="Angsana New" w:hAnsi="Angsana New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87" w:type="pct"/>
          </w:tcPr>
          <w:p w14:paraId="5A8E1D96" w14:textId="77777777" w:rsidR="00821F6C" w:rsidRPr="00F46892" w:rsidRDefault="00821F6C" w:rsidP="0014587F">
            <w:pPr>
              <w:pStyle w:val="acctfourfigures"/>
              <w:tabs>
                <w:tab w:val="clear" w:pos="765"/>
              </w:tabs>
              <w:spacing w:line="228" w:lineRule="auto"/>
              <w:ind w:left="250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94" w:type="pct"/>
            <w:vAlign w:val="bottom"/>
          </w:tcPr>
          <w:p w14:paraId="1911DF6F" w14:textId="77777777" w:rsidR="00821F6C" w:rsidRPr="00F46892" w:rsidRDefault="00821F6C" w:rsidP="0014587F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493" w:type="pct"/>
            <w:vAlign w:val="bottom"/>
          </w:tcPr>
          <w:p w14:paraId="5DB553EE" w14:textId="77777777" w:rsidR="00821F6C" w:rsidRPr="00F46892" w:rsidRDefault="00821F6C" w:rsidP="00486242">
            <w:pPr>
              <w:pStyle w:val="acctfourfigures"/>
              <w:tabs>
                <w:tab w:val="clear" w:pos="765"/>
                <w:tab w:val="decimal" w:pos="791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94" w:type="pct"/>
            <w:vAlign w:val="bottom"/>
          </w:tcPr>
          <w:p w14:paraId="1061AA8E" w14:textId="77777777" w:rsidR="00821F6C" w:rsidRPr="00C070A0" w:rsidRDefault="00821F6C" w:rsidP="0014587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28" w:lineRule="auto"/>
              <w:ind w:left="-43" w:right="-86" w:firstLine="463"/>
              <w:jc w:val="center"/>
              <w:rPr>
                <w:rFonts w:asciiTheme="majorBidi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408" w:type="pct"/>
            <w:vAlign w:val="bottom"/>
          </w:tcPr>
          <w:p w14:paraId="0DD8BBF1" w14:textId="77777777" w:rsidR="00821F6C" w:rsidRPr="00C070A0" w:rsidRDefault="00821F6C" w:rsidP="0014587F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80" w:firstLine="2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87" w:type="pct"/>
            <w:vAlign w:val="bottom"/>
          </w:tcPr>
          <w:p w14:paraId="4EAEC26C" w14:textId="77777777" w:rsidR="00821F6C" w:rsidRPr="00F46892" w:rsidRDefault="00821F6C" w:rsidP="0014587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vAlign w:val="bottom"/>
          </w:tcPr>
          <w:p w14:paraId="21659A14" w14:textId="77777777" w:rsidR="00821F6C" w:rsidRPr="00F46892" w:rsidRDefault="00821F6C" w:rsidP="0014587F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1904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</w:p>
        </w:tc>
        <w:tc>
          <w:tcPr>
            <w:tcW w:w="87" w:type="pct"/>
            <w:vAlign w:val="bottom"/>
          </w:tcPr>
          <w:p w14:paraId="51D4B9DF" w14:textId="77777777" w:rsidR="00821F6C" w:rsidRPr="00F46892" w:rsidRDefault="00821F6C" w:rsidP="0014587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9" w:type="pct"/>
            <w:vAlign w:val="bottom"/>
          </w:tcPr>
          <w:p w14:paraId="68EB7A39" w14:textId="77777777" w:rsidR="00821F6C" w:rsidRPr="00F46892" w:rsidRDefault="00821F6C" w:rsidP="0014587F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1904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7" w:type="pct"/>
            <w:vAlign w:val="bottom"/>
          </w:tcPr>
          <w:p w14:paraId="2CBCD139" w14:textId="77777777" w:rsidR="00821F6C" w:rsidRPr="00F46892" w:rsidRDefault="00821F6C" w:rsidP="0014587F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62B33C7D" w14:textId="77777777" w:rsidR="00821F6C" w:rsidRPr="00C070A0" w:rsidRDefault="00821F6C" w:rsidP="0014587F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87" w:type="pct"/>
            <w:vAlign w:val="bottom"/>
          </w:tcPr>
          <w:p w14:paraId="11247DE0" w14:textId="77777777" w:rsidR="00821F6C" w:rsidRPr="00F46892" w:rsidRDefault="00821F6C" w:rsidP="00F46892">
            <w:pPr>
              <w:pStyle w:val="acctfourfigures"/>
              <w:tabs>
                <w:tab w:val="clear" w:pos="765"/>
              </w:tabs>
              <w:spacing w:line="228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vAlign w:val="bottom"/>
          </w:tcPr>
          <w:p w14:paraId="3FFDB485" w14:textId="77777777" w:rsidR="00821F6C" w:rsidRPr="00C070A0" w:rsidRDefault="00821F6C" w:rsidP="00F46892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</w:tr>
      <w:tr w:rsidR="00821F6C" w:rsidRPr="00FC274F" w14:paraId="7657144E" w14:textId="77777777" w:rsidTr="00821F6C">
        <w:trPr>
          <w:trHeight w:val="70"/>
        </w:trPr>
        <w:tc>
          <w:tcPr>
            <w:tcW w:w="1307" w:type="pct"/>
          </w:tcPr>
          <w:p w14:paraId="3BA28F03" w14:textId="405EAF90" w:rsidR="00821F6C" w:rsidRPr="00653000" w:rsidRDefault="00821F6C" w:rsidP="00653000">
            <w:pPr>
              <w:spacing w:line="228" w:lineRule="auto"/>
              <w:ind w:left="522" w:right="-90" w:hanging="3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5300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65300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</w:t>
            </w:r>
            <w:r w:rsidRPr="00653000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เงินตราต่างประเทศระยะสั้น</w:t>
            </w:r>
          </w:p>
        </w:tc>
        <w:tc>
          <w:tcPr>
            <w:tcW w:w="87" w:type="pct"/>
          </w:tcPr>
          <w:p w14:paraId="6655374F" w14:textId="77777777" w:rsidR="00821F6C" w:rsidRPr="00653000" w:rsidRDefault="00821F6C" w:rsidP="00653000">
            <w:pPr>
              <w:pStyle w:val="acctfourfigures"/>
              <w:tabs>
                <w:tab w:val="clear" w:pos="765"/>
              </w:tabs>
              <w:spacing w:line="228" w:lineRule="auto"/>
              <w:ind w:left="522" w:right="-90" w:hanging="36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94" w:type="pct"/>
            <w:vAlign w:val="bottom"/>
          </w:tcPr>
          <w:p w14:paraId="6E37CE01" w14:textId="7AAE7B28" w:rsidR="00821F6C" w:rsidRPr="00821F6C" w:rsidRDefault="00821F6C" w:rsidP="00180E9A">
            <w:pPr>
              <w:pStyle w:val="acctfourfigures"/>
              <w:tabs>
                <w:tab w:val="clear" w:pos="765"/>
                <w:tab w:val="decimal" w:pos="595"/>
                <w:tab w:val="left" w:pos="1062"/>
              </w:tabs>
              <w:spacing w:line="228" w:lineRule="auto"/>
              <w:ind w:left="-43" w:right="25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  <w:r w:rsidRPr="00821F6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477</w:t>
            </w:r>
          </w:p>
        </w:tc>
        <w:tc>
          <w:tcPr>
            <w:tcW w:w="493" w:type="pct"/>
            <w:vAlign w:val="bottom"/>
          </w:tcPr>
          <w:p w14:paraId="6DE6E350" w14:textId="12B7A75E" w:rsidR="00821F6C" w:rsidRPr="00821F6C" w:rsidRDefault="00821F6C" w:rsidP="00821F6C">
            <w:pPr>
              <w:pStyle w:val="acctfourfigures"/>
              <w:tabs>
                <w:tab w:val="clear" w:pos="765"/>
                <w:tab w:val="decimal" w:pos="791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F46892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494" w:type="pct"/>
            <w:vAlign w:val="bottom"/>
          </w:tcPr>
          <w:p w14:paraId="4DAB6414" w14:textId="2A9C821D" w:rsidR="00821F6C" w:rsidRPr="00C070A0" w:rsidRDefault="00821F6C" w:rsidP="00C070CB">
            <w:pPr>
              <w:pStyle w:val="acctfourfigures"/>
              <w:tabs>
                <w:tab w:val="clear" w:pos="765"/>
                <w:tab w:val="decimal" w:pos="9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F4689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408" w:type="pct"/>
            <w:vAlign w:val="bottom"/>
          </w:tcPr>
          <w:p w14:paraId="432B4262" w14:textId="51385884" w:rsidR="00821F6C" w:rsidRPr="00C070A0" w:rsidRDefault="00821F6C" w:rsidP="00821F6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8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  <w:r w:rsidRPr="00F4689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477</w:t>
            </w:r>
          </w:p>
        </w:tc>
        <w:tc>
          <w:tcPr>
            <w:tcW w:w="87" w:type="pct"/>
            <w:vAlign w:val="bottom"/>
          </w:tcPr>
          <w:p w14:paraId="6D9E91C0" w14:textId="77777777" w:rsidR="00821F6C" w:rsidRPr="00821F6C" w:rsidRDefault="00821F6C" w:rsidP="00821F6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25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350" w:type="pct"/>
            <w:vAlign w:val="bottom"/>
          </w:tcPr>
          <w:p w14:paraId="774A5F05" w14:textId="79A8B2D1" w:rsidR="00821F6C" w:rsidRPr="00000055" w:rsidRDefault="00821F6C" w:rsidP="0000005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right="-1904"/>
              <w:rPr>
                <w:rFonts w:asciiTheme="majorBidi" w:hAnsiTheme="majorBidi" w:cstheme="majorBidi"/>
                <w:sz w:val="26"/>
                <w:szCs w:val="26"/>
              </w:rPr>
            </w:pPr>
            <w:r w:rsidRPr="000000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vAlign w:val="bottom"/>
          </w:tcPr>
          <w:p w14:paraId="7B2C2EC9" w14:textId="77777777" w:rsidR="00821F6C" w:rsidRPr="00821F6C" w:rsidRDefault="00821F6C" w:rsidP="00821F6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25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319" w:type="pct"/>
            <w:vAlign w:val="bottom"/>
          </w:tcPr>
          <w:p w14:paraId="690BCB7B" w14:textId="57E0E739" w:rsidR="00821F6C" w:rsidRPr="00821F6C" w:rsidRDefault="00821F6C" w:rsidP="00821F6C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  <w:r w:rsidRPr="00F4689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477</w:t>
            </w:r>
          </w:p>
        </w:tc>
        <w:tc>
          <w:tcPr>
            <w:tcW w:w="87" w:type="pct"/>
            <w:vAlign w:val="bottom"/>
          </w:tcPr>
          <w:p w14:paraId="048A0E45" w14:textId="77777777" w:rsidR="00821F6C" w:rsidRPr="00821F6C" w:rsidRDefault="00821F6C" w:rsidP="00821F6C">
            <w:pPr>
              <w:tabs>
                <w:tab w:val="decimal" w:pos="595"/>
              </w:tabs>
              <w:spacing w:line="228" w:lineRule="auto"/>
              <w:ind w:left="-43" w:right="250"/>
              <w:jc w:val="right"/>
              <w:rPr>
                <w:rFonts w:asciiTheme="majorBidi" w:hAnsiTheme="majorBidi" w:cstheme="majorBidi"/>
                <w:sz w:val="25"/>
                <w:szCs w:val="25"/>
                <w:lang w:bidi="ar-SA"/>
              </w:rPr>
            </w:pPr>
          </w:p>
        </w:tc>
        <w:tc>
          <w:tcPr>
            <w:tcW w:w="349" w:type="pct"/>
            <w:vAlign w:val="bottom"/>
          </w:tcPr>
          <w:p w14:paraId="3F5225B6" w14:textId="6A1353BD" w:rsidR="00821F6C" w:rsidRPr="00C070A0" w:rsidRDefault="00821F6C" w:rsidP="00821F6C">
            <w:pPr>
              <w:pStyle w:val="acctfourfigures"/>
              <w:tabs>
                <w:tab w:val="clear" w:pos="765"/>
                <w:tab w:val="decimal" w:pos="595"/>
                <w:tab w:val="decimal" w:pos="945"/>
              </w:tabs>
              <w:spacing w:line="228" w:lineRule="auto"/>
              <w:ind w:left="-43" w:right="25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21F6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pct"/>
            <w:vAlign w:val="bottom"/>
          </w:tcPr>
          <w:p w14:paraId="4D7D9D3E" w14:textId="77777777" w:rsidR="00821F6C" w:rsidRPr="00821F6C" w:rsidRDefault="00821F6C" w:rsidP="00821F6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25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351" w:type="pct"/>
            <w:vAlign w:val="bottom"/>
          </w:tcPr>
          <w:p w14:paraId="67064377" w14:textId="0280784B" w:rsidR="00821F6C" w:rsidRPr="00821F6C" w:rsidRDefault="00821F6C" w:rsidP="00821F6C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right="-6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21F6C">
              <w:rPr>
                <w:rFonts w:ascii="Angsana New" w:hAnsi="Angsana New" w:cs="Angsana New"/>
                <w:sz w:val="25"/>
                <w:szCs w:val="25"/>
                <w:lang w:val="en-US"/>
              </w:rPr>
              <w:t>7,477</w:t>
            </w:r>
          </w:p>
        </w:tc>
      </w:tr>
      <w:tr w:rsidR="004F773A" w:rsidRPr="00FC274F" w14:paraId="78E39818" w14:textId="77777777" w:rsidTr="00821F6C">
        <w:trPr>
          <w:trHeight w:val="70"/>
        </w:trPr>
        <w:tc>
          <w:tcPr>
            <w:tcW w:w="1307" w:type="pct"/>
          </w:tcPr>
          <w:p w14:paraId="43DC9263" w14:textId="0B8204C0" w:rsidR="004F773A" w:rsidRPr="00653000" w:rsidRDefault="004F773A" w:rsidP="00653000">
            <w:pPr>
              <w:spacing w:line="228" w:lineRule="auto"/>
              <w:ind w:left="522" w:right="-90" w:hanging="3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5300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653000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7" w:type="pct"/>
          </w:tcPr>
          <w:p w14:paraId="7FE8ABB7" w14:textId="77777777" w:rsidR="004F773A" w:rsidRPr="00653000" w:rsidRDefault="004F773A" w:rsidP="00653000">
            <w:pPr>
              <w:pStyle w:val="acctfourfigures"/>
              <w:tabs>
                <w:tab w:val="clear" w:pos="765"/>
              </w:tabs>
              <w:spacing w:line="228" w:lineRule="auto"/>
              <w:ind w:left="522" w:right="-90" w:hanging="36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94" w:type="pct"/>
            <w:vAlign w:val="bottom"/>
          </w:tcPr>
          <w:p w14:paraId="1C107DD3" w14:textId="4DA45BF1" w:rsidR="004F773A" w:rsidRPr="00F46892" w:rsidRDefault="00C070A0" w:rsidP="001649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25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84</w:t>
            </w:r>
            <w:r w:rsidR="00C83B3C" w:rsidRPr="00F4689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473</w:t>
            </w:r>
          </w:p>
        </w:tc>
        <w:tc>
          <w:tcPr>
            <w:tcW w:w="493" w:type="pct"/>
            <w:vAlign w:val="bottom"/>
          </w:tcPr>
          <w:p w14:paraId="3FB7C252" w14:textId="310FA45F" w:rsidR="004F773A" w:rsidRPr="00486242" w:rsidRDefault="004F773A" w:rsidP="00486242">
            <w:pPr>
              <w:pStyle w:val="acctfourfigures"/>
              <w:tabs>
                <w:tab w:val="clear" w:pos="765"/>
                <w:tab w:val="decimal" w:pos="791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486242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494" w:type="pct"/>
            <w:vAlign w:val="bottom"/>
          </w:tcPr>
          <w:p w14:paraId="07A6A640" w14:textId="4021AB83" w:rsidR="004F773A" w:rsidRPr="00F46892" w:rsidRDefault="004F773A" w:rsidP="00C070CB">
            <w:pPr>
              <w:pStyle w:val="acctfourfigures"/>
              <w:tabs>
                <w:tab w:val="clear" w:pos="765"/>
                <w:tab w:val="decimal" w:pos="9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F4689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408" w:type="pct"/>
            <w:vAlign w:val="bottom"/>
          </w:tcPr>
          <w:p w14:paraId="1F448C4A" w14:textId="726E0023" w:rsidR="004F773A" w:rsidRPr="00F46892" w:rsidRDefault="00C070A0" w:rsidP="00821F6C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43" w:right="8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84</w:t>
            </w:r>
            <w:r w:rsidR="00C83B3C" w:rsidRPr="00F4689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473</w:t>
            </w:r>
          </w:p>
        </w:tc>
        <w:tc>
          <w:tcPr>
            <w:tcW w:w="87" w:type="pct"/>
            <w:vAlign w:val="bottom"/>
          </w:tcPr>
          <w:p w14:paraId="23C6BEB6" w14:textId="77777777" w:rsidR="004F773A" w:rsidRPr="00F46892" w:rsidRDefault="004F773A" w:rsidP="001649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25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0" w:type="pct"/>
            <w:vAlign w:val="bottom"/>
          </w:tcPr>
          <w:p w14:paraId="1A8F1F11" w14:textId="137128CF" w:rsidR="004F773A" w:rsidRPr="00000055" w:rsidRDefault="004F773A" w:rsidP="0000005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right="-1904"/>
              <w:rPr>
                <w:rFonts w:asciiTheme="majorBidi" w:hAnsiTheme="majorBidi" w:cstheme="majorBidi"/>
                <w:sz w:val="26"/>
                <w:szCs w:val="26"/>
              </w:rPr>
            </w:pPr>
            <w:r w:rsidRPr="000000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vAlign w:val="bottom"/>
          </w:tcPr>
          <w:p w14:paraId="7FA78592" w14:textId="77777777" w:rsidR="004F773A" w:rsidRPr="00F46892" w:rsidRDefault="004F773A" w:rsidP="001649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25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9" w:type="pct"/>
            <w:vAlign w:val="bottom"/>
          </w:tcPr>
          <w:p w14:paraId="58BC2D4C" w14:textId="31157524" w:rsidR="004F773A" w:rsidRPr="00821F6C" w:rsidRDefault="00C070A0" w:rsidP="00821F6C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84</w:t>
            </w:r>
            <w:r w:rsidR="003B355F" w:rsidRPr="00821F6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473</w:t>
            </w:r>
          </w:p>
        </w:tc>
        <w:tc>
          <w:tcPr>
            <w:tcW w:w="87" w:type="pct"/>
            <w:vAlign w:val="bottom"/>
          </w:tcPr>
          <w:p w14:paraId="46228ECE" w14:textId="77777777" w:rsidR="004F773A" w:rsidRPr="00F46892" w:rsidRDefault="004F773A" w:rsidP="001649CB">
            <w:pPr>
              <w:tabs>
                <w:tab w:val="decimal" w:pos="595"/>
              </w:tabs>
              <w:spacing w:line="228" w:lineRule="auto"/>
              <w:ind w:left="-43" w:right="250"/>
              <w:jc w:val="right"/>
              <w:rPr>
                <w:rFonts w:asciiTheme="majorBidi" w:hAnsiTheme="majorBidi" w:cstheme="majorBidi"/>
                <w:sz w:val="25"/>
                <w:szCs w:val="25"/>
                <w:lang w:val="en-GB" w:bidi="ar-SA"/>
              </w:rPr>
            </w:pPr>
          </w:p>
        </w:tc>
        <w:tc>
          <w:tcPr>
            <w:tcW w:w="349" w:type="pct"/>
            <w:vAlign w:val="bottom"/>
          </w:tcPr>
          <w:p w14:paraId="36CD58A4" w14:textId="1F346D73" w:rsidR="004F773A" w:rsidRPr="00F46892" w:rsidRDefault="004F773A" w:rsidP="001649CB">
            <w:pPr>
              <w:pStyle w:val="acctfourfigures"/>
              <w:tabs>
                <w:tab w:val="clear" w:pos="765"/>
                <w:tab w:val="decimal" w:pos="595"/>
                <w:tab w:val="decimal" w:pos="945"/>
              </w:tabs>
              <w:spacing w:line="228" w:lineRule="auto"/>
              <w:ind w:left="-43" w:right="25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4689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" w:type="pct"/>
            <w:vAlign w:val="bottom"/>
          </w:tcPr>
          <w:p w14:paraId="7ECE6351" w14:textId="77777777" w:rsidR="004F773A" w:rsidRPr="00F46892" w:rsidRDefault="004F773A" w:rsidP="00F4689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1" w:type="pct"/>
            <w:vAlign w:val="bottom"/>
          </w:tcPr>
          <w:p w14:paraId="4EC50F2A" w14:textId="50D167F8" w:rsidR="004F773A" w:rsidRPr="00F46892" w:rsidRDefault="00C070A0" w:rsidP="00F46892">
            <w:pPr>
              <w:pStyle w:val="acctfourfigures"/>
              <w:tabs>
                <w:tab w:val="clear" w:pos="765"/>
                <w:tab w:val="decimal" w:pos="595"/>
                <w:tab w:val="decimal" w:pos="1048"/>
              </w:tabs>
              <w:spacing w:line="228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84</w:t>
            </w:r>
            <w:r w:rsidR="00F46892" w:rsidRPr="00F4689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473</w:t>
            </w:r>
          </w:p>
        </w:tc>
      </w:tr>
      <w:tr w:rsidR="001649CB" w:rsidRPr="00FC274F" w14:paraId="2800F449" w14:textId="77777777" w:rsidTr="00821F6C">
        <w:trPr>
          <w:trHeight w:val="70"/>
        </w:trPr>
        <w:tc>
          <w:tcPr>
            <w:tcW w:w="1394" w:type="pct"/>
            <w:gridSpan w:val="2"/>
            <w:vAlign w:val="bottom"/>
          </w:tcPr>
          <w:p w14:paraId="618EB590" w14:textId="15FD00A3" w:rsidR="001649CB" w:rsidRPr="00653000" w:rsidRDefault="001649CB" w:rsidP="00653000">
            <w:pPr>
              <w:spacing w:line="228" w:lineRule="auto"/>
              <w:ind w:left="522" w:right="-90" w:hanging="36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5300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65300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</w:t>
            </w:r>
            <w:r w:rsidRPr="00653000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เงินตราต่างประเทศ</w:t>
            </w:r>
          </w:p>
        </w:tc>
        <w:tc>
          <w:tcPr>
            <w:tcW w:w="494" w:type="pct"/>
            <w:vAlign w:val="bottom"/>
          </w:tcPr>
          <w:p w14:paraId="3AD83479" w14:textId="4F55479E" w:rsidR="001649CB" w:rsidRPr="00F46892" w:rsidRDefault="00C070A0" w:rsidP="001649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25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63</w:t>
            </w:r>
            <w:r w:rsidR="00C83B3C" w:rsidRPr="00F46892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587</w:t>
            </w:r>
          </w:p>
        </w:tc>
        <w:tc>
          <w:tcPr>
            <w:tcW w:w="493" w:type="pct"/>
            <w:vAlign w:val="bottom"/>
          </w:tcPr>
          <w:p w14:paraId="1361D3A9" w14:textId="528B102D" w:rsidR="001649CB" w:rsidRPr="00F46892" w:rsidRDefault="001649CB" w:rsidP="00486242">
            <w:pPr>
              <w:pStyle w:val="acctfourfigures"/>
              <w:tabs>
                <w:tab w:val="clear" w:pos="765"/>
                <w:tab w:val="decimal" w:pos="791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4689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494" w:type="pct"/>
            <w:vAlign w:val="bottom"/>
          </w:tcPr>
          <w:p w14:paraId="2B01BBBC" w14:textId="3BF876E0" w:rsidR="001649CB" w:rsidRPr="00C070CB" w:rsidRDefault="001649CB" w:rsidP="00C070CB">
            <w:pPr>
              <w:pStyle w:val="acctfourfigures"/>
              <w:tabs>
                <w:tab w:val="clear" w:pos="765"/>
                <w:tab w:val="decimal" w:pos="9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F4689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408" w:type="pct"/>
            <w:vAlign w:val="bottom"/>
          </w:tcPr>
          <w:p w14:paraId="7C8BDDC1" w14:textId="1CE9F2A5" w:rsidR="001649CB" w:rsidRPr="00F46892" w:rsidRDefault="00C070A0" w:rsidP="00821F6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8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63</w:t>
            </w:r>
            <w:r w:rsidR="003B355F" w:rsidRPr="00F4689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587</w:t>
            </w:r>
          </w:p>
        </w:tc>
        <w:tc>
          <w:tcPr>
            <w:tcW w:w="87" w:type="pct"/>
            <w:vAlign w:val="bottom"/>
          </w:tcPr>
          <w:p w14:paraId="1CC739BD" w14:textId="77777777" w:rsidR="001649CB" w:rsidRPr="00F46892" w:rsidRDefault="001649CB" w:rsidP="001649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vAlign w:val="bottom"/>
          </w:tcPr>
          <w:p w14:paraId="21FECE9F" w14:textId="6A82DD21" w:rsidR="001649CB" w:rsidRPr="00F46892" w:rsidRDefault="001649CB" w:rsidP="001649CB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1904"/>
              <w:rPr>
                <w:rFonts w:asciiTheme="majorBidi" w:hAnsiTheme="majorBidi" w:cstheme="majorBidi"/>
                <w:sz w:val="26"/>
                <w:szCs w:val="26"/>
              </w:rPr>
            </w:pPr>
            <w:r w:rsidRPr="000000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vAlign w:val="bottom"/>
          </w:tcPr>
          <w:p w14:paraId="47495DC3" w14:textId="77777777" w:rsidR="001649CB" w:rsidRPr="00F46892" w:rsidRDefault="001649CB" w:rsidP="001649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9" w:type="pct"/>
            <w:vAlign w:val="bottom"/>
          </w:tcPr>
          <w:p w14:paraId="649EDDED" w14:textId="7F6A7378" w:rsidR="001649CB" w:rsidRPr="00821F6C" w:rsidRDefault="00C070A0" w:rsidP="001649CB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63</w:t>
            </w:r>
            <w:r w:rsidR="003B355F" w:rsidRPr="00821F6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587</w:t>
            </w:r>
          </w:p>
        </w:tc>
        <w:tc>
          <w:tcPr>
            <w:tcW w:w="87" w:type="pct"/>
            <w:vAlign w:val="bottom"/>
          </w:tcPr>
          <w:p w14:paraId="3DB4B001" w14:textId="77777777" w:rsidR="001649CB" w:rsidRPr="00F46892" w:rsidRDefault="001649CB" w:rsidP="001649CB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57D0E736" w14:textId="39319236" w:rsidR="001649CB" w:rsidRPr="00F46892" w:rsidRDefault="001649CB" w:rsidP="00180E9A">
            <w:pPr>
              <w:pStyle w:val="acctfourfigures"/>
              <w:tabs>
                <w:tab w:val="clear" w:pos="765"/>
                <w:tab w:val="decimal" w:pos="606"/>
              </w:tabs>
              <w:spacing w:line="228" w:lineRule="auto"/>
              <w:ind w:right="-1904"/>
              <w:rPr>
                <w:rFonts w:asciiTheme="majorBidi" w:hAnsiTheme="majorBidi" w:cstheme="majorBidi"/>
                <w:sz w:val="26"/>
                <w:szCs w:val="26"/>
              </w:rPr>
            </w:pPr>
            <w:r w:rsidRPr="00F46892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87" w:type="pct"/>
            <w:vAlign w:val="bottom"/>
          </w:tcPr>
          <w:p w14:paraId="0442DC16" w14:textId="77777777" w:rsidR="001649CB" w:rsidRPr="00F46892" w:rsidRDefault="001649CB" w:rsidP="00F46892">
            <w:pPr>
              <w:pStyle w:val="acctfourfigures"/>
              <w:tabs>
                <w:tab w:val="clear" w:pos="765"/>
              </w:tabs>
              <w:spacing w:line="228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vAlign w:val="bottom"/>
          </w:tcPr>
          <w:p w14:paraId="1401E6D3" w14:textId="7EB68C01" w:rsidR="001649CB" w:rsidRPr="00F46892" w:rsidRDefault="00C070A0" w:rsidP="00F46892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="Angsana New" w:hAnsi="Angsana New" w:cs="Angsana New"/>
                <w:sz w:val="25"/>
                <w:szCs w:val="25"/>
                <w:lang w:val="en-US"/>
              </w:rPr>
              <w:t>63</w:t>
            </w:r>
            <w:r w:rsidR="00F46892" w:rsidRPr="00F4689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C070A0">
              <w:rPr>
                <w:rFonts w:ascii="Angsana New" w:hAnsi="Angsana New" w:cs="Angsana New"/>
                <w:sz w:val="25"/>
                <w:szCs w:val="25"/>
                <w:lang w:val="en-US"/>
              </w:rPr>
              <w:t>587</w:t>
            </w:r>
          </w:p>
        </w:tc>
      </w:tr>
      <w:tr w:rsidR="00E16686" w:rsidRPr="00FD6BB8" w14:paraId="49D2E1E0" w14:textId="77777777" w:rsidTr="00821F6C">
        <w:trPr>
          <w:trHeight w:val="219"/>
        </w:trPr>
        <w:tc>
          <w:tcPr>
            <w:tcW w:w="1307" w:type="pct"/>
            <w:vAlign w:val="bottom"/>
          </w:tcPr>
          <w:p w14:paraId="5A893A7C" w14:textId="77777777" w:rsidR="00E16686" w:rsidRPr="00FD6BB8" w:rsidRDefault="00E16686" w:rsidP="00E16686">
            <w:pPr>
              <w:spacing w:line="228" w:lineRule="auto"/>
              <w:ind w:left="250" w:hanging="180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87" w:type="pct"/>
            <w:vAlign w:val="bottom"/>
          </w:tcPr>
          <w:p w14:paraId="5D958156" w14:textId="77777777" w:rsidR="00E16686" w:rsidRPr="00FD6BB8" w:rsidRDefault="00E16686" w:rsidP="00E16686">
            <w:pPr>
              <w:pStyle w:val="acctfourfigures"/>
              <w:tabs>
                <w:tab w:val="clear" w:pos="765"/>
              </w:tabs>
              <w:spacing w:line="228" w:lineRule="auto"/>
              <w:ind w:left="250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lang w:val="en-US" w:bidi="th-TH"/>
              </w:rPr>
            </w:pPr>
          </w:p>
        </w:tc>
        <w:tc>
          <w:tcPr>
            <w:tcW w:w="494" w:type="pct"/>
            <w:vAlign w:val="bottom"/>
          </w:tcPr>
          <w:p w14:paraId="4B8F955C" w14:textId="77777777" w:rsidR="00E16686" w:rsidRPr="00234EEC" w:rsidRDefault="00E16686" w:rsidP="00E16686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  <w:highlight w:val="yellow"/>
                <w:lang w:val="en-US" w:eastAsia="zh-CN"/>
              </w:rPr>
            </w:pPr>
          </w:p>
        </w:tc>
        <w:tc>
          <w:tcPr>
            <w:tcW w:w="493" w:type="pct"/>
            <w:vAlign w:val="bottom"/>
          </w:tcPr>
          <w:p w14:paraId="5E61D172" w14:textId="77777777" w:rsidR="00E16686" w:rsidRPr="00234EEC" w:rsidRDefault="00E16686" w:rsidP="00E16686">
            <w:pPr>
              <w:pStyle w:val="acctfourfigures"/>
              <w:tabs>
                <w:tab w:val="clear" w:pos="765"/>
                <w:tab w:val="decimal" w:pos="91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494" w:type="pct"/>
            <w:vAlign w:val="bottom"/>
          </w:tcPr>
          <w:p w14:paraId="69ACF940" w14:textId="77777777" w:rsidR="00E16686" w:rsidRPr="00234EEC" w:rsidRDefault="00E16686" w:rsidP="00E16686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408" w:type="pct"/>
            <w:vAlign w:val="bottom"/>
          </w:tcPr>
          <w:p w14:paraId="2BE2E93D" w14:textId="77777777" w:rsidR="00E16686" w:rsidRPr="00234EEC" w:rsidRDefault="00E16686" w:rsidP="00E16686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87" w:type="pct"/>
            <w:vAlign w:val="bottom"/>
          </w:tcPr>
          <w:p w14:paraId="3B1A8C99" w14:textId="77777777" w:rsidR="00E16686" w:rsidRPr="00234EEC" w:rsidRDefault="00E16686" w:rsidP="00E1668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350" w:type="pct"/>
            <w:vAlign w:val="bottom"/>
          </w:tcPr>
          <w:p w14:paraId="04908F58" w14:textId="77777777" w:rsidR="00E16686" w:rsidRPr="00000055" w:rsidRDefault="00E16686" w:rsidP="00000055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190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38D7DA91" w14:textId="77777777" w:rsidR="00E16686" w:rsidRPr="00234EEC" w:rsidRDefault="00E16686" w:rsidP="00E1668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319" w:type="pct"/>
            <w:vAlign w:val="bottom"/>
          </w:tcPr>
          <w:p w14:paraId="4BE8BDF9" w14:textId="77777777" w:rsidR="00E16686" w:rsidRPr="00234EEC" w:rsidRDefault="00E16686" w:rsidP="00E16686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87" w:type="pct"/>
            <w:vAlign w:val="bottom"/>
          </w:tcPr>
          <w:p w14:paraId="3ACCD65E" w14:textId="77777777" w:rsidR="00E16686" w:rsidRPr="00234EEC" w:rsidRDefault="00E16686" w:rsidP="00E16686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349" w:type="pct"/>
            <w:vAlign w:val="bottom"/>
          </w:tcPr>
          <w:p w14:paraId="5F48B6FA" w14:textId="77777777" w:rsidR="00E16686" w:rsidRPr="00234EEC" w:rsidRDefault="00E16686" w:rsidP="00E16686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87" w:type="pct"/>
            <w:vAlign w:val="bottom"/>
          </w:tcPr>
          <w:p w14:paraId="03A08511" w14:textId="77777777" w:rsidR="00E16686" w:rsidRPr="00234EEC" w:rsidRDefault="00E16686" w:rsidP="00E1668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351" w:type="pct"/>
            <w:vAlign w:val="bottom"/>
          </w:tcPr>
          <w:p w14:paraId="401D9466" w14:textId="77777777" w:rsidR="00E16686" w:rsidRPr="00234EEC" w:rsidRDefault="00E16686" w:rsidP="00E16686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</w:tr>
      <w:tr w:rsidR="00E16686" w:rsidRPr="00FC274F" w14:paraId="5991FB5E" w14:textId="77777777" w:rsidTr="00821F6C">
        <w:trPr>
          <w:trHeight w:val="261"/>
        </w:trPr>
        <w:tc>
          <w:tcPr>
            <w:tcW w:w="1307" w:type="pct"/>
          </w:tcPr>
          <w:p w14:paraId="3A301987" w14:textId="77777777" w:rsidR="00E16686" w:rsidRPr="00FC274F" w:rsidRDefault="00E16686" w:rsidP="00E16686">
            <w:pPr>
              <w:spacing w:line="228" w:lineRule="auto"/>
              <w:ind w:left="25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C274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7" w:type="pct"/>
          </w:tcPr>
          <w:p w14:paraId="62503100" w14:textId="77777777" w:rsidR="00E16686" w:rsidRPr="00FC274F" w:rsidRDefault="00E16686" w:rsidP="00E16686">
            <w:pPr>
              <w:pStyle w:val="acctfourfigures"/>
              <w:tabs>
                <w:tab w:val="clear" w:pos="765"/>
              </w:tabs>
              <w:spacing w:line="228" w:lineRule="auto"/>
              <w:ind w:left="250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94" w:type="pct"/>
            <w:vAlign w:val="bottom"/>
          </w:tcPr>
          <w:p w14:paraId="3974A87D" w14:textId="77777777" w:rsidR="00E16686" w:rsidRPr="00234EEC" w:rsidRDefault="00E16686" w:rsidP="00E16686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zh-CN"/>
              </w:rPr>
            </w:pPr>
          </w:p>
        </w:tc>
        <w:tc>
          <w:tcPr>
            <w:tcW w:w="493" w:type="pct"/>
            <w:vAlign w:val="bottom"/>
          </w:tcPr>
          <w:p w14:paraId="4B7094EF" w14:textId="77777777" w:rsidR="00E16686" w:rsidRPr="00234EEC" w:rsidRDefault="00E16686" w:rsidP="00E16686">
            <w:pPr>
              <w:pStyle w:val="acctfourfigures"/>
              <w:tabs>
                <w:tab w:val="clear" w:pos="765"/>
                <w:tab w:val="decimal" w:pos="659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94" w:type="pct"/>
            <w:vAlign w:val="bottom"/>
          </w:tcPr>
          <w:p w14:paraId="390E6047" w14:textId="77777777" w:rsidR="00E16686" w:rsidRPr="00234EEC" w:rsidRDefault="00E16686" w:rsidP="00E16686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08" w:type="pct"/>
            <w:vAlign w:val="bottom"/>
          </w:tcPr>
          <w:p w14:paraId="77905A42" w14:textId="77777777" w:rsidR="00E16686" w:rsidRPr="00234EEC" w:rsidRDefault="00E16686" w:rsidP="00E16686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7" w:type="pct"/>
            <w:vAlign w:val="bottom"/>
          </w:tcPr>
          <w:p w14:paraId="77E38757" w14:textId="77777777" w:rsidR="00E16686" w:rsidRPr="00234EEC" w:rsidRDefault="00E16686" w:rsidP="00E1668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50" w:type="pct"/>
            <w:vAlign w:val="bottom"/>
          </w:tcPr>
          <w:p w14:paraId="6ECC0E10" w14:textId="77777777" w:rsidR="00E16686" w:rsidRPr="00000055" w:rsidRDefault="00E16686" w:rsidP="0000005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190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25446696" w14:textId="77777777" w:rsidR="00E16686" w:rsidRPr="00234EEC" w:rsidRDefault="00E16686" w:rsidP="00E1668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19" w:type="pct"/>
            <w:vAlign w:val="bottom"/>
          </w:tcPr>
          <w:p w14:paraId="4C205C30" w14:textId="77777777" w:rsidR="00E16686" w:rsidRPr="00234EEC" w:rsidRDefault="00E16686" w:rsidP="00E16686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7" w:type="pct"/>
            <w:vAlign w:val="bottom"/>
          </w:tcPr>
          <w:p w14:paraId="107D7329" w14:textId="77777777" w:rsidR="00E16686" w:rsidRPr="00234EEC" w:rsidRDefault="00E16686" w:rsidP="00E16686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49" w:type="pct"/>
            <w:vAlign w:val="bottom"/>
          </w:tcPr>
          <w:p w14:paraId="37B79794" w14:textId="77777777" w:rsidR="00E16686" w:rsidRPr="00234EEC" w:rsidRDefault="00E16686" w:rsidP="00E16686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7" w:type="pct"/>
            <w:vAlign w:val="bottom"/>
          </w:tcPr>
          <w:p w14:paraId="193EDEA3" w14:textId="77777777" w:rsidR="00E16686" w:rsidRPr="00234EEC" w:rsidRDefault="00E16686" w:rsidP="00E1668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51" w:type="pct"/>
            <w:vAlign w:val="bottom"/>
          </w:tcPr>
          <w:p w14:paraId="1BEFCCD6" w14:textId="77777777" w:rsidR="00E16686" w:rsidRPr="00234EEC" w:rsidRDefault="00E16686" w:rsidP="00E16686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366716" w:rsidRPr="00FC274F" w14:paraId="7DF5FA76" w14:textId="77777777" w:rsidTr="00821F6C">
        <w:trPr>
          <w:trHeight w:val="261"/>
        </w:trPr>
        <w:tc>
          <w:tcPr>
            <w:tcW w:w="1307" w:type="pct"/>
          </w:tcPr>
          <w:p w14:paraId="506525E1" w14:textId="716CAC0B" w:rsidR="00366716" w:rsidRPr="00452F69" w:rsidRDefault="00366716" w:rsidP="00366716">
            <w:pPr>
              <w:spacing w:line="228" w:lineRule="auto"/>
              <w:ind w:left="250" w:right="-9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52F69">
              <w:rPr>
                <w:rFonts w:ascii="Angsana New" w:hAnsi="Angsana New"/>
                <w:sz w:val="26"/>
                <w:szCs w:val="26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7" w:type="pct"/>
          </w:tcPr>
          <w:p w14:paraId="536B15AF" w14:textId="77777777" w:rsidR="00366716" w:rsidRPr="00FC274F" w:rsidRDefault="00366716" w:rsidP="00366716">
            <w:pPr>
              <w:pStyle w:val="acctfourfigures"/>
              <w:tabs>
                <w:tab w:val="clear" w:pos="765"/>
              </w:tabs>
              <w:spacing w:line="228" w:lineRule="auto"/>
              <w:ind w:left="250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94" w:type="pct"/>
            <w:vAlign w:val="bottom"/>
          </w:tcPr>
          <w:p w14:paraId="4E2BB875" w14:textId="6C6A48C0" w:rsidR="00366716" w:rsidRPr="00234EEC" w:rsidRDefault="00366716" w:rsidP="00366716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zh-CN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493" w:type="pct"/>
            <w:vAlign w:val="bottom"/>
          </w:tcPr>
          <w:p w14:paraId="7E505131" w14:textId="0C4C7266" w:rsidR="00366716" w:rsidRPr="00486242" w:rsidRDefault="00366716" w:rsidP="00366716">
            <w:pPr>
              <w:pStyle w:val="acctfourfigures"/>
              <w:tabs>
                <w:tab w:val="clear" w:pos="765"/>
                <w:tab w:val="decimal" w:pos="791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F46892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494" w:type="pct"/>
            <w:vAlign w:val="bottom"/>
          </w:tcPr>
          <w:p w14:paraId="6A47CC32" w14:textId="1B3A0F76" w:rsidR="00366716" w:rsidRPr="00C070CB" w:rsidRDefault="00366716" w:rsidP="003667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28" w:lineRule="auto"/>
              <w:ind w:left="-43" w:right="-27" w:firstLine="463"/>
              <w:jc w:val="center"/>
              <w:rPr>
                <w:rFonts w:asciiTheme="majorBidi" w:hAnsiTheme="majorBidi" w:cstheme="majorBidi"/>
                <w:sz w:val="25"/>
                <w:szCs w:val="25"/>
                <w:lang w:eastAsia="zh-CN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28</w:t>
            </w:r>
            <w:r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54</w:t>
            </w:r>
            <w:r w:rsidRPr="00B11C2B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1</w:t>
            </w:r>
            <w:r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476</w:t>
            </w:r>
          </w:p>
        </w:tc>
        <w:tc>
          <w:tcPr>
            <w:tcW w:w="408" w:type="pct"/>
            <w:vAlign w:val="bottom"/>
          </w:tcPr>
          <w:p w14:paraId="5F717CB1" w14:textId="66330452" w:rsidR="00366716" w:rsidRPr="00234EEC" w:rsidRDefault="00366716" w:rsidP="00366716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28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54</w:t>
            </w:r>
            <w:r w:rsidRPr="00B11C2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476</w:t>
            </w:r>
          </w:p>
        </w:tc>
        <w:tc>
          <w:tcPr>
            <w:tcW w:w="87" w:type="pct"/>
            <w:vAlign w:val="bottom"/>
          </w:tcPr>
          <w:p w14:paraId="1FC98D09" w14:textId="77777777" w:rsidR="00366716" w:rsidRPr="00234EEC" w:rsidRDefault="00366716" w:rsidP="0036671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50" w:type="pct"/>
            <w:vAlign w:val="bottom"/>
          </w:tcPr>
          <w:p w14:paraId="123459FB" w14:textId="685D7133" w:rsidR="00366716" w:rsidRPr="00000055" w:rsidRDefault="00366716" w:rsidP="0000005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1904"/>
              <w:rPr>
                <w:rFonts w:asciiTheme="majorBidi" w:hAnsiTheme="majorBidi" w:cstheme="majorBidi"/>
                <w:sz w:val="26"/>
                <w:szCs w:val="26"/>
              </w:rPr>
            </w:pPr>
            <w:r w:rsidRPr="000000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vAlign w:val="bottom"/>
          </w:tcPr>
          <w:p w14:paraId="7D6C9F23" w14:textId="77777777" w:rsidR="00366716" w:rsidRPr="00234EEC" w:rsidRDefault="00366716" w:rsidP="0036671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19" w:type="pct"/>
            <w:vAlign w:val="bottom"/>
          </w:tcPr>
          <w:p w14:paraId="4B220151" w14:textId="1010D336" w:rsidR="00366716" w:rsidRPr="00234EEC" w:rsidRDefault="00366716" w:rsidP="00366716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1904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pct"/>
            <w:vAlign w:val="bottom"/>
          </w:tcPr>
          <w:p w14:paraId="72996726" w14:textId="77777777" w:rsidR="00366716" w:rsidRPr="00234EEC" w:rsidRDefault="00366716" w:rsidP="00366716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49" w:type="pct"/>
            <w:vAlign w:val="bottom"/>
          </w:tcPr>
          <w:p w14:paraId="02171E23" w14:textId="4A69AFED" w:rsidR="00366716" w:rsidRPr="00366716" w:rsidRDefault="00366716" w:rsidP="00366716">
            <w:pPr>
              <w:pStyle w:val="acctfourfigures"/>
              <w:tabs>
                <w:tab w:val="clear" w:pos="765"/>
                <w:tab w:val="decimal" w:pos="87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66716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28,879,056</w:t>
            </w:r>
          </w:p>
        </w:tc>
        <w:tc>
          <w:tcPr>
            <w:tcW w:w="87" w:type="pct"/>
            <w:vAlign w:val="bottom"/>
          </w:tcPr>
          <w:p w14:paraId="4BEBC59C" w14:textId="77777777" w:rsidR="00366716" w:rsidRPr="00366716" w:rsidRDefault="00366716" w:rsidP="0036671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vAlign w:val="bottom"/>
          </w:tcPr>
          <w:p w14:paraId="2F08C18D" w14:textId="6B618BD1" w:rsidR="00366716" w:rsidRPr="00366716" w:rsidRDefault="00366716" w:rsidP="00366716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right="-6"/>
              <w:jc w:val="center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366716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28,879,056</w:t>
            </w:r>
          </w:p>
        </w:tc>
      </w:tr>
      <w:tr w:rsidR="00366716" w:rsidRPr="00FC274F" w14:paraId="258968F6" w14:textId="77777777" w:rsidTr="00821F6C">
        <w:trPr>
          <w:trHeight w:val="261"/>
        </w:trPr>
        <w:tc>
          <w:tcPr>
            <w:tcW w:w="1307" w:type="pct"/>
          </w:tcPr>
          <w:p w14:paraId="5CCB1363" w14:textId="4AC8457A" w:rsidR="00366716" w:rsidRPr="00452F69" w:rsidRDefault="00366716" w:rsidP="00366716">
            <w:pPr>
              <w:spacing w:line="228" w:lineRule="auto"/>
              <w:ind w:left="25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452F69">
              <w:rPr>
                <w:rFonts w:asciiTheme="majorBidi" w:hAnsiTheme="majorBidi"/>
                <w:spacing w:val="-2"/>
                <w:sz w:val="26"/>
                <w:szCs w:val="26"/>
                <w:cs/>
              </w:rPr>
              <w:t>เงินกู้ยืม</w:t>
            </w:r>
            <w:r w:rsidRPr="00452F69">
              <w:rPr>
                <w:rFonts w:asciiTheme="majorBidi" w:hAnsiTheme="majorBidi" w:hint="cs"/>
                <w:spacing w:val="-2"/>
                <w:sz w:val="26"/>
                <w:szCs w:val="26"/>
                <w:cs/>
              </w:rPr>
              <w:t>ระยะยาว</w:t>
            </w:r>
            <w:r w:rsidRPr="00452F69">
              <w:rPr>
                <w:rFonts w:asciiTheme="majorBidi" w:hAnsiTheme="majorBidi"/>
                <w:spacing w:val="-2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87" w:type="pct"/>
          </w:tcPr>
          <w:p w14:paraId="75B3AE41" w14:textId="77777777" w:rsidR="00366716" w:rsidRPr="00FC274F" w:rsidRDefault="00366716" w:rsidP="00366716">
            <w:pPr>
              <w:pStyle w:val="acctfourfigures"/>
              <w:tabs>
                <w:tab w:val="clear" w:pos="765"/>
              </w:tabs>
              <w:spacing w:line="228" w:lineRule="auto"/>
              <w:ind w:left="250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94" w:type="pct"/>
            <w:vAlign w:val="bottom"/>
          </w:tcPr>
          <w:p w14:paraId="0930E608" w14:textId="001E27C6" w:rsidR="00366716" w:rsidRDefault="00366716" w:rsidP="00366716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8D1F9F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493" w:type="pct"/>
            <w:vAlign w:val="bottom"/>
          </w:tcPr>
          <w:p w14:paraId="33F58278" w14:textId="1FE8913A" w:rsidR="00366716" w:rsidRPr="00F46892" w:rsidRDefault="00366716" w:rsidP="0036671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250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84</w:t>
            </w:r>
            <w:r w:rsidRPr="008D1F9F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473</w:t>
            </w:r>
          </w:p>
        </w:tc>
        <w:tc>
          <w:tcPr>
            <w:tcW w:w="494" w:type="pct"/>
            <w:vAlign w:val="bottom"/>
          </w:tcPr>
          <w:p w14:paraId="6C9B0CF5" w14:textId="38181DB0" w:rsidR="00366716" w:rsidRPr="00C070A0" w:rsidRDefault="00366716" w:rsidP="003667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28" w:lineRule="auto"/>
              <w:ind w:left="-43" w:right="-27" w:firstLine="463"/>
              <w:jc w:val="center"/>
              <w:rPr>
                <w:rFonts w:asciiTheme="majorBidi" w:hAnsiTheme="majorBidi" w:cstheme="majorBidi"/>
                <w:sz w:val="25"/>
                <w:szCs w:val="25"/>
                <w:lang w:eastAsia="zh-CN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43</w:t>
            </w:r>
            <w:r w:rsidRPr="008D1F9F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968</w:t>
            </w:r>
            <w:r w:rsidRPr="008D1F9F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528</w:t>
            </w:r>
          </w:p>
        </w:tc>
        <w:tc>
          <w:tcPr>
            <w:tcW w:w="408" w:type="pct"/>
            <w:vAlign w:val="bottom"/>
          </w:tcPr>
          <w:p w14:paraId="134D0B44" w14:textId="1037B2F8" w:rsidR="00366716" w:rsidRPr="00C070A0" w:rsidRDefault="00366716" w:rsidP="00366716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44</w:t>
            </w:r>
            <w:r w:rsidRPr="008D1F9F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B11C2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53</w:t>
            </w:r>
            <w:r w:rsidRPr="008D1F9F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B11C2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001</w:t>
            </w:r>
          </w:p>
        </w:tc>
        <w:tc>
          <w:tcPr>
            <w:tcW w:w="87" w:type="pct"/>
            <w:vAlign w:val="bottom"/>
          </w:tcPr>
          <w:p w14:paraId="0DB5F7B6" w14:textId="77777777" w:rsidR="00366716" w:rsidRPr="00234EEC" w:rsidRDefault="00366716" w:rsidP="0036671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50" w:type="pct"/>
            <w:vAlign w:val="bottom"/>
          </w:tcPr>
          <w:p w14:paraId="18ECC9F3" w14:textId="43D99941" w:rsidR="00366716" w:rsidRPr="00000055" w:rsidRDefault="00366716" w:rsidP="0000005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1904"/>
              <w:rPr>
                <w:rFonts w:asciiTheme="majorBidi" w:hAnsiTheme="majorBidi" w:cstheme="majorBidi"/>
                <w:sz w:val="26"/>
                <w:szCs w:val="26"/>
              </w:rPr>
            </w:pPr>
            <w:r w:rsidRPr="000000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vAlign w:val="bottom"/>
          </w:tcPr>
          <w:p w14:paraId="4F0C3808" w14:textId="77777777" w:rsidR="00366716" w:rsidRPr="00234EEC" w:rsidRDefault="00366716" w:rsidP="0036671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19" w:type="pct"/>
            <w:vAlign w:val="bottom"/>
          </w:tcPr>
          <w:p w14:paraId="22CE730F" w14:textId="0DD91F32" w:rsidR="00366716" w:rsidRDefault="00366716" w:rsidP="00366716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19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1F9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" w:type="pct"/>
            <w:vAlign w:val="bottom"/>
          </w:tcPr>
          <w:p w14:paraId="6520CC5B" w14:textId="77777777" w:rsidR="00366716" w:rsidRPr="00234EEC" w:rsidRDefault="00366716" w:rsidP="00366716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49" w:type="pct"/>
            <w:vAlign w:val="bottom"/>
          </w:tcPr>
          <w:p w14:paraId="364CAAF5" w14:textId="17BAF609" w:rsidR="00366716" w:rsidRPr="00366716" w:rsidRDefault="00366716" w:rsidP="00366716">
            <w:pPr>
              <w:pStyle w:val="acctfourfigures"/>
              <w:tabs>
                <w:tab w:val="clear" w:pos="765"/>
                <w:tab w:val="decimal" w:pos="87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6671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45,309,564</w:t>
            </w:r>
          </w:p>
        </w:tc>
        <w:tc>
          <w:tcPr>
            <w:tcW w:w="87" w:type="pct"/>
            <w:vAlign w:val="bottom"/>
          </w:tcPr>
          <w:p w14:paraId="3647420F" w14:textId="77777777" w:rsidR="00366716" w:rsidRPr="00366716" w:rsidRDefault="00366716" w:rsidP="0036671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vAlign w:val="bottom"/>
          </w:tcPr>
          <w:p w14:paraId="66BE171C" w14:textId="137074A3" w:rsidR="00366716" w:rsidRPr="00366716" w:rsidRDefault="00366716" w:rsidP="00366716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right="-6"/>
              <w:jc w:val="center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36671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45,309,564</w:t>
            </w:r>
          </w:p>
        </w:tc>
      </w:tr>
      <w:tr w:rsidR="00821F6C" w:rsidRPr="00FC274F" w14:paraId="46ED65F5" w14:textId="77777777" w:rsidTr="00821F6C">
        <w:trPr>
          <w:trHeight w:val="261"/>
        </w:trPr>
        <w:tc>
          <w:tcPr>
            <w:tcW w:w="1307" w:type="pct"/>
          </w:tcPr>
          <w:p w14:paraId="739C12F7" w14:textId="11FE45FB" w:rsidR="00821F6C" w:rsidRPr="00452F69" w:rsidRDefault="00821F6C" w:rsidP="00821F6C">
            <w:pPr>
              <w:spacing w:line="228" w:lineRule="auto"/>
              <w:ind w:left="25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452F69">
              <w:rPr>
                <w:rFonts w:asciiTheme="majorBidi" w:hAnsiTheme="majorBidi"/>
                <w:spacing w:val="-2"/>
                <w:sz w:val="26"/>
                <w:szCs w:val="26"/>
                <w:cs/>
              </w:rPr>
              <w:t>เงินกู้ยืม</w:t>
            </w:r>
            <w:r w:rsidRPr="00452F69">
              <w:rPr>
                <w:rFonts w:asciiTheme="majorBidi" w:hAnsiTheme="majorBidi" w:hint="cs"/>
                <w:spacing w:val="-2"/>
                <w:sz w:val="26"/>
                <w:szCs w:val="26"/>
                <w:cs/>
              </w:rPr>
              <w:t>ระยะยาวจาก</w:t>
            </w:r>
            <w:r w:rsidRPr="00452F69">
              <w:rPr>
                <w:rFonts w:asciiTheme="majorBidi" w:hAnsiTheme="majorBidi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7" w:type="pct"/>
          </w:tcPr>
          <w:p w14:paraId="45909055" w14:textId="77777777" w:rsidR="00821F6C" w:rsidRPr="00FC274F" w:rsidRDefault="00821F6C" w:rsidP="00821F6C">
            <w:pPr>
              <w:pStyle w:val="acctfourfigures"/>
              <w:tabs>
                <w:tab w:val="clear" w:pos="765"/>
              </w:tabs>
              <w:spacing w:line="228" w:lineRule="auto"/>
              <w:ind w:left="250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94" w:type="pct"/>
            <w:vAlign w:val="bottom"/>
          </w:tcPr>
          <w:p w14:paraId="55FDD76E" w14:textId="62CF5D16" w:rsidR="00821F6C" w:rsidRDefault="00821F6C" w:rsidP="00821F6C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8D1F9F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493" w:type="pct"/>
            <w:vAlign w:val="bottom"/>
          </w:tcPr>
          <w:p w14:paraId="063E8CE7" w14:textId="483309F4" w:rsidR="00821F6C" w:rsidRPr="00F46892" w:rsidRDefault="00821F6C" w:rsidP="00821F6C">
            <w:pPr>
              <w:pStyle w:val="acctfourfigures"/>
              <w:tabs>
                <w:tab w:val="clear" w:pos="765"/>
                <w:tab w:val="decimal" w:pos="791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94" w:type="pct"/>
            <w:vAlign w:val="bottom"/>
          </w:tcPr>
          <w:p w14:paraId="28B029A6" w14:textId="6911C43C" w:rsidR="00821F6C" w:rsidRPr="00C070A0" w:rsidRDefault="00821F6C" w:rsidP="00180E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28" w:lineRule="auto"/>
              <w:ind w:left="-43" w:right="-86" w:firstLine="463"/>
              <w:jc w:val="center"/>
              <w:rPr>
                <w:rFonts w:asciiTheme="majorBidi" w:hAnsiTheme="majorBidi" w:cstheme="majorBidi"/>
                <w:sz w:val="25"/>
                <w:szCs w:val="25"/>
                <w:lang w:eastAsia="zh-CN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2</w:t>
            </w:r>
            <w:r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662</w:t>
            </w:r>
            <w:r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597</w:t>
            </w:r>
          </w:p>
        </w:tc>
        <w:tc>
          <w:tcPr>
            <w:tcW w:w="408" w:type="pct"/>
            <w:vAlign w:val="bottom"/>
          </w:tcPr>
          <w:p w14:paraId="093A93D5" w14:textId="69A20F88" w:rsidR="00821F6C" w:rsidRPr="00C070A0" w:rsidRDefault="00821F6C" w:rsidP="00821F6C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662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597</w:t>
            </w:r>
          </w:p>
        </w:tc>
        <w:tc>
          <w:tcPr>
            <w:tcW w:w="87" w:type="pct"/>
            <w:vAlign w:val="bottom"/>
          </w:tcPr>
          <w:p w14:paraId="274613A5" w14:textId="77777777" w:rsidR="00821F6C" w:rsidRPr="00234EEC" w:rsidRDefault="00821F6C" w:rsidP="00821F6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50" w:type="pct"/>
            <w:vAlign w:val="bottom"/>
          </w:tcPr>
          <w:p w14:paraId="466C5C6F" w14:textId="093AB72A" w:rsidR="00821F6C" w:rsidRPr="00000055" w:rsidRDefault="00821F6C" w:rsidP="0000005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1904"/>
              <w:rPr>
                <w:rFonts w:asciiTheme="majorBidi" w:hAnsiTheme="majorBidi" w:cstheme="majorBidi"/>
                <w:sz w:val="26"/>
                <w:szCs w:val="26"/>
              </w:rPr>
            </w:pPr>
            <w:r w:rsidRPr="000000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vAlign w:val="bottom"/>
          </w:tcPr>
          <w:p w14:paraId="4622F0B4" w14:textId="77777777" w:rsidR="00821F6C" w:rsidRPr="00234EEC" w:rsidRDefault="00821F6C" w:rsidP="00821F6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19" w:type="pct"/>
            <w:vAlign w:val="bottom"/>
          </w:tcPr>
          <w:p w14:paraId="45791630" w14:textId="2C91892C" w:rsidR="00821F6C" w:rsidRDefault="00821F6C" w:rsidP="00821F6C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19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1F9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7" w:type="pct"/>
            <w:vAlign w:val="bottom"/>
          </w:tcPr>
          <w:p w14:paraId="5154FF63" w14:textId="77777777" w:rsidR="00821F6C" w:rsidRPr="00234EEC" w:rsidRDefault="00821F6C" w:rsidP="00821F6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49" w:type="pct"/>
            <w:vAlign w:val="bottom"/>
          </w:tcPr>
          <w:p w14:paraId="44D64B89" w14:textId="66481853" w:rsidR="00821F6C" w:rsidRPr="00C070A0" w:rsidRDefault="00821F6C" w:rsidP="00180E9A">
            <w:pPr>
              <w:pStyle w:val="acctfourfigures"/>
              <w:tabs>
                <w:tab w:val="clear" w:pos="765"/>
                <w:tab w:val="decimal" w:pos="87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626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11C2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29</w:t>
            </w:r>
          </w:p>
        </w:tc>
        <w:tc>
          <w:tcPr>
            <w:tcW w:w="87" w:type="pct"/>
            <w:vAlign w:val="bottom"/>
          </w:tcPr>
          <w:p w14:paraId="6C1CA70D" w14:textId="77777777" w:rsidR="00821F6C" w:rsidRPr="00234EEC" w:rsidRDefault="00821F6C" w:rsidP="00821F6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51" w:type="pct"/>
            <w:vAlign w:val="bottom"/>
          </w:tcPr>
          <w:p w14:paraId="22418739" w14:textId="76DA22F5" w:rsidR="00821F6C" w:rsidRPr="00C070A0" w:rsidRDefault="00821F6C" w:rsidP="00180E9A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right="-6"/>
              <w:jc w:val="center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C070A0">
              <w:rPr>
                <w:rFonts w:ascii="Angsana New" w:hAnsi="Angsana New" w:cs="Angsana New"/>
                <w:sz w:val="25"/>
                <w:szCs w:val="25"/>
                <w:lang w:val="en-US"/>
              </w:rPr>
              <w:t>2</w:t>
            </w:r>
            <w:r w:rsidRPr="00180E9A">
              <w:rPr>
                <w:rFonts w:ascii="Angsana New" w:hAnsi="Angsana New" w:cs="Angsana New"/>
                <w:sz w:val="25"/>
                <w:szCs w:val="25"/>
                <w:lang w:val="en-US"/>
              </w:rPr>
              <w:t>,</w:t>
            </w:r>
            <w:r w:rsidRPr="00C070A0">
              <w:rPr>
                <w:rFonts w:ascii="Angsana New" w:hAnsi="Angsana New" w:cs="Angsana New"/>
                <w:sz w:val="25"/>
                <w:szCs w:val="25"/>
                <w:lang w:val="en-US"/>
              </w:rPr>
              <w:t>626</w:t>
            </w:r>
            <w:r w:rsidRPr="00180E9A">
              <w:rPr>
                <w:rFonts w:ascii="Angsana New" w:hAnsi="Angsana New" w:cs="Angsana New"/>
                <w:sz w:val="25"/>
                <w:szCs w:val="25"/>
                <w:lang w:val="en-US"/>
              </w:rPr>
              <w:t>,</w:t>
            </w:r>
            <w:r w:rsidRPr="00B11C2B">
              <w:rPr>
                <w:rFonts w:ascii="Angsana New" w:hAnsi="Angsana New" w:cs="Angsana New"/>
                <w:sz w:val="25"/>
                <w:szCs w:val="25"/>
                <w:lang w:val="en-US"/>
              </w:rPr>
              <w:t>0</w:t>
            </w:r>
            <w:r w:rsidRPr="00C070A0">
              <w:rPr>
                <w:rFonts w:ascii="Angsana New" w:hAnsi="Angsana New" w:cs="Angsana New"/>
                <w:sz w:val="25"/>
                <w:szCs w:val="25"/>
                <w:lang w:val="en-US"/>
              </w:rPr>
              <w:t>29</w:t>
            </w:r>
          </w:p>
        </w:tc>
      </w:tr>
      <w:tr w:rsidR="00821F6C" w:rsidRPr="00FC274F" w14:paraId="33DE4BFF" w14:textId="77777777" w:rsidTr="00821F6C">
        <w:trPr>
          <w:trHeight w:val="261"/>
        </w:trPr>
        <w:tc>
          <w:tcPr>
            <w:tcW w:w="1307" w:type="pct"/>
          </w:tcPr>
          <w:p w14:paraId="1F8946CA" w14:textId="1BC05E2C" w:rsidR="00821F6C" w:rsidRPr="00452F69" w:rsidRDefault="00821F6C" w:rsidP="006C0E74">
            <w:pPr>
              <w:spacing w:line="228" w:lineRule="auto"/>
              <w:ind w:left="25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452F69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452F69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87" w:type="pct"/>
          </w:tcPr>
          <w:p w14:paraId="706D85CD" w14:textId="77777777" w:rsidR="00821F6C" w:rsidRPr="00FC274F" w:rsidRDefault="00821F6C" w:rsidP="006C0E74">
            <w:pPr>
              <w:pStyle w:val="acctfourfigures"/>
              <w:tabs>
                <w:tab w:val="clear" w:pos="765"/>
              </w:tabs>
              <w:spacing w:line="228" w:lineRule="auto"/>
              <w:ind w:left="250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94" w:type="pct"/>
            <w:vAlign w:val="bottom"/>
          </w:tcPr>
          <w:p w14:paraId="34B3022F" w14:textId="77777777" w:rsidR="00821F6C" w:rsidRDefault="00821F6C" w:rsidP="006C0E74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93" w:type="pct"/>
            <w:vAlign w:val="bottom"/>
          </w:tcPr>
          <w:p w14:paraId="52679087" w14:textId="77777777" w:rsidR="00821F6C" w:rsidRPr="00F46892" w:rsidRDefault="00821F6C" w:rsidP="00486242">
            <w:pPr>
              <w:pStyle w:val="acctfourfigures"/>
              <w:tabs>
                <w:tab w:val="clear" w:pos="765"/>
                <w:tab w:val="decimal" w:pos="791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494" w:type="pct"/>
            <w:vAlign w:val="bottom"/>
          </w:tcPr>
          <w:p w14:paraId="6A206182" w14:textId="77777777" w:rsidR="00821F6C" w:rsidRPr="00C070A0" w:rsidRDefault="00821F6C" w:rsidP="006C0E7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28" w:lineRule="auto"/>
              <w:ind w:left="-43" w:right="-86" w:firstLine="463"/>
              <w:jc w:val="center"/>
              <w:rPr>
                <w:rFonts w:asciiTheme="majorBidi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408" w:type="pct"/>
            <w:vAlign w:val="bottom"/>
          </w:tcPr>
          <w:p w14:paraId="7749A997" w14:textId="77777777" w:rsidR="00821F6C" w:rsidRPr="00C070A0" w:rsidRDefault="00821F6C" w:rsidP="006C0E74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7" w:type="pct"/>
            <w:vAlign w:val="bottom"/>
          </w:tcPr>
          <w:p w14:paraId="5FFBFF3D" w14:textId="77777777" w:rsidR="00821F6C" w:rsidRPr="00234EEC" w:rsidRDefault="00821F6C" w:rsidP="006C0E7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50" w:type="pct"/>
            <w:vAlign w:val="bottom"/>
          </w:tcPr>
          <w:p w14:paraId="617BAAE3" w14:textId="77777777" w:rsidR="00821F6C" w:rsidRPr="00000055" w:rsidRDefault="00821F6C" w:rsidP="0000005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190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6057BD99" w14:textId="77777777" w:rsidR="00821F6C" w:rsidRPr="00234EEC" w:rsidRDefault="00821F6C" w:rsidP="006C0E7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19" w:type="pct"/>
            <w:vAlign w:val="bottom"/>
          </w:tcPr>
          <w:p w14:paraId="21118F72" w14:textId="77777777" w:rsidR="00821F6C" w:rsidRDefault="00821F6C" w:rsidP="006C0E74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1904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7" w:type="pct"/>
            <w:vAlign w:val="bottom"/>
          </w:tcPr>
          <w:p w14:paraId="39B8BB5E" w14:textId="77777777" w:rsidR="00821F6C" w:rsidRPr="00234EEC" w:rsidRDefault="00821F6C" w:rsidP="006C0E74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49" w:type="pct"/>
            <w:vAlign w:val="bottom"/>
          </w:tcPr>
          <w:p w14:paraId="7EF8CC67" w14:textId="77777777" w:rsidR="00821F6C" w:rsidRPr="00C070A0" w:rsidRDefault="00821F6C" w:rsidP="006C0E74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7" w:type="pct"/>
            <w:vAlign w:val="bottom"/>
          </w:tcPr>
          <w:p w14:paraId="29C681A8" w14:textId="77777777" w:rsidR="00821F6C" w:rsidRPr="00234EEC" w:rsidRDefault="00821F6C" w:rsidP="006C0E7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51" w:type="pct"/>
            <w:vAlign w:val="bottom"/>
          </w:tcPr>
          <w:p w14:paraId="3F68D5C9" w14:textId="77777777" w:rsidR="00821F6C" w:rsidRPr="00C070A0" w:rsidRDefault="00821F6C" w:rsidP="00180E9A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right="-6"/>
              <w:jc w:val="center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</w:tr>
      <w:tr w:rsidR="00461903" w:rsidRPr="00FC274F" w14:paraId="74987F5B" w14:textId="77777777" w:rsidTr="00821F6C">
        <w:trPr>
          <w:trHeight w:val="261"/>
        </w:trPr>
        <w:tc>
          <w:tcPr>
            <w:tcW w:w="1394" w:type="pct"/>
            <w:gridSpan w:val="2"/>
          </w:tcPr>
          <w:p w14:paraId="091BDEB4" w14:textId="1652B1B0" w:rsidR="00461903" w:rsidRPr="00653000" w:rsidRDefault="00461903" w:rsidP="00653000">
            <w:pPr>
              <w:spacing w:line="228" w:lineRule="auto"/>
              <w:ind w:left="522" w:right="-90" w:hanging="3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5300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653000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  <w:r w:rsidR="00821F6C" w:rsidRPr="00653000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494" w:type="pct"/>
            <w:vAlign w:val="bottom"/>
          </w:tcPr>
          <w:p w14:paraId="0D3B53B2" w14:textId="4C503F28" w:rsidR="00461903" w:rsidRPr="00234EEC" w:rsidRDefault="00C070A0" w:rsidP="0046190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25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zh-CN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34</w:t>
            </w:r>
            <w:r w:rsidR="00461903" w:rsidRPr="00D50C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76</w:t>
            </w:r>
            <w:r w:rsidR="00B11C2B" w:rsidRPr="00B11C2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</w:t>
            </w:r>
          </w:p>
        </w:tc>
        <w:tc>
          <w:tcPr>
            <w:tcW w:w="493" w:type="pct"/>
            <w:vAlign w:val="bottom"/>
          </w:tcPr>
          <w:p w14:paraId="38067EE6" w14:textId="2370EFA5" w:rsidR="00461903" w:rsidRPr="00234EEC" w:rsidRDefault="00461903" w:rsidP="00486242">
            <w:pPr>
              <w:pStyle w:val="acctfourfigures"/>
              <w:tabs>
                <w:tab w:val="clear" w:pos="765"/>
                <w:tab w:val="decimal" w:pos="791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D50C60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494" w:type="pct"/>
            <w:vAlign w:val="bottom"/>
          </w:tcPr>
          <w:p w14:paraId="6C3F0FF9" w14:textId="3EA65DB7" w:rsidR="00461903" w:rsidRPr="00234EEC" w:rsidRDefault="00461903" w:rsidP="00C070CB">
            <w:pPr>
              <w:pStyle w:val="acctfourfigures"/>
              <w:tabs>
                <w:tab w:val="clear" w:pos="765"/>
                <w:tab w:val="decimal" w:pos="9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D50C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408" w:type="pct"/>
            <w:vAlign w:val="bottom"/>
          </w:tcPr>
          <w:p w14:paraId="4A54BC2B" w14:textId="666E49DB" w:rsidR="00461903" w:rsidRPr="00234EEC" w:rsidRDefault="00C070A0" w:rsidP="00461903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34</w:t>
            </w:r>
            <w:r w:rsidR="00461903" w:rsidRPr="00D50C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76</w:t>
            </w:r>
            <w:r w:rsidR="00B11C2B" w:rsidRPr="00B11C2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</w:t>
            </w:r>
          </w:p>
        </w:tc>
        <w:tc>
          <w:tcPr>
            <w:tcW w:w="87" w:type="pct"/>
            <w:vAlign w:val="bottom"/>
          </w:tcPr>
          <w:p w14:paraId="2FC38913" w14:textId="0D85A6C5" w:rsidR="00461903" w:rsidRPr="00234EEC" w:rsidRDefault="00461903" w:rsidP="0046190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50" w:type="pct"/>
            <w:vAlign w:val="bottom"/>
          </w:tcPr>
          <w:p w14:paraId="7B6E745E" w14:textId="584CDB22" w:rsidR="00461903" w:rsidRPr="00000055" w:rsidRDefault="00461903" w:rsidP="0000005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1904"/>
              <w:rPr>
                <w:rFonts w:asciiTheme="majorBidi" w:hAnsiTheme="majorBidi" w:cstheme="majorBidi"/>
                <w:sz w:val="26"/>
                <w:szCs w:val="26"/>
              </w:rPr>
            </w:pPr>
            <w:r w:rsidRPr="000000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vAlign w:val="bottom"/>
          </w:tcPr>
          <w:p w14:paraId="57732B84" w14:textId="7D85B535" w:rsidR="00461903" w:rsidRPr="00234EEC" w:rsidRDefault="00461903" w:rsidP="0046190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19" w:type="pct"/>
            <w:vAlign w:val="bottom"/>
          </w:tcPr>
          <w:p w14:paraId="78593A0C" w14:textId="14886896" w:rsidR="00461903" w:rsidRPr="00180E9A" w:rsidRDefault="00C070A0" w:rsidP="00180E9A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34</w:t>
            </w:r>
            <w:r w:rsidR="00461903" w:rsidRPr="00180E9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76</w:t>
            </w:r>
            <w:r w:rsidR="00B11C2B" w:rsidRPr="00B11C2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</w:t>
            </w:r>
          </w:p>
        </w:tc>
        <w:tc>
          <w:tcPr>
            <w:tcW w:w="87" w:type="pct"/>
            <w:vAlign w:val="bottom"/>
          </w:tcPr>
          <w:p w14:paraId="1214C90F" w14:textId="7382D72C" w:rsidR="00461903" w:rsidRPr="00234EEC" w:rsidRDefault="00461903" w:rsidP="00180E9A">
            <w:pPr>
              <w:tabs>
                <w:tab w:val="decimal" w:pos="137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49" w:type="pct"/>
            <w:vAlign w:val="bottom"/>
          </w:tcPr>
          <w:p w14:paraId="4272111A" w14:textId="1482E455" w:rsidR="00461903" w:rsidRPr="00180E9A" w:rsidRDefault="00461903" w:rsidP="00180E9A">
            <w:pPr>
              <w:pStyle w:val="acctfourfigures"/>
              <w:tabs>
                <w:tab w:val="clear" w:pos="765"/>
                <w:tab w:val="decimal" w:pos="616"/>
                <w:tab w:val="decimal" w:pos="945"/>
              </w:tabs>
              <w:spacing w:line="228" w:lineRule="auto"/>
              <w:ind w:left="-43" w:right="25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80E9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pct"/>
            <w:vAlign w:val="bottom"/>
          </w:tcPr>
          <w:p w14:paraId="2D06E551" w14:textId="3D7CB043" w:rsidR="00461903" w:rsidRPr="00234EEC" w:rsidRDefault="00461903" w:rsidP="00180E9A">
            <w:pPr>
              <w:pStyle w:val="acctfourfigures"/>
              <w:tabs>
                <w:tab w:val="clear" w:pos="765"/>
                <w:tab w:val="decimal" w:pos="61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51" w:type="pct"/>
            <w:vAlign w:val="bottom"/>
          </w:tcPr>
          <w:p w14:paraId="7C982A37" w14:textId="1F269320" w:rsidR="00461903" w:rsidRPr="00180E9A" w:rsidRDefault="00C070A0" w:rsidP="00180E9A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right="-6"/>
              <w:jc w:val="center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180E9A">
              <w:rPr>
                <w:rFonts w:ascii="Angsana New" w:hAnsi="Angsana New" w:cs="Angsana New"/>
                <w:sz w:val="25"/>
                <w:szCs w:val="25"/>
                <w:lang w:val="en-US"/>
              </w:rPr>
              <w:t>34</w:t>
            </w:r>
            <w:r w:rsidR="00461903" w:rsidRPr="00180E9A">
              <w:rPr>
                <w:rFonts w:ascii="Angsana New" w:hAnsi="Angsana New" w:cs="Angsana New"/>
                <w:sz w:val="25"/>
                <w:szCs w:val="25"/>
                <w:lang w:val="en-US"/>
              </w:rPr>
              <w:t>,</w:t>
            </w:r>
            <w:r w:rsidRPr="00180E9A">
              <w:rPr>
                <w:rFonts w:ascii="Angsana New" w:hAnsi="Angsana New" w:cs="Angsana New"/>
                <w:sz w:val="25"/>
                <w:szCs w:val="25"/>
                <w:lang w:val="en-US"/>
              </w:rPr>
              <w:t>76</w:t>
            </w:r>
            <w:r w:rsidR="00B11C2B" w:rsidRPr="00180E9A">
              <w:rPr>
                <w:rFonts w:ascii="Angsana New" w:hAnsi="Angsana New" w:cs="Angsana New"/>
                <w:sz w:val="25"/>
                <w:szCs w:val="25"/>
                <w:lang w:val="en-US"/>
              </w:rPr>
              <w:t>0</w:t>
            </w:r>
          </w:p>
        </w:tc>
      </w:tr>
      <w:tr w:rsidR="0074308F" w:rsidRPr="00FC274F" w14:paraId="420CBC9C" w14:textId="77777777" w:rsidTr="00821F6C">
        <w:trPr>
          <w:trHeight w:val="261"/>
        </w:trPr>
        <w:tc>
          <w:tcPr>
            <w:tcW w:w="1307" w:type="pct"/>
          </w:tcPr>
          <w:p w14:paraId="2E0B4B4A" w14:textId="49E450D4" w:rsidR="0074308F" w:rsidRPr="00653000" w:rsidRDefault="0074308F" w:rsidP="00653000">
            <w:pPr>
              <w:spacing w:line="228" w:lineRule="auto"/>
              <w:ind w:left="522" w:right="-90" w:hanging="3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5300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65300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</w:t>
            </w:r>
            <w:r w:rsidRPr="00653000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แ</w:t>
            </w:r>
            <w:r w:rsidRPr="0065300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ลกเปลี่ยน</w:t>
            </w:r>
            <w:r w:rsidRPr="00653000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เงินตราต่างประเทศและ</w:t>
            </w:r>
            <w:r w:rsidRPr="0065300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อัตรา</w:t>
            </w:r>
            <w:r w:rsidRPr="00653000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ด</w:t>
            </w:r>
            <w:r w:rsidRPr="0065300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อกเบี้ย</w:t>
            </w:r>
            <w:r w:rsidR="00821F6C" w:rsidRPr="00653000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87" w:type="pct"/>
          </w:tcPr>
          <w:p w14:paraId="02540FCE" w14:textId="77777777" w:rsidR="0074308F" w:rsidRPr="00FC274F" w:rsidRDefault="0074308F" w:rsidP="0074308F">
            <w:pPr>
              <w:pStyle w:val="acctfourfigures"/>
              <w:tabs>
                <w:tab w:val="clear" w:pos="765"/>
              </w:tabs>
              <w:spacing w:line="228" w:lineRule="auto"/>
              <w:ind w:left="250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94" w:type="pct"/>
            <w:vAlign w:val="bottom"/>
          </w:tcPr>
          <w:p w14:paraId="6DEF14F8" w14:textId="34820DAA" w:rsidR="0074308F" w:rsidRPr="00234EEC" w:rsidRDefault="00C070A0" w:rsidP="0074308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25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zh-CN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39</w:t>
            </w:r>
            <w:r w:rsidR="0074308F" w:rsidRPr="00D50C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887</w:t>
            </w:r>
          </w:p>
        </w:tc>
        <w:tc>
          <w:tcPr>
            <w:tcW w:w="493" w:type="pct"/>
            <w:vAlign w:val="bottom"/>
          </w:tcPr>
          <w:p w14:paraId="080464B6" w14:textId="2D8F1ECD" w:rsidR="0074308F" w:rsidRPr="00234EEC" w:rsidRDefault="0074308F" w:rsidP="00486242">
            <w:pPr>
              <w:pStyle w:val="acctfourfigures"/>
              <w:tabs>
                <w:tab w:val="clear" w:pos="765"/>
                <w:tab w:val="decimal" w:pos="791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D50C60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494" w:type="pct"/>
            <w:vAlign w:val="bottom"/>
          </w:tcPr>
          <w:p w14:paraId="2B9852D7" w14:textId="669D717E" w:rsidR="0074308F" w:rsidRPr="00C070CB" w:rsidRDefault="0074308F" w:rsidP="00C070CB">
            <w:pPr>
              <w:pStyle w:val="acctfourfigures"/>
              <w:tabs>
                <w:tab w:val="clear" w:pos="765"/>
                <w:tab w:val="decimal" w:pos="9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D50C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408" w:type="pct"/>
            <w:vAlign w:val="bottom"/>
          </w:tcPr>
          <w:p w14:paraId="0DAEC8D7" w14:textId="1570E54A" w:rsidR="0074308F" w:rsidRPr="00234EEC" w:rsidRDefault="00C070A0" w:rsidP="0074308F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39</w:t>
            </w:r>
            <w:r w:rsidR="0074308F" w:rsidRPr="00D50C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887</w:t>
            </w:r>
          </w:p>
        </w:tc>
        <w:tc>
          <w:tcPr>
            <w:tcW w:w="87" w:type="pct"/>
            <w:vAlign w:val="bottom"/>
          </w:tcPr>
          <w:p w14:paraId="055BA591" w14:textId="77777777" w:rsidR="0074308F" w:rsidRPr="00234EEC" w:rsidRDefault="0074308F" w:rsidP="0074308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50" w:type="pct"/>
            <w:vAlign w:val="bottom"/>
          </w:tcPr>
          <w:p w14:paraId="27EB6DC4" w14:textId="49F36FA3" w:rsidR="0074308F" w:rsidRPr="00000055" w:rsidRDefault="0074308F" w:rsidP="0000005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1904"/>
              <w:rPr>
                <w:rFonts w:asciiTheme="majorBidi" w:hAnsiTheme="majorBidi" w:cstheme="majorBidi"/>
                <w:sz w:val="26"/>
                <w:szCs w:val="26"/>
              </w:rPr>
            </w:pPr>
            <w:r w:rsidRPr="000000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vAlign w:val="bottom"/>
          </w:tcPr>
          <w:p w14:paraId="0DDEB3A0" w14:textId="77777777" w:rsidR="0074308F" w:rsidRPr="00234EEC" w:rsidRDefault="0074308F" w:rsidP="0074308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19" w:type="pct"/>
            <w:vAlign w:val="bottom"/>
          </w:tcPr>
          <w:p w14:paraId="339DB62D" w14:textId="03E01090" w:rsidR="0074308F" w:rsidRPr="00180E9A" w:rsidRDefault="00C070A0" w:rsidP="00180E9A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39</w:t>
            </w:r>
            <w:r w:rsidR="0074308F" w:rsidRPr="00180E9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887</w:t>
            </w:r>
          </w:p>
        </w:tc>
        <w:tc>
          <w:tcPr>
            <w:tcW w:w="87" w:type="pct"/>
            <w:vAlign w:val="bottom"/>
          </w:tcPr>
          <w:p w14:paraId="4462A6E7" w14:textId="77777777" w:rsidR="0074308F" w:rsidRPr="00234EEC" w:rsidRDefault="0074308F" w:rsidP="00180E9A">
            <w:pPr>
              <w:tabs>
                <w:tab w:val="decimal" w:pos="137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49" w:type="pct"/>
            <w:vAlign w:val="bottom"/>
          </w:tcPr>
          <w:p w14:paraId="17A9BB7F" w14:textId="191F296F" w:rsidR="0074308F" w:rsidRPr="00180E9A" w:rsidRDefault="0074308F" w:rsidP="00180E9A">
            <w:pPr>
              <w:pStyle w:val="acctfourfigures"/>
              <w:tabs>
                <w:tab w:val="clear" w:pos="765"/>
                <w:tab w:val="decimal" w:pos="616"/>
                <w:tab w:val="decimal" w:pos="945"/>
              </w:tabs>
              <w:spacing w:line="228" w:lineRule="auto"/>
              <w:ind w:left="-43" w:right="25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80E9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pct"/>
            <w:vAlign w:val="bottom"/>
          </w:tcPr>
          <w:p w14:paraId="658AA6DD" w14:textId="77777777" w:rsidR="0074308F" w:rsidRPr="00234EEC" w:rsidRDefault="0074308F" w:rsidP="00180E9A">
            <w:pPr>
              <w:pStyle w:val="acctfourfigures"/>
              <w:tabs>
                <w:tab w:val="clear" w:pos="765"/>
                <w:tab w:val="decimal" w:pos="61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51" w:type="pct"/>
            <w:vAlign w:val="bottom"/>
          </w:tcPr>
          <w:p w14:paraId="1330612D" w14:textId="75F65A41" w:rsidR="0074308F" w:rsidRPr="00180E9A" w:rsidRDefault="00C070A0" w:rsidP="00180E9A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right="-6"/>
              <w:jc w:val="center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180E9A">
              <w:rPr>
                <w:rFonts w:ascii="Angsana New" w:hAnsi="Angsana New" w:cs="Angsana New"/>
                <w:sz w:val="25"/>
                <w:szCs w:val="25"/>
                <w:lang w:val="en-US"/>
              </w:rPr>
              <w:t>39</w:t>
            </w:r>
            <w:r w:rsidR="0074308F" w:rsidRPr="00180E9A">
              <w:rPr>
                <w:rFonts w:ascii="Angsana New" w:hAnsi="Angsana New" w:cs="Angsana New"/>
                <w:sz w:val="25"/>
                <w:szCs w:val="25"/>
                <w:lang w:val="en-US"/>
              </w:rPr>
              <w:t>,</w:t>
            </w:r>
            <w:r w:rsidRPr="00180E9A">
              <w:rPr>
                <w:rFonts w:ascii="Angsana New" w:hAnsi="Angsana New" w:cs="Angsana New"/>
                <w:sz w:val="25"/>
                <w:szCs w:val="25"/>
                <w:lang w:val="en-US"/>
              </w:rPr>
              <w:t>887</w:t>
            </w:r>
          </w:p>
        </w:tc>
      </w:tr>
      <w:tr w:rsidR="0074308F" w:rsidRPr="00FC274F" w14:paraId="730FDA04" w14:textId="77777777" w:rsidTr="00821F6C">
        <w:trPr>
          <w:trHeight w:val="261"/>
        </w:trPr>
        <w:tc>
          <w:tcPr>
            <w:tcW w:w="1307" w:type="pct"/>
          </w:tcPr>
          <w:p w14:paraId="195ABE2C" w14:textId="56FDA09E" w:rsidR="0074308F" w:rsidRPr="00653000" w:rsidRDefault="0074308F" w:rsidP="00653000">
            <w:pPr>
              <w:spacing w:line="228" w:lineRule="auto"/>
              <w:ind w:left="522" w:right="-90" w:hanging="3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5300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- </w:t>
            </w:r>
            <w:r w:rsidRPr="00653000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7" w:type="pct"/>
          </w:tcPr>
          <w:p w14:paraId="493E580E" w14:textId="77777777" w:rsidR="0074308F" w:rsidRPr="00FC274F" w:rsidRDefault="0074308F" w:rsidP="0074308F">
            <w:pPr>
              <w:pStyle w:val="acctfourfigures"/>
              <w:tabs>
                <w:tab w:val="clear" w:pos="765"/>
              </w:tabs>
              <w:spacing w:line="228" w:lineRule="auto"/>
              <w:ind w:left="250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94" w:type="pct"/>
            <w:vAlign w:val="bottom"/>
          </w:tcPr>
          <w:p w14:paraId="77C4E228" w14:textId="78A327ED" w:rsidR="0074308F" w:rsidRPr="00234EEC" w:rsidRDefault="00C070A0" w:rsidP="0074308F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251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zh-CN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="0074308F" w:rsidRPr="00F7725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493</w:t>
            </w:r>
          </w:p>
        </w:tc>
        <w:tc>
          <w:tcPr>
            <w:tcW w:w="493" w:type="pct"/>
            <w:vAlign w:val="bottom"/>
          </w:tcPr>
          <w:p w14:paraId="572506E6" w14:textId="35E45ACF" w:rsidR="0074308F" w:rsidRPr="00486242" w:rsidRDefault="0074308F" w:rsidP="00486242">
            <w:pPr>
              <w:pStyle w:val="acctfourfigures"/>
              <w:tabs>
                <w:tab w:val="clear" w:pos="765"/>
                <w:tab w:val="decimal" w:pos="791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486242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494" w:type="pct"/>
            <w:vAlign w:val="bottom"/>
          </w:tcPr>
          <w:p w14:paraId="428694D3" w14:textId="4FC510E2" w:rsidR="0074308F" w:rsidRPr="00C070CB" w:rsidRDefault="00945DF7" w:rsidP="00C070CB">
            <w:pPr>
              <w:pStyle w:val="acctfourfigures"/>
              <w:tabs>
                <w:tab w:val="clear" w:pos="765"/>
                <w:tab w:val="decimal" w:pos="9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</w:t>
            </w:r>
            <w:r w:rsidR="0074308F" w:rsidRPr="00F7725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408" w:type="pct"/>
            <w:vAlign w:val="bottom"/>
          </w:tcPr>
          <w:p w14:paraId="40083260" w14:textId="73C4D3AF" w:rsidR="0074308F" w:rsidRPr="00234EEC" w:rsidRDefault="00C070A0" w:rsidP="0074308F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 w:firstLine="193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="0074308F" w:rsidRPr="00F7725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493</w:t>
            </w:r>
          </w:p>
        </w:tc>
        <w:tc>
          <w:tcPr>
            <w:tcW w:w="87" w:type="pct"/>
            <w:vAlign w:val="bottom"/>
          </w:tcPr>
          <w:p w14:paraId="158170E8" w14:textId="77777777" w:rsidR="0074308F" w:rsidRPr="00234EEC" w:rsidRDefault="0074308F" w:rsidP="0074308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50" w:type="pct"/>
            <w:vAlign w:val="bottom"/>
          </w:tcPr>
          <w:p w14:paraId="21D53A91" w14:textId="5CFE39A1" w:rsidR="0074308F" w:rsidRPr="00000055" w:rsidRDefault="0074308F" w:rsidP="0000005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1904"/>
              <w:rPr>
                <w:rFonts w:asciiTheme="majorBidi" w:hAnsiTheme="majorBidi" w:cstheme="majorBidi"/>
                <w:sz w:val="26"/>
                <w:szCs w:val="26"/>
              </w:rPr>
            </w:pPr>
            <w:r w:rsidRPr="000000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vAlign w:val="bottom"/>
          </w:tcPr>
          <w:p w14:paraId="0C348EB1" w14:textId="77777777" w:rsidR="0074308F" w:rsidRPr="00234EEC" w:rsidRDefault="0074308F" w:rsidP="0074308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19" w:type="pct"/>
            <w:vAlign w:val="bottom"/>
          </w:tcPr>
          <w:p w14:paraId="5752D0C0" w14:textId="6E369858" w:rsidR="0074308F" w:rsidRPr="00180E9A" w:rsidRDefault="00C070A0" w:rsidP="00180E9A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="0074308F" w:rsidRPr="00180E9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C070A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493</w:t>
            </w:r>
          </w:p>
        </w:tc>
        <w:tc>
          <w:tcPr>
            <w:tcW w:w="87" w:type="pct"/>
            <w:vAlign w:val="bottom"/>
          </w:tcPr>
          <w:p w14:paraId="1F1F3549" w14:textId="77777777" w:rsidR="0074308F" w:rsidRPr="00234EEC" w:rsidRDefault="0074308F" w:rsidP="00180E9A">
            <w:pPr>
              <w:tabs>
                <w:tab w:val="decimal" w:pos="137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49" w:type="pct"/>
            <w:vAlign w:val="bottom"/>
          </w:tcPr>
          <w:p w14:paraId="0B4BFBB4" w14:textId="2052843A" w:rsidR="0074308F" w:rsidRPr="00180E9A" w:rsidRDefault="0074308F" w:rsidP="00180E9A">
            <w:pPr>
              <w:pStyle w:val="acctfourfigures"/>
              <w:tabs>
                <w:tab w:val="clear" w:pos="765"/>
                <w:tab w:val="decimal" w:pos="616"/>
                <w:tab w:val="decimal" w:pos="945"/>
              </w:tabs>
              <w:spacing w:line="228" w:lineRule="auto"/>
              <w:ind w:left="-43" w:right="25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80E9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pct"/>
            <w:vAlign w:val="bottom"/>
          </w:tcPr>
          <w:p w14:paraId="7D03D51F" w14:textId="77777777" w:rsidR="0074308F" w:rsidRPr="00234EEC" w:rsidRDefault="0074308F" w:rsidP="00180E9A">
            <w:pPr>
              <w:pStyle w:val="acctfourfigures"/>
              <w:tabs>
                <w:tab w:val="clear" w:pos="765"/>
                <w:tab w:val="decimal" w:pos="61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51" w:type="pct"/>
            <w:vAlign w:val="bottom"/>
          </w:tcPr>
          <w:p w14:paraId="1713F0F6" w14:textId="135C6DDF" w:rsidR="0074308F" w:rsidRPr="00180E9A" w:rsidRDefault="00C070A0" w:rsidP="00180E9A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right="-6"/>
              <w:jc w:val="center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180E9A">
              <w:rPr>
                <w:rFonts w:ascii="Angsana New" w:hAnsi="Angsana New" w:cs="Angsana New"/>
                <w:sz w:val="25"/>
                <w:szCs w:val="25"/>
                <w:lang w:val="en-US"/>
              </w:rPr>
              <w:t>4</w:t>
            </w:r>
            <w:r w:rsidR="0074308F" w:rsidRPr="00180E9A">
              <w:rPr>
                <w:rFonts w:ascii="Angsana New" w:hAnsi="Angsana New" w:cs="Angsana New"/>
                <w:sz w:val="25"/>
                <w:szCs w:val="25"/>
                <w:lang w:val="en-US"/>
              </w:rPr>
              <w:t>,</w:t>
            </w:r>
            <w:r w:rsidRPr="00180E9A">
              <w:rPr>
                <w:rFonts w:ascii="Angsana New" w:hAnsi="Angsana New" w:cs="Angsana New"/>
                <w:sz w:val="25"/>
                <w:szCs w:val="25"/>
                <w:lang w:val="en-US"/>
              </w:rPr>
              <w:t>493</w:t>
            </w:r>
          </w:p>
        </w:tc>
      </w:tr>
      <w:tr w:rsidR="00880436" w:rsidRPr="00FC274F" w14:paraId="49638D81" w14:textId="77777777" w:rsidTr="00821F6C">
        <w:trPr>
          <w:trHeight w:val="261"/>
        </w:trPr>
        <w:tc>
          <w:tcPr>
            <w:tcW w:w="1307" w:type="pct"/>
            <w:vAlign w:val="bottom"/>
          </w:tcPr>
          <w:p w14:paraId="3C0620C2" w14:textId="77777777" w:rsidR="00880436" w:rsidRPr="00FC274F" w:rsidRDefault="00880436" w:rsidP="00880436">
            <w:pPr>
              <w:tabs>
                <w:tab w:val="clear" w:pos="227"/>
                <w:tab w:val="clear" w:pos="454"/>
                <w:tab w:val="clear" w:pos="907"/>
                <w:tab w:val="left" w:pos="882"/>
              </w:tabs>
              <w:spacing w:line="228" w:lineRule="auto"/>
              <w:ind w:left="162" w:right="-90" w:hanging="15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" w:type="pct"/>
          </w:tcPr>
          <w:p w14:paraId="52237E4E" w14:textId="77777777" w:rsidR="00880436" w:rsidRPr="00FC274F" w:rsidRDefault="00880436" w:rsidP="00880436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3606" w:type="pct"/>
            <w:gridSpan w:val="12"/>
            <w:vAlign w:val="bottom"/>
          </w:tcPr>
          <w:p w14:paraId="43CA77D2" w14:textId="1205B52C" w:rsidR="00880436" w:rsidRPr="00FC274F" w:rsidRDefault="00880436" w:rsidP="00880436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FC274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880436" w:rsidRPr="00FC274F" w14:paraId="3D1B962E" w14:textId="77777777" w:rsidTr="00C87814">
        <w:trPr>
          <w:trHeight w:val="261"/>
        </w:trPr>
        <w:tc>
          <w:tcPr>
            <w:tcW w:w="1307" w:type="pct"/>
            <w:vAlign w:val="bottom"/>
          </w:tcPr>
          <w:p w14:paraId="7E6A30CB" w14:textId="77777777" w:rsidR="00880436" w:rsidRPr="00FC274F" w:rsidRDefault="00880436" w:rsidP="00880436">
            <w:pPr>
              <w:tabs>
                <w:tab w:val="clear" w:pos="227"/>
                <w:tab w:val="clear" w:pos="454"/>
                <w:tab w:val="clear" w:pos="907"/>
                <w:tab w:val="left" w:pos="882"/>
              </w:tabs>
              <w:spacing w:line="228" w:lineRule="auto"/>
              <w:ind w:left="162" w:right="-90" w:hanging="15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" w:type="pct"/>
          </w:tcPr>
          <w:p w14:paraId="4ADEC59F" w14:textId="77777777" w:rsidR="00880436" w:rsidRPr="00FC274F" w:rsidRDefault="00880436" w:rsidP="00880436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889" w:type="pct"/>
            <w:gridSpan w:val="4"/>
            <w:vAlign w:val="bottom"/>
          </w:tcPr>
          <w:p w14:paraId="76B64153" w14:textId="00041A8D" w:rsidR="00880436" w:rsidRPr="00FC274F" w:rsidRDefault="00880436" w:rsidP="00880436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7" w:type="pct"/>
          </w:tcPr>
          <w:p w14:paraId="48F4FE38" w14:textId="77777777" w:rsidR="00880436" w:rsidRPr="00FC274F" w:rsidRDefault="00880436" w:rsidP="00880436">
            <w:pPr>
              <w:pStyle w:val="acctfourfigures"/>
              <w:tabs>
                <w:tab w:val="clear" w:pos="765"/>
                <w:tab w:val="decimal" w:pos="59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0" w:type="pct"/>
            <w:gridSpan w:val="7"/>
            <w:vAlign w:val="bottom"/>
          </w:tcPr>
          <w:p w14:paraId="76628880" w14:textId="387B443A" w:rsidR="00880436" w:rsidRPr="00FC274F" w:rsidRDefault="00880436" w:rsidP="00880436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80436" w:rsidRPr="00FC274F" w14:paraId="4B3C7583" w14:textId="77777777" w:rsidTr="00821F6C">
        <w:trPr>
          <w:trHeight w:val="1398"/>
        </w:trPr>
        <w:tc>
          <w:tcPr>
            <w:tcW w:w="1394" w:type="pct"/>
            <w:gridSpan w:val="2"/>
            <w:vAlign w:val="bottom"/>
          </w:tcPr>
          <w:p w14:paraId="6C8FF1AB" w14:textId="6195A5C0" w:rsidR="00880436" w:rsidRPr="00FC274F" w:rsidRDefault="00821F6C" w:rsidP="00880436">
            <w:pPr>
              <w:pStyle w:val="acctfourfigures"/>
              <w:tabs>
                <w:tab w:val="clear" w:pos="765"/>
              </w:tabs>
              <w:spacing w:line="228" w:lineRule="auto"/>
              <w:ind w:right="-142" w:firstLine="63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FC27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070A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/>
              </w:rPr>
              <w:t>3</w:t>
            </w:r>
            <w:r w:rsidRPr="00B11C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/>
              </w:rPr>
              <w:t>1</w:t>
            </w:r>
            <w:r w:rsidRPr="00A0329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A03291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ธันวาคม</w:t>
            </w:r>
            <w:r w:rsidRPr="00FC27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C070A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494" w:type="pct"/>
            <w:tcBorders>
              <w:top w:val="single" w:sz="4" w:space="0" w:color="auto"/>
            </w:tcBorders>
            <w:vAlign w:val="bottom"/>
          </w:tcPr>
          <w:p w14:paraId="693715DE" w14:textId="60E50C7B" w:rsidR="00880436" w:rsidRPr="00FC274F" w:rsidRDefault="00880436" w:rsidP="00880436">
            <w:pPr>
              <w:pStyle w:val="acctfourfigures"/>
              <w:tabs>
                <w:tab w:val="clear" w:pos="765"/>
              </w:tabs>
              <w:spacing w:line="228" w:lineRule="auto"/>
              <w:ind w:left="-49" w:right="-20" w:firstLine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3291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A0329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</w:t>
            </w:r>
            <w:r w:rsidRPr="00A03291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Pr="00A0329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ใช้</w:t>
            </w:r>
            <w:r w:rsidRPr="00A03291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ใ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น</w:t>
            </w:r>
            <w:r w:rsidRPr="00A0329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การป้องกันความเสี่ยง</w:t>
            </w:r>
          </w:p>
        </w:tc>
        <w:tc>
          <w:tcPr>
            <w:tcW w:w="493" w:type="pct"/>
            <w:tcBorders>
              <w:top w:val="single" w:sz="4" w:space="0" w:color="auto"/>
            </w:tcBorders>
            <w:vAlign w:val="bottom"/>
          </w:tcPr>
          <w:p w14:paraId="014EE375" w14:textId="528270A9" w:rsidR="00880436" w:rsidRPr="00FC274F" w:rsidRDefault="00880436" w:rsidP="00880436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03291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494" w:type="pct"/>
            <w:tcBorders>
              <w:top w:val="single" w:sz="4" w:space="0" w:color="auto"/>
            </w:tcBorders>
            <w:vAlign w:val="bottom"/>
          </w:tcPr>
          <w:p w14:paraId="4A78B201" w14:textId="7128E4E0" w:rsidR="00880436" w:rsidRPr="00FC274F" w:rsidRDefault="00880436" w:rsidP="00880436">
            <w:pPr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</w:t>
            </w:r>
            <w:r w:rsidRPr="00FC274F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C274F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FC274F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14:paraId="1351BA8A" w14:textId="48E14B47" w:rsidR="00880436" w:rsidRPr="00FC274F" w:rsidRDefault="00880436" w:rsidP="00880436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7" w:type="pct"/>
          </w:tcPr>
          <w:p w14:paraId="416E0DD5" w14:textId="77777777" w:rsidR="00880436" w:rsidRPr="00FC274F" w:rsidRDefault="00880436" w:rsidP="00880436">
            <w:pPr>
              <w:pStyle w:val="acctfourfigures"/>
              <w:tabs>
                <w:tab w:val="clear" w:pos="765"/>
                <w:tab w:val="decimal" w:pos="59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</w:tcBorders>
            <w:vAlign w:val="bottom"/>
          </w:tcPr>
          <w:p w14:paraId="36158C15" w14:textId="23D5E690" w:rsidR="00880436" w:rsidRPr="00FC274F" w:rsidRDefault="00880436" w:rsidP="00880436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FC274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11C2B" w:rsidRPr="00B11C2B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87" w:type="pct"/>
            <w:tcBorders>
              <w:top w:val="single" w:sz="4" w:space="0" w:color="auto"/>
            </w:tcBorders>
          </w:tcPr>
          <w:p w14:paraId="73ABC416" w14:textId="77777777" w:rsidR="00880436" w:rsidRPr="00FC274F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9" w:type="pct"/>
            <w:tcBorders>
              <w:top w:val="single" w:sz="4" w:space="0" w:color="auto"/>
            </w:tcBorders>
            <w:vAlign w:val="bottom"/>
          </w:tcPr>
          <w:p w14:paraId="1F8E849E" w14:textId="17992C6E" w:rsidR="00880436" w:rsidRPr="00FC274F" w:rsidRDefault="00880436" w:rsidP="00880436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FC274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070A0" w:rsidRPr="00C070A0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87" w:type="pct"/>
            <w:tcBorders>
              <w:top w:val="single" w:sz="4" w:space="0" w:color="auto"/>
            </w:tcBorders>
          </w:tcPr>
          <w:p w14:paraId="3982685B" w14:textId="77777777" w:rsidR="00880436" w:rsidRPr="00FC274F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vAlign w:val="bottom"/>
          </w:tcPr>
          <w:p w14:paraId="5AEA456C" w14:textId="52D6C6E6" w:rsidR="00880436" w:rsidRPr="00FC274F" w:rsidRDefault="00880436" w:rsidP="00880436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FC274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070A0" w:rsidRPr="00C070A0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87" w:type="pct"/>
            <w:tcBorders>
              <w:top w:val="single" w:sz="4" w:space="0" w:color="auto"/>
            </w:tcBorders>
          </w:tcPr>
          <w:p w14:paraId="68761C52" w14:textId="77777777" w:rsidR="00880436" w:rsidRPr="00FC274F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single" w:sz="4" w:space="0" w:color="auto"/>
            </w:tcBorders>
            <w:vAlign w:val="bottom"/>
          </w:tcPr>
          <w:p w14:paraId="162958B3" w14:textId="162F7E16" w:rsidR="00880436" w:rsidRPr="00FC274F" w:rsidRDefault="00880436" w:rsidP="00880436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80436" w:rsidRPr="00FC274F" w14:paraId="60B9A581" w14:textId="77777777" w:rsidTr="00821F6C">
        <w:trPr>
          <w:trHeight w:val="261"/>
        </w:trPr>
        <w:tc>
          <w:tcPr>
            <w:tcW w:w="1307" w:type="pct"/>
            <w:vAlign w:val="bottom"/>
          </w:tcPr>
          <w:p w14:paraId="788A3DF4" w14:textId="77777777" w:rsidR="00880436" w:rsidRPr="00FC274F" w:rsidRDefault="00880436" w:rsidP="00880436">
            <w:pPr>
              <w:tabs>
                <w:tab w:val="clear" w:pos="227"/>
                <w:tab w:val="clear" w:pos="454"/>
                <w:tab w:val="clear" w:pos="907"/>
                <w:tab w:val="left" w:pos="882"/>
              </w:tabs>
              <w:spacing w:line="228" w:lineRule="auto"/>
              <w:ind w:left="162" w:right="-90" w:hanging="15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" w:type="pct"/>
          </w:tcPr>
          <w:p w14:paraId="6A77B3C6" w14:textId="77777777" w:rsidR="00880436" w:rsidRPr="00FC274F" w:rsidRDefault="00880436" w:rsidP="00880436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3606" w:type="pct"/>
            <w:gridSpan w:val="12"/>
            <w:vAlign w:val="bottom"/>
          </w:tcPr>
          <w:p w14:paraId="73E62F83" w14:textId="1CA985D5" w:rsidR="00880436" w:rsidRPr="00FC274F" w:rsidRDefault="00880436" w:rsidP="00880436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DDF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200DD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880436" w:rsidRPr="00FC274F" w14:paraId="026E83C3" w14:textId="77777777" w:rsidTr="00821F6C">
        <w:trPr>
          <w:trHeight w:val="261"/>
        </w:trPr>
        <w:tc>
          <w:tcPr>
            <w:tcW w:w="1307" w:type="pct"/>
          </w:tcPr>
          <w:p w14:paraId="66D55E13" w14:textId="77777777" w:rsidR="00880436" w:rsidRPr="00FC274F" w:rsidRDefault="00880436" w:rsidP="00880436">
            <w:pPr>
              <w:tabs>
                <w:tab w:val="clear" w:pos="227"/>
                <w:tab w:val="clear" w:pos="454"/>
                <w:tab w:val="clear" w:pos="907"/>
                <w:tab w:val="left" w:pos="882"/>
              </w:tabs>
              <w:spacing w:line="228" w:lineRule="auto"/>
              <w:ind w:left="162" w:right="-90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7" w:type="pct"/>
          </w:tcPr>
          <w:p w14:paraId="2286DFA3" w14:textId="77777777" w:rsidR="00880436" w:rsidRPr="00FC274F" w:rsidRDefault="00880436" w:rsidP="00880436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94" w:type="pct"/>
            <w:vAlign w:val="bottom"/>
          </w:tcPr>
          <w:p w14:paraId="2B3E36CD" w14:textId="77777777" w:rsidR="00880436" w:rsidRPr="00FC274F" w:rsidRDefault="00880436" w:rsidP="00880436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" w:type="pct"/>
            <w:vAlign w:val="bottom"/>
          </w:tcPr>
          <w:p w14:paraId="0CC90DFF" w14:textId="77777777" w:rsidR="00880436" w:rsidRPr="00FC274F" w:rsidRDefault="00880436" w:rsidP="00880436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4" w:type="pct"/>
            <w:vAlign w:val="bottom"/>
          </w:tcPr>
          <w:p w14:paraId="182AB9F8" w14:textId="77777777" w:rsidR="00880436" w:rsidRPr="00FC274F" w:rsidRDefault="00880436" w:rsidP="00880436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86" w:firstLine="6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8" w:type="pct"/>
            <w:vAlign w:val="bottom"/>
          </w:tcPr>
          <w:p w14:paraId="3A2D19C3" w14:textId="77777777" w:rsidR="00880436" w:rsidRPr="00FC274F" w:rsidRDefault="00880436" w:rsidP="00880436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 w:firstLine="3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6F42304B" w14:textId="77777777" w:rsidR="00880436" w:rsidRPr="00FC274F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vAlign w:val="bottom"/>
          </w:tcPr>
          <w:p w14:paraId="5943A102" w14:textId="77777777" w:rsidR="00880436" w:rsidRPr="00FC274F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1284BBFF" w14:textId="77777777" w:rsidR="00880436" w:rsidRPr="00FC274F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9" w:type="pct"/>
            <w:vAlign w:val="bottom"/>
          </w:tcPr>
          <w:p w14:paraId="092CD931" w14:textId="77777777" w:rsidR="00880436" w:rsidRPr="00FC274F" w:rsidRDefault="00880436" w:rsidP="00880436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1894DF15" w14:textId="77777777" w:rsidR="00880436" w:rsidRPr="00FC274F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223ED789" w14:textId="77777777" w:rsidR="00880436" w:rsidRPr="00FC274F" w:rsidRDefault="00880436" w:rsidP="00880436">
            <w:pPr>
              <w:pStyle w:val="acctfourfigures"/>
              <w:tabs>
                <w:tab w:val="clear" w:pos="765"/>
                <w:tab w:val="decimal" w:pos="70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5FDF715E" w14:textId="77777777" w:rsidR="00880436" w:rsidRPr="00FC274F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vAlign w:val="bottom"/>
          </w:tcPr>
          <w:p w14:paraId="1A0D11BF" w14:textId="77777777" w:rsidR="00880436" w:rsidRPr="00FC274F" w:rsidRDefault="00880436" w:rsidP="00880436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0436" w:rsidRPr="00FC274F" w14:paraId="46CF693C" w14:textId="77777777" w:rsidTr="00821F6C">
        <w:trPr>
          <w:trHeight w:val="261"/>
        </w:trPr>
        <w:tc>
          <w:tcPr>
            <w:tcW w:w="1307" w:type="pct"/>
          </w:tcPr>
          <w:p w14:paraId="59883898" w14:textId="77777777" w:rsidR="00880436" w:rsidRPr="00BE5913" w:rsidRDefault="00880436" w:rsidP="00880436">
            <w:pPr>
              <w:tabs>
                <w:tab w:val="clear" w:pos="227"/>
                <w:tab w:val="clear" w:pos="454"/>
                <w:tab w:val="clear" w:pos="907"/>
                <w:tab w:val="left" w:pos="882"/>
              </w:tabs>
              <w:spacing w:line="228" w:lineRule="auto"/>
              <w:ind w:left="162" w:right="-90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FC274F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FC274F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FC274F">
              <w:rPr>
                <w:rFonts w:ascii="Angsana New" w:hAnsi="Angsan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87" w:type="pct"/>
          </w:tcPr>
          <w:p w14:paraId="59F015D4" w14:textId="77777777" w:rsidR="00880436" w:rsidRPr="00FC274F" w:rsidRDefault="00880436" w:rsidP="00880436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94" w:type="pct"/>
            <w:vAlign w:val="bottom"/>
          </w:tcPr>
          <w:p w14:paraId="6A825475" w14:textId="77777777" w:rsidR="00880436" w:rsidRPr="00BE5913" w:rsidRDefault="00880436" w:rsidP="00880436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86" w:firstLine="652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493" w:type="pct"/>
            <w:vAlign w:val="bottom"/>
          </w:tcPr>
          <w:p w14:paraId="24EF02AB" w14:textId="77777777" w:rsidR="00880436" w:rsidRPr="00BE5913" w:rsidRDefault="00880436" w:rsidP="00C070CB">
            <w:pPr>
              <w:pStyle w:val="acctfourfigures"/>
              <w:tabs>
                <w:tab w:val="clear" w:pos="765"/>
                <w:tab w:val="decimal" w:pos="889"/>
              </w:tabs>
              <w:spacing w:line="228" w:lineRule="auto"/>
              <w:ind w:left="-43" w:right="-86" w:firstLine="652"/>
              <w:rPr>
                <w:rFonts w:asciiTheme="majorBidi" w:hAnsiTheme="majorBidi" w:cstheme="majorBidi"/>
                <w:sz w:val="26"/>
                <w:szCs w:val="26"/>
              </w:rPr>
            </w:pPr>
            <w:r w:rsidRPr="006C1D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94" w:type="pct"/>
            <w:vAlign w:val="bottom"/>
          </w:tcPr>
          <w:p w14:paraId="00461EC2" w14:textId="24ED9F22" w:rsidR="00880436" w:rsidRPr="00C070CB" w:rsidRDefault="00C070A0" w:rsidP="00C070CB">
            <w:pPr>
              <w:pStyle w:val="acctfourfigures"/>
              <w:tabs>
                <w:tab w:val="clear" w:pos="765"/>
                <w:tab w:val="decimal" w:pos="13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54</w:t>
            </w:r>
            <w:r w:rsidR="00880436" w:rsidRPr="00C070CB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268</w:t>
            </w:r>
            <w:r w:rsidR="00880436" w:rsidRPr="00C070CB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424</w:t>
            </w:r>
          </w:p>
        </w:tc>
        <w:tc>
          <w:tcPr>
            <w:tcW w:w="408" w:type="pct"/>
            <w:vAlign w:val="bottom"/>
          </w:tcPr>
          <w:p w14:paraId="1D16BAA4" w14:textId="28182EDF" w:rsidR="00880436" w:rsidRPr="00BE5913" w:rsidRDefault="00C070A0" w:rsidP="00880436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54</w:t>
            </w:r>
            <w:r w:rsidR="00880436" w:rsidRPr="00FC274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268</w:t>
            </w:r>
            <w:r w:rsidR="00880436" w:rsidRPr="00FC274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424</w:t>
            </w:r>
          </w:p>
        </w:tc>
        <w:tc>
          <w:tcPr>
            <w:tcW w:w="87" w:type="pct"/>
            <w:vAlign w:val="bottom"/>
          </w:tcPr>
          <w:p w14:paraId="0C02E7F8" w14:textId="77777777" w:rsidR="00880436" w:rsidRPr="00FC274F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vAlign w:val="bottom"/>
          </w:tcPr>
          <w:p w14:paraId="6689D468" w14:textId="77777777" w:rsidR="00880436" w:rsidRPr="00BE5913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vAlign w:val="bottom"/>
          </w:tcPr>
          <w:p w14:paraId="50A68647" w14:textId="77777777" w:rsidR="00880436" w:rsidRPr="00FC274F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9" w:type="pct"/>
            <w:vAlign w:val="bottom"/>
          </w:tcPr>
          <w:p w14:paraId="1F7A2C3C" w14:textId="77777777" w:rsidR="00880436" w:rsidRPr="00BE5913" w:rsidRDefault="00880436" w:rsidP="00C070CB">
            <w:pPr>
              <w:pStyle w:val="acctfourfigures"/>
              <w:tabs>
                <w:tab w:val="clear" w:pos="765"/>
                <w:tab w:val="decimal" w:pos="51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vAlign w:val="bottom"/>
          </w:tcPr>
          <w:p w14:paraId="2CFFB67E" w14:textId="77777777" w:rsidR="00880436" w:rsidRPr="00FC274F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6908B831" w14:textId="37DA4F6C" w:rsidR="00880436" w:rsidRPr="00BE5913" w:rsidRDefault="00C070A0" w:rsidP="00C070CB">
            <w:pPr>
              <w:pStyle w:val="acctfourfigures"/>
              <w:tabs>
                <w:tab w:val="clear" w:pos="765"/>
                <w:tab w:val="decimal" w:pos="853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56</w:t>
            </w:r>
            <w:r w:rsidR="00880436" w:rsidRPr="00FC274F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257</w:t>
            </w:r>
            <w:r w:rsidR="00880436" w:rsidRPr="00FC274F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425</w:t>
            </w:r>
          </w:p>
        </w:tc>
        <w:tc>
          <w:tcPr>
            <w:tcW w:w="87" w:type="pct"/>
            <w:vAlign w:val="bottom"/>
          </w:tcPr>
          <w:p w14:paraId="0E8F2764" w14:textId="77777777" w:rsidR="00880436" w:rsidRPr="00FC274F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vAlign w:val="bottom"/>
          </w:tcPr>
          <w:p w14:paraId="24E6D6E9" w14:textId="3BB2B651" w:rsidR="00880436" w:rsidRPr="00BE5913" w:rsidRDefault="00C070A0" w:rsidP="00C070CB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56</w:t>
            </w:r>
            <w:r w:rsidR="00880436" w:rsidRPr="00FC274F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C070A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257</w:t>
            </w:r>
            <w:r w:rsidR="00880436" w:rsidRPr="00FC274F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C070A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425</w:t>
            </w:r>
          </w:p>
        </w:tc>
      </w:tr>
      <w:tr w:rsidR="00821F6C" w:rsidRPr="00FC274F" w14:paraId="7C407605" w14:textId="77777777" w:rsidTr="00821F6C">
        <w:trPr>
          <w:trHeight w:val="261"/>
        </w:trPr>
        <w:tc>
          <w:tcPr>
            <w:tcW w:w="1307" w:type="pct"/>
          </w:tcPr>
          <w:p w14:paraId="47048786" w14:textId="054D9FC0" w:rsidR="00821F6C" w:rsidRPr="00FC274F" w:rsidRDefault="00821F6C" w:rsidP="00880436">
            <w:pPr>
              <w:tabs>
                <w:tab w:val="clear" w:pos="227"/>
                <w:tab w:val="clear" w:pos="454"/>
                <w:tab w:val="clear" w:pos="907"/>
                <w:tab w:val="left" w:pos="882"/>
              </w:tabs>
              <w:spacing w:line="228" w:lineRule="auto"/>
              <w:ind w:left="162" w:right="-90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FC274F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FC274F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87" w:type="pct"/>
          </w:tcPr>
          <w:p w14:paraId="13CFF5B3" w14:textId="77777777" w:rsidR="00821F6C" w:rsidRPr="00FC274F" w:rsidRDefault="00821F6C" w:rsidP="00880436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94" w:type="pct"/>
            <w:vAlign w:val="bottom"/>
          </w:tcPr>
          <w:p w14:paraId="2C119B96" w14:textId="77777777" w:rsidR="00821F6C" w:rsidRPr="00FC274F" w:rsidRDefault="00821F6C" w:rsidP="00880436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86" w:firstLine="652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93" w:type="pct"/>
            <w:vAlign w:val="bottom"/>
          </w:tcPr>
          <w:p w14:paraId="3A8A8EE0" w14:textId="77777777" w:rsidR="00821F6C" w:rsidRPr="006C1DF2" w:rsidRDefault="00821F6C" w:rsidP="00C070CB">
            <w:pPr>
              <w:pStyle w:val="acctfourfigures"/>
              <w:tabs>
                <w:tab w:val="clear" w:pos="765"/>
                <w:tab w:val="decimal" w:pos="889"/>
              </w:tabs>
              <w:spacing w:line="228" w:lineRule="auto"/>
              <w:ind w:left="-43" w:right="-86" w:firstLine="6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4" w:type="pct"/>
            <w:vAlign w:val="bottom"/>
          </w:tcPr>
          <w:p w14:paraId="709808DB" w14:textId="77777777" w:rsidR="00821F6C" w:rsidRPr="00C070A0" w:rsidRDefault="00821F6C" w:rsidP="00880436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86" w:firstLine="652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408" w:type="pct"/>
            <w:vAlign w:val="bottom"/>
          </w:tcPr>
          <w:p w14:paraId="13989F77" w14:textId="77777777" w:rsidR="00821F6C" w:rsidRPr="00C070A0" w:rsidRDefault="00821F6C" w:rsidP="00880436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87" w:type="pct"/>
            <w:vAlign w:val="bottom"/>
          </w:tcPr>
          <w:p w14:paraId="612A4CE7" w14:textId="77777777" w:rsidR="00821F6C" w:rsidRPr="00FC274F" w:rsidRDefault="00821F6C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vAlign w:val="bottom"/>
          </w:tcPr>
          <w:p w14:paraId="2ED52E5C" w14:textId="77777777" w:rsidR="00821F6C" w:rsidRPr="00FC274F" w:rsidRDefault="00821F6C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43603D3D" w14:textId="77777777" w:rsidR="00821F6C" w:rsidRPr="00FC274F" w:rsidRDefault="00821F6C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9" w:type="pct"/>
            <w:vAlign w:val="bottom"/>
          </w:tcPr>
          <w:p w14:paraId="5E1A2161" w14:textId="77777777" w:rsidR="00821F6C" w:rsidRPr="00FC274F" w:rsidRDefault="00821F6C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2B7F665F" w14:textId="77777777" w:rsidR="00821F6C" w:rsidRPr="00FC274F" w:rsidRDefault="00821F6C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51872613" w14:textId="77777777" w:rsidR="00821F6C" w:rsidRPr="00C070A0" w:rsidRDefault="00821F6C" w:rsidP="00880436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87" w:type="pct"/>
            <w:vAlign w:val="bottom"/>
          </w:tcPr>
          <w:p w14:paraId="48CC7F64" w14:textId="77777777" w:rsidR="00821F6C" w:rsidRPr="00FC274F" w:rsidRDefault="00821F6C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vAlign w:val="bottom"/>
          </w:tcPr>
          <w:p w14:paraId="68400D05" w14:textId="77777777" w:rsidR="00821F6C" w:rsidRPr="00C070A0" w:rsidRDefault="00821F6C" w:rsidP="00C070CB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821F6C" w:rsidRPr="00FC274F" w14:paraId="324399A3" w14:textId="77777777" w:rsidTr="00821F6C">
        <w:trPr>
          <w:trHeight w:val="261"/>
        </w:trPr>
        <w:tc>
          <w:tcPr>
            <w:tcW w:w="1307" w:type="pct"/>
          </w:tcPr>
          <w:p w14:paraId="4FDDB3ED" w14:textId="174CAE54" w:rsidR="00821F6C" w:rsidRPr="00653000" w:rsidRDefault="00821F6C" w:rsidP="00653000">
            <w:pPr>
              <w:spacing w:line="228" w:lineRule="auto"/>
              <w:ind w:left="522" w:right="-90" w:hanging="3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5300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653000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สัญญาแลกเปลี่ยนอัตราดอกเบี้ยระยะสั้น</w:t>
            </w:r>
          </w:p>
        </w:tc>
        <w:tc>
          <w:tcPr>
            <w:tcW w:w="87" w:type="pct"/>
          </w:tcPr>
          <w:p w14:paraId="074C6AB6" w14:textId="77777777" w:rsidR="00821F6C" w:rsidRPr="00FC274F" w:rsidRDefault="00821F6C" w:rsidP="00821F6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94" w:type="pct"/>
            <w:vAlign w:val="bottom"/>
          </w:tcPr>
          <w:p w14:paraId="19A672E7" w14:textId="6AC1316A" w:rsidR="00821F6C" w:rsidRPr="00821F6C" w:rsidRDefault="00821F6C" w:rsidP="00C070CB">
            <w:pPr>
              <w:pStyle w:val="acctfourfigures"/>
              <w:tabs>
                <w:tab w:val="clear" w:pos="765"/>
                <w:tab w:val="decimal" w:pos="115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070A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  <w:r w:rsidRPr="00FC27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B11C2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Pr="00C070A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79</w:t>
            </w:r>
          </w:p>
        </w:tc>
        <w:tc>
          <w:tcPr>
            <w:tcW w:w="493" w:type="pct"/>
            <w:vAlign w:val="bottom"/>
          </w:tcPr>
          <w:p w14:paraId="2192D6E5" w14:textId="1091B1E3" w:rsidR="00821F6C" w:rsidRPr="006C1DF2" w:rsidRDefault="00821F6C" w:rsidP="00C070CB">
            <w:pPr>
              <w:pStyle w:val="acctfourfigures"/>
              <w:tabs>
                <w:tab w:val="clear" w:pos="765"/>
                <w:tab w:val="decimal" w:pos="889"/>
              </w:tabs>
              <w:spacing w:line="228" w:lineRule="auto"/>
              <w:ind w:left="-43" w:right="-86" w:firstLine="652"/>
              <w:rPr>
                <w:rFonts w:asciiTheme="majorBidi" w:hAnsiTheme="majorBidi" w:cstheme="majorBidi"/>
                <w:sz w:val="26"/>
                <w:szCs w:val="26"/>
              </w:rPr>
            </w:pPr>
            <w:r w:rsidRPr="006C1D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94" w:type="pct"/>
            <w:vAlign w:val="bottom"/>
          </w:tcPr>
          <w:p w14:paraId="194AD3E7" w14:textId="4062070A" w:rsidR="00821F6C" w:rsidRPr="00C070A0" w:rsidRDefault="00821F6C" w:rsidP="00C070CB">
            <w:pPr>
              <w:pStyle w:val="acctfourfigures"/>
              <w:tabs>
                <w:tab w:val="clear" w:pos="765"/>
                <w:tab w:val="decimal" w:pos="1070"/>
              </w:tabs>
              <w:spacing w:line="228" w:lineRule="auto"/>
              <w:ind w:left="-43" w:right="-86" w:firstLine="652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408" w:type="pct"/>
            <w:vAlign w:val="bottom"/>
          </w:tcPr>
          <w:p w14:paraId="66B00E0C" w14:textId="0BB4DF9B" w:rsidR="00821F6C" w:rsidRPr="00C070A0" w:rsidRDefault="00821F6C" w:rsidP="00821F6C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C070A0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  <w:r w:rsidRPr="00FC274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11C2B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C070A0">
              <w:rPr>
                <w:rFonts w:ascii="Angsana New" w:hAnsi="Angsana New" w:cs="Angsana New"/>
                <w:sz w:val="26"/>
                <w:szCs w:val="26"/>
                <w:lang w:val="en-US"/>
              </w:rPr>
              <w:t>79</w:t>
            </w:r>
          </w:p>
        </w:tc>
        <w:tc>
          <w:tcPr>
            <w:tcW w:w="87" w:type="pct"/>
            <w:vAlign w:val="bottom"/>
          </w:tcPr>
          <w:p w14:paraId="0B17C6FE" w14:textId="77777777" w:rsidR="00821F6C" w:rsidRPr="00FC274F" w:rsidRDefault="00821F6C" w:rsidP="00821F6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vAlign w:val="bottom"/>
          </w:tcPr>
          <w:p w14:paraId="2A39AF94" w14:textId="34F2F009" w:rsidR="00821F6C" w:rsidRPr="00FC274F" w:rsidRDefault="00821F6C" w:rsidP="00821F6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87" w:type="pct"/>
            <w:vAlign w:val="bottom"/>
          </w:tcPr>
          <w:p w14:paraId="0211882D" w14:textId="77777777" w:rsidR="00821F6C" w:rsidRPr="00FC274F" w:rsidRDefault="00821F6C" w:rsidP="00821F6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9" w:type="pct"/>
            <w:vAlign w:val="bottom"/>
          </w:tcPr>
          <w:p w14:paraId="75A1DDCB" w14:textId="66EF61FC" w:rsidR="00821F6C" w:rsidRPr="00FC274F" w:rsidRDefault="00821F6C" w:rsidP="00821F6C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  <w:r w:rsidRPr="00FC274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11C2B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C070A0">
              <w:rPr>
                <w:rFonts w:ascii="Angsana New" w:hAnsi="Angsana New" w:cs="Angsana New"/>
                <w:sz w:val="26"/>
                <w:szCs w:val="26"/>
                <w:lang w:val="en-US"/>
              </w:rPr>
              <w:t>79</w:t>
            </w:r>
          </w:p>
        </w:tc>
        <w:tc>
          <w:tcPr>
            <w:tcW w:w="87" w:type="pct"/>
            <w:vAlign w:val="bottom"/>
          </w:tcPr>
          <w:p w14:paraId="5DC69E79" w14:textId="77777777" w:rsidR="00821F6C" w:rsidRPr="00FC274F" w:rsidRDefault="00821F6C" w:rsidP="00821F6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27BA5DC0" w14:textId="088EDCCA" w:rsidR="00821F6C" w:rsidRPr="00821F6C" w:rsidRDefault="00821F6C" w:rsidP="00821F6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7" w:type="pct"/>
            <w:vAlign w:val="bottom"/>
          </w:tcPr>
          <w:p w14:paraId="33AB67C4" w14:textId="77777777" w:rsidR="00821F6C" w:rsidRPr="00FC274F" w:rsidRDefault="00821F6C" w:rsidP="00821F6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vAlign w:val="bottom"/>
          </w:tcPr>
          <w:p w14:paraId="51B89BF3" w14:textId="6BB8D57F" w:rsidR="00821F6C" w:rsidRPr="00C070A0" w:rsidRDefault="00821F6C" w:rsidP="00C070CB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070A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  <w:r w:rsidRPr="00FC274F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B11C2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Pr="00C070A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79</w:t>
            </w:r>
          </w:p>
        </w:tc>
      </w:tr>
      <w:tr w:rsidR="00880436" w:rsidRPr="00C02A97" w14:paraId="259274B2" w14:textId="77777777" w:rsidTr="00821F6C">
        <w:trPr>
          <w:trHeight w:val="261"/>
        </w:trPr>
        <w:tc>
          <w:tcPr>
            <w:tcW w:w="1307" w:type="pct"/>
          </w:tcPr>
          <w:p w14:paraId="1E04EC4E" w14:textId="73C88B3A" w:rsidR="00880436" w:rsidRPr="00653000" w:rsidRDefault="00880436" w:rsidP="00653000">
            <w:pPr>
              <w:spacing w:line="228" w:lineRule="auto"/>
              <w:ind w:left="522" w:right="-90" w:hanging="3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5300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653000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7" w:type="pct"/>
            <w:vAlign w:val="bottom"/>
          </w:tcPr>
          <w:p w14:paraId="3DEA2715" w14:textId="77777777" w:rsidR="00880436" w:rsidRPr="00C02A97" w:rsidRDefault="00880436" w:rsidP="00880436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494" w:type="pct"/>
            <w:vAlign w:val="bottom"/>
          </w:tcPr>
          <w:p w14:paraId="5AEA13B0" w14:textId="52F2CC9F" w:rsidR="00880436" w:rsidRPr="00C02A97" w:rsidRDefault="00C070A0" w:rsidP="00C070CB">
            <w:pPr>
              <w:pStyle w:val="acctfourfigures"/>
              <w:tabs>
                <w:tab w:val="clear" w:pos="765"/>
                <w:tab w:val="decimal" w:pos="115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  <w:r w:rsidRPr="00C070A0">
              <w:rPr>
                <w:rFonts w:ascii="Angsana New" w:hAnsi="Angsana New" w:cs="Angsana New"/>
                <w:sz w:val="26"/>
                <w:szCs w:val="26"/>
                <w:lang w:val="en-US"/>
              </w:rPr>
              <w:t>38</w:t>
            </w:r>
            <w:r w:rsidR="00880436" w:rsidRPr="00FC27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070A0">
              <w:rPr>
                <w:rFonts w:ascii="Angsana New" w:hAnsi="Angsana New" w:cs="Angsana New"/>
                <w:sz w:val="26"/>
                <w:szCs w:val="26"/>
                <w:lang w:val="en-US"/>
              </w:rPr>
              <w:t>855</w:t>
            </w:r>
          </w:p>
        </w:tc>
        <w:tc>
          <w:tcPr>
            <w:tcW w:w="493" w:type="pct"/>
            <w:vAlign w:val="bottom"/>
          </w:tcPr>
          <w:p w14:paraId="61023694" w14:textId="77777777" w:rsidR="00880436" w:rsidRPr="00C02A97" w:rsidRDefault="00880436" w:rsidP="00C070CB">
            <w:pPr>
              <w:pStyle w:val="acctfourfigures"/>
              <w:tabs>
                <w:tab w:val="clear" w:pos="765"/>
                <w:tab w:val="decimal" w:pos="889"/>
              </w:tabs>
              <w:spacing w:line="228" w:lineRule="auto"/>
              <w:ind w:left="-43" w:right="-86" w:firstLine="652"/>
              <w:rPr>
                <w:rFonts w:asciiTheme="majorBidi" w:hAnsiTheme="majorBidi" w:cstheme="majorBidi"/>
                <w:sz w:val="16"/>
                <w:szCs w:val="1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94" w:type="pct"/>
            <w:vAlign w:val="bottom"/>
          </w:tcPr>
          <w:p w14:paraId="2CF4BE55" w14:textId="77777777" w:rsidR="00880436" w:rsidRPr="00C02A97" w:rsidRDefault="00880436" w:rsidP="00C070CB">
            <w:pPr>
              <w:pStyle w:val="acctfourfigures"/>
              <w:tabs>
                <w:tab w:val="clear" w:pos="765"/>
                <w:tab w:val="decimal" w:pos="1070"/>
              </w:tabs>
              <w:spacing w:line="228" w:lineRule="auto"/>
              <w:ind w:left="-43" w:right="-86" w:firstLine="652"/>
              <w:rPr>
                <w:rFonts w:asciiTheme="majorBidi" w:hAnsiTheme="majorBidi" w:cstheme="majorBidi"/>
                <w:sz w:val="16"/>
                <w:szCs w:val="1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08" w:type="pct"/>
            <w:vAlign w:val="bottom"/>
          </w:tcPr>
          <w:p w14:paraId="4436924E" w14:textId="625C94CF" w:rsidR="00880436" w:rsidRPr="00C02A97" w:rsidRDefault="00C070A0" w:rsidP="00821F6C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  <w:r w:rsidRPr="00C070A0">
              <w:rPr>
                <w:rFonts w:ascii="Angsana New" w:hAnsi="Angsana New" w:cs="Angsana New"/>
                <w:sz w:val="26"/>
                <w:szCs w:val="26"/>
                <w:lang w:val="en-US"/>
              </w:rPr>
              <w:t>38</w:t>
            </w:r>
            <w:r w:rsidR="00880436" w:rsidRPr="00821F6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C070A0">
              <w:rPr>
                <w:rFonts w:ascii="Angsana New" w:hAnsi="Angsana New" w:cs="Angsana New"/>
                <w:sz w:val="26"/>
                <w:szCs w:val="26"/>
                <w:lang w:val="en-US"/>
              </w:rPr>
              <w:t>855</w:t>
            </w:r>
          </w:p>
        </w:tc>
        <w:tc>
          <w:tcPr>
            <w:tcW w:w="87" w:type="pct"/>
            <w:vAlign w:val="bottom"/>
          </w:tcPr>
          <w:p w14:paraId="7C97827D" w14:textId="77777777" w:rsidR="00880436" w:rsidRPr="00C02A97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50" w:type="pct"/>
            <w:vAlign w:val="bottom"/>
          </w:tcPr>
          <w:p w14:paraId="5B75F28A" w14:textId="77777777" w:rsidR="00880436" w:rsidRPr="00C02A97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vAlign w:val="bottom"/>
          </w:tcPr>
          <w:p w14:paraId="56E67F28" w14:textId="77777777" w:rsidR="00880436" w:rsidRPr="00C02A97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19" w:type="pct"/>
            <w:vAlign w:val="bottom"/>
          </w:tcPr>
          <w:p w14:paraId="63A9185E" w14:textId="1CF6449B" w:rsidR="00880436" w:rsidRPr="00C02A97" w:rsidRDefault="00C070A0" w:rsidP="00880436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  <w:r w:rsidRPr="00C070A0">
              <w:rPr>
                <w:rFonts w:ascii="Angsana New" w:hAnsi="Angsana New" w:cs="Angsana New"/>
                <w:sz w:val="26"/>
                <w:szCs w:val="26"/>
                <w:lang w:val="en-US"/>
              </w:rPr>
              <w:t>38</w:t>
            </w:r>
            <w:r w:rsidR="00880436" w:rsidRPr="00FC27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070A0">
              <w:rPr>
                <w:rFonts w:ascii="Angsana New" w:hAnsi="Angsana New" w:cs="Angsana New"/>
                <w:sz w:val="26"/>
                <w:szCs w:val="26"/>
                <w:lang w:val="en-US"/>
              </w:rPr>
              <w:t>855</w:t>
            </w:r>
          </w:p>
        </w:tc>
        <w:tc>
          <w:tcPr>
            <w:tcW w:w="87" w:type="pct"/>
            <w:vAlign w:val="bottom"/>
          </w:tcPr>
          <w:p w14:paraId="6918AB22" w14:textId="77777777" w:rsidR="00880436" w:rsidRPr="00C02A97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49" w:type="pct"/>
            <w:vAlign w:val="bottom"/>
          </w:tcPr>
          <w:p w14:paraId="726A2126" w14:textId="77777777" w:rsidR="00880436" w:rsidRPr="00C02A97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7" w:type="pct"/>
            <w:vAlign w:val="bottom"/>
          </w:tcPr>
          <w:p w14:paraId="6C869AEC" w14:textId="77777777" w:rsidR="00880436" w:rsidRPr="00C02A97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51" w:type="pct"/>
            <w:vAlign w:val="bottom"/>
          </w:tcPr>
          <w:p w14:paraId="02F25423" w14:textId="4407E6E7" w:rsidR="00880436" w:rsidRPr="00C02A97" w:rsidRDefault="00C070A0" w:rsidP="00C070CB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/>
              <w:rPr>
                <w:rFonts w:asciiTheme="majorBidi" w:hAnsiTheme="majorBidi" w:cstheme="majorBidi"/>
                <w:sz w:val="16"/>
                <w:szCs w:val="16"/>
              </w:rPr>
            </w:pPr>
            <w:r w:rsidRPr="00C070A0">
              <w:rPr>
                <w:rFonts w:ascii="Angsana New" w:hAnsi="Angsana New" w:cs="Angsana New"/>
                <w:sz w:val="26"/>
                <w:szCs w:val="26"/>
                <w:lang w:val="en-US"/>
              </w:rPr>
              <w:t>38</w:t>
            </w:r>
            <w:r w:rsidR="00880436" w:rsidRPr="00FC27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070A0">
              <w:rPr>
                <w:rFonts w:ascii="Angsana New" w:hAnsi="Angsana New" w:cs="Angsana New"/>
                <w:sz w:val="26"/>
                <w:szCs w:val="26"/>
                <w:lang w:val="en-US"/>
              </w:rPr>
              <w:t>855</w:t>
            </w:r>
          </w:p>
        </w:tc>
      </w:tr>
      <w:tr w:rsidR="00821F6C" w:rsidRPr="00C02A97" w14:paraId="336EE179" w14:textId="77777777" w:rsidTr="00821F6C">
        <w:trPr>
          <w:trHeight w:val="230"/>
        </w:trPr>
        <w:tc>
          <w:tcPr>
            <w:tcW w:w="1307" w:type="pct"/>
          </w:tcPr>
          <w:p w14:paraId="444C96C6" w14:textId="77777777" w:rsidR="00821F6C" w:rsidRPr="00821F6C" w:rsidRDefault="00821F6C" w:rsidP="00880436">
            <w:pPr>
              <w:tabs>
                <w:tab w:val="clear" w:pos="227"/>
                <w:tab w:val="clear" w:pos="454"/>
                <w:tab w:val="clear" w:pos="907"/>
                <w:tab w:val="left" w:pos="882"/>
              </w:tabs>
              <w:spacing w:line="228" w:lineRule="auto"/>
              <w:ind w:left="162" w:right="-90" w:hanging="15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7" w:type="pct"/>
            <w:vAlign w:val="bottom"/>
          </w:tcPr>
          <w:p w14:paraId="49411560" w14:textId="77777777" w:rsidR="00821F6C" w:rsidRPr="00821F6C" w:rsidRDefault="00821F6C" w:rsidP="00880436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lang w:val="en-US" w:bidi="th-TH"/>
              </w:rPr>
            </w:pPr>
          </w:p>
        </w:tc>
        <w:tc>
          <w:tcPr>
            <w:tcW w:w="494" w:type="pct"/>
            <w:vAlign w:val="bottom"/>
          </w:tcPr>
          <w:p w14:paraId="60DDEFD8" w14:textId="77777777" w:rsidR="00821F6C" w:rsidRPr="00821F6C" w:rsidRDefault="00821F6C" w:rsidP="00880436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493" w:type="pct"/>
            <w:vAlign w:val="bottom"/>
          </w:tcPr>
          <w:p w14:paraId="3D4727DB" w14:textId="77777777" w:rsidR="00821F6C" w:rsidRPr="00821F6C" w:rsidRDefault="00821F6C" w:rsidP="00880436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86" w:firstLine="65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494" w:type="pct"/>
            <w:vAlign w:val="bottom"/>
          </w:tcPr>
          <w:p w14:paraId="6DD0D618" w14:textId="77777777" w:rsidR="00821F6C" w:rsidRPr="00821F6C" w:rsidRDefault="00821F6C" w:rsidP="00880436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86" w:firstLine="65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408" w:type="pct"/>
            <w:vAlign w:val="bottom"/>
          </w:tcPr>
          <w:p w14:paraId="7FB2593E" w14:textId="77777777" w:rsidR="00821F6C" w:rsidRPr="00821F6C" w:rsidRDefault="00821F6C" w:rsidP="00880436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 w:firstLine="359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7" w:type="pct"/>
            <w:vAlign w:val="bottom"/>
          </w:tcPr>
          <w:p w14:paraId="7816898B" w14:textId="77777777" w:rsidR="00821F6C" w:rsidRPr="00821F6C" w:rsidRDefault="00821F6C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350" w:type="pct"/>
            <w:vAlign w:val="bottom"/>
          </w:tcPr>
          <w:p w14:paraId="13A79A9A" w14:textId="77777777" w:rsidR="00821F6C" w:rsidRPr="00821F6C" w:rsidRDefault="00821F6C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7" w:type="pct"/>
            <w:vAlign w:val="bottom"/>
          </w:tcPr>
          <w:p w14:paraId="1FE2B839" w14:textId="77777777" w:rsidR="00821F6C" w:rsidRPr="00821F6C" w:rsidRDefault="00821F6C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319" w:type="pct"/>
            <w:vAlign w:val="bottom"/>
          </w:tcPr>
          <w:p w14:paraId="57C237F9" w14:textId="77777777" w:rsidR="00821F6C" w:rsidRPr="00821F6C" w:rsidRDefault="00821F6C" w:rsidP="00880436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7" w:type="pct"/>
            <w:vAlign w:val="bottom"/>
          </w:tcPr>
          <w:p w14:paraId="50EA406B" w14:textId="77777777" w:rsidR="00821F6C" w:rsidRPr="00821F6C" w:rsidRDefault="00821F6C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349" w:type="pct"/>
            <w:vAlign w:val="bottom"/>
          </w:tcPr>
          <w:p w14:paraId="45B63777" w14:textId="77777777" w:rsidR="00821F6C" w:rsidRPr="00821F6C" w:rsidRDefault="00821F6C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7" w:type="pct"/>
            <w:vAlign w:val="bottom"/>
          </w:tcPr>
          <w:p w14:paraId="7A7AADF6" w14:textId="77777777" w:rsidR="00821F6C" w:rsidRPr="00821F6C" w:rsidRDefault="00821F6C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351" w:type="pct"/>
            <w:vAlign w:val="bottom"/>
          </w:tcPr>
          <w:p w14:paraId="4F70BF7C" w14:textId="77777777" w:rsidR="00821F6C" w:rsidRPr="00821F6C" w:rsidRDefault="00821F6C" w:rsidP="00C070CB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880436" w:rsidRPr="00FC274F" w14:paraId="63242E43" w14:textId="77777777" w:rsidTr="00821F6C">
        <w:trPr>
          <w:trHeight w:val="261"/>
        </w:trPr>
        <w:tc>
          <w:tcPr>
            <w:tcW w:w="1307" w:type="pct"/>
          </w:tcPr>
          <w:p w14:paraId="7E938A0F" w14:textId="77777777" w:rsidR="00880436" w:rsidRPr="00BE5913" w:rsidRDefault="00880436" w:rsidP="00880436">
            <w:pPr>
              <w:tabs>
                <w:tab w:val="clear" w:pos="227"/>
                <w:tab w:val="clear" w:pos="454"/>
                <w:tab w:val="clear" w:pos="907"/>
                <w:tab w:val="left" w:pos="882"/>
              </w:tabs>
              <w:spacing w:line="228" w:lineRule="auto"/>
              <w:ind w:left="162" w:right="-90" w:hanging="157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7" w:type="pct"/>
          </w:tcPr>
          <w:p w14:paraId="7D245788" w14:textId="77777777" w:rsidR="00880436" w:rsidRPr="00FC274F" w:rsidRDefault="00880436" w:rsidP="00880436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94" w:type="pct"/>
            <w:vAlign w:val="bottom"/>
          </w:tcPr>
          <w:p w14:paraId="763F06CC" w14:textId="77777777" w:rsidR="00880436" w:rsidRPr="00BE5913" w:rsidRDefault="00880436" w:rsidP="00880436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" w:type="pct"/>
            <w:vAlign w:val="bottom"/>
          </w:tcPr>
          <w:p w14:paraId="6AF4ACD4" w14:textId="77777777" w:rsidR="00880436" w:rsidRPr="00BE5913" w:rsidRDefault="00880436" w:rsidP="00880436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4" w:type="pct"/>
            <w:vAlign w:val="bottom"/>
          </w:tcPr>
          <w:p w14:paraId="4797306F" w14:textId="77777777" w:rsidR="00880436" w:rsidRPr="00BE5913" w:rsidRDefault="00880436" w:rsidP="00880436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86" w:firstLine="6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8" w:type="pct"/>
            <w:vAlign w:val="bottom"/>
          </w:tcPr>
          <w:p w14:paraId="0E29F010" w14:textId="77777777" w:rsidR="00880436" w:rsidRPr="00BE5913" w:rsidRDefault="00880436" w:rsidP="00880436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 w:firstLine="3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79EB5234" w14:textId="77777777" w:rsidR="00880436" w:rsidRPr="00FC274F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vAlign w:val="bottom"/>
          </w:tcPr>
          <w:p w14:paraId="53BD7E2A" w14:textId="77777777" w:rsidR="00880436" w:rsidRPr="00BE5913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279DF30B" w14:textId="77777777" w:rsidR="00880436" w:rsidRPr="00FC274F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9" w:type="pct"/>
            <w:vAlign w:val="bottom"/>
          </w:tcPr>
          <w:p w14:paraId="7181A20B" w14:textId="77777777" w:rsidR="00880436" w:rsidRPr="00BE5913" w:rsidRDefault="00880436" w:rsidP="00880436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153270EA" w14:textId="77777777" w:rsidR="00880436" w:rsidRPr="00FC274F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4B2290A8" w14:textId="77777777" w:rsidR="00880436" w:rsidRPr="00BE5913" w:rsidRDefault="00880436" w:rsidP="00880436">
            <w:pPr>
              <w:pStyle w:val="acctfourfigures"/>
              <w:tabs>
                <w:tab w:val="clear" w:pos="765"/>
                <w:tab w:val="decimal" w:pos="70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08145A19" w14:textId="77777777" w:rsidR="00880436" w:rsidRPr="00FC274F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vAlign w:val="bottom"/>
          </w:tcPr>
          <w:p w14:paraId="0FD11520" w14:textId="77777777" w:rsidR="00880436" w:rsidRPr="00BE5913" w:rsidRDefault="00880436" w:rsidP="00C070CB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0436" w:rsidRPr="00FC274F" w14:paraId="5AC1FA01" w14:textId="77777777" w:rsidTr="00821F6C">
        <w:trPr>
          <w:trHeight w:val="261"/>
        </w:trPr>
        <w:tc>
          <w:tcPr>
            <w:tcW w:w="1307" w:type="pct"/>
          </w:tcPr>
          <w:p w14:paraId="7E0F9EAC" w14:textId="77777777" w:rsidR="00880436" w:rsidRPr="00BE5913" w:rsidRDefault="00880436" w:rsidP="00880436">
            <w:pPr>
              <w:tabs>
                <w:tab w:val="clear" w:pos="227"/>
                <w:tab w:val="clear" w:pos="454"/>
                <w:tab w:val="clear" w:pos="907"/>
                <w:tab w:val="left" w:pos="882"/>
              </w:tabs>
              <w:spacing w:line="228" w:lineRule="auto"/>
              <w:ind w:left="162" w:right="-90" w:hanging="15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C274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87" w:type="pct"/>
          </w:tcPr>
          <w:p w14:paraId="384720A0" w14:textId="77777777" w:rsidR="00880436" w:rsidRPr="00FC274F" w:rsidRDefault="00880436" w:rsidP="00880436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94" w:type="pct"/>
            <w:vAlign w:val="bottom"/>
          </w:tcPr>
          <w:p w14:paraId="1BBB6295" w14:textId="77777777" w:rsidR="00880436" w:rsidRPr="00BE5913" w:rsidRDefault="00880436" w:rsidP="00C070CB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86" w:firstLine="652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493" w:type="pct"/>
            <w:vAlign w:val="bottom"/>
          </w:tcPr>
          <w:p w14:paraId="7EC1BA67" w14:textId="411A6061" w:rsidR="00880436" w:rsidRPr="00BE5913" w:rsidRDefault="00880436" w:rsidP="00C070CB">
            <w:pPr>
              <w:pStyle w:val="acctfourfigures"/>
              <w:tabs>
                <w:tab w:val="clear" w:pos="765"/>
                <w:tab w:val="decimal" w:pos="1159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C346D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(</w:t>
            </w:r>
            <w:r w:rsidR="00C070A0" w:rsidRPr="008C346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</w:t>
            </w:r>
            <w:r w:rsidRPr="008C346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,</w:t>
            </w:r>
            <w:r w:rsidR="00C070A0" w:rsidRPr="008C346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67</w:t>
            </w:r>
            <w:r w:rsidR="00B11C2B" w:rsidRPr="008C346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</w:t>
            </w:r>
            <w:r w:rsidRPr="008C346D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494" w:type="pct"/>
            <w:vAlign w:val="bottom"/>
          </w:tcPr>
          <w:p w14:paraId="6918FE2C" w14:textId="2190619F" w:rsidR="00880436" w:rsidRPr="00BE5913" w:rsidRDefault="00C070A0" w:rsidP="00C070CB">
            <w:pPr>
              <w:pStyle w:val="acctfourfigures"/>
              <w:tabs>
                <w:tab w:val="clear" w:pos="765"/>
                <w:tab w:val="decimal" w:pos="13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3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1</w:t>
            </w:r>
            <w:r w:rsidR="0088043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264</w:t>
            </w:r>
            <w:r w:rsidR="0088043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343</w:t>
            </w:r>
          </w:p>
        </w:tc>
        <w:tc>
          <w:tcPr>
            <w:tcW w:w="408" w:type="pct"/>
            <w:vAlign w:val="bottom"/>
          </w:tcPr>
          <w:p w14:paraId="7EDBC874" w14:textId="381F8C68" w:rsidR="00880436" w:rsidRPr="00BE5913" w:rsidRDefault="00C070A0" w:rsidP="00880436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3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1</w:t>
            </w:r>
            <w:r w:rsidR="00880436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26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1</w:t>
            </w:r>
            <w:r w:rsidR="00880436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672</w:t>
            </w:r>
          </w:p>
        </w:tc>
        <w:tc>
          <w:tcPr>
            <w:tcW w:w="87" w:type="pct"/>
            <w:vAlign w:val="bottom"/>
          </w:tcPr>
          <w:p w14:paraId="50A60E9D" w14:textId="77777777" w:rsidR="00880436" w:rsidRPr="00FC274F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vAlign w:val="bottom"/>
          </w:tcPr>
          <w:p w14:paraId="0D8B7C46" w14:textId="77777777" w:rsidR="00880436" w:rsidRPr="00BE5913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87" w:type="pct"/>
            <w:vAlign w:val="bottom"/>
          </w:tcPr>
          <w:p w14:paraId="3B2B37BC" w14:textId="77777777" w:rsidR="00880436" w:rsidRPr="00FC274F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9" w:type="pct"/>
            <w:vAlign w:val="bottom"/>
          </w:tcPr>
          <w:p w14:paraId="04060AE1" w14:textId="77777777" w:rsidR="00880436" w:rsidRPr="00BE5913" w:rsidRDefault="00880436" w:rsidP="00C070CB">
            <w:pPr>
              <w:pStyle w:val="acctfourfigures"/>
              <w:tabs>
                <w:tab w:val="clear" w:pos="765"/>
                <w:tab w:val="decimal" w:pos="51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7" w:type="pct"/>
            <w:vAlign w:val="bottom"/>
          </w:tcPr>
          <w:p w14:paraId="76DC1C92" w14:textId="77777777" w:rsidR="00880436" w:rsidRPr="00FC274F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75410E23" w14:textId="0CAECA06" w:rsidR="00880436" w:rsidRPr="00BE5913" w:rsidRDefault="00C070A0" w:rsidP="00C070CB">
            <w:pPr>
              <w:pStyle w:val="acctfourfigures"/>
              <w:tabs>
                <w:tab w:val="clear" w:pos="765"/>
                <w:tab w:val="decimal" w:pos="853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880436" w:rsidRPr="00FC27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636</w:t>
            </w:r>
            <w:r w:rsidR="00880436" w:rsidRPr="00FC27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229</w:t>
            </w:r>
          </w:p>
        </w:tc>
        <w:tc>
          <w:tcPr>
            <w:tcW w:w="87" w:type="pct"/>
            <w:vAlign w:val="bottom"/>
          </w:tcPr>
          <w:p w14:paraId="5BC853B8" w14:textId="77777777" w:rsidR="00880436" w:rsidRPr="00FC274F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vAlign w:val="bottom"/>
          </w:tcPr>
          <w:p w14:paraId="2F408F30" w14:textId="2B9DFD06" w:rsidR="00880436" w:rsidRPr="00BE5913" w:rsidRDefault="00C070A0" w:rsidP="00C070CB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880436" w:rsidRPr="00FC27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636</w:t>
            </w:r>
            <w:r w:rsidR="00880436" w:rsidRPr="00FC27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229</w:t>
            </w:r>
          </w:p>
        </w:tc>
      </w:tr>
      <w:tr w:rsidR="00821F6C" w:rsidRPr="00FC274F" w14:paraId="31BA2564" w14:textId="77777777" w:rsidTr="00821F6C">
        <w:trPr>
          <w:trHeight w:val="261"/>
        </w:trPr>
        <w:tc>
          <w:tcPr>
            <w:tcW w:w="1307" w:type="pct"/>
          </w:tcPr>
          <w:p w14:paraId="2D9C5CA1" w14:textId="0DA10129" w:rsidR="00821F6C" w:rsidRPr="00FC274F" w:rsidRDefault="00821F6C" w:rsidP="00821F6C">
            <w:pPr>
              <w:tabs>
                <w:tab w:val="clear" w:pos="227"/>
                <w:tab w:val="clear" w:pos="454"/>
                <w:tab w:val="clear" w:pos="907"/>
                <w:tab w:val="left" w:pos="882"/>
              </w:tabs>
              <w:spacing w:line="228" w:lineRule="auto"/>
              <w:ind w:left="162" w:right="-90" w:hanging="157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C274F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FC274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ระยะยาว</w:t>
            </w:r>
            <w:r w:rsidRPr="00FC274F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87" w:type="pct"/>
          </w:tcPr>
          <w:p w14:paraId="629A49C7" w14:textId="77777777" w:rsidR="00821F6C" w:rsidRPr="00FC274F" w:rsidRDefault="00821F6C" w:rsidP="00821F6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94" w:type="pct"/>
            <w:vAlign w:val="bottom"/>
          </w:tcPr>
          <w:p w14:paraId="540D4776" w14:textId="74B6428E" w:rsidR="00821F6C" w:rsidRPr="00FC274F" w:rsidRDefault="00821F6C" w:rsidP="00821F6C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86" w:firstLine="652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493" w:type="pct"/>
            <w:vAlign w:val="bottom"/>
          </w:tcPr>
          <w:p w14:paraId="1C7B507D" w14:textId="0F24386D" w:rsidR="00821F6C" w:rsidRPr="00FC274F" w:rsidRDefault="00821F6C" w:rsidP="00C070CB">
            <w:pPr>
              <w:pStyle w:val="acctfourfigures"/>
              <w:tabs>
                <w:tab w:val="clear" w:pos="765"/>
                <w:tab w:val="decimal" w:pos="1159"/>
              </w:tabs>
              <w:spacing w:line="228" w:lineRule="auto"/>
              <w:ind w:left="-43" w:right="-86"/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</w:pPr>
            <w:r w:rsidRPr="00C070A0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37</w:t>
            </w:r>
            <w:r w:rsidRPr="00FC274F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,</w:t>
            </w:r>
            <w:r w:rsidRPr="00C070A0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8</w:t>
            </w:r>
            <w:r w:rsidRPr="00B11C2B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0</w:t>
            </w:r>
            <w:r w:rsidRPr="00C070A0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494" w:type="pct"/>
            <w:vAlign w:val="bottom"/>
          </w:tcPr>
          <w:p w14:paraId="41CB7DFD" w14:textId="7B95645E" w:rsidR="00821F6C" w:rsidRPr="00C070A0" w:rsidRDefault="00821F6C" w:rsidP="00C070CB">
            <w:pPr>
              <w:pStyle w:val="acctfourfigures"/>
              <w:tabs>
                <w:tab w:val="clear" w:pos="765"/>
                <w:tab w:val="decimal" w:pos="13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34</w:t>
            </w:r>
            <w:r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257</w:t>
            </w:r>
            <w:r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386</w:t>
            </w:r>
          </w:p>
        </w:tc>
        <w:tc>
          <w:tcPr>
            <w:tcW w:w="408" w:type="pct"/>
            <w:vAlign w:val="bottom"/>
          </w:tcPr>
          <w:p w14:paraId="36AD1DB1" w14:textId="2D3861E3" w:rsidR="00821F6C" w:rsidRPr="00C070A0" w:rsidRDefault="00821F6C" w:rsidP="00821F6C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34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295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B11C2B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1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9</w:t>
            </w:r>
            <w:r w:rsidRPr="00B11C2B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1</w:t>
            </w:r>
          </w:p>
        </w:tc>
        <w:tc>
          <w:tcPr>
            <w:tcW w:w="87" w:type="pct"/>
            <w:vAlign w:val="bottom"/>
          </w:tcPr>
          <w:p w14:paraId="2A58CD6B" w14:textId="77777777" w:rsidR="00821F6C" w:rsidRPr="00FC274F" w:rsidRDefault="00821F6C" w:rsidP="00821F6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vAlign w:val="bottom"/>
          </w:tcPr>
          <w:p w14:paraId="2BCD4B9A" w14:textId="670FFF21" w:rsidR="00821F6C" w:rsidRPr="00FC274F" w:rsidRDefault="00821F6C" w:rsidP="00821F6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87" w:type="pct"/>
            <w:vAlign w:val="bottom"/>
          </w:tcPr>
          <w:p w14:paraId="7DDA2297" w14:textId="77777777" w:rsidR="00821F6C" w:rsidRPr="00FC274F" w:rsidRDefault="00821F6C" w:rsidP="00821F6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9" w:type="pct"/>
            <w:vAlign w:val="bottom"/>
          </w:tcPr>
          <w:p w14:paraId="346DFE48" w14:textId="6BBB81A2" w:rsidR="00821F6C" w:rsidRPr="00FC274F" w:rsidRDefault="00821F6C" w:rsidP="00C070CB">
            <w:pPr>
              <w:pStyle w:val="acctfourfigures"/>
              <w:tabs>
                <w:tab w:val="clear" w:pos="765"/>
                <w:tab w:val="decimal" w:pos="517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7" w:type="pct"/>
            <w:vAlign w:val="bottom"/>
          </w:tcPr>
          <w:p w14:paraId="7AC0DAB5" w14:textId="77777777" w:rsidR="00821F6C" w:rsidRPr="00FC274F" w:rsidRDefault="00821F6C" w:rsidP="00821F6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539347B1" w14:textId="13690C3B" w:rsidR="00821F6C" w:rsidRPr="00C070A0" w:rsidRDefault="00821F6C" w:rsidP="00C070CB">
            <w:pPr>
              <w:pStyle w:val="acctfourfigures"/>
              <w:tabs>
                <w:tab w:val="clear" w:pos="765"/>
                <w:tab w:val="decimal" w:pos="853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</w:t>
            </w:r>
            <w:r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</w:t>
            </w:r>
            <w:r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87" w:type="pct"/>
            <w:vAlign w:val="bottom"/>
          </w:tcPr>
          <w:p w14:paraId="5432278B" w14:textId="77777777" w:rsidR="00821F6C" w:rsidRPr="00FC274F" w:rsidRDefault="00821F6C" w:rsidP="00821F6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vAlign w:val="bottom"/>
          </w:tcPr>
          <w:p w14:paraId="2323DBF6" w14:textId="4006E7F5" w:rsidR="00821F6C" w:rsidRPr="00C070A0" w:rsidRDefault="00821F6C" w:rsidP="00C070CB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</w:t>
            </w:r>
            <w:r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</w:t>
            </w:r>
            <w:r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</w:tr>
      <w:tr w:rsidR="00821F6C" w:rsidRPr="00FC274F" w14:paraId="4E1A82AF" w14:textId="77777777" w:rsidTr="00821F6C">
        <w:trPr>
          <w:trHeight w:val="261"/>
        </w:trPr>
        <w:tc>
          <w:tcPr>
            <w:tcW w:w="1307" w:type="pct"/>
          </w:tcPr>
          <w:p w14:paraId="4BD7FD51" w14:textId="63FD8881" w:rsidR="00821F6C" w:rsidRPr="00FC274F" w:rsidRDefault="00821F6C" w:rsidP="00821F6C">
            <w:pPr>
              <w:tabs>
                <w:tab w:val="clear" w:pos="227"/>
                <w:tab w:val="clear" w:pos="454"/>
                <w:tab w:val="clear" w:pos="907"/>
                <w:tab w:val="left" w:pos="882"/>
              </w:tabs>
              <w:spacing w:line="228" w:lineRule="auto"/>
              <w:ind w:left="162" w:right="-90" w:hanging="157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C274F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Pr="00FC274F">
              <w:rPr>
                <w:rFonts w:ascii="Angsana New" w:hAnsi="Angsana New" w:hint="cs"/>
                <w:sz w:val="26"/>
                <w:szCs w:val="26"/>
                <w:cs/>
              </w:rPr>
              <w:t>ระยะยาวจาก</w:t>
            </w:r>
            <w:r w:rsidRPr="00FC274F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7" w:type="pct"/>
          </w:tcPr>
          <w:p w14:paraId="381DEBE3" w14:textId="77777777" w:rsidR="00821F6C" w:rsidRPr="00FC274F" w:rsidRDefault="00821F6C" w:rsidP="00821F6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94" w:type="pct"/>
            <w:vAlign w:val="bottom"/>
          </w:tcPr>
          <w:p w14:paraId="6EEF26AC" w14:textId="106AA94A" w:rsidR="00821F6C" w:rsidRPr="00FC274F" w:rsidRDefault="00821F6C" w:rsidP="00821F6C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86" w:firstLine="652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12DA1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493" w:type="pct"/>
            <w:vAlign w:val="bottom"/>
          </w:tcPr>
          <w:p w14:paraId="67AB9210" w14:textId="66ED28FD" w:rsidR="00821F6C" w:rsidRPr="00FC274F" w:rsidRDefault="00821F6C" w:rsidP="00C070CB">
            <w:pPr>
              <w:pStyle w:val="acctfourfigures"/>
              <w:tabs>
                <w:tab w:val="clear" w:pos="765"/>
                <w:tab w:val="decimal" w:pos="889"/>
              </w:tabs>
              <w:spacing w:line="228" w:lineRule="auto"/>
              <w:ind w:left="-43" w:right="-86" w:firstLine="652"/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94" w:type="pct"/>
            <w:vAlign w:val="bottom"/>
          </w:tcPr>
          <w:p w14:paraId="3C0F5A23" w14:textId="334A5916" w:rsidR="00821F6C" w:rsidRPr="00C070A0" w:rsidRDefault="00821F6C" w:rsidP="00C070CB">
            <w:pPr>
              <w:pStyle w:val="acctfourfigures"/>
              <w:tabs>
                <w:tab w:val="clear" w:pos="765"/>
                <w:tab w:val="decimal" w:pos="13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FC27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</w:t>
            </w:r>
            <w:r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FC27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</w:p>
        </w:tc>
        <w:tc>
          <w:tcPr>
            <w:tcW w:w="408" w:type="pct"/>
            <w:vAlign w:val="bottom"/>
          </w:tcPr>
          <w:p w14:paraId="3401C0E4" w14:textId="46487F67" w:rsidR="00821F6C" w:rsidRPr="00C070A0" w:rsidRDefault="00821F6C" w:rsidP="00821F6C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3</w:t>
            </w:r>
            <w:r w:rsidRPr="00821F6C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85</w:t>
            </w:r>
            <w:r w:rsidRPr="00B11C2B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1</w:t>
            </w:r>
            <w:r w:rsidRPr="00821F6C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B11C2B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0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29</w:t>
            </w:r>
          </w:p>
        </w:tc>
        <w:tc>
          <w:tcPr>
            <w:tcW w:w="87" w:type="pct"/>
            <w:vAlign w:val="bottom"/>
          </w:tcPr>
          <w:p w14:paraId="4251ABF1" w14:textId="77777777" w:rsidR="00821F6C" w:rsidRPr="00FC274F" w:rsidRDefault="00821F6C" w:rsidP="00821F6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vAlign w:val="bottom"/>
          </w:tcPr>
          <w:p w14:paraId="523E1078" w14:textId="664C6729" w:rsidR="00821F6C" w:rsidRPr="00FC274F" w:rsidRDefault="00821F6C" w:rsidP="00821F6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vAlign w:val="bottom"/>
          </w:tcPr>
          <w:p w14:paraId="320AB638" w14:textId="77777777" w:rsidR="00821F6C" w:rsidRPr="00FC274F" w:rsidRDefault="00821F6C" w:rsidP="00821F6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9" w:type="pct"/>
            <w:vAlign w:val="bottom"/>
          </w:tcPr>
          <w:p w14:paraId="5FFD4807" w14:textId="1C1E7A72" w:rsidR="00821F6C" w:rsidRPr="00FC274F" w:rsidRDefault="00821F6C" w:rsidP="00C070CB">
            <w:pPr>
              <w:pStyle w:val="acctfourfigures"/>
              <w:tabs>
                <w:tab w:val="clear" w:pos="765"/>
                <w:tab w:val="decimal" w:pos="517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12DA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7" w:type="pct"/>
            <w:vAlign w:val="bottom"/>
          </w:tcPr>
          <w:p w14:paraId="12C10B8A" w14:textId="77777777" w:rsidR="00821F6C" w:rsidRPr="00FC274F" w:rsidRDefault="00821F6C" w:rsidP="00821F6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12E45C31" w14:textId="584C2621" w:rsidR="00821F6C" w:rsidRPr="00C070A0" w:rsidRDefault="00821F6C" w:rsidP="00C070CB">
            <w:pPr>
              <w:pStyle w:val="acctfourfigures"/>
              <w:tabs>
                <w:tab w:val="clear" w:pos="765"/>
                <w:tab w:val="decimal" w:pos="853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FC27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Pr="00FC27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</w:t>
            </w:r>
            <w:r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87" w:type="pct"/>
            <w:vAlign w:val="bottom"/>
          </w:tcPr>
          <w:p w14:paraId="5DB179F9" w14:textId="77777777" w:rsidR="00821F6C" w:rsidRPr="00FC274F" w:rsidRDefault="00821F6C" w:rsidP="00821F6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vAlign w:val="bottom"/>
          </w:tcPr>
          <w:p w14:paraId="7CA12BCE" w14:textId="7C5F9B19" w:rsidR="00821F6C" w:rsidRPr="00C070A0" w:rsidRDefault="00821F6C" w:rsidP="00C070CB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FC27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Pr="00FC27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</w:t>
            </w:r>
            <w:r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</w:tr>
      <w:tr w:rsidR="00821F6C" w:rsidRPr="00FC274F" w14:paraId="19F0E942" w14:textId="77777777" w:rsidTr="00821F6C">
        <w:trPr>
          <w:trHeight w:val="261"/>
        </w:trPr>
        <w:tc>
          <w:tcPr>
            <w:tcW w:w="1307" w:type="pct"/>
          </w:tcPr>
          <w:p w14:paraId="33F95962" w14:textId="4259F837" w:rsidR="00821F6C" w:rsidRPr="00FC274F" w:rsidRDefault="00821F6C" w:rsidP="00880436">
            <w:pPr>
              <w:tabs>
                <w:tab w:val="clear" w:pos="227"/>
                <w:tab w:val="clear" w:pos="454"/>
                <w:tab w:val="clear" w:pos="907"/>
                <w:tab w:val="left" w:pos="882"/>
              </w:tabs>
              <w:spacing w:line="228" w:lineRule="auto"/>
              <w:ind w:left="162" w:right="-90" w:hanging="157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C274F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FC274F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87" w:type="pct"/>
          </w:tcPr>
          <w:p w14:paraId="7FE6E4BB" w14:textId="77777777" w:rsidR="00821F6C" w:rsidRPr="00FC274F" w:rsidRDefault="00821F6C" w:rsidP="00880436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94" w:type="pct"/>
            <w:vAlign w:val="bottom"/>
          </w:tcPr>
          <w:p w14:paraId="57E1DBDC" w14:textId="77777777" w:rsidR="00821F6C" w:rsidRPr="00FC274F" w:rsidRDefault="00821F6C" w:rsidP="00880436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86" w:firstLine="652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493" w:type="pct"/>
            <w:vAlign w:val="bottom"/>
          </w:tcPr>
          <w:p w14:paraId="0EBC5F91" w14:textId="77777777" w:rsidR="00821F6C" w:rsidRPr="00FC274F" w:rsidRDefault="00821F6C" w:rsidP="00C070CB">
            <w:pPr>
              <w:pStyle w:val="acctfourfigures"/>
              <w:tabs>
                <w:tab w:val="clear" w:pos="765"/>
                <w:tab w:val="decimal" w:pos="889"/>
                <w:tab w:val="decimal" w:pos="1100"/>
              </w:tabs>
              <w:spacing w:line="228" w:lineRule="auto"/>
              <w:ind w:left="-43" w:right="-86"/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94" w:type="pct"/>
            <w:vAlign w:val="bottom"/>
          </w:tcPr>
          <w:p w14:paraId="6BAAEC94" w14:textId="77777777" w:rsidR="00821F6C" w:rsidRPr="00C070A0" w:rsidRDefault="00821F6C" w:rsidP="00880436">
            <w:pPr>
              <w:pStyle w:val="acctfourfigures"/>
              <w:tabs>
                <w:tab w:val="clear" w:pos="765"/>
                <w:tab w:val="decimal" w:pos="142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408" w:type="pct"/>
            <w:vAlign w:val="bottom"/>
          </w:tcPr>
          <w:p w14:paraId="1742DEBB" w14:textId="77777777" w:rsidR="00821F6C" w:rsidRPr="00C070A0" w:rsidRDefault="00821F6C" w:rsidP="00880436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87" w:type="pct"/>
            <w:vAlign w:val="bottom"/>
          </w:tcPr>
          <w:p w14:paraId="7B67743C" w14:textId="77777777" w:rsidR="00821F6C" w:rsidRPr="00FC274F" w:rsidRDefault="00821F6C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vAlign w:val="bottom"/>
          </w:tcPr>
          <w:p w14:paraId="4AE32CDD" w14:textId="77777777" w:rsidR="00821F6C" w:rsidRPr="00FC274F" w:rsidRDefault="00821F6C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87" w:type="pct"/>
            <w:vAlign w:val="bottom"/>
          </w:tcPr>
          <w:p w14:paraId="083CF8EC" w14:textId="77777777" w:rsidR="00821F6C" w:rsidRPr="00FC274F" w:rsidRDefault="00821F6C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9" w:type="pct"/>
            <w:vAlign w:val="bottom"/>
          </w:tcPr>
          <w:p w14:paraId="26263906" w14:textId="77777777" w:rsidR="00821F6C" w:rsidRPr="00FC274F" w:rsidRDefault="00821F6C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23665301" w14:textId="77777777" w:rsidR="00821F6C" w:rsidRPr="00FC274F" w:rsidRDefault="00821F6C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278B0D34" w14:textId="77777777" w:rsidR="00821F6C" w:rsidRPr="00C070A0" w:rsidRDefault="00821F6C" w:rsidP="00880436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" w:type="pct"/>
            <w:vAlign w:val="bottom"/>
          </w:tcPr>
          <w:p w14:paraId="1C865471" w14:textId="77777777" w:rsidR="00821F6C" w:rsidRPr="00FC274F" w:rsidRDefault="00821F6C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vAlign w:val="bottom"/>
          </w:tcPr>
          <w:p w14:paraId="686230A4" w14:textId="77777777" w:rsidR="00821F6C" w:rsidRPr="00C070A0" w:rsidRDefault="00821F6C" w:rsidP="00C070CB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80436" w:rsidRPr="00FC274F" w14:paraId="3A5E4DAB" w14:textId="77777777" w:rsidTr="00821F6C">
        <w:trPr>
          <w:trHeight w:val="261"/>
        </w:trPr>
        <w:tc>
          <w:tcPr>
            <w:tcW w:w="1307" w:type="pct"/>
          </w:tcPr>
          <w:p w14:paraId="5EA0E2D6" w14:textId="40F25E17" w:rsidR="00880436" w:rsidRPr="00653000" w:rsidRDefault="00880436" w:rsidP="00653000">
            <w:pPr>
              <w:spacing w:line="228" w:lineRule="auto"/>
              <w:ind w:left="522" w:right="-90" w:hanging="3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5300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653000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  <w:r w:rsidR="00821F6C" w:rsidRPr="00653000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87" w:type="pct"/>
          </w:tcPr>
          <w:p w14:paraId="5D2B09DA" w14:textId="77777777" w:rsidR="00880436" w:rsidRPr="00FC274F" w:rsidRDefault="00880436" w:rsidP="00880436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94" w:type="pct"/>
            <w:vAlign w:val="bottom"/>
          </w:tcPr>
          <w:p w14:paraId="5725CF6E" w14:textId="7DB1D1CF" w:rsidR="00880436" w:rsidRPr="00BE5913" w:rsidRDefault="00C070A0" w:rsidP="00C070CB">
            <w:pPr>
              <w:pStyle w:val="acctfourfigures"/>
              <w:tabs>
                <w:tab w:val="clear" w:pos="765"/>
                <w:tab w:val="decimal" w:pos="115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880436" w:rsidRPr="00FC27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070A0">
              <w:rPr>
                <w:rFonts w:ascii="Angsana New" w:hAnsi="Angsana New" w:cs="Angsana New"/>
                <w:sz w:val="26"/>
                <w:szCs w:val="26"/>
                <w:lang w:val="en-US"/>
              </w:rPr>
              <w:t>67</w:t>
            </w:r>
            <w:r w:rsidR="00B11C2B" w:rsidRPr="00B11C2B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493" w:type="pct"/>
            <w:vAlign w:val="bottom"/>
          </w:tcPr>
          <w:p w14:paraId="609383A1" w14:textId="77777777" w:rsidR="00880436" w:rsidRPr="00BE5913" w:rsidRDefault="00880436" w:rsidP="00C070CB">
            <w:pPr>
              <w:pStyle w:val="acctfourfigures"/>
              <w:tabs>
                <w:tab w:val="clear" w:pos="765"/>
                <w:tab w:val="decimal" w:pos="889"/>
              </w:tabs>
              <w:spacing w:line="228" w:lineRule="auto"/>
              <w:ind w:left="-43" w:right="-86" w:firstLine="652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94" w:type="pct"/>
            <w:vAlign w:val="bottom"/>
          </w:tcPr>
          <w:p w14:paraId="162D9B12" w14:textId="77777777" w:rsidR="00880436" w:rsidRPr="00BE5913" w:rsidRDefault="00880436" w:rsidP="00C070CB">
            <w:pPr>
              <w:pStyle w:val="acctfourfigures"/>
              <w:tabs>
                <w:tab w:val="clear" w:pos="765"/>
                <w:tab w:val="decimal" w:pos="1070"/>
              </w:tabs>
              <w:spacing w:line="228" w:lineRule="auto"/>
              <w:ind w:left="-43" w:right="-86" w:firstLine="652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08" w:type="pct"/>
            <w:vAlign w:val="bottom"/>
          </w:tcPr>
          <w:p w14:paraId="6EA2C45F" w14:textId="66FF0AFA" w:rsidR="00880436" w:rsidRPr="00BE5913" w:rsidRDefault="00C070A0" w:rsidP="00880436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2</w:t>
            </w:r>
            <w:r w:rsidR="00880436" w:rsidRPr="00FC274F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67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1</w:t>
            </w:r>
          </w:p>
        </w:tc>
        <w:tc>
          <w:tcPr>
            <w:tcW w:w="87" w:type="pct"/>
            <w:vAlign w:val="bottom"/>
          </w:tcPr>
          <w:p w14:paraId="7554719C" w14:textId="77777777" w:rsidR="00880436" w:rsidRPr="00FC274F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vAlign w:val="bottom"/>
          </w:tcPr>
          <w:p w14:paraId="43976CAD" w14:textId="77777777" w:rsidR="00880436" w:rsidRPr="00BE5913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87" w:type="pct"/>
            <w:vAlign w:val="bottom"/>
          </w:tcPr>
          <w:p w14:paraId="2330FE31" w14:textId="77777777" w:rsidR="00880436" w:rsidRPr="00FC274F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9" w:type="pct"/>
            <w:vAlign w:val="bottom"/>
          </w:tcPr>
          <w:p w14:paraId="2994735F" w14:textId="165AC7A0" w:rsidR="00880436" w:rsidRPr="00BE5913" w:rsidRDefault="00C070A0" w:rsidP="00880436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880436" w:rsidRPr="00FC274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070A0">
              <w:rPr>
                <w:rFonts w:ascii="Angsana New" w:hAnsi="Angsana New" w:cs="Angsana New"/>
                <w:sz w:val="26"/>
                <w:szCs w:val="26"/>
                <w:lang w:val="en-US"/>
              </w:rPr>
              <w:t>67</w:t>
            </w:r>
            <w:r w:rsidR="00B11C2B" w:rsidRPr="00B11C2B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87" w:type="pct"/>
            <w:vAlign w:val="bottom"/>
          </w:tcPr>
          <w:p w14:paraId="3F1AC79F" w14:textId="77777777" w:rsidR="00880436" w:rsidRPr="00FC274F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0168FCE0" w14:textId="77777777" w:rsidR="00880436" w:rsidRPr="00BE5913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7" w:type="pct"/>
            <w:vAlign w:val="bottom"/>
          </w:tcPr>
          <w:p w14:paraId="33B9D63F" w14:textId="77777777" w:rsidR="00880436" w:rsidRPr="00FC274F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vAlign w:val="bottom"/>
          </w:tcPr>
          <w:p w14:paraId="7B5D038E" w14:textId="75A08EBE" w:rsidR="00880436" w:rsidRPr="00BE5913" w:rsidRDefault="00C070A0" w:rsidP="00C070CB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880436" w:rsidRPr="00FC27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880436" w:rsidRPr="00FC274F" w14:paraId="4E4AB6C7" w14:textId="77777777" w:rsidTr="00821F6C">
        <w:trPr>
          <w:trHeight w:val="261"/>
        </w:trPr>
        <w:tc>
          <w:tcPr>
            <w:tcW w:w="1307" w:type="pct"/>
          </w:tcPr>
          <w:p w14:paraId="6A6DA9FB" w14:textId="1FA1E1E1" w:rsidR="00880436" w:rsidRPr="00653000" w:rsidRDefault="00880436" w:rsidP="00653000">
            <w:pPr>
              <w:spacing w:line="228" w:lineRule="auto"/>
              <w:ind w:left="522" w:right="-90" w:hanging="3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5300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เงินตราต่างประเทศและ</w:t>
            </w:r>
            <w:r w:rsidR="00653000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อัตราดอกเบี้ย</w:t>
            </w:r>
          </w:p>
        </w:tc>
        <w:tc>
          <w:tcPr>
            <w:tcW w:w="87" w:type="pct"/>
          </w:tcPr>
          <w:p w14:paraId="0C1EDF3F" w14:textId="77777777" w:rsidR="00880436" w:rsidRPr="00FC274F" w:rsidRDefault="00880436" w:rsidP="00880436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94" w:type="pct"/>
            <w:vAlign w:val="bottom"/>
          </w:tcPr>
          <w:p w14:paraId="17673E4B" w14:textId="2E0B324B" w:rsidR="00880436" w:rsidRPr="00BE5913" w:rsidRDefault="00C070A0" w:rsidP="00C070CB">
            <w:pPr>
              <w:pStyle w:val="acctfourfigures"/>
              <w:tabs>
                <w:tab w:val="clear" w:pos="765"/>
                <w:tab w:val="decimal" w:pos="115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880436" w:rsidRPr="00FC27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699</w:t>
            </w:r>
          </w:p>
        </w:tc>
        <w:tc>
          <w:tcPr>
            <w:tcW w:w="493" w:type="pct"/>
            <w:vAlign w:val="bottom"/>
          </w:tcPr>
          <w:p w14:paraId="6ECD84E1" w14:textId="77777777" w:rsidR="00880436" w:rsidRPr="00BE5913" w:rsidRDefault="00880436" w:rsidP="00C070CB">
            <w:pPr>
              <w:pStyle w:val="acctfourfigures"/>
              <w:tabs>
                <w:tab w:val="clear" w:pos="765"/>
                <w:tab w:val="decimal" w:pos="889"/>
              </w:tabs>
              <w:spacing w:line="228" w:lineRule="auto"/>
              <w:ind w:left="-43" w:right="-86" w:firstLine="652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94" w:type="pct"/>
            <w:vAlign w:val="bottom"/>
          </w:tcPr>
          <w:p w14:paraId="5D6FB06F" w14:textId="77777777" w:rsidR="00880436" w:rsidRPr="00BE5913" w:rsidRDefault="00880436" w:rsidP="00C070CB">
            <w:pPr>
              <w:pStyle w:val="acctfourfigures"/>
              <w:tabs>
                <w:tab w:val="clear" w:pos="765"/>
                <w:tab w:val="decimal" w:pos="1070"/>
              </w:tabs>
              <w:spacing w:line="228" w:lineRule="auto"/>
              <w:ind w:left="-43" w:right="-86" w:firstLine="652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08" w:type="pct"/>
            <w:vAlign w:val="bottom"/>
          </w:tcPr>
          <w:p w14:paraId="20D0868A" w14:textId="5DEF064D" w:rsidR="00880436" w:rsidRPr="00BE5913" w:rsidRDefault="00C070A0" w:rsidP="00880436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880436" w:rsidRPr="00FC27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699</w:t>
            </w:r>
          </w:p>
        </w:tc>
        <w:tc>
          <w:tcPr>
            <w:tcW w:w="87" w:type="pct"/>
            <w:vAlign w:val="bottom"/>
          </w:tcPr>
          <w:p w14:paraId="7AC62B67" w14:textId="77777777" w:rsidR="00880436" w:rsidRPr="00FC274F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vAlign w:val="bottom"/>
          </w:tcPr>
          <w:p w14:paraId="1F7C155E" w14:textId="77777777" w:rsidR="00880436" w:rsidRPr="00BE5913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vAlign w:val="bottom"/>
          </w:tcPr>
          <w:p w14:paraId="764C6FDE" w14:textId="77777777" w:rsidR="00880436" w:rsidRPr="00FC274F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9" w:type="pct"/>
            <w:vAlign w:val="bottom"/>
          </w:tcPr>
          <w:p w14:paraId="6D6C84BE" w14:textId="67F85A57" w:rsidR="00880436" w:rsidRPr="00BE5913" w:rsidRDefault="00C070A0" w:rsidP="00880436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880436" w:rsidRPr="00FC27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699</w:t>
            </w:r>
          </w:p>
        </w:tc>
        <w:tc>
          <w:tcPr>
            <w:tcW w:w="87" w:type="pct"/>
            <w:vAlign w:val="bottom"/>
          </w:tcPr>
          <w:p w14:paraId="772D58D8" w14:textId="77777777" w:rsidR="00880436" w:rsidRPr="00FC274F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21B63EFF" w14:textId="77777777" w:rsidR="00880436" w:rsidRPr="00BE5913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vAlign w:val="bottom"/>
          </w:tcPr>
          <w:p w14:paraId="679B7F19" w14:textId="77777777" w:rsidR="00880436" w:rsidRPr="00FC274F" w:rsidRDefault="00880436" w:rsidP="0088043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vAlign w:val="bottom"/>
          </w:tcPr>
          <w:p w14:paraId="5367C057" w14:textId="5DD73D63" w:rsidR="00880436" w:rsidRPr="00BE5913" w:rsidRDefault="00C070A0" w:rsidP="00C070CB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880436" w:rsidRPr="00FC27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0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699</w:t>
            </w:r>
          </w:p>
        </w:tc>
      </w:tr>
    </w:tbl>
    <w:p w14:paraId="25821A4E" w14:textId="38584C1D" w:rsidR="00460AF7" w:rsidRPr="00C02A97" w:rsidRDefault="00460AF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</w:rPr>
        <w:sectPr w:rsidR="00460AF7" w:rsidRPr="00C02A97" w:rsidSect="00891371">
          <w:headerReference w:type="default" r:id="rId30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3EAC06B0" w14:textId="76C621D2" w:rsidR="00DD135D" w:rsidRPr="00BE5913" w:rsidRDefault="00DD135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BE5913">
        <w:rPr>
          <w:rFonts w:ascii="Angsana New" w:hAnsi="Angsana New"/>
          <w:b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7A8D0CE4" w14:textId="77777777" w:rsidR="00DD135D" w:rsidRPr="00C8422A" w:rsidRDefault="00DD135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7A6C1250" w14:textId="688968F9" w:rsidR="005A768E" w:rsidRPr="00BE5913" w:rsidRDefault="005A768E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F07914F" w14:textId="77777777" w:rsidR="005A768E" w:rsidRPr="00BE5913" w:rsidRDefault="005A768E" w:rsidP="00C84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5A768E" w:rsidRPr="00BE5913" w14:paraId="25122DD3" w14:textId="77777777" w:rsidTr="005A768E">
        <w:trPr>
          <w:tblHeader/>
        </w:trPr>
        <w:tc>
          <w:tcPr>
            <w:tcW w:w="2430" w:type="dxa"/>
            <w:hideMark/>
          </w:tcPr>
          <w:p w14:paraId="121983F8" w14:textId="77777777" w:rsidR="005A768E" w:rsidRPr="00BE5913" w:rsidRDefault="005A768E" w:rsidP="00BE59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E591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7E8837A" w14:textId="77777777" w:rsidR="005A768E" w:rsidRPr="00BE5913" w:rsidRDefault="005A768E" w:rsidP="00BE59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4" w:type="dxa"/>
            <w:hideMark/>
          </w:tcPr>
          <w:p w14:paraId="2E08DCFA" w14:textId="77777777" w:rsidR="005A768E" w:rsidRPr="00BE5913" w:rsidRDefault="005A768E" w:rsidP="00BE59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E591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A768E" w:rsidRPr="00BE5913" w14:paraId="42AAECB1" w14:textId="77777777" w:rsidTr="005A768E">
        <w:tc>
          <w:tcPr>
            <w:tcW w:w="2430" w:type="dxa"/>
            <w:hideMark/>
          </w:tcPr>
          <w:p w14:paraId="1B0D2511" w14:textId="77777777" w:rsidR="005A768E" w:rsidRPr="00BE5913" w:rsidRDefault="005A768E" w:rsidP="00BE59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6253BFEF" w14:textId="77777777" w:rsidR="005A768E" w:rsidRPr="00BE5913" w:rsidRDefault="005A768E" w:rsidP="00BE59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424" w:type="dxa"/>
            <w:hideMark/>
          </w:tcPr>
          <w:p w14:paraId="41F72DF5" w14:textId="65B2C69B" w:rsidR="005A768E" w:rsidRPr="00BE5913" w:rsidRDefault="00440912" w:rsidP="00BE59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BE5913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Swap model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  <w:rtl/>
              </w:rPr>
              <w:t xml:space="preserve"> </w:t>
            </w:r>
            <w:r w:rsidRPr="00BE591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</w:t>
            </w:r>
            <w:r w:rsidR="005C7CEC" w:rsidRPr="00BE591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ปัจจุบันของประมาณการกระแสเงินสดในอนาคตโดยใช้เส้นอัตราผลตอบแทนสิ่งที่สังเกตได้</w:t>
            </w:r>
          </w:p>
        </w:tc>
      </w:tr>
    </w:tbl>
    <w:p w14:paraId="23B947B1" w14:textId="49F76829" w:rsidR="00647936" w:rsidRPr="00C8422A" w:rsidRDefault="00647936" w:rsidP="00C84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2D2A948F" w14:textId="4C383796" w:rsidR="005A768E" w:rsidRPr="00BE5913" w:rsidRDefault="005A768E" w:rsidP="00BE5913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  <w:lang w:val="en-US" w:bidi="th-TH"/>
        </w:rPr>
      </w:pPr>
      <w:r w:rsidRPr="00BE59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เครื่องมือทางการเงินที่ไม่ได้วัดมูลค่าด้วยมูลค่ายุติธรรม</w:t>
      </w:r>
      <w:r w:rsidRPr="00BE591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14:paraId="54F6A87B" w14:textId="77777777" w:rsidR="005A768E" w:rsidRPr="00C8422A" w:rsidRDefault="005A768E" w:rsidP="00C84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74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70"/>
        <w:gridCol w:w="4770"/>
      </w:tblGrid>
      <w:tr w:rsidR="005A768E" w:rsidRPr="00BE5913" w14:paraId="4CFB6B95" w14:textId="77777777" w:rsidTr="00FA23AC">
        <w:trPr>
          <w:tblHeader/>
        </w:trPr>
        <w:tc>
          <w:tcPr>
            <w:tcW w:w="2430" w:type="dxa"/>
            <w:vAlign w:val="bottom"/>
          </w:tcPr>
          <w:p w14:paraId="15AA4F8D" w14:textId="77777777" w:rsidR="005A768E" w:rsidRPr="00BE5913" w:rsidRDefault="005A768E" w:rsidP="00BE5913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41BA9808" w14:textId="77777777" w:rsidR="005A768E" w:rsidRPr="00BE5913" w:rsidRDefault="005A768E" w:rsidP="00BE5913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770" w:type="dxa"/>
            <w:vAlign w:val="bottom"/>
          </w:tcPr>
          <w:p w14:paraId="2E675382" w14:textId="77777777" w:rsidR="005A768E" w:rsidRPr="00BE5913" w:rsidRDefault="005A768E" w:rsidP="00BE59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A768E" w:rsidRPr="00BE5913" w14:paraId="18F65A66" w14:textId="77777777" w:rsidTr="00FA23AC">
        <w:tc>
          <w:tcPr>
            <w:tcW w:w="2430" w:type="dxa"/>
          </w:tcPr>
          <w:p w14:paraId="645B064C" w14:textId="1827EF9E" w:rsidR="005A768E" w:rsidRPr="00BE5913" w:rsidRDefault="005A768E" w:rsidP="00BE5913">
            <w:pPr>
              <w:pStyle w:val="block"/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เงินกู้ยืม</w:t>
            </w:r>
          </w:p>
        </w:tc>
        <w:tc>
          <w:tcPr>
            <w:tcW w:w="270" w:type="dxa"/>
          </w:tcPr>
          <w:p w14:paraId="130D8347" w14:textId="77777777" w:rsidR="005A768E" w:rsidRPr="00BE5913" w:rsidRDefault="005A768E" w:rsidP="00BE591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770" w:type="dxa"/>
          </w:tcPr>
          <w:p w14:paraId="08720354" w14:textId="77777777" w:rsidR="005A768E" w:rsidRPr="00BE5913" w:rsidRDefault="005A768E" w:rsidP="00BE59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3DF6CD54" w14:textId="2C71A729" w:rsidR="005A768E" w:rsidRPr="00C8422A" w:rsidRDefault="005A768E" w:rsidP="00C84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287E4C27" w14:textId="2A0C6EE6" w:rsidR="005A768E" w:rsidRPr="00BE5913" w:rsidRDefault="005A768E" w:rsidP="00BE5913">
      <w:pPr>
        <w:pStyle w:val="block"/>
        <w:spacing w:after="0" w:line="228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E5913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สินทรัพย์และหนี้สินทางการเงินอื่นของกลุ่มบริษัทจัดอยู่ในประเภทระยะสั้น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</w:t>
      </w:r>
    </w:p>
    <w:p w14:paraId="235320E2" w14:textId="77777777" w:rsidR="00C407B5" w:rsidRPr="00C8422A" w:rsidRDefault="00C407B5" w:rsidP="00C84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266E9B07" w14:textId="45A34321" w:rsidR="00020DB6" w:rsidRPr="00E732FF" w:rsidRDefault="007129B3" w:rsidP="00396688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right="29" w:hanging="990"/>
        <w:jc w:val="both"/>
        <w:rPr>
          <w:rFonts w:ascii="Angsana New" w:hAnsi="Angsana New"/>
          <w:i/>
          <w:iCs/>
          <w:sz w:val="30"/>
          <w:szCs w:val="30"/>
        </w:rPr>
      </w:pPr>
      <w:r w:rsidRPr="00E732FF">
        <w:rPr>
          <w:rFonts w:ascii="Angsana New" w:hAnsi="Angsana New" w:hint="cs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E732FF">
        <w:rPr>
          <w:rFonts w:ascii="Angsana New" w:hAnsi="Angsana New" w:hint="cs"/>
          <w:i/>
          <w:iCs/>
          <w:sz w:val="30"/>
          <w:szCs w:val="30"/>
        </w:rPr>
        <w:t xml:space="preserve">   </w:t>
      </w:r>
    </w:p>
    <w:p w14:paraId="74DE5875" w14:textId="49433360" w:rsidR="00020DB6" w:rsidRPr="00C8422A" w:rsidRDefault="00020DB6" w:rsidP="00C84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3216B82D" w14:textId="0172C6F4" w:rsidR="0030122E" w:rsidRPr="00BE5913" w:rsidRDefault="0030122E" w:rsidP="00396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630" w:hanging="9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BE5913">
        <w:rPr>
          <w:rFonts w:asciiTheme="majorBidi" w:hAnsiTheme="majorBidi" w:cstheme="majorBidi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3A5F9F65" w14:textId="77777777" w:rsidR="0030122E" w:rsidRPr="00C8422A" w:rsidRDefault="0030122E" w:rsidP="00C84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p w14:paraId="0A78EA76" w14:textId="77777777" w:rsidR="00F541BE" w:rsidRPr="00BE5913" w:rsidRDefault="00F541BE" w:rsidP="00396688">
      <w:pPr>
        <w:tabs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BE5913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CA0C90F" w14:textId="77777777" w:rsidR="0066689D" w:rsidRPr="00C8422A" w:rsidRDefault="0066689D" w:rsidP="00C84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p w14:paraId="6A4CAADF" w14:textId="04D06AF8" w:rsidR="007129B3" w:rsidRPr="00BE5913" w:rsidRDefault="007129B3" w:rsidP="00396688">
      <w:pPr>
        <w:tabs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</w:t>
      </w:r>
      <w:r w:rsidR="00BD6119" w:rsidRPr="00BE5913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BE5913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4B2CF2D" w14:textId="0C866359" w:rsidR="00F541BE" w:rsidRPr="00BE5913" w:rsidRDefault="00F541BE" w:rsidP="00396688">
      <w:pPr>
        <w:tabs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 w:hint="cs"/>
          <w:sz w:val="30"/>
          <w:szCs w:val="30"/>
          <w:cs/>
        </w:rPr>
        <w:lastRenderedPageBreak/>
        <w:t>คณะกรรมการตรวจสอบของกลุ่มบริษัทมีหน้าที่สอบทานระบบการบริหารความเสี่ยงให้เป็นไปอย่างรัดกุม เหมาะสม และมีประสิทธิภาพ เพื่อให้มั่นใจว่ามีระบบการควบคุมที่เหมาะสมและเพียงพอต่อความเสี่ยงด้าน</w:t>
      </w:r>
      <w:r w:rsidRPr="00BE5913">
        <w:rPr>
          <w:rFonts w:asciiTheme="majorBidi" w:hAnsiTheme="majorBidi" w:cstheme="majorBidi"/>
          <w:sz w:val="30"/>
          <w:szCs w:val="30"/>
          <w:cs/>
        </w:rPr>
        <w:br/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การทุจริตที่อาจเกิดขึ้น โดยกำกับดูแลให้สำนักตรวจสอบภายในทำการสอบทานและประเมินความเพียงพอและ</w:t>
      </w:r>
      <w:r w:rsidRPr="00BE5913">
        <w:rPr>
          <w:rFonts w:asciiTheme="majorBidi" w:hAnsiTheme="majorBidi" w:cstheme="majorBidi"/>
          <w:sz w:val="30"/>
          <w:szCs w:val="30"/>
          <w:cs/>
        </w:rPr>
        <w:br/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ความมีประสิทธิผลของการบริหารความเสี่ยงและการควบคุมภายในของบริษัทและบริษัทย่อย และรายงานผลที่ได้ต่อคณะกรรมการตรวจสอบ</w:t>
      </w:r>
    </w:p>
    <w:p w14:paraId="1A9E0036" w14:textId="77777777" w:rsidR="00666EC7" w:rsidRPr="00BE5913" w:rsidRDefault="00666EC7" w:rsidP="00BE5913">
      <w:pPr>
        <w:tabs>
          <w:tab w:val="clear" w:pos="454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26D1CD" w14:textId="712C570B" w:rsidR="00C47619" w:rsidRPr="00BE5913" w:rsidRDefault="000D07E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E5913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BE5913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11C2B" w:rsidRPr="00B11C2B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C47619" w:rsidRPr="00BE5913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ความเสี่ยงด้านเครดิต</w:t>
      </w:r>
    </w:p>
    <w:p w14:paraId="2172F462" w14:textId="5216287F" w:rsidR="00C47619" w:rsidRPr="00A925FF" w:rsidRDefault="00C47619" w:rsidP="00A925FF">
      <w:pPr>
        <w:tabs>
          <w:tab w:val="clear" w:pos="454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BB93EC8" w14:textId="7108A74B" w:rsidR="00C47619" w:rsidRPr="00BE5913" w:rsidRDefault="00C47619" w:rsidP="00BE5913">
      <w:pPr>
        <w:tabs>
          <w:tab w:val="clear" w:pos="454"/>
          <w:tab w:val="clear" w:pos="907"/>
          <w:tab w:val="left" w:pos="630"/>
          <w:tab w:val="left" w:pos="180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1B4266C4" w14:textId="77777777" w:rsidR="00647936" w:rsidRPr="00BE5913" w:rsidRDefault="00647936" w:rsidP="00A925FF">
      <w:pPr>
        <w:tabs>
          <w:tab w:val="clear" w:pos="454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71C6242" w14:textId="0124A2DB" w:rsidR="00C47619" w:rsidRPr="00BE5913" w:rsidRDefault="00B93F4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</w:rPr>
        <w:t>(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BE5913">
        <w:rPr>
          <w:rFonts w:asciiTheme="majorBidi" w:hAnsiTheme="majorBidi" w:cstheme="majorBidi"/>
          <w:sz w:val="30"/>
          <w:szCs w:val="30"/>
        </w:rPr>
        <w:t>.</w:t>
      </w:r>
      <w:r w:rsidR="00B11C2B" w:rsidRPr="00B11C2B">
        <w:rPr>
          <w:rFonts w:asciiTheme="majorBidi" w:hAnsiTheme="majorBidi" w:cstheme="majorBidi"/>
          <w:sz w:val="30"/>
          <w:szCs w:val="30"/>
        </w:rPr>
        <w:t>1</w:t>
      </w:r>
      <w:r w:rsidRPr="00BE5913">
        <w:rPr>
          <w:rFonts w:asciiTheme="majorBidi" w:hAnsiTheme="majorBidi" w:cstheme="majorBidi"/>
          <w:sz w:val="30"/>
          <w:szCs w:val="30"/>
        </w:rPr>
        <w:t>.</w:t>
      </w:r>
      <w:r w:rsidR="00B11C2B" w:rsidRPr="00B11C2B">
        <w:rPr>
          <w:rFonts w:asciiTheme="majorBidi" w:hAnsiTheme="majorBidi" w:cstheme="majorBidi"/>
          <w:sz w:val="30"/>
          <w:szCs w:val="30"/>
        </w:rPr>
        <w:t>1</w:t>
      </w:r>
      <w:r w:rsidRPr="00BE5913">
        <w:rPr>
          <w:rFonts w:asciiTheme="majorBidi" w:hAnsiTheme="majorBidi" w:cstheme="majorBidi"/>
          <w:sz w:val="30"/>
          <w:szCs w:val="30"/>
        </w:rPr>
        <w:t xml:space="preserve">) </w:t>
      </w:r>
      <w:r w:rsidR="00C47619" w:rsidRPr="00BE5913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  <w:r w:rsidRPr="00BE5913">
        <w:rPr>
          <w:rFonts w:asciiTheme="majorBidi" w:hAnsiTheme="majorBidi" w:hint="cs"/>
          <w:sz w:val="30"/>
          <w:szCs w:val="30"/>
          <w:cs/>
        </w:rPr>
        <w:t>และลูกหนี้หมุนเวียนอื่น</w:t>
      </w:r>
    </w:p>
    <w:p w14:paraId="2D7E21F3" w14:textId="77777777" w:rsidR="00C47619" w:rsidRPr="00A925FF" w:rsidRDefault="00C47619" w:rsidP="00A925FF">
      <w:pPr>
        <w:tabs>
          <w:tab w:val="clear" w:pos="454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6CD4CB59" w14:textId="1B3DF08C" w:rsidR="0014553C" w:rsidRPr="00BE5913" w:rsidRDefault="0014553C" w:rsidP="00BE5913">
      <w:pPr>
        <w:tabs>
          <w:tab w:val="clear" w:pos="454"/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E46EC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3A8A0F17" w14:textId="77777777" w:rsidR="0014553C" w:rsidRPr="00A925FF" w:rsidRDefault="0014553C" w:rsidP="00A925FF">
      <w:pPr>
        <w:tabs>
          <w:tab w:val="clear" w:pos="454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D71C5A3" w14:textId="77777777" w:rsidR="0014553C" w:rsidRPr="00BE5913" w:rsidRDefault="0014553C" w:rsidP="00BE5913">
      <w:pPr>
        <w:tabs>
          <w:tab w:val="clear" w:pos="454"/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E5913">
        <w:rPr>
          <w:rFonts w:asciiTheme="majorBidi" w:hAnsiTheme="majorBidi" w:cstheme="majorBidi" w:hint="cs"/>
          <w:sz w:val="30"/>
          <w:szCs w:val="30"/>
          <w:cs/>
        </w:rPr>
        <w:t>ผู้บริหารเป็นผู้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ให้บริการ กลุ่มบริษัทจะทบทวนอันดับความน่าเชื่อถือภายนอก</w:t>
      </w:r>
      <w:r w:rsidRPr="00BE5913">
        <w:rPr>
          <w:rFonts w:asciiTheme="majorBidi" w:hAnsiTheme="majorBidi" w:cstheme="majorBidi"/>
          <w:sz w:val="30"/>
          <w:szCs w:val="30"/>
        </w:rPr>
        <w:t xml:space="preserve"> (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ถ้ามี</w:t>
      </w:r>
      <w:r w:rsidRPr="00BE5913">
        <w:rPr>
          <w:rFonts w:asciiTheme="majorBidi" w:hAnsiTheme="majorBidi" w:cstheme="majorBidi"/>
          <w:sz w:val="30"/>
          <w:szCs w:val="30"/>
        </w:rPr>
        <w:t xml:space="preserve">)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 ยอดขายที่เกินกว่าวงเงินดังกล่าวต้องได้รับการอนุมัติจากผู้รับผิดชอบ</w:t>
      </w:r>
    </w:p>
    <w:p w14:paraId="70B7E7B6" w14:textId="77777777" w:rsidR="0014553C" w:rsidRPr="00BE5913" w:rsidRDefault="0014553C" w:rsidP="00A925FF">
      <w:pPr>
        <w:tabs>
          <w:tab w:val="clear" w:pos="454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9DF918" w14:textId="0A63C0EF" w:rsidR="0014553C" w:rsidRPr="00BE5913" w:rsidRDefault="00541CAF" w:rsidP="00BE5913">
      <w:pPr>
        <w:tabs>
          <w:tab w:val="clear" w:pos="454"/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 w:hint="cs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</w:t>
      </w:r>
      <w:r w:rsidR="005F6EA6" w:rsidRPr="00BE5913">
        <w:rPr>
          <w:rFonts w:asciiTheme="majorBidi" w:hAnsiTheme="majorBidi" w:cstheme="majorBidi" w:hint="cs"/>
          <w:sz w:val="30"/>
          <w:szCs w:val="30"/>
          <w:cs/>
        </w:rPr>
        <w:t xml:space="preserve">ที่ </w:t>
      </w:r>
      <w:r w:rsidR="00C070A0" w:rsidRPr="00C070A0">
        <w:rPr>
          <w:rFonts w:asciiTheme="majorBidi" w:hAnsiTheme="majorBidi" w:cstheme="majorBidi"/>
          <w:sz w:val="30"/>
          <w:szCs w:val="30"/>
        </w:rPr>
        <w:t>3</w:t>
      </w:r>
      <w:r w:rsidR="00B11C2B" w:rsidRPr="00B11C2B">
        <w:rPr>
          <w:rFonts w:asciiTheme="majorBidi" w:hAnsiTheme="majorBidi" w:cstheme="majorBidi"/>
          <w:sz w:val="30"/>
          <w:szCs w:val="30"/>
        </w:rPr>
        <w:t>0</w:t>
      </w:r>
      <w:r w:rsidR="005F6EA6"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="005F6EA6" w:rsidRPr="00BE5913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และมีการติดตามยอดคงค้างของลูกหนี้การค้าอย่างสม่ำเสมอ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กลุ่มบริษัทพิจารณาการด้อยค่าทุกวันสิ้นรอบระยะเวลารายงาน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53BFEBBD" w14:textId="77777777" w:rsidR="00C46AEC" w:rsidRPr="00BE5913" w:rsidRDefault="00C46AE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 w:rsidRPr="00BE5913">
        <w:rPr>
          <w:rFonts w:asciiTheme="majorBidi" w:hAnsiTheme="majorBidi"/>
          <w:sz w:val="30"/>
          <w:szCs w:val="30"/>
          <w:cs/>
        </w:rPr>
        <w:br w:type="page"/>
      </w:r>
    </w:p>
    <w:p w14:paraId="1769BE20" w14:textId="3241E621" w:rsidR="0014553C" w:rsidRPr="00BE5913" w:rsidRDefault="0014553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BE5913">
        <w:rPr>
          <w:rFonts w:asciiTheme="majorBidi" w:hAnsiTheme="majorBidi" w:hint="cs"/>
          <w:sz w:val="30"/>
          <w:szCs w:val="30"/>
          <w:cs/>
        </w:rPr>
        <w:lastRenderedPageBreak/>
        <w:t>ความเสี่ยงด้านเครดิตของ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ลูกหนี้การค้า ลูกหนี้อื่นกับกิจการที่เกี่ยวข้องกันและเงินให้กู้ยืมแก่กิจการที่เกี่ยวข้องกัน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ผู้บริหารได้พิจารณาปัจจัยต่าง</w:t>
      </w:r>
      <w:r w:rsidR="00E46EC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ๆ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ทั้งภายในและภายนอกที่อาจส่งผลกระทบต่อความเสี่ยงทางด้านเครดิตของกิจการที่เกี่ยวข้องกันแต่ละรายซึ่งผู้บริหารพิจารณาว่ากิจการที่เกี่ยวข้องกันและบริษัทย่อยมีความเสี่ยงด้านเครดิตต่ำ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นโยบายของกลุ่มบริษัทจะให้มีเงินให้กู้ยืมแก่กิจการที่เกี่ยวข้องกันเฉพาะบริษัท</w:t>
      </w:r>
      <w:r w:rsidRPr="00BE5913">
        <w:rPr>
          <w:rFonts w:asciiTheme="majorBidi" w:hAnsiTheme="majorBidi" w:hint="cs"/>
          <w:sz w:val="30"/>
          <w:szCs w:val="30"/>
          <w:cs/>
        </w:rPr>
        <w:t>ย่อยของบริษัทเท่านั้น</w:t>
      </w:r>
    </w:p>
    <w:p w14:paraId="4EAF9223" w14:textId="77777777" w:rsidR="0014553C" w:rsidRPr="00BE5913" w:rsidRDefault="0014553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4086319D" w14:textId="17196470" w:rsidR="0014553C" w:rsidRPr="00BE5913" w:rsidRDefault="0014553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9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ข้อมูลเกี่ยวกับลูกหนี้การค้า</w:t>
      </w:r>
      <w:r w:rsidR="0016663A" w:rsidRPr="00BE5913">
        <w:rPr>
          <w:rFonts w:ascii="Angsana New" w:hAnsi="Angsana New" w:hint="cs"/>
          <w:sz w:val="30"/>
          <w:szCs w:val="30"/>
          <w:cs/>
        </w:rPr>
        <w:t>และล</w:t>
      </w:r>
      <w:r w:rsidR="00C46AEC" w:rsidRPr="00BE5913">
        <w:rPr>
          <w:rFonts w:ascii="Angsana New" w:hAnsi="Angsana New" w:hint="cs"/>
          <w:sz w:val="30"/>
          <w:szCs w:val="30"/>
          <w:cs/>
        </w:rPr>
        <w:t>ู</w:t>
      </w:r>
      <w:r w:rsidR="0016663A" w:rsidRPr="00BE5913">
        <w:rPr>
          <w:rFonts w:ascii="Angsana New" w:hAnsi="Angsana New" w:hint="cs"/>
          <w:sz w:val="30"/>
          <w:szCs w:val="30"/>
          <w:cs/>
        </w:rPr>
        <w:t>กหนี้อื่น</w:t>
      </w:r>
      <w:r w:rsidRPr="00BE5913">
        <w:rPr>
          <w:rFonts w:ascii="Angsana New" w:hAnsi="Angsana New"/>
          <w:sz w:val="30"/>
          <w:szCs w:val="30"/>
          <w:cs/>
        </w:rPr>
        <w:t xml:space="preserve">เปิดเผยในหมายเหตุข้อ </w:t>
      </w:r>
      <w:r w:rsidR="005A1329">
        <w:rPr>
          <w:rFonts w:asciiTheme="majorBidi" w:hAnsiTheme="majorBidi" w:cstheme="majorBidi"/>
          <w:sz w:val="30"/>
          <w:szCs w:val="30"/>
        </w:rPr>
        <w:t>6</w:t>
      </w:r>
    </w:p>
    <w:p w14:paraId="1678199A" w14:textId="4D2B28A5" w:rsidR="00E13C46" w:rsidRPr="00BE5913" w:rsidRDefault="00E13C4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  <w:cs/>
        </w:rPr>
      </w:pPr>
    </w:p>
    <w:p w14:paraId="1F7737CB" w14:textId="41FF289B" w:rsidR="00B93F44" w:rsidRPr="00BE5913" w:rsidRDefault="00B93F44" w:rsidP="00BE5913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</w:rPr>
        <w:t>(</w:t>
      </w:r>
      <w:r w:rsidRPr="00BE5913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BE5913">
        <w:rPr>
          <w:rFonts w:asciiTheme="majorBidi" w:hAnsiTheme="majorBidi" w:cstheme="majorBidi"/>
          <w:sz w:val="30"/>
          <w:szCs w:val="30"/>
        </w:rPr>
        <w:t>.</w:t>
      </w:r>
      <w:r w:rsidR="00B11C2B" w:rsidRPr="00B11C2B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BE5913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C070A0" w:rsidRPr="00C070A0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BE5913">
        <w:rPr>
          <w:rFonts w:asciiTheme="majorBidi" w:hAnsiTheme="majorBidi" w:cstheme="majorBidi"/>
          <w:sz w:val="30"/>
          <w:szCs w:val="30"/>
        </w:rPr>
        <w:t>)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  <w:r w:rsidR="00A6296B">
        <w:rPr>
          <w:rFonts w:asciiTheme="majorBidi" w:hAnsiTheme="majorBidi" w:cstheme="majorBidi" w:hint="cs"/>
          <w:sz w:val="30"/>
          <w:szCs w:val="30"/>
          <w:cs/>
          <w:lang w:bidi="th-TH"/>
        </w:rPr>
        <w:t>และอนุพันธ์</w:t>
      </w:r>
      <w:r w:rsidRPr="00BE591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14:paraId="3BA41CC5" w14:textId="77777777" w:rsidR="00B93F44" w:rsidRPr="00BE5913" w:rsidRDefault="00B93F44" w:rsidP="00BE5913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</w:rPr>
        <w:tab/>
      </w:r>
    </w:p>
    <w:p w14:paraId="238E4905" w14:textId="27BF5773" w:rsidR="00137E51" w:rsidRPr="00BE5913" w:rsidRDefault="007C792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BE5913">
        <w:rPr>
          <w:rFonts w:asciiTheme="majorBidi" w:hAnsiTheme="majorBidi"/>
          <w:sz w:val="30"/>
          <w:szCs w:val="30"/>
          <w:cs/>
        </w:rPr>
        <w:t>ความเสี่ยงด้านเครดิตของ</w:t>
      </w:r>
      <w:r w:rsidRPr="00BE5913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BE5913">
        <w:rPr>
          <w:rFonts w:asciiTheme="majorBidi" w:hAnsiTheme="majorBidi"/>
          <w:sz w:val="30"/>
          <w:szCs w:val="30"/>
          <w:cs/>
        </w:rPr>
        <w:t>ที่เกิดจากเงินสดและรายการเทียบเท่าเงินสด</w:t>
      </w:r>
      <w:r w:rsidR="00A738A7">
        <w:rPr>
          <w:rFonts w:asciiTheme="majorBidi" w:hAnsiTheme="majorBidi" w:cstheme="majorBidi" w:hint="cs"/>
          <w:sz w:val="30"/>
          <w:szCs w:val="30"/>
          <w:cs/>
        </w:rPr>
        <w:t>และอนุพันธ์</w:t>
      </w:r>
      <w:r w:rsidRPr="00BE5913">
        <w:rPr>
          <w:rFonts w:asciiTheme="majorBidi" w:hAnsiTheme="majorBidi"/>
          <w:sz w:val="30"/>
          <w:szCs w:val="30"/>
        </w:rPr>
        <w:t xml:space="preserve"> </w:t>
      </w:r>
      <w:r w:rsidRPr="00BE5913">
        <w:rPr>
          <w:rFonts w:asciiTheme="majorBidi" w:hAnsiTheme="majorBidi"/>
          <w:sz w:val="30"/>
          <w:szCs w:val="30"/>
          <w:cs/>
        </w:rPr>
        <w:t>ถูกจำกัดเนื่องจากคู่สัญญาเป็นธนาคารและสถาบันการเงิน ซึ่ง</w:t>
      </w:r>
      <w:r w:rsidRPr="00BE5913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BE5913">
        <w:rPr>
          <w:rFonts w:asciiTheme="majorBidi" w:hAnsi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0CE7460E" w14:textId="0FD6B1A7" w:rsidR="00B93F44" w:rsidRPr="00BE5913" w:rsidRDefault="00B93F44" w:rsidP="00BE5913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E1E0B1F" w14:textId="61000140" w:rsidR="00881D6D" w:rsidRPr="00BE5913" w:rsidRDefault="007C792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E5913">
        <w:rPr>
          <w:rFonts w:asciiTheme="majorBidi" w:hAnsiTheme="majorBidi"/>
          <w:i/>
          <w:iCs/>
          <w:sz w:val="30"/>
          <w:szCs w:val="30"/>
        </w:rPr>
        <w:tab/>
      </w:r>
      <w:r w:rsidR="00F527D2" w:rsidRPr="00BE5913">
        <w:rPr>
          <w:rFonts w:asciiTheme="majorBidi" w:hAnsiTheme="majorBidi"/>
          <w:i/>
          <w:iCs/>
          <w:sz w:val="30"/>
          <w:szCs w:val="30"/>
        </w:rPr>
        <w:t>(</w:t>
      </w:r>
      <w:r w:rsidR="00F527D2" w:rsidRPr="00BE5913">
        <w:rPr>
          <w:rFonts w:asciiTheme="majorBidi" w:hAnsiTheme="majorBidi" w:hint="cs"/>
          <w:i/>
          <w:iCs/>
          <w:sz w:val="30"/>
          <w:szCs w:val="30"/>
          <w:cs/>
        </w:rPr>
        <w:t>ข</w:t>
      </w:r>
      <w:r w:rsidR="00F527D2" w:rsidRPr="00BE5913">
        <w:rPr>
          <w:rFonts w:asciiTheme="majorBidi" w:hAnsiTheme="majorBidi"/>
          <w:i/>
          <w:iCs/>
          <w:sz w:val="30"/>
          <w:szCs w:val="30"/>
        </w:rPr>
        <w:t>.</w:t>
      </w:r>
      <w:r w:rsidR="00C070A0" w:rsidRPr="00C070A0">
        <w:rPr>
          <w:rFonts w:asciiTheme="majorBidi" w:hAnsiTheme="majorBidi"/>
          <w:i/>
          <w:iCs/>
          <w:sz w:val="30"/>
          <w:szCs w:val="30"/>
        </w:rPr>
        <w:t>2</w:t>
      </w:r>
      <w:r w:rsidR="00F527D2" w:rsidRPr="00BE5913">
        <w:rPr>
          <w:rFonts w:asciiTheme="majorBidi" w:hAnsiTheme="majorBidi"/>
          <w:i/>
          <w:iCs/>
          <w:sz w:val="30"/>
          <w:szCs w:val="30"/>
        </w:rPr>
        <w:t xml:space="preserve">) </w:t>
      </w:r>
      <w:r w:rsidR="00881D6D" w:rsidRPr="00BE5913">
        <w:rPr>
          <w:rFonts w:asciiTheme="majorBidi" w:hAnsiTheme="majorBidi" w:hint="cs"/>
          <w:i/>
          <w:iCs/>
          <w:sz w:val="30"/>
          <w:szCs w:val="30"/>
          <w:cs/>
        </w:rPr>
        <w:t>ความเสี่ยงด้านสภาพคล่อง</w:t>
      </w:r>
    </w:p>
    <w:p w14:paraId="7FE03D54" w14:textId="589DC1E4" w:rsidR="00881D6D" w:rsidRPr="00BE5913" w:rsidRDefault="00881D6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372423C4" w14:textId="3FAEF221" w:rsidR="00881D6D" w:rsidRPr="00BE5913" w:rsidRDefault="00881D6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BE5913">
        <w:rPr>
          <w:rFonts w:asciiTheme="majorBidi" w:hAnsiTheme="majorBidi" w:hint="cs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BE5913">
        <w:rPr>
          <w:rFonts w:asciiTheme="majorBidi" w:hAnsi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sz w:val="30"/>
          <w:szCs w:val="30"/>
          <w:cs/>
        </w:rPr>
        <w:t>และลดผลกระทบจากความผันผวนในกระแสเงินสด</w:t>
      </w:r>
    </w:p>
    <w:p w14:paraId="358BB7A0" w14:textId="77777777" w:rsidR="004919D6" w:rsidRPr="00BE5913" w:rsidRDefault="004919D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53348D4F" w14:textId="7FD6E337" w:rsidR="00BE0925" w:rsidRPr="00BE5913" w:rsidRDefault="0086608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BE5913">
        <w:rPr>
          <w:rFonts w:asciiTheme="majorBidi" w:hAnsi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BE5913">
        <w:rPr>
          <w:rFonts w:asciiTheme="majorBidi" w:hAnsi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sz w:val="30"/>
          <w:szCs w:val="30"/>
          <w:cs/>
        </w:rPr>
        <w:t>ณ</w:t>
      </w:r>
      <w:r w:rsidRPr="00BE5913">
        <w:rPr>
          <w:rFonts w:asciiTheme="majorBidi" w:hAnsi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BE5913">
        <w:rPr>
          <w:rFonts w:asciiTheme="majorBidi" w:hAnsi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sz w:val="30"/>
          <w:szCs w:val="30"/>
          <w:cs/>
        </w:rPr>
        <w:t>โดยแสดงจำนวนขั้นต้นซึ่งไม่ได้คิดลด</w:t>
      </w:r>
      <w:r w:rsidRPr="00BE5913">
        <w:rPr>
          <w:rFonts w:asciiTheme="majorBidi" w:hAnsi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14:paraId="71D7BE8C" w14:textId="304BC452" w:rsidR="009B4515" w:rsidRPr="00BE5913" w:rsidRDefault="009B451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071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2430"/>
        <w:gridCol w:w="1170"/>
        <w:gridCol w:w="270"/>
        <w:gridCol w:w="1170"/>
        <w:gridCol w:w="270"/>
        <w:gridCol w:w="1170"/>
        <w:gridCol w:w="270"/>
        <w:gridCol w:w="1152"/>
        <w:gridCol w:w="270"/>
        <w:gridCol w:w="1098"/>
        <w:gridCol w:w="270"/>
        <w:gridCol w:w="1170"/>
      </w:tblGrid>
      <w:tr w:rsidR="00881D6D" w:rsidRPr="00BE5913" w14:paraId="2DB88988" w14:textId="77777777" w:rsidTr="0062058F">
        <w:trPr>
          <w:tblHeader/>
        </w:trPr>
        <w:tc>
          <w:tcPr>
            <w:tcW w:w="2430" w:type="dxa"/>
            <w:vAlign w:val="bottom"/>
          </w:tcPr>
          <w:p w14:paraId="5E5A7D8E" w14:textId="77777777" w:rsidR="00881D6D" w:rsidRPr="00BE5913" w:rsidRDefault="00881D6D" w:rsidP="00BE5913">
            <w:pPr>
              <w:spacing w:line="233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280" w:type="dxa"/>
            <w:gridSpan w:val="11"/>
            <w:hideMark/>
          </w:tcPr>
          <w:p w14:paraId="508F8A46" w14:textId="5B0F264A" w:rsidR="00881D6D" w:rsidRPr="00BE5913" w:rsidRDefault="00740CE7" w:rsidP="00BE5913">
            <w:pPr>
              <w:spacing w:line="233" w:lineRule="auto"/>
              <w:ind w:left="73" w:right="-24" w:hanging="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C0F46" w:rsidRPr="00BE5913" w14:paraId="5747FF87" w14:textId="77777777" w:rsidTr="0062058F">
        <w:trPr>
          <w:tblHeader/>
        </w:trPr>
        <w:tc>
          <w:tcPr>
            <w:tcW w:w="2430" w:type="dxa"/>
            <w:vAlign w:val="bottom"/>
          </w:tcPr>
          <w:p w14:paraId="1B80E1AD" w14:textId="77777777" w:rsidR="00BC0F46" w:rsidRPr="00BE5913" w:rsidRDefault="00BC0F46" w:rsidP="00BE5913">
            <w:pPr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A5E7753" w14:textId="37E2F18F" w:rsidR="00BC0F46" w:rsidRPr="00BE5913" w:rsidRDefault="00BC0F46" w:rsidP="00BE5913">
            <w:pPr>
              <w:tabs>
                <w:tab w:val="clear" w:pos="907"/>
                <w:tab w:val="left" w:pos="520"/>
              </w:tabs>
              <w:spacing w:line="233" w:lineRule="auto"/>
              <w:ind w:left="73" w:right="-200" w:hanging="2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5147DF2" w14:textId="77777777" w:rsidR="00BC0F46" w:rsidRPr="00BE5913" w:rsidRDefault="00BC0F46" w:rsidP="00BE5913">
            <w:pPr>
              <w:spacing w:line="233" w:lineRule="auto"/>
              <w:ind w:left="73" w:right="-24" w:hanging="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9"/>
          </w:tcPr>
          <w:p w14:paraId="56CED180" w14:textId="77777777" w:rsidR="00BC0F46" w:rsidRPr="00BE5913" w:rsidRDefault="00BC0F46" w:rsidP="00BE5913">
            <w:pPr>
              <w:spacing w:line="233" w:lineRule="auto"/>
              <w:ind w:left="73" w:right="-24" w:hanging="7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0A0EB7" w:rsidRPr="00BE5913" w14:paraId="2D3CC40B" w14:textId="77777777" w:rsidTr="0062058F">
        <w:trPr>
          <w:tblHeader/>
        </w:trPr>
        <w:tc>
          <w:tcPr>
            <w:tcW w:w="2430" w:type="dxa"/>
            <w:vAlign w:val="bottom"/>
            <w:hideMark/>
          </w:tcPr>
          <w:p w14:paraId="0022CAB1" w14:textId="3B2E7D7C" w:rsidR="00FE5CE6" w:rsidRPr="00BE5913" w:rsidRDefault="00FE5CE6" w:rsidP="00BE5913">
            <w:pPr>
              <w:spacing w:line="233" w:lineRule="auto"/>
              <w:ind w:left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bookmarkStart w:id="27" w:name="_Hlk49728440"/>
            <w:r w:rsidR="00C070A0" w:rsidRPr="00C070A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B11C2B" w:rsidRPr="00B11C2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E59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bookmarkEnd w:id="27"/>
          </w:p>
        </w:tc>
        <w:tc>
          <w:tcPr>
            <w:tcW w:w="1170" w:type="dxa"/>
          </w:tcPr>
          <w:p w14:paraId="34AA8F3D" w14:textId="77777777" w:rsidR="00FE5CE6" w:rsidRPr="00BE5913" w:rsidRDefault="00FE5CE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1C6AA50" w14:textId="5590F241" w:rsidR="00FE5CE6" w:rsidRPr="00BE5913" w:rsidRDefault="00FE5CE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D8099E0" w14:textId="77777777" w:rsidR="00FE5CE6" w:rsidRPr="00BE5913" w:rsidRDefault="00FE5CE6" w:rsidP="00BE5913">
            <w:pPr>
              <w:spacing w:line="233" w:lineRule="auto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599C144B" w14:textId="5E465E70" w:rsidR="00FE5CE6" w:rsidRPr="00BE5913" w:rsidRDefault="00FE5CE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11C2B" w:rsidRPr="00B11C2B">
              <w:rPr>
                <w:rFonts w:ascii="Angsana New" w:hAnsi="Angsana New"/>
                <w:sz w:val="28"/>
                <w:szCs w:val="28"/>
              </w:rPr>
              <w:t>1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53C36CFE" w14:textId="77777777" w:rsidR="00FE5CE6" w:rsidRPr="00BE5913" w:rsidRDefault="00FE5CE6" w:rsidP="00BE5913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spacing w:line="233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B392DC2" w14:textId="314D87EC" w:rsidR="00FE5CE6" w:rsidRPr="00BE5913" w:rsidRDefault="00FE5CE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11C2B" w:rsidRPr="00B11C2B">
              <w:rPr>
                <w:rFonts w:ascii="Angsana New" w:hAnsi="Angsana New"/>
                <w:sz w:val="28"/>
                <w:szCs w:val="28"/>
              </w:rPr>
              <w:t>1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แต่ไม่เกิน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sz w:val="28"/>
                <w:szCs w:val="28"/>
              </w:rPr>
              <w:t>2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B9D2B04" w14:textId="77777777" w:rsidR="00FE5CE6" w:rsidRPr="00BE5913" w:rsidRDefault="00FE5CE6" w:rsidP="00BE5913">
            <w:pPr>
              <w:spacing w:line="233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4788137E" w14:textId="4F189BED" w:rsidR="00FE5CE6" w:rsidRPr="00BE5913" w:rsidRDefault="00FE5CE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sz w:val="28"/>
                <w:szCs w:val="28"/>
              </w:rPr>
              <w:t>2</w:t>
            </w:r>
            <w:r w:rsidRPr="00BE591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แต่ไม่เกิน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sz w:val="28"/>
                <w:szCs w:val="28"/>
              </w:rPr>
              <w:t>5</w:t>
            </w:r>
            <w:r w:rsidRPr="00BE591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A6096D9" w14:textId="77777777" w:rsidR="00FE5CE6" w:rsidRPr="00BE5913" w:rsidRDefault="00FE5CE6" w:rsidP="00BE5913">
            <w:pPr>
              <w:tabs>
                <w:tab w:val="clear" w:pos="907"/>
                <w:tab w:val="left" w:pos="775"/>
              </w:tabs>
              <w:spacing w:line="233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687E702" w14:textId="77777777" w:rsidR="00FE5CE6" w:rsidRPr="00BE5913" w:rsidRDefault="00FE5CE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6B6324F" w14:textId="132ED40D" w:rsidR="00FE5CE6" w:rsidRPr="00BE5913" w:rsidRDefault="00FE5CE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="00C070A0" w:rsidRPr="00C070A0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BE591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26B4E0D6" w14:textId="77777777" w:rsidR="00FE5CE6" w:rsidRPr="00BE5913" w:rsidRDefault="00FE5CE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42226F2" w14:textId="77777777" w:rsidR="00FE5CE6" w:rsidRPr="00BE5913" w:rsidRDefault="00FE5CE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FE5CE6" w:rsidRPr="00BE5913" w14:paraId="58A192E7" w14:textId="77777777" w:rsidTr="0062058F">
        <w:trPr>
          <w:tblHeader/>
        </w:trPr>
        <w:tc>
          <w:tcPr>
            <w:tcW w:w="2430" w:type="dxa"/>
            <w:vAlign w:val="bottom"/>
          </w:tcPr>
          <w:p w14:paraId="0F39A155" w14:textId="77777777" w:rsidR="00FE5CE6" w:rsidRPr="00BE5913" w:rsidRDefault="00FE5CE6" w:rsidP="00BE5913">
            <w:pPr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80" w:type="dxa"/>
            <w:gridSpan w:val="11"/>
            <w:hideMark/>
          </w:tcPr>
          <w:p w14:paraId="30EEEA5C" w14:textId="77777777" w:rsidR="00FE5CE6" w:rsidRPr="00BE5913" w:rsidRDefault="00FE5CE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1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D7511" w:rsidRPr="00BE5913" w14:paraId="17A32960" w14:textId="77777777" w:rsidTr="0062058F">
        <w:tc>
          <w:tcPr>
            <w:tcW w:w="2430" w:type="dxa"/>
            <w:vAlign w:val="bottom"/>
          </w:tcPr>
          <w:p w14:paraId="0CA83A96" w14:textId="71843719" w:rsidR="000D7511" w:rsidRPr="00BE5913" w:rsidRDefault="00C070A0" w:rsidP="00BE5913">
            <w:pPr>
              <w:spacing w:line="233" w:lineRule="auto"/>
              <w:ind w:firstLine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070A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C070A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8280" w:type="dxa"/>
            <w:gridSpan w:val="11"/>
          </w:tcPr>
          <w:p w14:paraId="2CDC39D3" w14:textId="77777777" w:rsidR="000D7511" w:rsidRPr="00BE5913" w:rsidRDefault="000D75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0D7511" w:rsidRPr="00BE5913" w14:paraId="2EE7C85B" w14:textId="77777777" w:rsidTr="0062058F">
        <w:tc>
          <w:tcPr>
            <w:tcW w:w="2430" w:type="dxa"/>
            <w:hideMark/>
          </w:tcPr>
          <w:p w14:paraId="6976F38E" w14:textId="77777777" w:rsidR="000D7511" w:rsidRPr="00BE5913" w:rsidRDefault="000D7511" w:rsidP="00BE5913">
            <w:pPr>
              <w:spacing w:line="233" w:lineRule="auto"/>
              <w:ind w:left="250" w:right="-24" w:hanging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170" w:type="dxa"/>
          </w:tcPr>
          <w:p w14:paraId="795C53E8" w14:textId="77777777" w:rsidR="000D7511" w:rsidRPr="00BE5913" w:rsidRDefault="000D7511" w:rsidP="00BE5913">
            <w:pPr>
              <w:tabs>
                <w:tab w:val="clear" w:pos="680"/>
                <w:tab w:val="decimal" w:pos="780"/>
                <w:tab w:val="left" w:pos="855"/>
              </w:tabs>
              <w:spacing w:line="233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0BDF45" w14:textId="77777777" w:rsidR="000D7511" w:rsidRPr="00BE5913" w:rsidRDefault="000D7511" w:rsidP="00BE5913">
            <w:pPr>
              <w:tabs>
                <w:tab w:val="decimal" w:pos="708"/>
              </w:tabs>
              <w:spacing w:line="233" w:lineRule="auto"/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813ACC" w14:textId="77777777" w:rsidR="000D7511" w:rsidRPr="00BE5913" w:rsidRDefault="000D7511" w:rsidP="00BE5913">
            <w:pPr>
              <w:tabs>
                <w:tab w:val="decimal" w:pos="708"/>
              </w:tabs>
              <w:spacing w:line="233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B9910F" w14:textId="77777777" w:rsidR="000D7511" w:rsidRPr="00BE5913" w:rsidRDefault="000D7511" w:rsidP="00BE5913">
            <w:pPr>
              <w:tabs>
                <w:tab w:val="decimal" w:pos="708"/>
              </w:tabs>
              <w:spacing w:line="233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FEA41E" w14:textId="77777777" w:rsidR="000D7511" w:rsidRPr="00BE5913" w:rsidRDefault="000D7511" w:rsidP="00BE5913">
            <w:pPr>
              <w:tabs>
                <w:tab w:val="decimal" w:pos="708"/>
              </w:tabs>
              <w:spacing w:line="233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EB1187" w14:textId="77777777" w:rsidR="000D7511" w:rsidRPr="00BE5913" w:rsidRDefault="000D7511" w:rsidP="00BE5913">
            <w:pPr>
              <w:tabs>
                <w:tab w:val="decimal" w:pos="708"/>
              </w:tabs>
              <w:spacing w:line="233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650C40FB" w14:textId="77777777" w:rsidR="000D7511" w:rsidRPr="00BE5913" w:rsidRDefault="000D7511" w:rsidP="00BE5913">
            <w:pPr>
              <w:tabs>
                <w:tab w:val="decimal" w:pos="708"/>
              </w:tabs>
              <w:spacing w:line="233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25CE54" w14:textId="77777777" w:rsidR="000D7511" w:rsidRPr="00BE5913" w:rsidRDefault="000D7511" w:rsidP="00BE5913">
            <w:pPr>
              <w:tabs>
                <w:tab w:val="decimal" w:pos="708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F692AA2" w14:textId="77777777" w:rsidR="000D7511" w:rsidRPr="00BE5913" w:rsidRDefault="000D7511" w:rsidP="00BE5913">
            <w:pPr>
              <w:tabs>
                <w:tab w:val="decimal" w:pos="708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955295" w14:textId="77777777" w:rsidR="000D7511" w:rsidRPr="00BE5913" w:rsidRDefault="000D7511" w:rsidP="00BE5913">
            <w:pPr>
              <w:tabs>
                <w:tab w:val="decimal" w:pos="708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8DEDC8" w14:textId="77777777" w:rsidR="000D7511" w:rsidRPr="00BE5913" w:rsidRDefault="000D7511" w:rsidP="00BE5913">
            <w:pPr>
              <w:tabs>
                <w:tab w:val="decimal" w:pos="708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1BE1" w:rsidRPr="00BE5913" w14:paraId="49C66907" w14:textId="77777777" w:rsidTr="0062058F">
        <w:tc>
          <w:tcPr>
            <w:tcW w:w="2430" w:type="dxa"/>
            <w:hideMark/>
          </w:tcPr>
          <w:p w14:paraId="0CFE1577" w14:textId="77777777" w:rsidR="00191BE1" w:rsidRPr="00BE5913" w:rsidRDefault="00191BE1" w:rsidP="00BE5913">
            <w:pPr>
              <w:spacing w:line="233" w:lineRule="auto"/>
              <w:ind w:left="250" w:right="-24" w:hanging="90"/>
              <w:rPr>
                <w:rFonts w:ascii="Angsana New" w:hAnsi="Angsana New" w:cs="Cordia New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BE5913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170" w:type="dxa"/>
            <w:vAlign w:val="bottom"/>
          </w:tcPr>
          <w:p w14:paraId="738E1DFB" w14:textId="18BACF51" w:rsidR="00191BE1" w:rsidRPr="007832DA" w:rsidRDefault="00C070A0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832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A97B69" w:rsidRPr="007832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832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393</w:t>
            </w:r>
            <w:r w:rsidR="00A97B69" w:rsidRPr="007832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D84B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658</w:t>
            </w:r>
          </w:p>
        </w:tc>
        <w:tc>
          <w:tcPr>
            <w:tcW w:w="270" w:type="dxa"/>
            <w:vAlign w:val="bottom"/>
          </w:tcPr>
          <w:p w14:paraId="2E211A53" w14:textId="77777777" w:rsidR="00191BE1" w:rsidRPr="007832DA" w:rsidRDefault="00191BE1" w:rsidP="00BE5913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FCCEEF3" w14:textId="42700106" w:rsidR="00191BE1" w:rsidRPr="007832DA" w:rsidRDefault="00C01C4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832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3,393,</w:t>
            </w:r>
            <w:r w:rsidR="00D84B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658</w:t>
            </w:r>
          </w:p>
        </w:tc>
        <w:tc>
          <w:tcPr>
            <w:tcW w:w="270" w:type="dxa"/>
            <w:vAlign w:val="bottom"/>
          </w:tcPr>
          <w:p w14:paraId="33F7B6AC" w14:textId="77777777" w:rsidR="00191BE1" w:rsidRPr="007832DA" w:rsidRDefault="00191BE1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978CD76" w14:textId="29D53720" w:rsidR="00191BE1" w:rsidRPr="007832DA" w:rsidRDefault="006D616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832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6EE4DD" w14:textId="77777777" w:rsidR="00191BE1" w:rsidRPr="007832DA" w:rsidRDefault="00191BE1" w:rsidP="00BE5913">
            <w:pPr>
              <w:tabs>
                <w:tab w:val="decimal" w:pos="706"/>
              </w:tabs>
              <w:spacing w:line="233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02654516" w14:textId="73B08842" w:rsidR="00191BE1" w:rsidRPr="007832DA" w:rsidRDefault="006D616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4"/>
              </w:tabs>
              <w:spacing w:line="233" w:lineRule="auto"/>
              <w:ind w:left="-1365" w:right="23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832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2180E13" w14:textId="77777777" w:rsidR="00191BE1" w:rsidRPr="007832DA" w:rsidRDefault="00191BE1" w:rsidP="00BE5913">
            <w:pPr>
              <w:tabs>
                <w:tab w:val="decimal" w:pos="820"/>
              </w:tabs>
              <w:spacing w:line="233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79CED98" w14:textId="566850AC" w:rsidR="00191BE1" w:rsidRPr="007832DA" w:rsidRDefault="006D616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365" w:right="250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832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A5391E5" w14:textId="77777777" w:rsidR="00191BE1" w:rsidRPr="007832DA" w:rsidRDefault="00191BE1" w:rsidP="00BE5913">
            <w:pPr>
              <w:tabs>
                <w:tab w:val="decimal" w:pos="820"/>
              </w:tabs>
              <w:spacing w:line="233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B20067" w14:textId="6104ADA1" w:rsidR="00191BE1" w:rsidRPr="00660C8C" w:rsidRDefault="007832DA" w:rsidP="00660C8C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0C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3,393,</w:t>
            </w:r>
            <w:r w:rsidR="00FB0020" w:rsidRPr="00660C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658</w:t>
            </w:r>
          </w:p>
        </w:tc>
      </w:tr>
      <w:tr w:rsidR="00191BE1" w:rsidRPr="00BE5913" w14:paraId="12DDCD17" w14:textId="77777777" w:rsidTr="0062058F">
        <w:tc>
          <w:tcPr>
            <w:tcW w:w="2430" w:type="dxa"/>
            <w:hideMark/>
          </w:tcPr>
          <w:p w14:paraId="5BB803D0" w14:textId="77777777" w:rsidR="00191BE1" w:rsidRPr="00BE5913" w:rsidRDefault="00191BE1" w:rsidP="00BE5913">
            <w:pPr>
              <w:spacing w:line="233" w:lineRule="auto"/>
              <w:ind w:left="160" w:right="-24"/>
              <w:rPr>
                <w:rFonts w:ascii="Angsana New" w:hAnsi="Angsana New"/>
                <w:sz w:val="28"/>
                <w:szCs w:val="28"/>
                <w:cs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3D772D56" w14:textId="25978460" w:rsidR="00191BE1" w:rsidRPr="007832DA" w:rsidRDefault="00C070A0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832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</w:t>
            </w:r>
            <w:r w:rsidR="006E02E6" w:rsidRPr="007832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832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476</w:t>
            </w:r>
            <w:r w:rsidR="006E02E6" w:rsidRPr="007832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832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446</w:t>
            </w:r>
          </w:p>
        </w:tc>
        <w:tc>
          <w:tcPr>
            <w:tcW w:w="270" w:type="dxa"/>
            <w:vAlign w:val="center"/>
          </w:tcPr>
          <w:p w14:paraId="20130FDD" w14:textId="77777777" w:rsidR="00191BE1" w:rsidRPr="007832DA" w:rsidRDefault="00191BE1" w:rsidP="00BE5913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654600A" w14:textId="64BC909D" w:rsidR="00191BE1" w:rsidRPr="007832DA" w:rsidRDefault="00D84BBA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43,321,672</w:t>
            </w:r>
          </w:p>
        </w:tc>
        <w:tc>
          <w:tcPr>
            <w:tcW w:w="270" w:type="dxa"/>
          </w:tcPr>
          <w:p w14:paraId="3DF50F70" w14:textId="77777777" w:rsidR="00191BE1" w:rsidRPr="007832DA" w:rsidRDefault="00191BE1" w:rsidP="00BE5913">
            <w:pPr>
              <w:tabs>
                <w:tab w:val="decimal" w:pos="706"/>
              </w:tabs>
              <w:spacing w:line="233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5E112D" w14:textId="0AA00C0D" w:rsidR="00191BE1" w:rsidRPr="007832DA" w:rsidRDefault="00D84BBA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10,429</w:t>
            </w:r>
            <w:r w:rsidR="00FB00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,738</w:t>
            </w:r>
          </w:p>
        </w:tc>
        <w:tc>
          <w:tcPr>
            <w:tcW w:w="270" w:type="dxa"/>
          </w:tcPr>
          <w:p w14:paraId="1CC5F538" w14:textId="77777777" w:rsidR="00191BE1" w:rsidRPr="007832DA" w:rsidRDefault="00191BE1" w:rsidP="00BE5913">
            <w:pPr>
              <w:tabs>
                <w:tab w:val="decimal" w:pos="706"/>
              </w:tabs>
              <w:spacing w:line="233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715D2135" w14:textId="6DD77B62" w:rsidR="00191BE1" w:rsidRPr="007832DA" w:rsidRDefault="00FB0020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35,679,333</w:t>
            </w:r>
          </w:p>
        </w:tc>
        <w:tc>
          <w:tcPr>
            <w:tcW w:w="270" w:type="dxa"/>
          </w:tcPr>
          <w:p w14:paraId="1CCFF37B" w14:textId="77777777" w:rsidR="00191BE1" w:rsidRPr="007832DA" w:rsidRDefault="00191BE1" w:rsidP="00BE5913">
            <w:pPr>
              <w:tabs>
                <w:tab w:val="decimal" w:pos="820"/>
              </w:tabs>
              <w:spacing w:line="233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0BC67A8" w14:textId="4E8AEC1C" w:rsidR="009B7F27" w:rsidRPr="007832DA" w:rsidRDefault="006E02E6" w:rsidP="009B7F27">
            <w:pPr>
              <w:pStyle w:val="acctfourfigures"/>
              <w:tabs>
                <w:tab w:val="clear" w:pos="765"/>
                <w:tab w:val="decimal" w:pos="63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832D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E19E28" w14:textId="77777777" w:rsidR="00191BE1" w:rsidRPr="007832DA" w:rsidRDefault="00191BE1" w:rsidP="00BE5913">
            <w:pPr>
              <w:tabs>
                <w:tab w:val="decimal" w:pos="820"/>
              </w:tabs>
              <w:spacing w:line="233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7D1D68" w14:textId="17EDE800" w:rsidR="00191BE1" w:rsidRPr="00660C8C" w:rsidRDefault="00C070A0" w:rsidP="00660C8C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0C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</w:t>
            </w:r>
            <w:r w:rsidR="006E02E6" w:rsidRPr="00660C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B0020" w:rsidRPr="00660C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430,743</w:t>
            </w:r>
          </w:p>
        </w:tc>
      </w:tr>
      <w:tr w:rsidR="00191BE1" w:rsidRPr="00BE5913" w14:paraId="1206CE88" w14:textId="77777777" w:rsidTr="0062058F">
        <w:tc>
          <w:tcPr>
            <w:tcW w:w="2430" w:type="dxa"/>
            <w:hideMark/>
          </w:tcPr>
          <w:p w14:paraId="6211A892" w14:textId="77777777" w:rsidR="00191BE1" w:rsidRPr="00BE5913" w:rsidRDefault="00191BE1" w:rsidP="00BE5913">
            <w:pPr>
              <w:spacing w:line="233" w:lineRule="auto"/>
              <w:ind w:left="160" w:right="-24"/>
              <w:rPr>
                <w:rFonts w:ascii="Angsana New" w:hAnsi="Angsana New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5A7CD23D" w14:textId="788097CB" w:rsidR="00191BE1" w:rsidRPr="007832DA" w:rsidRDefault="00C070A0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832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524BAC" w:rsidRPr="007832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832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734</w:t>
            </w:r>
            <w:r w:rsidR="00524BAC" w:rsidRPr="007832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11C2B" w:rsidRPr="007832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7832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</w:t>
            </w:r>
          </w:p>
        </w:tc>
        <w:tc>
          <w:tcPr>
            <w:tcW w:w="270" w:type="dxa"/>
          </w:tcPr>
          <w:p w14:paraId="019A48E7" w14:textId="77777777" w:rsidR="00191BE1" w:rsidRPr="007832DA" w:rsidRDefault="00191BE1" w:rsidP="00BE5913">
            <w:pPr>
              <w:tabs>
                <w:tab w:val="left" w:pos="720"/>
              </w:tabs>
              <w:spacing w:line="233" w:lineRule="auto"/>
              <w:ind w:left="-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EB781F" w14:textId="73EC93C6" w:rsidR="00191BE1" w:rsidRPr="007832DA" w:rsidRDefault="00C01C4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832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192,752</w:t>
            </w:r>
          </w:p>
        </w:tc>
        <w:tc>
          <w:tcPr>
            <w:tcW w:w="270" w:type="dxa"/>
          </w:tcPr>
          <w:p w14:paraId="626C0B90" w14:textId="77777777" w:rsidR="00191BE1" w:rsidRPr="007832DA" w:rsidRDefault="00191BE1" w:rsidP="00BE5913">
            <w:pPr>
              <w:tabs>
                <w:tab w:val="left" w:pos="720"/>
              </w:tabs>
              <w:spacing w:line="233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047188" w14:textId="3F5512A7" w:rsidR="00191BE1" w:rsidRPr="007832DA" w:rsidRDefault="00C01C4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832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260,911</w:t>
            </w:r>
          </w:p>
        </w:tc>
        <w:tc>
          <w:tcPr>
            <w:tcW w:w="270" w:type="dxa"/>
          </w:tcPr>
          <w:p w14:paraId="53846B3C" w14:textId="77777777" w:rsidR="00191BE1" w:rsidRPr="007832DA" w:rsidRDefault="00191BE1" w:rsidP="00BE5913">
            <w:pPr>
              <w:tabs>
                <w:tab w:val="left" w:pos="720"/>
              </w:tabs>
              <w:spacing w:line="233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A12CE2B" w14:textId="23A3ADB7" w:rsidR="00191BE1" w:rsidRPr="007832DA" w:rsidRDefault="007832DA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832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710,985</w:t>
            </w:r>
          </w:p>
        </w:tc>
        <w:tc>
          <w:tcPr>
            <w:tcW w:w="270" w:type="dxa"/>
          </w:tcPr>
          <w:p w14:paraId="5E7BF447" w14:textId="77777777" w:rsidR="00191BE1" w:rsidRPr="007832DA" w:rsidRDefault="00191BE1" w:rsidP="00BE5913">
            <w:pPr>
              <w:tabs>
                <w:tab w:val="left" w:pos="720"/>
                <w:tab w:val="decimal" w:pos="820"/>
              </w:tabs>
              <w:spacing w:line="233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72B86" w14:textId="640E1773" w:rsidR="00191BE1" w:rsidRPr="007832DA" w:rsidRDefault="007832DA" w:rsidP="0066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6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832D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10,367,250</w:t>
            </w:r>
          </w:p>
        </w:tc>
        <w:tc>
          <w:tcPr>
            <w:tcW w:w="270" w:type="dxa"/>
          </w:tcPr>
          <w:p w14:paraId="2F2D8474" w14:textId="77777777" w:rsidR="00191BE1" w:rsidRPr="007832DA" w:rsidRDefault="00191BE1" w:rsidP="00BE5913">
            <w:pPr>
              <w:tabs>
                <w:tab w:val="left" w:pos="720"/>
                <w:tab w:val="decimal" w:pos="820"/>
              </w:tabs>
              <w:spacing w:line="233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3F28A4" w14:textId="4E4942ED" w:rsidR="00191BE1" w:rsidRPr="00660C8C" w:rsidRDefault="007832DA" w:rsidP="00660C8C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0C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11,531,898</w:t>
            </w:r>
          </w:p>
        </w:tc>
      </w:tr>
      <w:tr w:rsidR="00403DE5" w:rsidRPr="00BE5913" w14:paraId="6410C12E" w14:textId="77777777" w:rsidTr="0062058F">
        <w:tc>
          <w:tcPr>
            <w:tcW w:w="2430" w:type="dxa"/>
          </w:tcPr>
          <w:p w14:paraId="2A2DFEAB" w14:textId="77777777" w:rsidR="00191BE1" w:rsidRPr="00BE5913" w:rsidRDefault="00191BE1" w:rsidP="00BE5913">
            <w:pPr>
              <w:spacing w:line="233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8F9E00" w14:textId="0C15865A" w:rsidR="00191BE1" w:rsidRPr="007832DA" w:rsidRDefault="00C01C4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832D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93,604,</w:t>
            </w:r>
            <w:r w:rsidR="00D84B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273</w:t>
            </w:r>
          </w:p>
        </w:tc>
        <w:tc>
          <w:tcPr>
            <w:tcW w:w="270" w:type="dxa"/>
          </w:tcPr>
          <w:p w14:paraId="3DAD34AD" w14:textId="77777777" w:rsidR="00191BE1" w:rsidRPr="007832DA" w:rsidRDefault="00191BE1" w:rsidP="00BE5913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CAA00C" w14:textId="0449E231" w:rsidR="00191BE1" w:rsidRPr="007832DA" w:rsidRDefault="00D84BBA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46,908,082</w:t>
            </w:r>
          </w:p>
        </w:tc>
        <w:tc>
          <w:tcPr>
            <w:tcW w:w="270" w:type="dxa"/>
          </w:tcPr>
          <w:p w14:paraId="506AC5F9" w14:textId="77777777" w:rsidR="00191BE1" w:rsidRPr="007832DA" w:rsidRDefault="00191BE1" w:rsidP="00BE5913">
            <w:pPr>
              <w:tabs>
                <w:tab w:val="decimal" w:pos="706"/>
              </w:tabs>
              <w:spacing w:line="233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39C497" w14:textId="3CA00B86" w:rsidR="00191BE1" w:rsidRPr="007832DA" w:rsidRDefault="00FB0020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10,690,649</w:t>
            </w:r>
          </w:p>
        </w:tc>
        <w:tc>
          <w:tcPr>
            <w:tcW w:w="270" w:type="dxa"/>
          </w:tcPr>
          <w:p w14:paraId="6237943E" w14:textId="77777777" w:rsidR="00191BE1" w:rsidRPr="007832DA" w:rsidRDefault="00191BE1" w:rsidP="00BE5913">
            <w:pPr>
              <w:tabs>
                <w:tab w:val="decimal" w:pos="706"/>
              </w:tabs>
              <w:spacing w:line="233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3F01FE" w14:textId="06277AD9" w:rsidR="00191BE1" w:rsidRPr="007832DA" w:rsidRDefault="00FB0020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36,390,318</w:t>
            </w:r>
          </w:p>
        </w:tc>
        <w:tc>
          <w:tcPr>
            <w:tcW w:w="270" w:type="dxa"/>
          </w:tcPr>
          <w:p w14:paraId="513C1D3A" w14:textId="77777777" w:rsidR="00191BE1" w:rsidRPr="007832DA" w:rsidRDefault="00191BE1" w:rsidP="00BE5913">
            <w:pPr>
              <w:tabs>
                <w:tab w:val="decimal" w:pos="820"/>
              </w:tabs>
              <w:spacing w:line="233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3A1D81" w14:textId="709D75CA" w:rsidR="00191BE1" w:rsidRPr="007832DA" w:rsidRDefault="007832DA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832D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10,367,250</w:t>
            </w:r>
          </w:p>
        </w:tc>
        <w:tc>
          <w:tcPr>
            <w:tcW w:w="270" w:type="dxa"/>
          </w:tcPr>
          <w:p w14:paraId="728A92C3" w14:textId="77777777" w:rsidR="00191BE1" w:rsidRPr="007832DA" w:rsidRDefault="00191BE1" w:rsidP="00BE5913">
            <w:pPr>
              <w:tabs>
                <w:tab w:val="decimal" w:pos="820"/>
              </w:tabs>
              <w:spacing w:line="233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2D25D2" w14:textId="0CFC0E48" w:rsidR="00191BE1" w:rsidRPr="00660C8C" w:rsidRDefault="007832DA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0C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104,</w:t>
            </w:r>
            <w:r w:rsidR="00CC7EE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356</w:t>
            </w:r>
            <w:r w:rsidR="00CC7EE4" w:rsidRPr="00660C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,299</w:t>
            </w:r>
          </w:p>
        </w:tc>
      </w:tr>
      <w:tr w:rsidR="00573FE5" w:rsidRPr="00BE5913" w14:paraId="0825216D" w14:textId="77777777" w:rsidTr="0062058F">
        <w:tc>
          <w:tcPr>
            <w:tcW w:w="2430" w:type="dxa"/>
          </w:tcPr>
          <w:p w14:paraId="7BDCFF85" w14:textId="77777777" w:rsidR="000D7511" w:rsidRPr="00BE5913" w:rsidRDefault="000D7511" w:rsidP="00BE5913">
            <w:pPr>
              <w:tabs>
                <w:tab w:val="clear" w:pos="227"/>
                <w:tab w:val="left" w:pos="177"/>
              </w:tabs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8438587" w14:textId="77777777" w:rsidR="000D7511" w:rsidRPr="00BE5913" w:rsidRDefault="000D7511" w:rsidP="00BE5913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16681C2" w14:textId="77777777" w:rsidR="000D7511" w:rsidRPr="00BE5913" w:rsidRDefault="000D7511" w:rsidP="00BE5913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48CB0AA" w14:textId="77777777" w:rsidR="000D7511" w:rsidRPr="00BE5913" w:rsidRDefault="000D7511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6244A6" w14:textId="77777777" w:rsidR="000D7511" w:rsidRPr="00BE5913" w:rsidRDefault="000D7511" w:rsidP="00BE5913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8F05FE8" w14:textId="77777777" w:rsidR="000D7511" w:rsidRPr="00BE5913" w:rsidRDefault="000D75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75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89C2BAF" w14:textId="77777777" w:rsidR="000D7511" w:rsidRPr="00BE5913" w:rsidRDefault="000D7511" w:rsidP="00BE5913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A44C1B4" w14:textId="77777777" w:rsidR="000D7511" w:rsidRPr="00BE5913" w:rsidRDefault="000D75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35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C7C3DF" w14:textId="77777777" w:rsidR="000D7511" w:rsidRPr="00BE5913" w:rsidRDefault="000D75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decimal" w:pos="820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3CB225AB" w14:textId="77777777" w:rsidR="000D7511" w:rsidRPr="00BE5913" w:rsidRDefault="000D75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48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95BDAEE" w14:textId="77777777" w:rsidR="000D7511" w:rsidRPr="00BE5913" w:rsidRDefault="000D7511" w:rsidP="00BE5913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3EA8CB6" w14:textId="77777777" w:rsidR="000D7511" w:rsidRPr="00BE5913" w:rsidRDefault="000D7511" w:rsidP="00BE5913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653A9" w:rsidRPr="00BE5913" w14:paraId="3D15B686" w14:textId="77777777" w:rsidTr="0062058F">
        <w:tc>
          <w:tcPr>
            <w:tcW w:w="2430" w:type="dxa"/>
            <w:hideMark/>
          </w:tcPr>
          <w:p w14:paraId="3F96DA5D" w14:textId="77777777" w:rsidR="00F653A9" w:rsidRPr="00BE5913" w:rsidRDefault="00F653A9" w:rsidP="00BE5913">
            <w:pPr>
              <w:spacing w:line="233" w:lineRule="auto"/>
              <w:ind w:left="250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หนี้สินทางการเงินที่เป็นอนุพันธ์ </w:t>
            </w:r>
          </w:p>
        </w:tc>
        <w:tc>
          <w:tcPr>
            <w:tcW w:w="1170" w:type="dxa"/>
          </w:tcPr>
          <w:p w14:paraId="1943E560" w14:textId="77777777" w:rsidR="00F653A9" w:rsidRPr="00BE5913" w:rsidRDefault="00F653A9" w:rsidP="00BE5913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C34135" w14:textId="77777777" w:rsidR="00F653A9" w:rsidRPr="00BE5913" w:rsidRDefault="00F653A9" w:rsidP="00BE5913">
            <w:pPr>
              <w:tabs>
                <w:tab w:val="decimal" w:pos="706"/>
              </w:tabs>
              <w:spacing w:line="233" w:lineRule="auto"/>
              <w:ind w:lef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A963F9" w14:textId="77777777" w:rsidR="00F653A9" w:rsidRPr="00BE5913" w:rsidRDefault="00F653A9" w:rsidP="00BE5913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26D1982" w14:textId="77777777" w:rsidR="00F653A9" w:rsidRPr="00BE5913" w:rsidRDefault="00F653A9" w:rsidP="00BE5913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783FBC" w14:textId="77777777" w:rsidR="00F653A9" w:rsidRPr="00BE5913" w:rsidRDefault="00F653A9" w:rsidP="00BE5913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31C8EB" w14:textId="77777777" w:rsidR="00F653A9" w:rsidRPr="00BE5913" w:rsidRDefault="00F653A9" w:rsidP="00BE5913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4EF5C400" w14:textId="77777777" w:rsidR="00F653A9" w:rsidRPr="00BE5913" w:rsidRDefault="00F653A9" w:rsidP="00BE5913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6D0BAB" w14:textId="77777777" w:rsidR="00F653A9" w:rsidRPr="00BE5913" w:rsidRDefault="00F653A9" w:rsidP="00BE5913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</w:tcPr>
          <w:p w14:paraId="03656688" w14:textId="77777777" w:rsidR="00F653A9" w:rsidRPr="00BE5913" w:rsidRDefault="00F653A9" w:rsidP="00BE5913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41B26DA" w14:textId="77777777" w:rsidR="00F653A9" w:rsidRPr="00BE5913" w:rsidRDefault="00F653A9" w:rsidP="00BE5913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AE62EC" w14:textId="77777777" w:rsidR="00F653A9" w:rsidRPr="00BE5913" w:rsidRDefault="00F653A9" w:rsidP="00BE5913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767BD7" w:rsidRPr="00BE5913" w14:paraId="6F1BAC7D" w14:textId="77777777" w:rsidTr="0062058F">
        <w:tc>
          <w:tcPr>
            <w:tcW w:w="2430" w:type="dxa"/>
          </w:tcPr>
          <w:p w14:paraId="7245FC2B" w14:textId="3A628EB9" w:rsidR="00767BD7" w:rsidRPr="00FE4DE6" w:rsidRDefault="00767BD7" w:rsidP="00313014">
            <w:pPr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FE4DE6">
              <w:rPr>
                <w:rFonts w:ascii="Angsana New" w:hAnsi="Angsana New" w:hint="cs"/>
                <w:sz w:val="28"/>
                <w:szCs w:val="28"/>
                <w:cs/>
              </w:rPr>
              <w:t>อนุพันธ์ที่ใช้ในการป้อง</w:t>
            </w:r>
            <w:r w:rsidR="00BE143D">
              <w:rPr>
                <w:rFonts w:ascii="Angsana New" w:hAnsi="Angsana New" w:hint="cs"/>
                <w:sz w:val="28"/>
                <w:szCs w:val="28"/>
                <w:cs/>
              </w:rPr>
              <w:t>กั</w:t>
            </w:r>
            <w:r w:rsidRPr="00FE4DE6">
              <w:rPr>
                <w:rFonts w:ascii="Angsana New" w:hAnsi="Angsana New" w:hint="cs"/>
                <w:sz w:val="28"/>
                <w:szCs w:val="28"/>
                <w:cs/>
              </w:rPr>
              <w:t>นความเสี่ยง</w:t>
            </w:r>
          </w:p>
        </w:tc>
        <w:tc>
          <w:tcPr>
            <w:tcW w:w="1170" w:type="dxa"/>
          </w:tcPr>
          <w:p w14:paraId="01E7F643" w14:textId="77777777" w:rsidR="00767BD7" w:rsidRPr="00767BD7" w:rsidRDefault="00767BD7" w:rsidP="00BE5913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ADF0689" w14:textId="77777777" w:rsidR="00767BD7" w:rsidRPr="00767BD7" w:rsidRDefault="00767BD7" w:rsidP="00BE5913">
            <w:pPr>
              <w:tabs>
                <w:tab w:val="decimal" w:pos="706"/>
              </w:tabs>
              <w:spacing w:line="233" w:lineRule="auto"/>
              <w:ind w:lef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190A9755" w14:textId="77777777" w:rsidR="00767BD7" w:rsidRPr="00767BD7" w:rsidRDefault="00767BD7" w:rsidP="00BE5913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65C4F07" w14:textId="77777777" w:rsidR="00767BD7" w:rsidRPr="00767BD7" w:rsidRDefault="00767BD7" w:rsidP="00BE5913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5E508D64" w14:textId="77777777" w:rsidR="00767BD7" w:rsidRPr="00767BD7" w:rsidRDefault="00767BD7" w:rsidP="00BE5913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34D2AF7" w14:textId="77777777" w:rsidR="00767BD7" w:rsidRPr="00767BD7" w:rsidRDefault="00767BD7" w:rsidP="00BE5913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52" w:type="dxa"/>
          </w:tcPr>
          <w:p w14:paraId="52762650" w14:textId="77777777" w:rsidR="00767BD7" w:rsidRPr="00767BD7" w:rsidRDefault="00767BD7" w:rsidP="00BE5913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19A8AA13" w14:textId="77777777" w:rsidR="00767BD7" w:rsidRPr="00767BD7" w:rsidRDefault="00767BD7" w:rsidP="00BE5913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</w:tcPr>
          <w:p w14:paraId="76915AAA" w14:textId="77777777" w:rsidR="00767BD7" w:rsidRPr="00767BD7" w:rsidRDefault="00767BD7" w:rsidP="00BE5913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1501BB3" w14:textId="77777777" w:rsidR="00767BD7" w:rsidRPr="00767BD7" w:rsidRDefault="00767BD7" w:rsidP="00BE5913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39438A41" w14:textId="77777777" w:rsidR="00767BD7" w:rsidRPr="00767BD7" w:rsidRDefault="00767BD7" w:rsidP="00BE5913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</w:tr>
      <w:tr w:rsidR="00AE6C8F" w:rsidRPr="00BE5913" w14:paraId="42194DEB" w14:textId="77777777" w:rsidTr="0062058F">
        <w:tc>
          <w:tcPr>
            <w:tcW w:w="2430" w:type="dxa"/>
            <w:vAlign w:val="bottom"/>
          </w:tcPr>
          <w:p w14:paraId="711AC502" w14:textId="59D8FB56" w:rsidR="00AE6C8F" w:rsidRPr="00FE4DE6" w:rsidRDefault="00AE6C8F" w:rsidP="00AE6C8F">
            <w:pPr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FE4DE6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vAlign w:val="bottom"/>
          </w:tcPr>
          <w:p w14:paraId="2B04DC35" w14:textId="3CBAE5E4" w:rsidR="00AE6C8F" w:rsidRPr="00FE4DE6" w:rsidRDefault="00C070A0" w:rsidP="00AE6C8F">
            <w:pPr>
              <w:pStyle w:val="acctfourfigures"/>
              <w:tabs>
                <w:tab w:val="clear" w:pos="765"/>
                <w:tab w:val="decimal" w:pos="95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="00405D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647</w:t>
            </w:r>
          </w:p>
        </w:tc>
        <w:tc>
          <w:tcPr>
            <w:tcW w:w="270" w:type="dxa"/>
            <w:vAlign w:val="bottom"/>
          </w:tcPr>
          <w:p w14:paraId="7480A81B" w14:textId="77777777" w:rsidR="00AE6C8F" w:rsidRPr="00FE4DE6" w:rsidRDefault="00AE6C8F" w:rsidP="00AE6C8F">
            <w:pPr>
              <w:tabs>
                <w:tab w:val="decimal" w:pos="706"/>
              </w:tabs>
              <w:spacing w:line="233" w:lineRule="auto"/>
              <w:ind w:left="-1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06BDFF42" w14:textId="556222BE" w:rsidR="00AE6C8F" w:rsidRPr="00FE4DE6" w:rsidRDefault="00AE6C8F" w:rsidP="00AE6C8F">
            <w:pPr>
              <w:tabs>
                <w:tab w:val="decimal" w:pos="706"/>
              </w:tabs>
              <w:spacing w:line="233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1F64CBC" w14:textId="77777777" w:rsidR="00AE6C8F" w:rsidRPr="00FE4DE6" w:rsidRDefault="00AE6C8F" w:rsidP="00AE6C8F">
            <w:pPr>
              <w:tabs>
                <w:tab w:val="decimal" w:pos="706"/>
              </w:tabs>
              <w:spacing w:line="233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20EAA642" w14:textId="712FE49C" w:rsidR="00AE6C8F" w:rsidRPr="00FE4DE6" w:rsidRDefault="00AE6C8F" w:rsidP="00AE6C8F">
            <w:pPr>
              <w:tabs>
                <w:tab w:val="decimal" w:pos="706"/>
              </w:tabs>
              <w:spacing w:line="233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64F90346" w14:textId="77777777" w:rsidR="00AE6C8F" w:rsidRPr="00FE4DE6" w:rsidRDefault="00AE6C8F" w:rsidP="00AE6C8F">
            <w:pPr>
              <w:tabs>
                <w:tab w:val="decimal" w:pos="706"/>
              </w:tabs>
              <w:spacing w:line="233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3FFF7157" w14:textId="71E82066" w:rsidR="00AE6C8F" w:rsidRPr="00FE4DE6" w:rsidRDefault="00AE6C8F" w:rsidP="00AE6C8F">
            <w:pPr>
              <w:tabs>
                <w:tab w:val="decimal" w:pos="706"/>
              </w:tabs>
              <w:spacing w:line="233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5ABF970" w14:textId="77777777" w:rsidR="00AE6C8F" w:rsidRPr="00FE4DE6" w:rsidRDefault="00AE6C8F" w:rsidP="00AE6C8F">
            <w:pPr>
              <w:tabs>
                <w:tab w:val="decimal" w:pos="820"/>
              </w:tabs>
              <w:spacing w:line="233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bottom"/>
          </w:tcPr>
          <w:p w14:paraId="718D0790" w14:textId="150813B1" w:rsidR="00AE6C8F" w:rsidRPr="00FE4DE6" w:rsidRDefault="00AE6C8F" w:rsidP="00AE6C8F">
            <w:pPr>
              <w:tabs>
                <w:tab w:val="decimal" w:pos="820"/>
              </w:tabs>
              <w:spacing w:line="233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A682343" w14:textId="77777777" w:rsidR="00AE6C8F" w:rsidRPr="00FE4DE6" w:rsidRDefault="00AE6C8F" w:rsidP="00AE6C8F">
            <w:pPr>
              <w:tabs>
                <w:tab w:val="decimal" w:pos="820"/>
              </w:tabs>
              <w:spacing w:line="233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181D963D" w14:textId="1A2192C3" w:rsidR="00AE6C8F" w:rsidRPr="00FE4DE6" w:rsidRDefault="00AE6C8F" w:rsidP="00AE6C8F">
            <w:pPr>
              <w:tabs>
                <w:tab w:val="decimal" w:pos="820"/>
              </w:tabs>
              <w:spacing w:line="233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</w:tr>
      <w:tr w:rsidR="00AE6C8F" w:rsidRPr="00BE5913" w14:paraId="1CA313BE" w14:textId="77777777" w:rsidTr="0062058F">
        <w:tc>
          <w:tcPr>
            <w:tcW w:w="2430" w:type="dxa"/>
          </w:tcPr>
          <w:p w14:paraId="13143AEC" w14:textId="25C99700" w:rsidR="00AE6C8F" w:rsidRPr="00FE4DE6" w:rsidRDefault="00AE6C8F" w:rsidP="00AE6C8F">
            <w:pPr>
              <w:tabs>
                <w:tab w:val="clear" w:pos="227"/>
                <w:tab w:val="clear" w:pos="454"/>
                <w:tab w:val="left" w:pos="613"/>
              </w:tabs>
              <w:spacing w:line="233" w:lineRule="auto"/>
              <w:ind w:left="43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C77408">
              <w:rPr>
                <w:rFonts w:ascii="Angsana New" w:hAnsi="Angsana New"/>
                <w:sz w:val="28"/>
                <w:szCs w:val="28"/>
              </w:rPr>
              <w:t>-</w:t>
            </w:r>
            <w:r w:rsidRPr="00C77408">
              <w:rPr>
                <w:rFonts w:ascii="Angsana New" w:hAnsi="Angsana New"/>
                <w:sz w:val="28"/>
                <w:szCs w:val="28"/>
              </w:rPr>
              <w:tab/>
            </w:r>
            <w:r w:rsidRPr="00C77408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170" w:type="dxa"/>
            <w:vAlign w:val="bottom"/>
          </w:tcPr>
          <w:p w14:paraId="0A2518B9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C323265" w14:textId="77777777" w:rsidR="00AE6C8F" w:rsidRPr="00FE4DE6" w:rsidRDefault="00AE6C8F" w:rsidP="00AE6C8F">
            <w:pPr>
              <w:tabs>
                <w:tab w:val="decimal" w:pos="706"/>
              </w:tabs>
              <w:spacing w:line="233" w:lineRule="auto"/>
              <w:ind w:lef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3CC42794" w14:textId="69049BF6" w:rsidR="00AE6C8F" w:rsidRPr="00EE611F" w:rsidRDefault="00B11C2B" w:rsidP="00EE611F">
            <w:pPr>
              <w:pStyle w:val="acctfourfigures"/>
              <w:tabs>
                <w:tab w:val="clear" w:pos="765"/>
                <w:tab w:val="decimal" w:pos="794"/>
              </w:tabs>
              <w:spacing w:line="228" w:lineRule="auto"/>
              <w:ind w:left="-43"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61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070A0" w:rsidRPr="00EE61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  <w:r w:rsidR="00C232C9" w:rsidRPr="00EE61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070A0" w:rsidRPr="00EE61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595</w:t>
            </w:r>
          </w:p>
        </w:tc>
        <w:tc>
          <w:tcPr>
            <w:tcW w:w="270" w:type="dxa"/>
            <w:vAlign w:val="bottom"/>
          </w:tcPr>
          <w:p w14:paraId="4C2F3F44" w14:textId="77777777" w:rsidR="00AE6C8F" w:rsidRPr="00FE4DE6" w:rsidRDefault="00AE6C8F" w:rsidP="00AE6C8F">
            <w:pPr>
              <w:tabs>
                <w:tab w:val="decimal" w:pos="706"/>
              </w:tabs>
              <w:spacing w:line="233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B9B0020" w14:textId="79F53A8D" w:rsidR="00AE6C8F" w:rsidRPr="0034061F" w:rsidRDefault="00C070A0" w:rsidP="006924B2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4061F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</w:t>
            </w:r>
            <w:r w:rsidRPr="00340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BA0B93" w:rsidRPr="00340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40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</w:t>
            </w:r>
            <w:r w:rsidR="00B11C2B" w:rsidRPr="00340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14609F19" w14:textId="77777777" w:rsidR="00AE6C8F" w:rsidRPr="00E2679C" w:rsidRDefault="00AE6C8F" w:rsidP="00AE6C8F">
            <w:pPr>
              <w:tabs>
                <w:tab w:val="decimal" w:pos="706"/>
              </w:tabs>
              <w:spacing w:line="233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9C442E5" w14:textId="61FB3BA4" w:rsidR="00AE6C8F" w:rsidRPr="00E2679C" w:rsidRDefault="00C070A0" w:rsidP="006924B2">
            <w:pPr>
              <w:pStyle w:val="acctfourfigures"/>
              <w:tabs>
                <w:tab w:val="clear" w:pos="765"/>
                <w:tab w:val="decimal" w:pos="794"/>
              </w:tabs>
              <w:spacing w:line="228" w:lineRule="auto"/>
              <w:ind w:left="-43" w:right="5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BA0B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492</w:t>
            </w:r>
          </w:p>
        </w:tc>
        <w:tc>
          <w:tcPr>
            <w:tcW w:w="270" w:type="dxa"/>
            <w:vAlign w:val="bottom"/>
          </w:tcPr>
          <w:p w14:paraId="5947299A" w14:textId="77777777" w:rsidR="00AE6C8F" w:rsidRPr="00E2679C" w:rsidRDefault="00AE6C8F" w:rsidP="00AE6C8F">
            <w:pPr>
              <w:tabs>
                <w:tab w:val="decimal" w:pos="820"/>
              </w:tabs>
              <w:spacing w:line="233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bottom"/>
          </w:tcPr>
          <w:p w14:paraId="1A13CDB1" w14:textId="534562BA" w:rsidR="00AE6C8F" w:rsidRPr="00E2679C" w:rsidRDefault="00C232C9" w:rsidP="00AE6C8F">
            <w:pPr>
              <w:pStyle w:val="acctfourfigures"/>
              <w:tabs>
                <w:tab w:val="clear" w:pos="765"/>
                <w:tab w:val="decimal" w:pos="7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267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C6C37D" w14:textId="77777777" w:rsidR="00AE6C8F" w:rsidRPr="00FE4DE6" w:rsidRDefault="00AE6C8F" w:rsidP="00AE6C8F">
            <w:pPr>
              <w:tabs>
                <w:tab w:val="decimal" w:pos="820"/>
              </w:tabs>
              <w:spacing w:line="233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58465120" w14:textId="7E7D42AD" w:rsidR="00AE6C8F" w:rsidRPr="00FE4DE6" w:rsidRDefault="00C070A0" w:rsidP="00AE6C8F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Pr="00C070A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</w:t>
            </w:r>
            <w:r w:rsidR="00C232C9" w:rsidRPr="00FE4D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</w:t>
            </w:r>
            <w:r w:rsidR="00B11C2B" w:rsidRPr="00B11C2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  <w:r w:rsidRPr="00C070A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</w:t>
            </w:r>
          </w:p>
        </w:tc>
      </w:tr>
      <w:tr w:rsidR="00AE6C8F" w:rsidRPr="00BE5913" w14:paraId="41BC7B08" w14:textId="77777777" w:rsidTr="0062058F">
        <w:tc>
          <w:tcPr>
            <w:tcW w:w="2430" w:type="dxa"/>
          </w:tcPr>
          <w:p w14:paraId="386E341A" w14:textId="7B8EFECA" w:rsidR="00AE6C8F" w:rsidRPr="00FE4DE6" w:rsidRDefault="00AE6C8F" w:rsidP="00AE6C8F">
            <w:pPr>
              <w:tabs>
                <w:tab w:val="clear" w:pos="227"/>
                <w:tab w:val="clear" w:pos="454"/>
                <w:tab w:val="left" w:pos="613"/>
              </w:tabs>
              <w:spacing w:line="233" w:lineRule="auto"/>
              <w:ind w:left="43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C77408">
              <w:rPr>
                <w:rFonts w:ascii="Angsana New" w:hAnsi="Angsana New"/>
                <w:sz w:val="28"/>
                <w:szCs w:val="28"/>
              </w:rPr>
              <w:t>-</w:t>
            </w:r>
            <w:r w:rsidRPr="00C77408">
              <w:rPr>
                <w:rFonts w:ascii="Angsana New" w:hAnsi="Angsana New"/>
                <w:sz w:val="28"/>
                <w:szCs w:val="28"/>
              </w:rPr>
              <w:tab/>
            </w:r>
            <w:r w:rsidRPr="00FE4DE6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170" w:type="dxa"/>
            <w:vAlign w:val="bottom"/>
          </w:tcPr>
          <w:p w14:paraId="76D18D41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6024DF36" w14:textId="77777777" w:rsidR="00AE6C8F" w:rsidRPr="00FE4DE6" w:rsidRDefault="00AE6C8F" w:rsidP="00AE6C8F">
            <w:pPr>
              <w:tabs>
                <w:tab w:val="decimal" w:pos="706"/>
              </w:tabs>
              <w:spacing w:line="233" w:lineRule="auto"/>
              <w:ind w:lef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01940A57" w14:textId="21272E5C" w:rsidR="00AE6C8F" w:rsidRPr="00EE611F" w:rsidRDefault="00C232C9" w:rsidP="00EE611F">
            <w:pPr>
              <w:pStyle w:val="acctfourfigures"/>
              <w:tabs>
                <w:tab w:val="clear" w:pos="765"/>
                <w:tab w:val="decimal" w:pos="704"/>
              </w:tabs>
              <w:spacing w:line="228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61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823BF6" w:rsidRPr="00EE61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271,090</w:t>
            </w:r>
            <w:r w:rsidRPr="00EE61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275D586A" w14:textId="77777777" w:rsidR="00AE6C8F" w:rsidRPr="00FE4DE6" w:rsidRDefault="00AE6C8F" w:rsidP="00AE6C8F">
            <w:pPr>
              <w:tabs>
                <w:tab w:val="decimal" w:pos="706"/>
              </w:tabs>
              <w:spacing w:line="233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315A5D0" w14:textId="41A22E8C" w:rsidR="00AE6C8F" w:rsidRPr="00E2679C" w:rsidRDefault="00C232C9" w:rsidP="006924B2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 w:rsidR="00BA0B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11C2B" w:rsidRPr="00B11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Pr="00FE4D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086F099" w14:textId="77777777" w:rsidR="00AE6C8F" w:rsidRPr="00E2679C" w:rsidRDefault="00AE6C8F" w:rsidP="00AE6C8F">
            <w:pPr>
              <w:tabs>
                <w:tab w:val="decimal" w:pos="706"/>
              </w:tabs>
              <w:spacing w:line="233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3C8D913" w14:textId="51558E68" w:rsidR="00AE6C8F" w:rsidRPr="00E2679C" w:rsidRDefault="00C232C9" w:rsidP="002E64D8">
            <w:pPr>
              <w:pStyle w:val="acctfourfigures"/>
              <w:tabs>
                <w:tab w:val="clear" w:pos="765"/>
                <w:tab w:val="decimal" w:pos="700"/>
              </w:tabs>
              <w:spacing w:line="228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E4D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1464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334</w:t>
            </w:r>
            <w:r w:rsidRPr="00FE4D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B3C9049" w14:textId="77777777" w:rsidR="00AE6C8F" w:rsidRPr="00E2679C" w:rsidRDefault="00AE6C8F" w:rsidP="00AE6C8F">
            <w:pPr>
              <w:tabs>
                <w:tab w:val="decimal" w:pos="820"/>
              </w:tabs>
              <w:spacing w:line="233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2D7806F4" w14:textId="20F191BD" w:rsidR="00AE6C8F" w:rsidRPr="00E2679C" w:rsidRDefault="00C232C9" w:rsidP="00AE6C8F">
            <w:pPr>
              <w:pStyle w:val="acctfourfigures"/>
              <w:tabs>
                <w:tab w:val="clear" w:pos="765"/>
                <w:tab w:val="decimal" w:pos="7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267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0AF8E96" w14:textId="77777777" w:rsidR="00AE6C8F" w:rsidRPr="00FE4DE6" w:rsidRDefault="00AE6C8F" w:rsidP="00AE6C8F">
            <w:pPr>
              <w:tabs>
                <w:tab w:val="decimal" w:pos="820"/>
              </w:tabs>
              <w:spacing w:line="233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19FE096E" w14:textId="0831BC0F" w:rsidR="00AE6C8F" w:rsidRPr="00FE4DE6" w:rsidRDefault="00C232C9" w:rsidP="00AE6C8F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FE4D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A1C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350,</w:t>
            </w:r>
            <w:r w:rsidR="00BB29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824</w:t>
            </w:r>
            <w:r w:rsidRPr="00FE4D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E6C8F" w:rsidRPr="00BE5913" w14:paraId="50D1E2B3" w14:textId="77777777" w:rsidTr="0062058F">
        <w:tc>
          <w:tcPr>
            <w:tcW w:w="2430" w:type="dxa"/>
            <w:vAlign w:val="bottom"/>
          </w:tcPr>
          <w:p w14:paraId="050814C4" w14:textId="64D1FA87" w:rsidR="00AE6C8F" w:rsidRPr="00FE4DE6" w:rsidRDefault="00AE6C8F" w:rsidP="00AE6C8F">
            <w:pPr>
              <w:tabs>
                <w:tab w:val="clear" w:pos="227"/>
                <w:tab w:val="left" w:pos="177"/>
              </w:tabs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FE4DE6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99C21C7" w14:textId="6B819F73" w:rsidR="00AE6C8F" w:rsidRPr="00FE4DE6" w:rsidRDefault="00C070A0" w:rsidP="00AE6C8F">
            <w:pPr>
              <w:pStyle w:val="acctfourfigures"/>
              <w:tabs>
                <w:tab w:val="clear" w:pos="765"/>
                <w:tab w:val="decimal" w:pos="95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05D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493</w:t>
            </w:r>
            <w:r w:rsidR="00341DEF" w:rsidRPr="00FE4DE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5C883E5" w14:textId="6E5188A3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F19647E" w14:textId="12D07558" w:rsidR="00AE6C8F" w:rsidRPr="00FE4DE6" w:rsidRDefault="00AE6C8F" w:rsidP="00EE611F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C30F311" w14:textId="77777777" w:rsidR="00AE6C8F" w:rsidRPr="00FE4DE6" w:rsidRDefault="00AE6C8F" w:rsidP="00AE6C8F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928D469" w14:textId="0CA805EC" w:rsidR="00AE6C8F" w:rsidRPr="00FE4DE6" w:rsidRDefault="00AE6C8F" w:rsidP="00AE6C8F">
            <w:pPr>
              <w:pStyle w:val="acctfourfigures"/>
              <w:tabs>
                <w:tab w:val="clear" w:pos="765"/>
                <w:tab w:val="decimal" w:pos="7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E69B14A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AF38C95" w14:textId="7B9134EB" w:rsidR="00AE6C8F" w:rsidRPr="00FE4DE6" w:rsidRDefault="00AE6C8F" w:rsidP="00AE6C8F">
            <w:pPr>
              <w:pStyle w:val="acctfourfigures"/>
              <w:tabs>
                <w:tab w:val="clear" w:pos="765"/>
                <w:tab w:val="decimal" w:pos="7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C650D30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  <w:tab w:val="decimal" w:pos="820"/>
              </w:tabs>
              <w:spacing w:line="233" w:lineRule="auto"/>
              <w:ind w:left="-1365" w:right="339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2929A62A" w14:textId="4443E411" w:rsidR="00AE6C8F" w:rsidRPr="00FE4DE6" w:rsidRDefault="00AE6C8F" w:rsidP="00AE6C8F">
            <w:pPr>
              <w:pStyle w:val="acctfourfigures"/>
              <w:tabs>
                <w:tab w:val="clear" w:pos="765"/>
                <w:tab w:val="decimal" w:pos="7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DD86709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BEF9272" w14:textId="623271C8" w:rsidR="00AE6C8F" w:rsidRPr="00FE4DE6" w:rsidRDefault="00AE6C8F" w:rsidP="00AE6C8F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6C8F" w:rsidRPr="00BE5913" w14:paraId="08BAD792" w14:textId="77777777" w:rsidTr="0062058F">
        <w:tc>
          <w:tcPr>
            <w:tcW w:w="2430" w:type="dxa"/>
          </w:tcPr>
          <w:p w14:paraId="175C1E53" w14:textId="01BAFCB0" w:rsidR="00AE6C8F" w:rsidRPr="00767BD7" w:rsidRDefault="00AE6C8F" w:rsidP="00AE6C8F">
            <w:pPr>
              <w:tabs>
                <w:tab w:val="clear" w:pos="227"/>
                <w:tab w:val="clear" w:pos="454"/>
                <w:tab w:val="left" w:pos="613"/>
              </w:tabs>
              <w:spacing w:line="233" w:lineRule="auto"/>
              <w:ind w:left="433" w:right="-24" w:hanging="73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C77408">
              <w:rPr>
                <w:rFonts w:ascii="Angsana New" w:hAnsi="Angsana New"/>
                <w:sz w:val="28"/>
                <w:szCs w:val="28"/>
              </w:rPr>
              <w:t>-</w:t>
            </w:r>
            <w:r w:rsidRPr="00C77408">
              <w:rPr>
                <w:rFonts w:ascii="Angsana New" w:hAnsi="Angsana New"/>
                <w:sz w:val="28"/>
                <w:szCs w:val="28"/>
              </w:rPr>
              <w:tab/>
            </w:r>
            <w:r w:rsidRPr="00C77408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40411A5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25C952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3A93B96" w14:textId="718908CF" w:rsidR="00AE6C8F" w:rsidRPr="00EE611F" w:rsidRDefault="00823BF6" w:rsidP="00497A05">
            <w:pPr>
              <w:pStyle w:val="acctfourfigures"/>
              <w:tabs>
                <w:tab w:val="clear" w:pos="765"/>
                <w:tab w:val="decimal" w:pos="794"/>
              </w:tabs>
              <w:spacing w:line="228" w:lineRule="auto"/>
              <w:ind w:left="-43"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61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  <w:r w:rsidR="00CA1CF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,481</w:t>
            </w:r>
          </w:p>
        </w:tc>
        <w:tc>
          <w:tcPr>
            <w:tcW w:w="270" w:type="dxa"/>
            <w:vAlign w:val="bottom"/>
          </w:tcPr>
          <w:p w14:paraId="2E5FB971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959F6A0" w14:textId="67DA6865" w:rsidR="00AE6C8F" w:rsidRPr="00FE4DE6" w:rsidRDefault="00CA1CF5" w:rsidP="00684ADA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65,571</w:t>
            </w:r>
          </w:p>
        </w:tc>
        <w:tc>
          <w:tcPr>
            <w:tcW w:w="270" w:type="dxa"/>
            <w:vAlign w:val="bottom"/>
          </w:tcPr>
          <w:p w14:paraId="7B57120B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65C197E" w14:textId="7FC8C615" w:rsidR="00AE6C8F" w:rsidRPr="00FE4DE6" w:rsidRDefault="001B655A" w:rsidP="00A75E43">
            <w:pPr>
              <w:pStyle w:val="acctfourfigures"/>
              <w:tabs>
                <w:tab w:val="clear" w:pos="765"/>
                <w:tab w:val="decimal" w:pos="616"/>
              </w:tabs>
              <w:spacing w:line="228" w:lineRule="auto"/>
              <w:ind w:left="-43" w:right="14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4AED63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  <w:tab w:val="decimal" w:pos="820"/>
              </w:tabs>
              <w:spacing w:line="233" w:lineRule="auto"/>
              <w:ind w:left="-1365" w:right="339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2381B70C" w14:textId="5793376B" w:rsidR="00AE6C8F" w:rsidRPr="00FE4DE6" w:rsidRDefault="001B655A" w:rsidP="00AE6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2581728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87D4487" w14:textId="19B58611" w:rsidR="00AE6C8F" w:rsidRPr="00FE4DE6" w:rsidRDefault="00BB2906" w:rsidP="00AE6C8F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132,052</w:t>
            </w:r>
          </w:p>
        </w:tc>
      </w:tr>
      <w:tr w:rsidR="00AE6C8F" w:rsidRPr="00BE5913" w14:paraId="4776E236" w14:textId="77777777" w:rsidTr="0062058F">
        <w:tc>
          <w:tcPr>
            <w:tcW w:w="2430" w:type="dxa"/>
          </w:tcPr>
          <w:p w14:paraId="4EFFA813" w14:textId="586B7609" w:rsidR="00AE6C8F" w:rsidRPr="00767BD7" w:rsidRDefault="00AE6C8F" w:rsidP="00AE6C8F">
            <w:pPr>
              <w:tabs>
                <w:tab w:val="clear" w:pos="227"/>
                <w:tab w:val="clear" w:pos="454"/>
                <w:tab w:val="left" w:pos="613"/>
              </w:tabs>
              <w:spacing w:line="233" w:lineRule="auto"/>
              <w:ind w:left="433" w:right="-24" w:hanging="73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C77408">
              <w:rPr>
                <w:rFonts w:ascii="Angsana New" w:hAnsi="Angsana New"/>
                <w:sz w:val="28"/>
                <w:szCs w:val="28"/>
              </w:rPr>
              <w:t>-</w:t>
            </w:r>
            <w:r w:rsidRPr="00C77408">
              <w:rPr>
                <w:rFonts w:ascii="Angsana New" w:hAnsi="Angsana New"/>
                <w:sz w:val="28"/>
                <w:szCs w:val="28"/>
              </w:rPr>
              <w:tab/>
            </w:r>
            <w:r w:rsidRPr="00FE4DE6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DFBDE3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849743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ABD177" w14:textId="7B2B027D" w:rsidR="00AE6C8F" w:rsidRPr="00EE611F" w:rsidRDefault="001B655A" w:rsidP="00EE611F">
            <w:pPr>
              <w:pStyle w:val="acctfourfigures"/>
              <w:tabs>
                <w:tab w:val="clear" w:pos="765"/>
                <w:tab w:val="decimal" w:pos="794"/>
              </w:tabs>
              <w:spacing w:line="228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61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A1C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60,110</w:t>
            </w:r>
            <w:r w:rsidRPr="00EE61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418F79D4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418B50" w14:textId="6A3002A3" w:rsidR="00AE6C8F" w:rsidRPr="0034061F" w:rsidRDefault="001B655A" w:rsidP="00684ADA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4061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A1CF5" w:rsidRPr="0034061F">
              <w:rPr>
                <w:rFonts w:asciiTheme="majorBidi" w:hAnsiTheme="majorBidi" w:cstheme="majorBidi"/>
                <w:sz w:val="28"/>
                <w:szCs w:val="28"/>
              </w:rPr>
              <w:t>59,287</w:t>
            </w:r>
            <w:r w:rsidRPr="003406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58A58F9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842B49" w14:textId="5463FEC7" w:rsidR="00AE6C8F" w:rsidRPr="00FE4DE6" w:rsidRDefault="001B655A" w:rsidP="00A75E43">
            <w:pPr>
              <w:pStyle w:val="acctfourfigures"/>
              <w:tabs>
                <w:tab w:val="clear" w:pos="765"/>
                <w:tab w:val="decimal" w:pos="706"/>
              </w:tabs>
              <w:spacing w:line="228" w:lineRule="auto"/>
              <w:ind w:left="-43" w:right="1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47D7FC3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  <w:tab w:val="decimal" w:pos="820"/>
              </w:tabs>
              <w:spacing w:line="233" w:lineRule="auto"/>
              <w:ind w:left="-1365" w:right="339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9B396C" w14:textId="62C600AE" w:rsidR="00AE6C8F" w:rsidRPr="00FE4DE6" w:rsidRDefault="001B655A" w:rsidP="00AE6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6F6DF6A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E5D705" w14:textId="4454CBE0" w:rsidR="00AE6C8F" w:rsidRPr="00FE4DE6" w:rsidRDefault="001B655A" w:rsidP="00AE6C8F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B29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119,397</w:t>
            </w:r>
            <w:r w:rsidRPr="00FE4D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E6C8F" w:rsidRPr="00BE5913" w14:paraId="43FFB050" w14:textId="77777777" w:rsidTr="0062058F">
        <w:tc>
          <w:tcPr>
            <w:tcW w:w="2430" w:type="dxa"/>
          </w:tcPr>
          <w:p w14:paraId="64F58E1B" w14:textId="77777777" w:rsidR="00AE6C8F" w:rsidRPr="00C77408" w:rsidRDefault="00AE6C8F" w:rsidP="00AE6C8F">
            <w:pPr>
              <w:tabs>
                <w:tab w:val="clear" w:pos="227"/>
                <w:tab w:val="clear" w:pos="454"/>
                <w:tab w:val="left" w:pos="613"/>
              </w:tabs>
              <w:spacing w:line="233" w:lineRule="auto"/>
              <w:ind w:left="43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597E0C" w14:textId="7BF6EC8F" w:rsidR="00AE6C8F" w:rsidRPr="00FE4DE6" w:rsidRDefault="00C070A0" w:rsidP="00AE6C8F">
            <w:pPr>
              <w:pStyle w:val="acctfourfigures"/>
              <w:tabs>
                <w:tab w:val="clear" w:pos="765"/>
                <w:tab w:val="decimal" w:pos="955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</w:t>
            </w:r>
            <w:r w:rsidR="00C75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C070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  <w:vAlign w:val="bottom"/>
          </w:tcPr>
          <w:p w14:paraId="73455CD6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076CB6" w14:textId="2833E7E3" w:rsidR="00AE6C8F" w:rsidRPr="00FE4DE6" w:rsidRDefault="00341DEF" w:rsidP="00EE611F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CA1C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98,124</w:t>
            </w:r>
            <w:r w:rsidRPr="00FE4D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2E25C69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FFD6E6" w14:textId="30FEEEA2" w:rsidR="00AE6C8F" w:rsidRPr="00FE4DE6" w:rsidRDefault="00CA1CF5" w:rsidP="00497A05">
            <w:pPr>
              <w:pStyle w:val="acctfourfigures"/>
              <w:tabs>
                <w:tab w:val="clear" w:pos="765"/>
                <w:tab w:val="decimal" w:pos="877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6,605</w:t>
            </w:r>
          </w:p>
        </w:tc>
        <w:tc>
          <w:tcPr>
            <w:tcW w:w="270" w:type="dxa"/>
            <w:vAlign w:val="bottom"/>
          </w:tcPr>
          <w:p w14:paraId="31E41C96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29679C" w14:textId="6D51516E" w:rsidR="00AE6C8F" w:rsidRPr="00FE4DE6" w:rsidRDefault="00B11C2B" w:rsidP="00EE611F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11C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C070A0" w:rsidRPr="00C070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58</w:t>
            </w:r>
          </w:p>
        </w:tc>
        <w:tc>
          <w:tcPr>
            <w:tcW w:w="270" w:type="dxa"/>
            <w:vAlign w:val="bottom"/>
          </w:tcPr>
          <w:p w14:paraId="2A78793B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  <w:tab w:val="decimal" w:pos="820"/>
              </w:tabs>
              <w:spacing w:line="233" w:lineRule="auto"/>
              <w:ind w:left="-1365" w:right="339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CF90B1" w14:textId="57B32F24" w:rsidR="00AE6C8F" w:rsidRPr="00FE4DE6" w:rsidRDefault="00341DEF" w:rsidP="00AE6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7EEC259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A2A779" w14:textId="16B10C33" w:rsidR="00AE6C8F" w:rsidRPr="00FE4DE6" w:rsidRDefault="00341DEF" w:rsidP="00AE6C8F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B29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91,361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767BD7" w:rsidRPr="00BE5913" w14:paraId="417CA4C5" w14:textId="77777777" w:rsidTr="0062058F">
        <w:tc>
          <w:tcPr>
            <w:tcW w:w="2430" w:type="dxa"/>
          </w:tcPr>
          <w:p w14:paraId="57A5AB35" w14:textId="77777777" w:rsidR="00767BD7" w:rsidRPr="00BE5913" w:rsidRDefault="00767BD7" w:rsidP="00767BD7">
            <w:pPr>
              <w:tabs>
                <w:tab w:val="clear" w:pos="227"/>
                <w:tab w:val="left" w:pos="177"/>
              </w:tabs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9A5EA52" w14:textId="77777777" w:rsidR="00767BD7" w:rsidRPr="00BE5913" w:rsidRDefault="00767BD7" w:rsidP="00767BD7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1B0C01" w14:textId="77777777" w:rsidR="00767BD7" w:rsidRPr="00BE5913" w:rsidRDefault="00767BD7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1A84F64" w14:textId="77777777" w:rsidR="00767BD7" w:rsidRPr="00BE5913" w:rsidRDefault="00767BD7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FA7EAD" w14:textId="77777777" w:rsidR="00767BD7" w:rsidRPr="00BE5913" w:rsidRDefault="00767BD7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4DA9A66" w14:textId="77777777" w:rsidR="00767BD7" w:rsidRPr="00BE5913" w:rsidRDefault="00767BD7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6215F2" w14:textId="77777777" w:rsidR="00767BD7" w:rsidRPr="00BE5913" w:rsidRDefault="00767BD7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AF0A50E" w14:textId="77777777" w:rsidR="00767BD7" w:rsidRPr="00BE5913" w:rsidRDefault="00767BD7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F8D025" w14:textId="77777777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decimal" w:pos="820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1055EEEA" w14:textId="77777777" w:rsidR="00767BD7" w:rsidRPr="00BE5913" w:rsidRDefault="00767BD7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BB47D2" w14:textId="77777777" w:rsidR="00767BD7" w:rsidRPr="00BE5913" w:rsidRDefault="00767BD7" w:rsidP="00767BD7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ABF21B2" w14:textId="77777777" w:rsidR="00767BD7" w:rsidRPr="00BE5913" w:rsidRDefault="00767BD7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679C" w:rsidRPr="00BE5913" w14:paraId="481FC0D3" w14:textId="77777777" w:rsidTr="0062058F">
        <w:tc>
          <w:tcPr>
            <w:tcW w:w="2430" w:type="dxa"/>
          </w:tcPr>
          <w:p w14:paraId="23E953C9" w14:textId="77777777" w:rsidR="00E2679C" w:rsidRPr="00BE5913" w:rsidRDefault="00E2679C" w:rsidP="00767BD7">
            <w:pPr>
              <w:tabs>
                <w:tab w:val="clear" w:pos="227"/>
                <w:tab w:val="left" w:pos="177"/>
              </w:tabs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9401A50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3E562A" w14:textId="77777777" w:rsidR="00E2679C" w:rsidRPr="00BE5913" w:rsidRDefault="00E2679C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17C60B3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968BE4" w14:textId="77777777" w:rsidR="00E2679C" w:rsidRPr="00BE5913" w:rsidRDefault="00E2679C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9819400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17ACAC" w14:textId="77777777" w:rsidR="00E2679C" w:rsidRPr="00BE5913" w:rsidRDefault="00E2679C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648392C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C61C0A" w14:textId="77777777" w:rsidR="00E2679C" w:rsidRPr="00BE5913" w:rsidRDefault="00E2679C" w:rsidP="00767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decimal" w:pos="820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4A2E50F2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E43F49" w14:textId="77777777" w:rsidR="00E2679C" w:rsidRPr="00BE5913" w:rsidRDefault="00E2679C" w:rsidP="00767BD7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85CB885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679C" w:rsidRPr="00BE5913" w14:paraId="14CBDAB5" w14:textId="77777777" w:rsidTr="0062058F">
        <w:tc>
          <w:tcPr>
            <w:tcW w:w="2430" w:type="dxa"/>
          </w:tcPr>
          <w:p w14:paraId="215192FD" w14:textId="77777777" w:rsidR="00E2679C" w:rsidRPr="00BE5913" w:rsidRDefault="00E2679C" w:rsidP="00767BD7">
            <w:pPr>
              <w:tabs>
                <w:tab w:val="clear" w:pos="227"/>
                <w:tab w:val="left" w:pos="177"/>
              </w:tabs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180C19C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90655F" w14:textId="77777777" w:rsidR="00E2679C" w:rsidRPr="00BE5913" w:rsidRDefault="00E2679C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58DD656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647F81" w14:textId="77777777" w:rsidR="00E2679C" w:rsidRPr="00BE5913" w:rsidRDefault="00E2679C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37C3EAB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7D18EA" w14:textId="77777777" w:rsidR="00E2679C" w:rsidRPr="00BE5913" w:rsidRDefault="00E2679C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A3186F9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13E09C" w14:textId="77777777" w:rsidR="00E2679C" w:rsidRPr="00BE5913" w:rsidRDefault="00E2679C" w:rsidP="00767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decimal" w:pos="820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3A9CBEED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556669" w14:textId="77777777" w:rsidR="00E2679C" w:rsidRPr="00BE5913" w:rsidRDefault="00E2679C" w:rsidP="00767BD7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9469B98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679C" w:rsidRPr="00BE5913" w14:paraId="0AB098E5" w14:textId="77777777" w:rsidTr="0062058F">
        <w:tc>
          <w:tcPr>
            <w:tcW w:w="2430" w:type="dxa"/>
          </w:tcPr>
          <w:p w14:paraId="7C1D1027" w14:textId="77777777" w:rsidR="00E2679C" w:rsidRPr="00BE5913" w:rsidRDefault="00E2679C" w:rsidP="00767BD7">
            <w:pPr>
              <w:tabs>
                <w:tab w:val="clear" w:pos="227"/>
                <w:tab w:val="left" w:pos="177"/>
              </w:tabs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201A168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99C25D" w14:textId="77777777" w:rsidR="00E2679C" w:rsidRPr="00BE5913" w:rsidRDefault="00E2679C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CC22A61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E08563" w14:textId="77777777" w:rsidR="00E2679C" w:rsidRPr="00BE5913" w:rsidRDefault="00E2679C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369D8A5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A8F5D3" w14:textId="77777777" w:rsidR="00E2679C" w:rsidRPr="00BE5913" w:rsidRDefault="00E2679C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2EB8F39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E24305" w14:textId="77777777" w:rsidR="00E2679C" w:rsidRPr="00BE5913" w:rsidRDefault="00E2679C" w:rsidP="00767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decimal" w:pos="820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3031CAF8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444FC2" w14:textId="77777777" w:rsidR="00E2679C" w:rsidRPr="00BE5913" w:rsidRDefault="00E2679C" w:rsidP="00767BD7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4B479C7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679C" w:rsidRPr="00BE5913" w14:paraId="6DF4C6D3" w14:textId="77777777" w:rsidTr="0062058F">
        <w:tc>
          <w:tcPr>
            <w:tcW w:w="2430" w:type="dxa"/>
          </w:tcPr>
          <w:p w14:paraId="420B6467" w14:textId="77777777" w:rsidR="00E2679C" w:rsidRPr="00BE5913" w:rsidRDefault="00E2679C" w:rsidP="00767BD7">
            <w:pPr>
              <w:tabs>
                <w:tab w:val="clear" w:pos="227"/>
                <w:tab w:val="left" w:pos="177"/>
              </w:tabs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A17A2A7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C7B557" w14:textId="77777777" w:rsidR="00E2679C" w:rsidRPr="00BE5913" w:rsidRDefault="00E2679C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38487D3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5B6C7D" w14:textId="77777777" w:rsidR="00E2679C" w:rsidRPr="00BE5913" w:rsidRDefault="00E2679C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45DD225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53D45F" w14:textId="77777777" w:rsidR="00E2679C" w:rsidRPr="00BE5913" w:rsidRDefault="00E2679C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1070EF7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D5D407" w14:textId="77777777" w:rsidR="00E2679C" w:rsidRPr="00BE5913" w:rsidRDefault="00E2679C" w:rsidP="00767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decimal" w:pos="820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5433D028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C57C0A" w14:textId="77777777" w:rsidR="00E2679C" w:rsidRPr="00BE5913" w:rsidRDefault="00E2679C" w:rsidP="00767BD7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D346433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679C" w:rsidRPr="00BE5913" w14:paraId="7B8655D4" w14:textId="77777777" w:rsidTr="0062058F">
        <w:tc>
          <w:tcPr>
            <w:tcW w:w="2430" w:type="dxa"/>
          </w:tcPr>
          <w:p w14:paraId="5DD92045" w14:textId="77777777" w:rsidR="00E2679C" w:rsidRPr="00BE5913" w:rsidRDefault="00E2679C" w:rsidP="00767BD7">
            <w:pPr>
              <w:tabs>
                <w:tab w:val="clear" w:pos="227"/>
                <w:tab w:val="left" w:pos="177"/>
              </w:tabs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DB7D0E7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D625F4" w14:textId="77777777" w:rsidR="00E2679C" w:rsidRPr="00BE5913" w:rsidRDefault="00E2679C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57ADB2F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374FE0" w14:textId="77777777" w:rsidR="00E2679C" w:rsidRPr="00BE5913" w:rsidRDefault="00E2679C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60007E2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3B5C31" w14:textId="77777777" w:rsidR="00E2679C" w:rsidRPr="00BE5913" w:rsidRDefault="00E2679C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24C9DA4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486E40" w14:textId="77777777" w:rsidR="00E2679C" w:rsidRPr="00BE5913" w:rsidRDefault="00E2679C" w:rsidP="00767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decimal" w:pos="820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35BA66A4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006FCE" w14:textId="77777777" w:rsidR="00E2679C" w:rsidRPr="00BE5913" w:rsidRDefault="00E2679C" w:rsidP="00767BD7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ACDFD96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679C" w:rsidRPr="00BE5913" w14:paraId="467F09AC" w14:textId="77777777" w:rsidTr="0062058F">
        <w:tc>
          <w:tcPr>
            <w:tcW w:w="2430" w:type="dxa"/>
          </w:tcPr>
          <w:p w14:paraId="44FCDE68" w14:textId="77777777" w:rsidR="00E2679C" w:rsidRPr="00BE5913" w:rsidRDefault="00E2679C" w:rsidP="00767BD7">
            <w:pPr>
              <w:tabs>
                <w:tab w:val="clear" w:pos="227"/>
                <w:tab w:val="left" w:pos="177"/>
              </w:tabs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3ED273B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06C80B" w14:textId="77777777" w:rsidR="00E2679C" w:rsidRPr="00BE5913" w:rsidRDefault="00E2679C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B351E06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CD7F5B" w14:textId="77777777" w:rsidR="00E2679C" w:rsidRPr="00BE5913" w:rsidRDefault="00E2679C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99BA238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AB2838" w14:textId="77777777" w:rsidR="00E2679C" w:rsidRPr="00BE5913" w:rsidRDefault="00E2679C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B32B912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F2C160" w14:textId="77777777" w:rsidR="00E2679C" w:rsidRPr="00BE5913" w:rsidRDefault="00E2679C" w:rsidP="00767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decimal" w:pos="820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42F177E9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91FF2F" w14:textId="77777777" w:rsidR="00E2679C" w:rsidRPr="00BE5913" w:rsidRDefault="00E2679C" w:rsidP="00767BD7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F78A3D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7BD7" w:rsidRPr="00BE5913" w14:paraId="51C24512" w14:textId="77777777" w:rsidTr="0062058F">
        <w:tc>
          <w:tcPr>
            <w:tcW w:w="2430" w:type="dxa"/>
            <w:vAlign w:val="bottom"/>
          </w:tcPr>
          <w:p w14:paraId="6E85182E" w14:textId="2D126CD4" w:rsidR="00767BD7" w:rsidRPr="00BE5913" w:rsidRDefault="00C070A0" w:rsidP="00767BD7">
            <w:pPr>
              <w:spacing w:line="233" w:lineRule="auto"/>
              <w:ind w:firstLine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070A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lastRenderedPageBreak/>
              <w:t>256</w:t>
            </w:r>
            <w:r w:rsidRPr="00C070A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8280" w:type="dxa"/>
            <w:gridSpan w:val="11"/>
          </w:tcPr>
          <w:p w14:paraId="02FD7D73" w14:textId="77777777" w:rsidR="00767BD7" w:rsidRPr="00BE5913" w:rsidRDefault="00767BD7" w:rsidP="003F2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80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767BD7" w:rsidRPr="00BE5913" w14:paraId="646BB1F4" w14:textId="77777777" w:rsidTr="0062058F">
        <w:tc>
          <w:tcPr>
            <w:tcW w:w="2430" w:type="dxa"/>
            <w:hideMark/>
          </w:tcPr>
          <w:p w14:paraId="498D8CB2" w14:textId="77777777" w:rsidR="00767BD7" w:rsidRPr="00BE5913" w:rsidRDefault="00767BD7" w:rsidP="00767BD7">
            <w:pPr>
              <w:spacing w:line="233" w:lineRule="auto"/>
              <w:ind w:left="250" w:right="-24" w:hanging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170" w:type="dxa"/>
          </w:tcPr>
          <w:p w14:paraId="565B6E44" w14:textId="62CEBD81" w:rsidR="00767BD7" w:rsidRPr="00BE5913" w:rsidRDefault="00767BD7" w:rsidP="00767BD7">
            <w:pPr>
              <w:tabs>
                <w:tab w:val="clear" w:pos="680"/>
                <w:tab w:val="decimal" w:pos="780"/>
                <w:tab w:val="left" w:pos="855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A20C3C" w14:textId="77777777" w:rsidR="00767BD7" w:rsidRPr="00BE5913" w:rsidRDefault="00767BD7" w:rsidP="00767BD7">
            <w:pPr>
              <w:tabs>
                <w:tab w:val="decimal" w:pos="708"/>
              </w:tabs>
              <w:spacing w:line="233" w:lineRule="auto"/>
              <w:ind w:lef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BC11FE" w14:textId="77777777" w:rsidR="00767BD7" w:rsidRPr="00BE5913" w:rsidRDefault="00767BD7" w:rsidP="00767BD7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0B1FF5" w14:textId="77777777" w:rsidR="00767BD7" w:rsidRPr="00BE5913" w:rsidRDefault="00767BD7" w:rsidP="00767BD7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D5B5F3" w14:textId="77777777" w:rsidR="00767BD7" w:rsidRPr="00BE5913" w:rsidRDefault="00767BD7" w:rsidP="00767BD7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B1EABF" w14:textId="77777777" w:rsidR="00767BD7" w:rsidRPr="00BE5913" w:rsidRDefault="00767BD7" w:rsidP="00767BD7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4F874F18" w14:textId="77777777" w:rsidR="00767BD7" w:rsidRPr="00BE5913" w:rsidRDefault="00767BD7" w:rsidP="00767BD7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4F21DEB" w14:textId="77777777" w:rsidR="00767BD7" w:rsidRPr="00BE5913" w:rsidRDefault="00767BD7" w:rsidP="00767BD7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7727DD0" w14:textId="77777777" w:rsidR="00767BD7" w:rsidRPr="00BE5913" w:rsidRDefault="00767BD7" w:rsidP="00767BD7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516C4D" w14:textId="77777777" w:rsidR="00767BD7" w:rsidRPr="00BE5913" w:rsidRDefault="00767BD7" w:rsidP="00767BD7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B4BAB6" w14:textId="77777777" w:rsidR="00767BD7" w:rsidRPr="00BE5913" w:rsidRDefault="00767BD7" w:rsidP="00767BD7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3E14" w:rsidRPr="00BE5913" w14:paraId="676833ED" w14:textId="77777777" w:rsidTr="0062058F">
        <w:tc>
          <w:tcPr>
            <w:tcW w:w="2430" w:type="dxa"/>
            <w:hideMark/>
          </w:tcPr>
          <w:p w14:paraId="100C72EA" w14:textId="6B021AF7" w:rsidR="00793E14" w:rsidRPr="00BE5913" w:rsidRDefault="00793E14" w:rsidP="00793E14">
            <w:pPr>
              <w:spacing w:line="233" w:lineRule="auto"/>
              <w:ind w:left="250" w:right="-24" w:hanging="90"/>
              <w:rPr>
                <w:rFonts w:ascii="Angsana New" w:hAnsi="Angsana New" w:cs="Cordia New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BE5913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170" w:type="dxa"/>
            <w:vAlign w:val="bottom"/>
          </w:tcPr>
          <w:p w14:paraId="48A1415E" w14:textId="3952D1D9" w:rsidR="00793E14" w:rsidRPr="00BE5913" w:rsidRDefault="000D421C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3,259,550</w:t>
            </w:r>
            <w:r w:rsidR="00793E14"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D557C20" w14:textId="77777777" w:rsidR="00793E14" w:rsidRPr="00BE5913" w:rsidRDefault="00793E14" w:rsidP="00793E14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 w:cs="Times New Roman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387D4AF" w14:textId="77AC9A7B" w:rsidR="00793E14" w:rsidRPr="00BE5913" w:rsidRDefault="000D421C" w:rsidP="0065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955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3,259,550</w:t>
            </w:r>
          </w:p>
        </w:tc>
        <w:tc>
          <w:tcPr>
            <w:tcW w:w="270" w:type="dxa"/>
            <w:vAlign w:val="bottom"/>
          </w:tcPr>
          <w:p w14:paraId="0CF6F733" w14:textId="77777777" w:rsidR="00793E14" w:rsidRPr="00BE5913" w:rsidRDefault="00793E14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97606C9" w14:textId="41D883AD" w:rsidR="00793E14" w:rsidRPr="00BE5913" w:rsidRDefault="00793E14" w:rsidP="0079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  <w:vAlign w:val="bottom"/>
          </w:tcPr>
          <w:p w14:paraId="3FEF541E" w14:textId="77777777" w:rsidR="00793E14" w:rsidRPr="00BE5913" w:rsidRDefault="00793E14" w:rsidP="00793E14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 w:cs="Times New Roman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5B7AC98E" w14:textId="022EBC6D" w:rsidR="00793E14" w:rsidRPr="00BE5913" w:rsidRDefault="00793E14" w:rsidP="0079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4"/>
              </w:tabs>
              <w:spacing w:line="233" w:lineRule="auto"/>
              <w:ind w:left="-1365" w:right="23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  <w:vAlign w:val="bottom"/>
          </w:tcPr>
          <w:p w14:paraId="10933171" w14:textId="77777777" w:rsidR="00793E14" w:rsidRPr="00BE5913" w:rsidRDefault="00793E14" w:rsidP="00793E14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 w:cs="Times New Roman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9DC8241" w14:textId="3C842D34" w:rsidR="00793E14" w:rsidRPr="00BE5913" w:rsidRDefault="00793E14" w:rsidP="00793E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365" w:right="250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  <w:vAlign w:val="bottom"/>
          </w:tcPr>
          <w:p w14:paraId="1B7DFF63" w14:textId="77777777" w:rsidR="00793E14" w:rsidRPr="00BE5913" w:rsidRDefault="00793E14" w:rsidP="00793E14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 w:cs="Times New Roman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BB3189" w14:textId="68A0A798" w:rsidR="00793E14" w:rsidRPr="00BE5913" w:rsidRDefault="000D421C" w:rsidP="00793E14">
            <w:pPr>
              <w:tabs>
                <w:tab w:val="clear" w:pos="227"/>
                <w:tab w:val="clear" w:pos="454"/>
                <w:tab w:val="clear" w:pos="68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3,259,550</w:t>
            </w:r>
          </w:p>
        </w:tc>
      </w:tr>
      <w:tr w:rsidR="00793E14" w:rsidRPr="00BE5913" w14:paraId="34B66B5E" w14:textId="77777777" w:rsidTr="0062058F">
        <w:tc>
          <w:tcPr>
            <w:tcW w:w="2430" w:type="dxa"/>
            <w:hideMark/>
          </w:tcPr>
          <w:p w14:paraId="239CFF2A" w14:textId="77777777" w:rsidR="00793E14" w:rsidRPr="00BE5913" w:rsidRDefault="00793E14" w:rsidP="00793E14">
            <w:pPr>
              <w:spacing w:line="233" w:lineRule="auto"/>
              <w:ind w:left="160" w:right="-24"/>
              <w:rPr>
                <w:rFonts w:ascii="Angsana New" w:hAnsi="Angsana New"/>
                <w:sz w:val="28"/>
                <w:szCs w:val="28"/>
                <w:cs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58F5AF98" w14:textId="00D4D616" w:rsidR="00793E14" w:rsidRPr="00BE5913" w:rsidRDefault="00793E14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</w:t>
            </w: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486</w:t>
            </w: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863</w:t>
            </w: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645E430B" w14:textId="77777777" w:rsidR="00793E14" w:rsidRPr="00BE5913" w:rsidRDefault="00793E14" w:rsidP="00793E14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F3EDB42" w14:textId="280044A0" w:rsidR="00793E14" w:rsidRPr="00BE5913" w:rsidRDefault="00C070A0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B11C2B" w:rsidRPr="00B11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793E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11C2B" w:rsidRPr="00B11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B11C2B" w:rsidRPr="00B11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793E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556</w:t>
            </w:r>
            <w:r w:rsidR="00793E14"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96E39C8" w14:textId="77777777" w:rsidR="00793E14" w:rsidRPr="00BE5913" w:rsidRDefault="00793E14" w:rsidP="00793E14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ABA073" w14:textId="733B7AEF" w:rsidR="00793E14" w:rsidRPr="00BE5913" w:rsidRDefault="00C070A0" w:rsidP="0065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95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793E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11C2B" w:rsidRPr="00B11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</w:t>
            </w:r>
            <w:r w:rsidR="00793E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11C2B" w:rsidRPr="00B11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</w:p>
        </w:tc>
        <w:tc>
          <w:tcPr>
            <w:tcW w:w="270" w:type="dxa"/>
          </w:tcPr>
          <w:p w14:paraId="173719BF" w14:textId="77777777" w:rsidR="00793E14" w:rsidRPr="00BE5913" w:rsidRDefault="00793E14" w:rsidP="00793E14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37E3702E" w14:textId="623F1F2B" w:rsidR="00793E14" w:rsidRPr="00BE5913" w:rsidRDefault="00B11C2B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C070A0"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793E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1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C070A0"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</w:t>
            </w:r>
            <w:r w:rsidR="00793E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1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C070A0"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</w:t>
            </w:r>
          </w:p>
        </w:tc>
        <w:tc>
          <w:tcPr>
            <w:tcW w:w="270" w:type="dxa"/>
          </w:tcPr>
          <w:p w14:paraId="2B536C9A" w14:textId="77777777" w:rsidR="00793E14" w:rsidRPr="00BE5913" w:rsidRDefault="00793E14" w:rsidP="00793E14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A7A2C42" w14:textId="6E785AE2" w:rsidR="00793E14" w:rsidRPr="00793E14" w:rsidRDefault="00793E14" w:rsidP="00793E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365" w:right="250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C00B16C" w14:textId="77777777" w:rsidR="00793E14" w:rsidRPr="00BE5913" w:rsidRDefault="00793E14" w:rsidP="00793E14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A36715" w14:textId="00B6CC7D" w:rsidR="00793E14" w:rsidRPr="00BE5913" w:rsidRDefault="00C070A0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</w:t>
            </w:r>
            <w:r w:rsidR="00793E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</w:t>
            </w:r>
            <w:r w:rsidR="00B11C2B" w:rsidRPr="00B11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793E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</w:t>
            </w:r>
            <w:r w:rsidR="00B11C2B" w:rsidRPr="00B11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</w:tr>
      <w:tr w:rsidR="00793E14" w:rsidRPr="00BE5913" w14:paraId="1F43BC96" w14:textId="77777777" w:rsidTr="0062058F">
        <w:tc>
          <w:tcPr>
            <w:tcW w:w="2430" w:type="dxa"/>
            <w:hideMark/>
          </w:tcPr>
          <w:p w14:paraId="5541CDB6" w14:textId="77777777" w:rsidR="00793E14" w:rsidRPr="00BE5913" w:rsidRDefault="00793E14" w:rsidP="00793E14">
            <w:pPr>
              <w:spacing w:line="233" w:lineRule="auto"/>
              <w:ind w:left="160" w:right="-24"/>
              <w:rPr>
                <w:rFonts w:ascii="Angsana New" w:hAnsi="Angsana New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587DB3C8" w14:textId="5F4D2CA0" w:rsidR="00793E14" w:rsidRPr="00BE5913" w:rsidRDefault="00793E14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535</w:t>
            </w: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766</w:t>
            </w: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6966D260" w14:textId="77777777" w:rsidR="00793E14" w:rsidRPr="00BE5913" w:rsidRDefault="00793E14" w:rsidP="00793E14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A19B19" w14:textId="093D69CA" w:rsidR="00793E14" w:rsidRPr="00BE5913" w:rsidRDefault="00B11C2B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C070A0"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B11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793E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1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C070A0"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5AC7C8F9" w14:textId="77777777" w:rsidR="00793E14" w:rsidRPr="00BE5913" w:rsidRDefault="00793E14" w:rsidP="00793E14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75EFD1" w14:textId="2C2E9EAC" w:rsidR="00793E14" w:rsidRPr="00BE5913" w:rsidRDefault="00B11C2B" w:rsidP="0065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95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C070A0"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</w:t>
            </w:r>
            <w:r w:rsidR="00793E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1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C070A0"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707E0C53" w14:textId="77777777" w:rsidR="00793E14" w:rsidRPr="00BE5913" w:rsidRDefault="00793E14" w:rsidP="00793E14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EABBF78" w14:textId="52FAED82" w:rsidR="00793E14" w:rsidRPr="00BE5913" w:rsidRDefault="00C070A0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699</w:t>
            </w:r>
            <w:r w:rsidR="00793E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258</w:t>
            </w:r>
          </w:p>
        </w:tc>
        <w:tc>
          <w:tcPr>
            <w:tcW w:w="270" w:type="dxa"/>
          </w:tcPr>
          <w:p w14:paraId="0DDD270E" w14:textId="77777777" w:rsidR="00793E14" w:rsidRPr="00BE5913" w:rsidRDefault="00793E14" w:rsidP="00793E14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FE9FF" w14:textId="6015F73D" w:rsidR="00793E14" w:rsidRPr="00BE5913" w:rsidRDefault="00B11C2B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793E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B11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C070A0"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793E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</w:t>
            </w:r>
            <w:r w:rsidRPr="00B11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130D864" w14:textId="77777777" w:rsidR="00793E14" w:rsidRPr="00BE5913" w:rsidRDefault="00793E14" w:rsidP="00793E14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EA5ECE" w14:textId="1128BAB2" w:rsidR="00793E14" w:rsidRPr="00BE5913" w:rsidRDefault="00793E14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11C2B" w:rsidRPr="00B11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C070A0"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B11C2B" w:rsidRPr="00B11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793E14" w:rsidRPr="00BE5913" w14:paraId="23824F85" w14:textId="77777777" w:rsidTr="0062058F">
        <w:tc>
          <w:tcPr>
            <w:tcW w:w="2430" w:type="dxa"/>
          </w:tcPr>
          <w:p w14:paraId="04A67F5E" w14:textId="77777777" w:rsidR="00793E14" w:rsidRPr="00BE5913" w:rsidRDefault="00793E14" w:rsidP="00793E14">
            <w:pPr>
              <w:spacing w:line="233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70E775" w14:textId="7EFC5B7A" w:rsidR="00793E14" w:rsidRPr="00BE5913" w:rsidRDefault="00806CBB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81</w:t>
            </w:r>
            <w:r w:rsidR="000B3F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282</w:t>
            </w:r>
            <w:r w:rsidR="000B3F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79</w:t>
            </w:r>
          </w:p>
        </w:tc>
        <w:tc>
          <w:tcPr>
            <w:tcW w:w="270" w:type="dxa"/>
          </w:tcPr>
          <w:p w14:paraId="406C30B8" w14:textId="77777777" w:rsidR="00793E14" w:rsidRPr="00BE5913" w:rsidRDefault="00793E14" w:rsidP="00793E14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95EC0C" w14:textId="6EF7C194" w:rsidR="00793E14" w:rsidRPr="00BE5913" w:rsidRDefault="00933DA0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44,410,220</w:t>
            </w:r>
          </w:p>
        </w:tc>
        <w:tc>
          <w:tcPr>
            <w:tcW w:w="270" w:type="dxa"/>
          </w:tcPr>
          <w:p w14:paraId="3F8D53BD" w14:textId="77777777" w:rsidR="00793E14" w:rsidRPr="00BE5913" w:rsidRDefault="00793E14" w:rsidP="00793E14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D24929" w14:textId="6765FF68" w:rsidR="00793E14" w:rsidRPr="00BE5913" w:rsidRDefault="00C070A0" w:rsidP="0065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95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070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22</w:t>
            </w:r>
            <w:r w:rsidR="00793E1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282</w:t>
            </w:r>
            <w:r w:rsidR="00793E1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247</w:t>
            </w:r>
          </w:p>
        </w:tc>
        <w:tc>
          <w:tcPr>
            <w:tcW w:w="270" w:type="dxa"/>
          </w:tcPr>
          <w:p w14:paraId="3D4D7905" w14:textId="77777777" w:rsidR="00793E14" w:rsidRPr="00BE5913" w:rsidRDefault="00793E14" w:rsidP="00793E14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288776" w14:textId="69E65A1E" w:rsidR="00793E14" w:rsidRPr="00BE5913" w:rsidRDefault="00B11C2B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11C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C070A0" w:rsidRPr="00C070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 w:rsidR="00793E1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795</w:t>
            </w:r>
            <w:r w:rsidR="00793E1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453</w:t>
            </w:r>
          </w:p>
        </w:tc>
        <w:tc>
          <w:tcPr>
            <w:tcW w:w="270" w:type="dxa"/>
          </w:tcPr>
          <w:p w14:paraId="0DE1A11F" w14:textId="77777777" w:rsidR="00793E14" w:rsidRPr="00BE5913" w:rsidRDefault="00793E14" w:rsidP="00793E14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EEE147" w14:textId="6EE5BA68" w:rsidR="00793E14" w:rsidRPr="00BE5913" w:rsidRDefault="00B11C2B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11C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</w:t>
            </w:r>
            <w:r w:rsidR="00793E1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 w:rsidRPr="00B11C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="00C070A0" w:rsidRPr="00C070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 w:rsidR="00793E1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68</w:t>
            </w:r>
            <w:r w:rsidRPr="00B11C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E45316B" w14:textId="77777777" w:rsidR="00793E14" w:rsidRPr="00BE5913" w:rsidRDefault="00793E14" w:rsidP="00793E14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859A6E" w14:textId="46E2A78E" w:rsidR="00793E14" w:rsidRPr="00BE5913" w:rsidRDefault="00933DA0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91,893,601</w:t>
            </w:r>
          </w:p>
        </w:tc>
      </w:tr>
      <w:tr w:rsidR="00793E14" w:rsidRPr="00BE5913" w14:paraId="21C47DF4" w14:textId="77777777" w:rsidTr="0062058F">
        <w:tc>
          <w:tcPr>
            <w:tcW w:w="2430" w:type="dxa"/>
          </w:tcPr>
          <w:p w14:paraId="07BB52D8" w14:textId="77777777" w:rsidR="00793E14" w:rsidRPr="00BE5913" w:rsidRDefault="00793E14" w:rsidP="00793E14">
            <w:pPr>
              <w:spacing w:line="233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865DB0C" w14:textId="77777777" w:rsidR="00793E14" w:rsidRPr="00BE5913" w:rsidRDefault="00793E14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912624" w14:textId="77777777" w:rsidR="00793E14" w:rsidRPr="00BE5913" w:rsidRDefault="00793E14" w:rsidP="00793E14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970F131" w14:textId="77777777" w:rsidR="00793E14" w:rsidRPr="00BE5913" w:rsidRDefault="00793E14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E1D4E4" w14:textId="77777777" w:rsidR="00793E14" w:rsidRPr="00BE5913" w:rsidRDefault="00793E14" w:rsidP="00793E14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EB124D6" w14:textId="77777777" w:rsidR="00793E14" w:rsidRPr="00BE5913" w:rsidRDefault="00793E14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CDF293D" w14:textId="77777777" w:rsidR="00793E14" w:rsidRPr="00BE5913" w:rsidRDefault="00793E14" w:rsidP="00793E14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83E00F8" w14:textId="77777777" w:rsidR="00793E14" w:rsidRPr="00BE5913" w:rsidRDefault="00793E14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DB81505" w14:textId="77777777" w:rsidR="00793E14" w:rsidRPr="00BE5913" w:rsidRDefault="00793E14" w:rsidP="00793E14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</w:tcPr>
          <w:p w14:paraId="6A0B1C02" w14:textId="77777777" w:rsidR="00793E14" w:rsidRPr="00BE5913" w:rsidRDefault="00793E14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73E6599" w14:textId="77777777" w:rsidR="00793E14" w:rsidRPr="00BE5913" w:rsidRDefault="00793E14" w:rsidP="00793E14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FCC7580" w14:textId="77777777" w:rsidR="00793E14" w:rsidRPr="00BE5913" w:rsidRDefault="00793E14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793E14" w:rsidRPr="00BE5913" w14:paraId="47DF56FF" w14:textId="77777777" w:rsidTr="0062058F">
        <w:tc>
          <w:tcPr>
            <w:tcW w:w="2430" w:type="dxa"/>
          </w:tcPr>
          <w:p w14:paraId="7E2CEDB4" w14:textId="09162A0F" w:rsidR="00793E14" w:rsidRPr="00BE5913" w:rsidRDefault="00793E14" w:rsidP="00793E14">
            <w:pPr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หนี้สินทางการเงินที่เป็นอนุพันธ์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CA81F55" w14:textId="77777777" w:rsidR="00793E14" w:rsidRPr="00BE5913" w:rsidRDefault="00793E14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C6CCFA" w14:textId="77777777" w:rsidR="00793E14" w:rsidRPr="00BE5913" w:rsidRDefault="00793E14" w:rsidP="00793E14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DB28F7F" w14:textId="77777777" w:rsidR="00793E14" w:rsidRPr="00BE5913" w:rsidRDefault="00793E14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3804EE" w14:textId="77777777" w:rsidR="00793E14" w:rsidRPr="00BE5913" w:rsidRDefault="00793E14" w:rsidP="00793E14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E21F9CC" w14:textId="77777777" w:rsidR="00793E14" w:rsidRPr="00BE5913" w:rsidRDefault="00793E14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878F10F" w14:textId="77777777" w:rsidR="00793E14" w:rsidRPr="00BE5913" w:rsidRDefault="00793E14" w:rsidP="00793E14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2C4A04B" w14:textId="77777777" w:rsidR="00793E14" w:rsidRPr="00BE5913" w:rsidRDefault="00793E14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C4640E7" w14:textId="77777777" w:rsidR="00793E14" w:rsidRPr="00BE5913" w:rsidRDefault="00793E14" w:rsidP="00793E14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7E34A7B8" w14:textId="77777777" w:rsidR="00793E14" w:rsidRPr="00BE5913" w:rsidRDefault="00793E14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5133AD3" w14:textId="77777777" w:rsidR="00793E14" w:rsidRPr="00BE5913" w:rsidRDefault="00793E14" w:rsidP="00793E14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DC48998" w14:textId="77777777" w:rsidR="00793E14" w:rsidRPr="00BE5913" w:rsidRDefault="00793E14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793E14" w:rsidRPr="00BE5913" w14:paraId="664B7C8B" w14:textId="77777777" w:rsidTr="0062058F">
        <w:tc>
          <w:tcPr>
            <w:tcW w:w="2430" w:type="dxa"/>
          </w:tcPr>
          <w:p w14:paraId="1EC86DF5" w14:textId="3C6DFAB1" w:rsidR="00793E14" w:rsidRPr="00E2679C" w:rsidRDefault="00793E14" w:rsidP="00793E14">
            <w:pPr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E2679C">
              <w:rPr>
                <w:rFonts w:ascii="Angsana New" w:hAnsi="Angsana New" w:hint="cs"/>
                <w:sz w:val="28"/>
                <w:szCs w:val="28"/>
                <w:cs/>
              </w:rPr>
              <w:t>อนุพันธ์ที่ใช้ในการป้อง</w:t>
            </w:r>
            <w:r w:rsidR="00BE143D">
              <w:rPr>
                <w:rFonts w:ascii="Angsana New" w:hAnsi="Angsana New" w:hint="cs"/>
                <w:sz w:val="28"/>
                <w:szCs w:val="28"/>
                <w:cs/>
              </w:rPr>
              <w:t>กั</w:t>
            </w:r>
            <w:r w:rsidRPr="00E2679C">
              <w:rPr>
                <w:rFonts w:ascii="Angsana New" w:hAnsi="Angsana New" w:hint="cs"/>
                <w:sz w:val="28"/>
                <w:szCs w:val="28"/>
                <w:cs/>
              </w:rPr>
              <w:t>นความเสี่ยง</w:t>
            </w:r>
          </w:p>
        </w:tc>
        <w:tc>
          <w:tcPr>
            <w:tcW w:w="1170" w:type="dxa"/>
          </w:tcPr>
          <w:p w14:paraId="0A2F2128" w14:textId="77777777" w:rsidR="00793E14" w:rsidRPr="00153A80" w:rsidRDefault="00793E14" w:rsidP="00793E14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D17A424" w14:textId="77777777" w:rsidR="00793E14" w:rsidRPr="00153A80" w:rsidRDefault="00793E14" w:rsidP="00793E14">
            <w:pPr>
              <w:tabs>
                <w:tab w:val="decimal" w:pos="706"/>
              </w:tabs>
              <w:spacing w:line="233" w:lineRule="auto"/>
              <w:ind w:lef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1F00E427" w14:textId="77777777" w:rsidR="00793E14" w:rsidRPr="00153A80" w:rsidRDefault="00793E14" w:rsidP="00793E14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03D754D" w14:textId="77777777" w:rsidR="00793E14" w:rsidRPr="00153A80" w:rsidRDefault="00793E14" w:rsidP="00793E14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50C9C93D" w14:textId="77777777" w:rsidR="00793E14" w:rsidRPr="00153A80" w:rsidRDefault="00793E14" w:rsidP="00793E14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83A00D3" w14:textId="77777777" w:rsidR="00793E14" w:rsidRPr="00153A80" w:rsidRDefault="00793E14" w:rsidP="00793E14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52" w:type="dxa"/>
          </w:tcPr>
          <w:p w14:paraId="143E9AD0" w14:textId="77777777" w:rsidR="00793E14" w:rsidRPr="00153A80" w:rsidRDefault="00793E14" w:rsidP="00793E14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0C5D037" w14:textId="77777777" w:rsidR="00793E14" w:rsidRPr="00153A80" w:rsidRDefault="00793E14" w:rsidP="00793E14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</w:tcPr>
          <w:p w14:paraId="7FD19FB9" w14:textId="77777777" w:rsidR="00793E14" w:rsidRPr="00153A80" w:rsidRDefault="00793E14" w:rsidP="00793E14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7E982EE" w14:textId="77777777" w:rsidR="00793E14" w:rsidRPr="00153A80" w:rsidRDefault="00793E14" w:rsidP="00793E14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4450AEB7" w14:textId="77777777" w:rsidR="00793E14" w:rsidRPr="00153A80" w:rsidRDefault="00793E14" w:rsidP="00793E14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</w:tr>
      <w:tr w:rsidR="00793E14" w:rsidRPr="00BE5913" w14:paraId="70D236DB" w14:textId="77777777" w:rsidTr="0062058F">
        <w:tc>
          <w:tcPr>
            <w:tcW w:w="2430" w:type="dxa"/>
          </w:tcPr>
          <w:p w14:paraId="78F5C712" w14:textId="77777777" w:rsidR="00793E14" w:rsidRPr="00E2679C" w:rsidRDefault="00793E14" w:rsidP="00793E14">
            <w:pPr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E2679C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vAlign w:val="bottom"/>
          </w:tcPr>
          <w:p w14:paraId="2841A9D0" w14:textId="313F32AD" w:rsidR="00793E14" w:rsidRPr="00153A80" w:rsidRDefault="00C070A0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  <w:r w:rsidRPr="00C070A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93E14" w:rsidRPr="00FE4D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B11C2B" w:rsidRPr="00B11C2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7A1C51BF" w14:textId="77777777" w:rsidR="00793E14" w:rsidRPr="00153A80" w:rsidRDefault="00793E14" w:rsidP="00793E14">
            <w:pPr>
              <w:tabs>
                <w:tab w:val="decimal" w:pos="706"/>
              </w:tabs>
              <w:spacing w:line="233" w:lineRule="auto"/>
              <w:ind w:lef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2B790DA4" w14:textId="44D00C0B" w:rsidR="00793E14" w:rsidRPr="00153A80" w:rsidRDefault="00793E14" w:rsidP="00793E14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5E0D0CCA" w14:textId="77777777" w:rsidR="00793E14" w:rsidRPr="00153A80" w:rsidRDefault="00793E14" w:rsidP="00793E14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35B094C6" w14:textId="7C6AD8E9" w:rsidR="00793E14" w:rsidRPr="00153A80" w:rsidRDefault="00793E14" w:rsidP="00793E14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52483F47" w14:textId="77777777" w:rsidR="00793E14" w:rsidRPr="00153A80" w:rsidRDefault="00793E14" w:rsidP="00793E14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38B06E58" w14:textId="2A105776" w:rsidR="00793E14" w:rsidRPr="00153A80" w:rsidRDefault="00793E14" w:rsidP="00793E14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638600DB" w14:textId="77777777" w:rsidR="00793E14" w:rsidRPr="00153A80" w:rsidRDefault="00793E14" w:rsidP="00793E14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bottom"/>
          </w:tcPr>
          <w:p w14:paraId="26DBB810" w14:textId="4FF8043C" w:rsidR="00793E14" w:rsidRPr="00153A80" w:rsidRDefault="00793E14" w:rsidP="00793E14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563103DF" w14:textId="77777777" w:rsidR="00793E14" w:rsidRPr="00153A80" w:rsidRDefault="00793E14" w:rsidP="00793E14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316E557C" w14:textId="78C75EBD" w:rsidR="00793E14" w:rsidRPr="00153A80" w:rsidRDefault="00793E14" w:rsidP="00793E14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</w:tr>
      <w:tr w:rsidR="00793E14" w:rsidRPr="00BE5913" w14:paraId="31C15E5F" w14:textId="77777777" w:rsidTr="0062058F">
        <w:tc>
          <w:tcPr>
            <w:tcW w:w="2430" w:type="dxa"/>
          </w:tcPr>
          <w:p w14:paraId="4B8F7455" w14:textId="5E65706D" w:rsidR="00793E14" w:rsidRPr="00E2679C" w:rsidRDefault="00793E14" w:rsidP="00793E14">
            <w:pPr>
              <w:tabs>
                <w:tab w:val="clear" w:pos="227"/>
                <w:tab w:val="clear" w:pos="454"/>
                <w:tab w:val="left" w:pos="613"/>
              </w:tabs>
              <w:spacing w:line="233" w:lineRule="auto"/>
              <w:ind w:left="43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C77408">
              <w:rPr>
                <w:rFonts w:ascii="Angsana New" w:hAnsi="Angsana New"/>
                <w:sz w:val="28"/>
                <w:szCs w:val="28"/>
              </w:rPr>
              <w:t>-</w:t>
            </w:r>
            <w:r w:rsidRPr="00C77408">
              <w:rPr>
                <w:rFonts w:ascii="Angsana New" w:hAnsi="Angsana New"/>
                <w:sz w:val="28"/>
                <w:szCs w:val="28"/>
              </w:rPr>
              <w:tab/>
            </w:r>
            <w:r w:rsidRPr="00C77408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170" w:type="dxa"/>
            <w:vAlign w:val="bottom"/>
          </w:tcPr>
          <w:p w14:paraId="596EB59F" w14:textId="77777777" w:rsidR="00793E14" w:rsidRPr="0062058F" w:rsidRDefault="00793E14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73A7F50" w14:textId="77777777" w:rsidR="00793E14" w:rsidRPr="00E2679C" w:rsidRDefault="00793E14" w:rsidP="00793E14">
            <w:pPr>
              <w:tabs>
                <w:tab w:val="decimal" w:pos="706"/>
              </w:tabs>
              <w:spacing w:line="233" w:lineRule="auto"/>
              <w:ind w:left="-110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6A32DEC6" w14:textId="586F97A5" w:rsidR="00793E14" w:rsidRPr="00E2679C" w:rsidRDefault="00C070A0" w:rsidP="00793E14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249</w:t>
            </w:r>
            <w:r w:rsidR="00793E14" w:rsidRPr="00FE4D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</w:p>
        </w:tc>
        <w:tc>
          <w:tcPr>
            <w:tcW w:w="270" w:type="dxa"/>
            <w:vAlign w:val="bottom"/>
          </w:tcPr>
          <w:p w14:paraId="3C995368" w14:textId="77777777" w:rsidR="00793E14" w:rsidRPr="00E2679C" w:rsidRDefault="00793E14" w:rsidP="00793E14">
            <w:pPr>
              <w:tabs>
                <w:tab w:val="decimal" w:pos="706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2191D3" w14:textId="63C8083F" w:rsidR="00793E14" w:rsidRPr="00E2679C" w:rsidRDefault="00793E14" w:rsidP="0059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93FE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FE42BB5" w14:textId="77777777" w:rsidR="00793E14" w:rsidRPr="00E2679C" w:rsidRDefault="00793E14" w:rsidP="0059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F6DB9B6" w14:textId="4089EBDA" w:rsidR="00793E14" w:rsidRPr="00E2679C" w:rsidRDefault="00793E14" w:rsidP="0059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93FE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F7A57BB" w14:textId="77777777" w:rsidR="00793E14" w:rsidRPr="00E2679C" w:rsidRDefault="00793E14" w:rsidP="0059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bottom"/>
          </w:tcPr>
          <w:p w14:paraId="538467E4" w14:textId="114BD15E" w:rsidR="00793E14" w:rsidRPr="00E2679C" w:rsidRDefault="00793E14" w:rsidP="0059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93FE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9927032" w14:textId="77777777" w:rsidR="00793E14" w:rsidRPr="00E2679C" w:rsidRDefault="00793E14" w:rsidP="00793E14">
            <w:pPr>
              <w:tabs>
                <w:tab w:val="decimal" w:pos="820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E6E3E4" w14:textId="068AE288" w:rsidR="00793E14" w:rsidRPr="00E2679C" w:rsidRDefault="00C070A0" w:rsidP="00793E14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249</w:t>
            </w:r>
            <w:r w:rsidR="00793E14" w:rsidRPr="00FE4D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</w:p>
        </w:tc>
      </w:tr>
      <w:tr w:rsidR="00793E14" w:rsidRPr="00BE5913" w14:paraId="6E992638" w14:textId="77777777" w:rsidTr="0062058F">
        <w:tc>
          <w:tcPr>
            <w:tcW w:w="2430" w:type="dxa"/>
          </w:tcPr>
          <w:p w14:paraId="624E335C" w14:textId="5EBE128D" w:rsidR="00793E14" w:rsidRPr="00E2679C" w:rsidRDefault="00793E14" w:rsidP="00793E14">
            <w:pPr>
              <w:tabs>
                <w:tab w:val="clear" w:pos="227"/>
                <w:tab w:val="clear" w:pos="454"/>
                <w:tab w:val="left" w:pos="613"/>
              </w:tabs>
              <w:spacing w:line="233" w:lineRule="auto"/>
              <w:ind w:left="43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C77408">
              <w:rPr>
                <w:rFonts w:ascii="Angsana New" w:hAnsi="Angsana New"/>
                <w:sz w:val="28"/>
                <w:szCs w:val="28"/>
              </w:rPr>
              <w:t>-</w:t>
            </w:r>
            <w:r w:rsidRPr="00C77408">
              <w:rPr>
                <w:rFonts w:ascii="Angsana New" w:hAnsi="Angsana New"/>
                <w:sz w:val="28"/>
                <w:szCs w:val="28"/>
              </w:rPr>
              <w:tab/>
            </w:r>
            <w:r w:rsidRPr="00FE4DE6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170" w:type="dxa"/>
            <w:vAlign w:val="bottom"/>
          </w:tcPr>
          <w:p w14:paraId="6D1529E2" w14:textId="77777777" w:rsidR="00793E14" w:rsidRPr="0062058F" w:rsidRDefault="00793E14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F4BEA8" w14:textId="77777777" w:rsidR="00793E14" w:rsidRPr="00E2679C" w:rsidRDefault="00793E14" w:rsidP="00793E14">
            <w:pPr>
              <w:tabs>
                <w:tab w:val="decimal" w:pos="706"/>
              </w:tabs>
              <w:spacing w:line="233" w:lineRule="auto"/>
              <w:ind w:left="-110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B43211A" w14:textId="1D074223" w:rsidR="00793E14" w:rsidRPr="00E2679C" w:rsidRDefault="00793E14" w:rsidP="00793E14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B11C2B" w:rsidRPr="00B11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E4D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Pr="00FE4D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959B5C3" w14:textId="77777777" w:rsidR="00793E14" w:rsidRPr="00E2679C" w:rsidRDefault="00793E14" w:rsidP="00793E14">
            <w:pPr>
              <w:tabs>
                <w:tab w:val="decimal" w:pos="706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9EF972" w14:textId="07AC9613" w:rsidR="00793E14" w:rsidRPr="00E2679C" w:rsidRDefault="00793E14" w:rsidP="0059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93FE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AD44AB4" w14:textId="77777777" w:rsidR="00793E14" w:rsidRPr="00E2679C" w:rsidRDefault="00793E14" w:rsidP="0059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D42AF62" w14:textId="1944C2DD" w:rsidR="00793E14" w:rsidRPr="00E2679C" w:rsidRDefault="00793E14" w:rsidP="0059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93FE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24F3432" w14:textId="77777777" w:rsidR="00793E14" w:rsidRPr="00E2679C" w:rsidRDefault="00793E14" w:rsidP="0059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339223BA" w14:textId="1FA3E52C" w:rsidR="00793E14" w:rsidRPr="00E2679C" w:rsidRDefault="00793E14" w:rsidP="0059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93FE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716DF1" w14:textId="77777777" w:rsidR="00793E14" w:rsidRPr="00E2679C" w:rsidRDefault="00793E14" w:rsidP="00793E14">
            <w:pPr>
              <w:tabs>
                <w:tab w:val="decimal" w:pos="820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937917" w14:textId="0327D4FB" w:rsidR="00793E14" w:rsidRPr="00E2679C" w:rsidRDefault="00793E14" w:rsidP="00793E14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B11C2B" w:rsidRPr="00B11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E4D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Pr="00FE4D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2058F" w:rsidRPr="00BE5913" w14:paraId="4DBE7373" w14:textId="77777777" w:rsidTr="0062058F">
        <w:tc>
          <w:tcPr>
            <w:tcW w:w="2430" w:type="dxa"/>
          </w:tcPr>
          <w:p w14:paraId="657389CA" w14:textId="5398D26C" w:rsidR="0062058F" w:rsidRPr="00C77408" w:rsidRDefault="0062058F" w:rsidP="00313014">
            <w:pPr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</w:rPr>
            </w:pPr>
            <w:r w:rsidRPr="00FE4DE6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170" w:type="dxa"/>
          </w:tcPr>
          <w:p w14:paraId="2D325964" w14:textId="77777777" w:rsidR="0062058F" w:rsidRDefault="0062058F" w:rsidP="0062058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8117CB" w14:textId="77777777" w:rsidR="0062058F" w:rsidRDefault="0062058F" w:rsidP="006205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620233" w14:textId="4367F2C0" w:rsidR="0062058F" w:rsidRPr="0062058F" w:rsidRDefault="00C070A0" w:rsidP="006205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70A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205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sz w:val="28"/>
                <w:szCs w:val="28"/>
              </w:rPr>
              <w:t>699</w:t>
            </w:r>
          </w:p>
        </w:tc>
        <w:tc>
          <w:tcPr>
            <w:tcW w:w="270" w:type="dxa"/>
            <w:vAlign w:val="bottom"/>
          </w:tcPr>
          <w:p w14:paraId="0DCA52A3" w14:textId="77777777" w:rsidR="0062058F" w:rsidRPr="00E2679C" w:rsidRDefault="0062058F" w:rsidP="0062058F">
            <w:pPr>
              <w:tabs>
                <w:tab w:val="decimal" w:pos="706"/>
              </w:tabs>
              <w:spacing w:line="233" w:lineRule="auto"/>
              <w:ind w:left="-110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25D0F57B" w14:textId="77777777" w:rsidR="0062058F" w:rsidRPr="00FE4DE6" w:rsidRDefault="0062058F" w:rsidP="0062058F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C664759" w14:textId="77777777" w:rsidR="0062058F" w:rsidRPr="00E2679C" w:rsidRDefault="0062058F" w:rsidP="0062058F">
            <w:pPr>
              <w:tabs>
                <w:tab w:val="decimal" w:pos="706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CC0F1A" w14:textId="77777777" w:rsidR="0062058F" w:rsidRPr="00593FE4" w:rsidRDefault="0062058F" w:rsidP="00620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16C3641" w14:textId="77777777" w:rsidR="0062058F" w:rsidRPr="00E2679C" w:rsidRDefault="0062058F" w:rsidP="00620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F6A4557" w14:textId="77777777" w:rsidR="0062058F" w:rsidRPr="00593FE4" w:rsidRDefault="0062058F" w:rsidP="00620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AF2D964" w14:textId="77777777" w:rsidR="0062058F" w:rsidRPr="00E2679C" w:rsidRDefault="0062058F" w:rsidP="00620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518AD9C6" w14:textId="77777777" w:rsidR="0062058F" w:rsidRPr="00593FE4" w:rsidRDefault="0062058F" w:rsidP="00620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D151ED" w14:textId="77777777" w:rsidR="0062058F" w:rsidRPr="00E2679C" w:rsidRDefault="0062058F" w:rsidP="0062058F">
            <w:pPr>
              <w:tabs>
                <w:tab w:val="decimal" w:pos="820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40D880" w14:textId="77777777" w:rsidR="0062058F" w:rsidRPr="00FE4DE6" w:rsidRDefault="0062058F" w:rsidP="0062058F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3E14" w:rsidRPr="00BE5913" w14:paraId="72715D33" w14:textId="77777777" w:rsidTr="0062058F">
        <w:tc>
          <w:tcPr>
            <w:tcW w:w="2430" w:type="dxa"/>
          </w:tcPr>
          <w:p w14:paraId="4F6D83B7" w14:textId="7B5337E1" w:rsidR="00793E14" w:rsidRPr="00C77408" w:rsidRDefault="00793E14" w:rsidP="00793E14">
            <w:pPr>
              <w:tabs>
                <w:tab w:val="clear" w:pos="227"/>
                <w:tab w:val="clear" w:pos="454"/>
                <w:tab w:val="left" w:pos="613"/>
              </w:tabs>
              <w:spacing w:line="233" w:lineRule="auto"/>
              <w:ind w:left="433" w:right="-24" w:hanging="73"/>
              <w:rPr>
                <w:rFonts w:ascii="Angsana New" w:hAnsi="Angsana New"/>
                <w:sz w:val="28"/>
                <w:szCs w:val="28"/>
              </w:rPr>
            </w:pPr>
            <w:r w:rsidRPr="00C77408">
              <w:rPr>
                <w:rFonts w:ascii="Angsana New" w:hAnsi="Angsana New"/>
                <w:sz w:val="28"/>
                <w:szCs w:val="28"/>
              </w:rPr>
              <w:t>-</w:t>
            </w:r>
            <w:r w:rsidRPr="00C77408">
              <w:rPr>
                <w:rFonts w:ascii="Angsana New" w:hAnsi="Angsana New"/>
                <w:sz w:val="28"/>
                <w:szCs w:val="28"/>
              </w:rPr>
              <w:tab/>
            </w:r>
            <w:r w:rsidRPr="00C77408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170" w:type="dxa"/>
            <w:vAlign w:val="bottom"/>
          </w:tcPr>
          <w:p w14:paraId="3762EACF" w14:textId="77777777" w:rsidR="00793E14" w:rsidRPr="0062058F" w:rsidRDefault="00793E14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D6CD2E" w14:textId="77777777" w:rsidR="00793E14" w:rsidRPr="00E2679C" w:rsidRDefault="00793E14" w:rsidP="00793E14">
            <w:pPr>
              <w:tabs>
                <w:tab w:val="decimal" w:pos="706"/>
              </w:tabs>
              <w:spacing w:line="233" w:lineRule="auto"/>
              <w:ind w:left="-110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138A5094" w14:textId="3FB71495" w:rsidR="00793E14" w:rsidRPr="00FE4DE6" w:rsidRDefault="00C070A0" w:rsidP="00793E14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B11C2B" w:rsidRPr="00B11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793E14" w:rsidRPr="00FE4D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B11C2B" w:rsidRPr="00B11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  <w:vAlign w:val="bottom"/>
          </w:tcPr>
          <w:p w14:paraId="3C4202B3" w14:textId="77777777" w:rsidR="00793E14" w:rsidRPr="00E2679C" w:rsidRDefault="00793E14" w:rsidP="00793E14">
            <w:pPr>
              <w:tabs>
                <w:tab w:val="decimal" w:pos="706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6E6B10" w14:textId="4B891002" w:rsidR="00793E14" w:rsidRPr="006518A1" w:rsidRDefault="00C070A0" w:rsidP="006518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right="70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B11C2B" w:rsidRPr="00B11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793E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11C2B" w:rsidRPr="00B11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70" w:type="dxa"/>
            <w:vAlign w:val="bottom"/>
          </w:tcPr>
          <w:p w14:paraId="660E1D13" w14:textId="77777777" w:rsidR="00793E14" w:rsidRPr="00E2679C" w:rsidRDefault="00793E14" w:rsidP="00793E14">
            <w:pPr>
              <w:tabs>
                <w:tab w:val="decimal" w:pos="706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67E610E" w14:textId="612B801E" w:rsidR="00793E14" w:rsidRPr="006518A1" w:rsidRDefault="00C070A0" w:rsidP="0068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7"/>
              </w:tabs>
              <w:spacing w:line="233" w:lineRule="auto"/>
              <w:ind w:left="-1365" w:right="53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</w:t>
            </w:r>
            <w:r w:rsidR="00793E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270" w:type="dxa"/>
            <w:vAlign w:val="bottom"/>
          </w:tcPr>
          <w:p w14:paraId="795E394A" w14:textId="77777777" w:rsidR="00793E14" w:rsidRPr="00E2679C" w:rsidRDefault="00793E14" w:rsidP="00793E14">
            <w:pPr>
              <w:tabs>
                <w:tab w:val="decimal" w:pos="820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2EC8B89B" w14:textId="0C72DB5A" w:rsidR="00793E14" w:rsidRPr="00E2679C" w:rsidRDefault="00793E14" w:rsidP="00793E14">
            <w:pPr>
              <w:pStyle w:val="acctfourfigures"/>
              <w:tabs>
                <w:tab w:val="clear" w:pos="765"/>
                <w:tab w:val="decimal" w:pos="63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55EDB5D" w14:textId="77777777" w:rsidR="00793E14" w:rsidRPr="00E2679C" w:rsidRDefault="00793E14" w:rsidP="00793E14">
            <w:pPr>
              <w:tabs>
                <w:tab w:val="decimal" w:pos="820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125C73" w14:textId="6F4F983F" w:rsidR="00793E14" w:rsidRPr="00FE4DE6" w:rsidRDefault="00B11C2B" w:rsidP="00684ADA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11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  <w:r w:rsidR="00793E14" w:rsidRPr="00FE4D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837</w:t>
            </w:r>
          </w:p>
        </w:tc>
      </w:tr>
      <w:tr w:rsidR="00793E14" w:rsidRPr="00BE5913" w14:paraId="620AE94D" w14:textId="77777777" w:rsidTr="0062058F">
        <w:tc>
          <w:tcPr>
            <w:tcW w:w="2430" w:type="dxa"/>
          </w:tcPr>
          <w:p w14:paraId="5DB6CE47" w14:textId="6D6D94D4" w:rsidR="00793E14" w:rsidRPr="00C77408" w:rsidRDefault="00793E14" w:rsidP="00793E14">
            <w:pPr>
              <w:tabs>
                <w:tab w:val="clear" w:pos="227"/>
                <w:tab w:val="clear" w:pos="454"/>
                <w:tab w:val="left" w:pos="613"/>
              </w:tabs>
              <w:spacing w:line="233" w:lineRule="auto"/>
              <w:ind w:left="433" w:right="-24" w:hanging="73"/>
              <w:rPr>
                <w:rFonts w:ascii="Angsana New" w:hAnsi="Angsana New"/>
                <w:sz w:val="28"/>
                <w:szCs w:val="28"/>
              </w:rPr>
            </w:pPr>
            <w:r w:rsidRPr="00C77408">
              <w:rPr>
                <w:rFonts w:ascii="Angsana New" w:hAnsi="Angsana New"/>
                <w:sz w:val="28"/>
                <w:szCs w:val="28"/>
              </w:rPr>
              <w:t>-</w:t>
            </w:r>
            <w:r w:rsidRPr="00C77408">
              <w:rPr>
                <w:rFonts w:ascii="Angsana New" w:hAnsi="Angsana New"/>
                <w:sz w:val="28"/>
                <w:szCs w:val="28"/>
              </w:rPr>
              <w:tab/>
            </w:r>
            <w:r w:rsidRPr="00FE4DE6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170" w:type="dxa"/>
            <w:vAlign w:val="bottom"/>
          </w:tcPr>
          <w:p w14:paraId="491450DC" w14:textId="77777777" w:rsidR="00793E14" w:rsidRPr="0062058F" w:rsidRDefault="00793E14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6EE44F" w14:textId="77777777" w:rsidR="00793E14" w:rsidRPr="00E2679C" w:rsidRDefault="00793E14" w:rsidP="00793E14">
            <w:pPr>
              <w:tabs>
                <w:tab w:val="decimal" w:pos="706"/>
              </w:tabs>
              <w:spacing w:line="233" w:lineRule="auto"/>
              <w:ind w:left="-110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5839831D" w14:textId="25A77BCC" w:rsidR="00793E14" w:rsidRPr="00FE4DE6" w:rsidRDefault="00793E14" w:rsidP="00793E14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Pr="00FE4D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647</w:t>
            </w:r>
            <w:r w:rsidRPr="00FE4D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167D643" w14:textId="77777777" w:rsidR="00793E14" w:rsidRPr="00E2679C" w:rsidRDefault="00793E14" w:rsidP="00793E14">
            <w:pPr>
              <w:tabs>
                <w:tab w:val="decimal" w:pos="706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93A34D" w14:textId="4764C0DE" w:rsidR="00793E14" w:rsidRPr="006518A1" w:rsidRDefault="00793E14" w:rsidP="006518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070A0"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</w:t>
            </w:r>
            <w:r w:rsidRPr="006518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433</w:t>
            </w:r>
            <w:r w:rsidRPr="00FE4D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5ECAE71" w14:textId="77777777" w:rsidR="00793E14" w:rsidRPr="00E2679C" w:rsidRDefault="00793E14" w:rsidP="00793E14">
            <w:pPr>
              <w:tabs>
                <w:tab w:val="decimal" w:pos="706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3ED0D6E" w14:textId="35420361" w:rsidR="00793E14" w:rsidRPr="006518A1" w:rsidRDefault="00793E14" w:rsidP="006518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070A0"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</w:t>
            </w:r>
            <w:r w:rsidRPr="000965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563</w:t>
            </w:r>
            <w:r w:rsidRPr="00FE4D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828E97D" w14:textId="77777777" w:rsidR="00793E14" w:rsidRPr="00E2679C" w:rsidRDefault="00793E14" w:rsidP="00793E14">
            <w:pPr>
              <w:tabs>
                <w:tab w:val="decimal" w:pos="820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2492208D" w14:textId="6CF3AE52" w:rsidR="00793E14" w:rsidRPr="00E2679C" w:rsidRDefault="00793E14" w:rsidP="00793E14">
            <w:pPr>
              <w:pStyle w:val="acctfourfigures"/>
              <w:tabs>
                <w:tab w:val="clear" w:pos="765"/>
                <w:tab w:val="decimal" w:pos="63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4F78749" w14:textId="77777777" w:rsidR="00793E14" w:rsidRPr="00E2679C" w:rsidRDefault="00793E14" w:rsidP="00793E14">
            <w:pPr>
              <w:tabs>
                <w:tab w:val="decimal" w:pos="820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0DA8A0" w14:textId="57CD87DD" w:rsidR="00793E14" w:rsidRPr="00FE4DE6" w:rsidRDefault="00793E14" w:rsidP="00793E14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1C2B" w:rsidRPr="00B11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B11C2B" w:rsidRPr="00B11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643</w:t>
            </w:r>
            <w:r w:rsidRPr="00FE4D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93E14" w:rsidRPr="00BE5913" w14:paraId="05529CFC" w14:textId="77777777" w:rsidTr="0062058F">
        <w:tc>
          <w:tcPr>
            <w:tcW w:w="2430" w:type="dxa"/>
          </w:tcPr>
          <w:p w14:paraId="4C9252F8" w14:textId="77777777" w:rsidR="00793E14" w:rsidRPr="00153A80" w:rsidRDefault="00793E14" w:rsidP="00793E14">
            <w:pPr>
              <w:tabs>
                <w:tab w:val="clear" w:pos="227"/>
                <w:tab w:val="clear" w:pos="454"/>
                <w:tab w:val="left" w:pos="613"/>
              </w:tabs>
              <w:spacing w:line="233" w:lineRule="auto"/>
              <w:ind w:left="433" w:right="-24" w:hanging="73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85D9B3" w14:textId="63480611" w:rsidR="00793E14" w:rsidRPr="00E2679C" w:rsidRDefault="00C070A0" w:rsidP="00793E14">
            <w:pPr>
              <w:pStyle w:val="acctfourfigures"/>
              <w:tabs>
                <w:tab w:val="clear" w:pos="765"/>
                <w:tab w:val="decimal" w:pos="955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</w:t>
            </w:r>
            <w:r w:rsidR="00793E14" w:rsidRPr="00FE4D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  <w:vAlign w:val="bottom"/>
          </w:tcPr>
          <w:p w14:paraId="3DFD6731" w14:textId="77777777" w:rsidR="00793E14" w:rsidRPr="00E2679C" w:rsidRDefault="00793E14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6CA15C" w14:textId="1DDF0BBF" w:rsidR="00793E14" w:rsidRPr="00E2679C" w:rsidRDefault="00793E14" w:rsidP="00793E14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01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FE4D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B77291B" w14:textId="77777777" w:rsidR="00793E14" w:rsidRPr="00E2679C" w:rsidRDefault="00793E14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70ACC0" w14:textId="088C5822" w:rsidR="00793E14" w:rsidRPr="006518A1" w:rsidRDefault="00793E14" w:rsidP="006518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518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C070A0" w:rsidRPr="00C070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Pr="006518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323</w:t>
            </w:r>
            <w:r w:rsidRPr="006518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EA02793" w14:textId="77777777" w:rsidR="00793E14" w:rsidRPr="00E2679C" w:rsidRDefault="00793E14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1B2CE9" w14:textId="553E0292" w:rsidR="00793E14" w:rsidRPr="00E2679C" w:rsidRDefault="00793E14" w:rsidP="006518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0965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C070A0" w:rsidRPr="00C070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Pr="000965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276</w:t>
            </w:r>
            <w:r w:rsidRPr="000965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A96BFE2" w14:textId="77777777" w:rsidR="00793E14" w:rsidRPr="00E2679C" w:rsidRDefault="00793E14" w:rsidP="0079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  <w:tab w:val="decimal" w:pos="820"/>
              </w:tabs>
              <w:spacing w:line="233" w:lineRule="auto"/>
              <w:ind w:left="-1365" w:right="339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4C27C1" w14:textId="29641BF2" w:rsidR="00793E14" w:rsidRPr="00E2679C" w:rsidRDefault="00793E14" w:rsidP="00793E14">
            <w:pPr>
              <w:pStyle w:val="acctfourfigures"/>
              <w:tabs>
                <w:tab w:val="clear" w:pos="765"/>
                <w:tab w:val="decimal" w:pos="630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89DEB1B" w14:textId="77777777" w:rsidR="00793E14" w:rsidRPr="00E2679C" w:rsidRDefault="00793E14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515C67" w14:textId="23E43273" w:rsidR="00793E14" w:rsidRPr="00E2679C" w:rsidRDefault="00793E14" w:rsidP="00793E14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FE4D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793E14" w:rsidRPr="00BE5913" w14:paraId="08954520" w14:textId="77777777" w:rsidTr="0062058F">
        <w:tc>
          <w:tcPr>
            <w:tcW w:w="2430" w:type="dxa"/>
          </w:tcPr>
          <w:p w14:paraId="667A3842" w14:textId="77777777" w:rsidR="00793E14" w:rsidRPr="00BE5913" w:rsidRDefault="00793E14" w:rsidP="00793E14">
            <w:pPr>
              <w:spacing w:line="233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79CD1D01" w14:textId="77777777" w:rsidR="00793E14" w:rsidRPr="00BE5913" w:rsidRDefault="00793E14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DEB82F" w14:textId="77777777" w:rsidR="00793E14" w:rsidRPr="00BE5913" w:rsidRDefault="00793E14" w:rsidP="00793E14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174CB0A1" w14:textId="77777777" w:rsidR="00793E14" w:rsidRPr="00BE5913" w:rsidRDefault="00793E14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20C3E3" w14:textId="77777777" w:rsidR="00793E14" w:rsidRPr="00BE5913" w:rsidRDefault="00793E14" w:rsidP="00793E14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807CC89" w14:textId="77777777" w:rsidR="00793E14" w:rsidRPr="00BE5913" w:rsidRDefault="00793E14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E3E5AFE" w14:textId="77777777" w:rsidR="00793E14" w:rsidRPr="00BE5913" w:rsidRDefault="00793E14" w:rsidP="00793E14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49359718" w14:textId="77777777" w:rsidR="00793E14" w:rsidRPr="00BE5913" w:rsidRDefault="00793E14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7F23EE0" w14:textId="77777777" w:rsidR="00793E14" w:rsidRPr="00BE5913" w:rsidRDefault="00793E14" w:rsidP="00793E14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right w:val="nil"/>
            </w:tcBorders>
          </w:tcPr>
          <w:p w14:paraId="1362D1F9" w14:textId="77777777" w:rsidR="00793E14" w:rsidRPr="00BE5913" w:rsidRDefault="00793E14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11DF295" w14:textId="77777777" w:rsidR="00793E14" w:rsidRPr="00BE5913" w:rsidRDefault="00793E14" w:rsidP="00793E14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04F00FA8" w14:textId="77777777" w:rsidR="00793E14" w:rsidRPr="00BE5913" w:rsidRDefault="00793E14" w:rsidP="00793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</w:tbl>
    <w:p w14:paraId="42A892A4" w14:textId="706620FD" w:rsidR="00140105" w:rsidRPr="00BE5913" w:rsidRDefault="00140105" w:rsidP="00BE5913">
      <w:pPr>
        <w:pStyle w:val="block"/>
        <w:spacing w:after="0" w:line="240" w:lineRule="auto"/>
        <w:ind w:left="0" w:right="-7"/>
        <w:jc w:val="thaiDistribute"/>
        <w:rPr>
          <w:rFonts w:ascii="Angsana New" w:hAnsi="Angsana New" w:cs="Angsana New"/>
          <w:i/>
          <w:iCs/>
          <w:sz w:val="28"/>
          <w:szCs w:val="28"/>
          <w:lang w:val="en-US" w:bidi="th-TH"/>
        </w:rPr>
      </w:pPr>
      <w:r w:rsidRPr="00BE5913">
        <w:rPr>
          <w:rFonts w:ascii="Angsana New" w:hAnsi="Angsana New" w:cs="Angsana New" w:hint="cs"/>
          <w:i/>
          <w:iCs/>
          <w:sz w:val="28"/>
          <w:szCs w:val="28"/>
          <w:lang w:val="en-US" w:bidi="th-TH"/>
        </w:rPr>
        <w:t xml:space="preserve">* </w:t>
      </w:r>
      <w:r w:rsidRPr="00BE5913">
        <w:rPr>
          <w:rFonts w:ascii="Angsana New" w:hAnsi="Angsana New" w:cs="Angsana New" w:hint="cs"/>
          <w:i/>
          <w:iCs/>
          <w:sz w:val="28"/>
          <w:szCs w:val="28"/>
          <w:cs/>
          <w:lang w:val="en-US" w:bidi="th-TH"/>
        </w:rPr>
        <w:t>เจ้าหนี้หมุนเวียนอื่นไม่รวมรายได้รับล่วงหน้า</w:t>
      </w:r>
    </w:p>
    <w:p w14:paraId="0BA2A011" w14:textId="0F6A20F8" w:rsidR="00E2679C" w:rsidRDefault="00E26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lang w:val="en-GB"/>
        </w:rPr>
        <w:br w:type="page"/>
      </w:r>
    </w:p>
    <w:tbl>
      <w:tblPr>
        <w:tblW w:w="1071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2400"/>
        <w:gridCol w:w="23"/>
        <w:gridCol w:w="1166"/>
        <w:gridCol w:w="272"/>
        <w:gridCol w:w="1169"/>
        <w:gridCol w:w="273"/>
        <w:gridCol w:w="1170"/>
        <w:gridCol w:w="277"/>
        <w:gridCol w:w="1149"/>
        <w:gridCol w:w="21"/>
        <w:gridCol w:w="249"/>
        <w:gridCol w:w="21"/>
        <w:gridCol w:w="1081"/>
        <w:gridCol w:w="271"/>
        <w:gridCol w:w="1168"/>
      </w:tblGrid>
      <w:tr w:rsidR="00881D6D" w:rsidRPr="00BE5913" w14:paraId="6BAB0C10" w14:textId="77777777" w:rsidTr="0062058F">
        <w:trPr>
          <w:tblHeader/>
        </w:trPr>
        <w:tc>
          <w:tcPr>
            <w:tcW w:w="2402" w:type="dxa"/>
            <w:vAlign w:val="bottom"/>
          </w:tcPr>
          <w:p w14:paraId="7A63F796" w14:textId="747C8331" w:rsidR="00BE5906" w:rsidRPr="00BE5913" w:rsidRDefault="00BE5906" w:rsidP="00BE5913">
            <w:pPr>
              <w:spacing w:line="232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307" w:type="dxa"/>
            <w:gridSpan w:val="14"/>
            <w:hideMark/>
          </w:tcPr>
          <w:p w14:paraId="681E40DB" w14:textId="77777777" w:rsidR="00881D6D" w:rsidRPr="00BE5913" w:rsidRDefault="00881D6D" w:rsidP="00BE5913">
            <w:pPr>
              <w:spacing w:line="232" w:lineRule="auto"/>
              <w:ind w:left="73" w:right="-24" w:hanging="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0F46" w:rsidRPr="00BE5913" w14:paraId="64B19F76" w14:textId="77777777" w:rsidTr="0062058F">
        <w:trPr>
          <w:tblHeader/>
        </w:trPr>
        <w:tc>
          <w:tcPr>
            <w:tcW w:w="2402" w:type="dxa"/>
            <w:vAlign w:val="bottom"/>
          </w:tcPr>
          <w:p w14:paraId="1BFAC158" w14:textId="77777777" w:rsidR="00BC0F46" w:rsidRPr="00BE5913" w:rsidRDefault="00BC0F46" w:rsidP="00BE5913">
            <w:pPr>
              <w:spacing w:line="232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0" w:type="dxa"/>
            <w:gridSpan w:val="2"/>
          </w:tcPr>
          <w:p w14:paraId="7DD8066F" w14:textId="2D6EF0D6" w:rsidR="00BC0F46" w:rsidRPr="00BE5913" w:rsidRDefault="00BC0F4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37BDCBD" w14:textId="77777777" w:rsidR="00BC0F46" w:rsidRPr="00BE5913" w:rsidRDefault="00BC0F4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7" w:type="dxa"/>
            <w:gridSpan w:val="11"/>
          </w:tcPr>
          <w:p w14:paraId="2BEAAB12" w14:textId="77777777" w:rsidR="00BC0F46" w:rsidRPr="00BE5913" w:rsidRDefault="00BC0F4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EB015E" w:rsidRPr="00BE5913" w14:paraId="18E86F23" w14:textId="77777777" w:rsidTr="0062058F">
        <w:trPr>
          <w:tblHeader/>
        </w:trPr>
        <w:tc>
          <w:tcPr>
            <w:tcW w:w="2402" w:type="dxa"/>
            <w:vAlign w:val="bottom"/>
            <w:hideMark/>
          </w:tcPr>
          <w:p w14:paraId="0D3F6E7A" w14:textId="474B981B" w:rsidR="00F527D2" w:rsidRPr="00BE5913" w:rsidRDefault="00F527D2" w:rsidP="000673BD">
            <w:pPr>
              <w:spacing w:line="232" w:lineRule="auto"/>
              <w:ind w:left="160" w:firstLine="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070A0" w:rsidRPr="00C070A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B11C2B" w:rsidRPr="00B11C2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E59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90" w:type="dxa"/>
            <w:gridSpan w:val="2"/>
            <w:vAlign w:val="bottom"/>
          </w:tcPr>
          <w:p w14:paraId="557DF46B" w14:textId="141A082E" w:rsidR="00F527D2" w:rsidRPr="00BE5913" w:rsidRDefault="00FE5CE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5C168C41" w14:textId="77777777" w:rsidR="00F527D2" w:rsidRPr="00BE5913" w:rsidRDefault="00F527D2" w:rsidP="00BE5913">
            <w:pPr>
              <w:spacing w:line="232" w:lineRule="auto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680F7C37" w14:textId="3E9F3D45" w:rsidR="00F527D2" w:rsidRPr="00BE5913" w:rsidRDefault="00F527D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11C2B" w:rsidRPr="00B11C2B">
              <w:rPr>
                <w:rFonts w:ascii="Angsana New" w:hAnsi="Angsana New"/>
                <w:sz w:val="28"/>
                <w:szCs w:val="28"/>
              </w:rPr>
              <w:t>1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351D4BAF" w14:textId="77777777" w:rsidR="00F527D2" w:rsidRPr="00BE5913" w:rsidRDefault="00F527D2" w:rsidP="00BE5913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FED3C29" w14:textId="7E957889" w:rsidR="00F527D2" w:rsidRPr="00BE5913" w:rsidRDefault="00F527D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11C2B" w:rsidRPr="00B11C2B">
              <w:rPr>
                <w:rFonts w:ascii="Angsana New" w:hAnsi="Angsana New"/>
                <w:sz w:val="28"/>
                <w:szCs w:val="28"/>
              </w:rPr>
              <w:t>1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แต่ไม่เกิน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sz w:val="28"/>
                <w:szCs w:val="28"/>
              </w:rPr>
              <w:t>2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7" w:type="dxa"/>
            <w:vAlign w:val="bottom"/>
          </w:tcPr>
          <w:p w14:paraId="0B29C498" w14:textId="77777777" w:rsidR="00F527D2" w:rsidRPr="00BE5913" w:rsidRDefault="00F527D2" w:rsidP="00BE5913">
            <w:pPr>
              <w:spacing w:line="232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5C67AA92" w14:textId="50DAF562" w:rsidR="00F527D2" w:rsidRPr="00BE5913" w:rsidRDefault="00F527D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sz w:val="28"/>
                <w:szCs w:val="28"/>
              </w:rPr>
              <w:t>2</w:t>
            </w:r>
            <w:r w:rsidRPr="00BE591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แต่ไม่เกิน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070A0" w:rsidRPr="00C070A0">
              <w:rPr>
                <w:rFonts w:ascii="Angsana New" w:hAnsi="Angsana New"/>
                <w:sz w:val="28"/>
                <w:szCs w:val="28"/>
              </w:rPr>
              <w:t>5</w:t>
            </w:r>
            <w:r w:rsidRPr="00BE591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gridSpan w:val="2"/>
            <w:vAlign w:val="bottom"/>
          </w:tcPr>
          <w:p w14:paraId="10079B74" w14:textId="77777777" w:rsidR="00F527D2" w:rsidRPr="00BE5913" w:rsidRDefault="00F527D2" w:rsidP="00BE5913">
            <w:pPr>
              <w:tabs>
                <w:tab w:val="clear" w:pos="907"/>
                <w:tab w:val="left" w:pos="775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B8DE89C" w14:textId="77777777" w:rsidR="00F527D2" w:rsidRPr="00BE5913" w:rsidRDefault="00F527D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3FF79ED" w14:textId="7787EAFF" w:rsidR="00F527D2" w:rsidRPr="00BE5913" w:rsidRDefault="00F527D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="00C070A0" w:rsidRPr="00C070A0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BE591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3AF546B9" w14:textId="77777777" w:rsidR="00F527D2" w:rsidRPr="00BE5913" w:rsidRDefault="00F527D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vAlign w:val="bottom"/>
            <w:hideMark/>
          </w:tcPr>
          <w:p w14:paraId="6EA707F0" w14:textId="5854D8AA" w:rsidR="00F527D2" w:rsidRPr="00BE5913" w:rsidRDefault="00F527D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81D6D" w:rsidRPr="00BE5913" w14:paraId="2DF2373A" w14:textId="77777777" w:rsidTr="0062058F">
        <w:trPr>
          <w:tblHeader/>
        </w:trPr>
        <w:tc>
          <w:tcPr>
            <w:tcW w:w="2402" w:type="dxa"/>
            <w:vAlign w:val="bottom"/>
          </w:tcPr>
          <w:p w14:paraId="27FC4963" w14:textId="77777777" w:rsidR="00881D6D" w:rsidRPr="00BE5913" w:rsidRDefault="00881D6D" w:rsidP="00BE5913">
            <w:pPr>
              <w:spacing w:line="232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307" w:type="dxa"/>
            <w:gridSpan w:val="14"/>
            <w:vAlign w:val="bottom"/>
            <w:hideMark/>
          </w:tcPr>
          <w:p w14:paraId="1498333C" w14:textId="77777777" w:rsidR="00881D6D" w:rsidRPr="00BE5913" w:rsidRDefault="00881D6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6608C" w:rsidRPr="00BE5913" w14:paraId="4F1246DB" w14:textId="77777777" w:rsidTr="0062058F">
        <w:tc>
          <w:tcPr>
            <w:tcW w:w="2402" w:type="dxa"/>
            <w:vAlign w:val="bottom"/>
          </w:tcPr>
          <w:p w14:paraId="1447EFFB" w14:textId="7F9E5C96" w:rsidR="0086608C" w:rsidRPr="00BE5913" w:rsidRDefault="00C070A0" w:rsidP="00BE5913">
            <w:pPr>
              <w:spacing w:line="232" w:lineRule="auto"/>
              <w:ind w:firstLine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070A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C070A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8307" w:type="dxa"/>
            <w:gridSpan w:val="14"/>
            <w:vAlign w:val="bottom"/>
          </w:tcPr>
          <w:p w14:paraId="26CE2FF3" w14:textId="77777777" w:rsidR="0086608C" w:rsidRPr="00BE5913" w:rsidRDefault="0086608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881D6D" w:rsidRPr="00BE5913" w14:paraId="575A33F2" w14:textId="77777777" w:rsidTr="0062058F">
        <w:tc>
          <w:tcPr>
            <w:tcW w:w="2402" w:type="dxa"/>
            <w:hideMark/>
          </w:tcPr>
          <w:p w14:paraId="403D68EA" w14:textId="77777777" w:rsidR="00881D6D" w:rsidRPr="00BE5913" w:rsidRDefault="00881D6D" w:rsidP="00BE5913">
            <w:pPr>
              <w:spacing w:line="232" w:lineRule="auto"/>
              <w:ind w:left="250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190" w:type="dxa"/>
            <w:gridSpan w:val="2"/>
          </w:tcPr>
          <w:p w14:paraId="0EEE9F5E" w14:textId="77777777" w:rsidR="00881D6D" w:rsidRPr="00BE5913" w:rsidRDefault="00881D6D" w:rsidP="00BE5913">
            <w:pPr>
              <w:tabs>
                <w:tab w:val="decimal" w:pos="708"/>
              </w:tabs>
              <w:spacing w:line="232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64A220" w14:textId="77777777" w:rsidR="00881D6D" w:rsidRPr="00BE5913" w:rsidRDefault="00881D6D" w:rsidP="00BE5913">
            <w:pPr>
              <w:tabs>
                <w:tab w:val="decimal" w:pos="708"/>
              </w:tabs>
              <w:spacing w:line="232" w:lineRule="auto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76ACA2AD" w14:textId="77777777" w:rsidR="00881D6D" w:rsidRPr="00BE5913" w:rsidRDefault="00881D6D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57E9CD31" w14:textId="77777777" w:rsidR="00881D6D" w:rsidRPr="00BE5913" w:rsidRDefault="00881D6D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71C4DD" w14:textId="77777777" w:rsidR="00881D6D" w:rsidRPr="00BE5913" w:rsidRDefault="00881D6D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" w:type="dxa"/>
          </w:tcPr>
          <w:p w14:paraId="0A9A39FD" w14:textId="77777777" w:rsidR="00881D6D" w:rsidRPr="00BE5913" w:rsidRDefault="00881D6D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9AF615F" w14:textId="77777777" w:rsidR="00881D6D" w:rsidRPr="00BE5913" w:rsidRDefault="00881D6D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83757C6" w14:textId="77777777" w:rsidR="00881D6D" w:rsidRPr="00BE5913" w:rsidRDefault="00881D6D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E2F0DBD" w14:textId="77777777" w:rsidR="00881D6D" w:rsidRPr="00BE5913" w:rsidRDefault="00881D6D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2ED817" w14:textId="77777777" w:rsidR="00881D6D" w:rsidRPr="00BE5913" w:rsidRDefault="00881D6D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624A852" w14:textId="77777777" w:rsidR="00881D6D" w:rsidRPr="00BE5913" w:rsidRDefault="00881D6D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379E" w:rsidRPr="00BE5913" w14:paraId="6024B29D" w14:textId="77777777" w:rsidTr="0062058F">
        <w:trPr>
          <w:trHeight w:val="488"/>
        </w:trPr>
        <w:tc>
          <w:tcPr>
            <w:tcW w:w="2402" w:type="dxa"/>
            <w:vAlign w:val="center"/>
            <w:hideMark/>
          </w:tcPr>
          <w:p w14:paraId="3A87A2CE" w14:textId="5D54D32E" w:rsidR="0029379E" w:rsidRPr="00BE5913" w:rsidRDefault="0029379E" w:rsidP="00BE5913">
            <w:pPr>
              <w:spacing w:line="232" w:lineRule="auto"/>
              <w:ind w:left="250" w:right="-24" w:hanging="73"/>
              <w:rPr>
                <w:rFonts w:ascii="Angsana New" w:hAnsi="Angsana New" w:cs="Cordia New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BE5913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190" w:type="dxa"/>
            <w:gridSpan w:val="2"/>
            <w:vAlign w:val="bottom"/>
          </w:tcPr>
          <w:p w14:paraId="007D9527" w14:textId="12AB60CF" w:rsidR="0029379E" w:rsidRPr="00CC7EE4" w:rsidRDefault="00CC7EE4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50"/>
                <w:tab w:val="left" w:pos="720"/>
              </w:tabs>
              <w:spacing w:line="232" w:lineRule="auto"/>
              <w:ind w:left="-1365" w:right="-20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592,527</w:t>
            </w:r>
          </w:p>
        </w:tc>
        <w:tc>
          <w:tcPr>
            <w:tcW w:w="270" w:type="dxa"/>
            <w:vAlign w:val="bottom"/>
          </w:tcPr>
          <w:p w14:paraId="6CCFA440" w14:textId="77777777" w:rsidR="0029379E" w:rsidRPr="00CC7EE4" w:rsidRDefault="0029379E" w:rsidP="00BE5913">
            <w:pPr>
              <w:tabs>
                <w:tab w:val="decimal" w:pos="708"/>
              </w:tabs>
              <w:spacing w:line="232" w:lineRule="auto"/>
              <w:ind w:lef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74DD1619" w14:textId="416F25A7" w:rsidR="0029379E" w:rsidRPr="00CC7EE4" w:rsidRDefault="00CC7EE4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592,527</w:t>
            </w:r>
          </w:p>
        </w:tc>
        <w:tc>
          <w:tcPr>
            <w:tcW w:w="272" w:type="dxa"/>
            <w:vAlign w:val="bottom"/>
          </w:tcPr>
          <w:p w14:paraId="60A5A335" w14:textId="77777777" w:rsidR="0029379E" w:rsidRPr="00CC7EE4" w:rsidRDefault="0029379E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731845" w14:textId="53EA0F1A" w:rsidR="0029379E" w:rsidRPr="00CC7EE4" w:rsidRDefault="00CD7DAE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1365" w:right="23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7E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7" w:type="dxa"/>
            <w:vAlign w:val="bottom"/>
          </w:tcPr>
          <w:p w14:paraId="5376FE1C" w14:textId="77777777" w:rsidR="0029379E" w:rsidRPr="00CC7EE4" w:rsidRDefault="0029379E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6FF595B" w14:textId="555232BC" w:rsidR="0029379E" w:rsidRPr="00CC7EE4" w:rsidRDefault="00CD7DAE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</w:tabs>
              <w:spacing w:line="233" w:lineRule="auto"/>
              <w:ind w:left="-1365" w:right="23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7E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D13C216" w14:textId="77777777" w:rsidR="0029379E" w:rsidRPr="00CC7EE4" w:rsidRDefault="0029379E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A09B183" w14:textId="4D712B6A" w:rsidR="0029379E" w:rsidRPr="00CC7EE4" w:rsidRDefault="00CD7DAE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</w:tabs>
              <w:spacing w:line="233" w:lineRule="auto"/>
              <w:ind w:left="-1365" w:right="23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7E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0EBE188" w14:textId="77777777" w:rsidR="0029379E" w:rsidRPr="00CC7EE4" w:rsidRDefault="0029379E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437EA4F" w14:textId="1FD4A41E" w:rsidR="0029379E" w:rsidRPr="00CC7EE4" w:rsidRDefault="00CC7EE4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</w:tabs>
              <w:spacing w:line="232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592,527</w:t>
            </w:r>
          </w:p>
        </w:tc>
      </w:tr>
      <w:tr w:rsidR="0029379E" w:rsidRPr="00BE5913" w14:paraId="711BB436" w14:textId="77777777" w:rsidTr="0062058F">
        <w:trPr>
          <w:trHeight w:val="623"/>
        </w:trPr>
        <w:tc>
          <w:tcPr>
            <w:tcW w:w="2402" w:type="dxa"/>
            <w:vAlign w:val="center"/>
            <w:hideMark/>
          </w:tcPr>
          <w:p w14:paraId="7AE509AC" w14:textId="77777777" w:rsidR="0029379E" w:rsidRPr="00BE5913" w:rsidRDefault="0029379E" w:rsidP="00BE5913">
            <w:pPr>
              <w:spacing w:line="232" w:lineRule="auto"/>
              <w:ind w:left="250" w:right="-24" w:hanging="73"/>
              <w:rPr>
                <w:rFonts w:ascii="Angsana New" w:hAnsi="Angsana New" w:cs="Times New Roman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90" w:type="dxa"/>
            <w:gridSpan w:val="2"/>
            <w:vAlign w:val="bottom"/>
          </w:tcPr>
          <w:p w14:paraId="056AD8A7" w14:textId="006E0B88" w:rsidR="0029379E" w:rsidRPr="00CC7EE4" w:rsidRDefault="00C070A0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50"/>
                <w:tab w:val="left" w:pos="720"/>
              </w:tabs>
              <w:spacing w:line="232" w:lineRule="auto"/>
              <w:ind w:left="-1365" w:right="-20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7EE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25843" w:rsidRPr="00CC7E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EE4">
              <w:rPr>
                <w:rFonts w:asciiTheme="majorBidi" w:hAnsiTheme="majorBidi" w:cstheme="majorBidi"/>
                <w:sz w:val="28"/>
                <w:szCs w:val="28"/>
              </w:rPr>
              <w:t>662</w:t>
            </w:r>
            <w:r w:rsidR="00125843" w:rsidRPr="00CC7E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EE4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CC7EE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6F062E78" w14:textId="77777777" w:rsidR="0029379E" w:rsidRPr="00CC7EE4" w:rsidRDefault="0029379E" w:rsidP="00BE5913">
            <w:pPr>
              <w:tabs>
                <w:tab w:val="decimal" w:pos="708"/>
              </w:tabs>
              <w:spacing w:line="232" w:lineRule="auto"/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BD7F85C" w14:textId="457D99BE" w:rsidR="0029379E" w:rsidRPr="00CC7EE4" w:rsidRDefault="00DD4341" w:rsidP="00DD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8"/>
                <w:tab w:val="left" w:pos="162"/>
              </w:tabs>
              <w:spacing w:line="232" w:lineRule="auto"/>
              <w:ind w:left="-1365" w:right="329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7E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475FA442" w14:textId="77777777" w:rsidR="0029379E" w:rsidRPr="00CC7EE4" w:rsidRDefault="0029379E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CB0F0B" w14:textId="7367FA84" w:rsidR="0029379E" w:rsidRPr="00CC7EE4" w:rsidRDefault="00CC7EE4" w:rsidP="00DD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0"/>
                <w:tab w:val="left" w:pos="519"/>
              </w:tabs>
              <w:spacing w:line="232" w:lineRule="auto"/>
              <w:ind w:left="-1365" w:right="68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7EE4">
              <w:rPr>
                <w:rFonts w:asciiTheme="majorBidi" w:hAnsiTheme="majorBidi" w:cstheme="majorBidi"/>
                <w:sz w:val="28"/>
                <w:szCs w:val="28"/>
              </w:rPr>
              <w:t>2,662,59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7" w:type="dxa"/>
            <w:vAlign w:val="bottom"/>
          </w:tcPr>
          <w:p w14:paraId="0D0D0DAA" w14:textId="77777777" w:rsidR="0029379E" w:rsidRPr="00CC7EE4" w:rsidRDefault="0029379E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66949C1" w14:textId="27AA42CA" w:rsidR="0029379E" w:rsidRPr="00CC7EE4" w:rsidRDefault="00125843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</w:tabs>
              <w:spacing w:line="233" w:lineRule="auto"/>
              <w:ind w:left="-1365" w:right="23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7E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03F5260" w14:textId="77777777" w:rsidR="0029379E" w:rsidRPr="00CC7EE4" w:rsidRDefault="0029379E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7237DA2" w14:textId="49D10537" w:rsidR="0029379E" w:rsidRPr="00CC7EE4" w:rsidRDefault="00125843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</w:tabs>
              <w:spacing w:line="233" w:lineRule="auto"/>
              <w:ind w:left="-1365" w:right="23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7E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79764CF" w14:textId="77777777" w:rsidR="0029379E" w:rsidRPr="00CC7EE4" w:rsidRDefault="0029379E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1A13930" w14:textId="3690C85B" w:rsidR="0029379E" w:rsidRPr="00CC7EE4" w:rsidRDefault="00CC7EE4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</w:tabs>
              <w:spacing w:line="232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7EE4">
              <w:rPr>
                <w:rFonts w:asciiTheme="majorBidi" w:hAnsiTheme="majorBidi" w:cstheme="majorBidi"/>
                <w:sz w:val="28"/>
                <w:szCs w:val="28"/>
              </w:rPr>
              <w:t>2,662,59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AD40CA" w:rsidRPr="00BE5913" w14:paraId="79588A8B" w14:textId="77777777" w:rsidTr="0062058F">
        <w:tc>
          <w:tcPr>
            <w:tcW w:w="2402" w:type="dxa"/>
            <w:vAlign w:val="center"/>
            <w:hideMark/>
          </w:tcPr>
          <w:p w14:paraId="4EDD6A49" w14:textId="77777777" w:rsidR="00AD40CA" w:rsidRPr="00BE5913" w:rsidRDefault="00AD40CA" w:rsidP="00AD40CA">
            <w:pPr>
              <w:spacing w:line="232" w:lineRule="auto"/>
              <w:ind w:left="73" w:right="-24" w:firstLine="87"/>
              <w:rPr>
                <w:rFonts w:ascii="Angsana New" w:hAnsi="Angsana New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90" w:type="dxa"/>
            <w:gridSpan w:val="2"/>
          </w:tcPr>
          <w:p w14:paraId="1F43574D" w14:textId="798EED42" w:rsidR="00AD40CA" w:rsidRPr="00CC7EE4" w:rsidRDefault="00C070A0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50"/>
                <w:tab w:val="left" w:pos="720"/>
              </w:tabs>
              <w:spacing w:line="232" w:lineRule="auto"/>
              <w:ind w:left="-1365" w:right="-20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7EE4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0A1012" w:rsidRPr="00CC7E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EE4">
              <w:rPr>
                <w:rFonts w:asciiTheme="majorBidi" w:hAnsiTheme="majorBidi" w:cstheme="majorBidi"/>
                <w:sz w:val="28"/>
                <w:szCs w:val="28"/>
              </w:rPr>
              <w:t>476</w:t>
            </w:r>
            <w:r w:rsidR="000A1012" w:rsidRPr="00CC7E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EE4">
              <w:rPr>
                <w:rFonts w:asciiTheme="majorBidi" w:hAnsiTheme="majorBidi" w:cstheme="majorBidi"/>
                <w:sz w:val="28"/>
                <w:szCs w:val="28"/>
              </w:rPr>
              <w:t>446</w:t>
            </w:r>
          </w:p>
        </w:tc>
        <w:tc>
          <w:tcPr>
            <w:tcW w:w="270" w:type="dxa"/>
            <w:vAlign w:val="center"/>
          </w:tcPr>
          <w:p w14:paraId="7578E436" w14:textId="77777777" w:rsidR="00AD40CA" w:rsidRPr="00CC7EE4" w:rsidRDefault="00AD40CA" w:rsidP="00AD40CA">
            <w:pPr>
              <w:tabs>
                <w:tab w:val="decimal" w:pos="708"/>
              </w:tabs>
              <w:spacing w:line="232" w:lineRule="auto"/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9D7D125" w14:textId="39C27FE8" w:rsidR="00AD40CA" w:rsidRPr="00CC7EE4" w:rsidRDefault="00CC7EE4" w:rsidP="00AD40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43,321,672</w:t>
            </w:r>
          </w:p>
        </w:tc>
        <w:tc>
          <w:tcPr>
            <w:tcW w:w="272" w:type="dxa"/>
          </w:tcPr>
          <w:p w14:paraId="277F5714" w14:textId="77777777" w:rsidR="00AD40CA" w:rsidRPr="00CC7EE4" w:rsidRDefault="00AD40CA" w:rsidP="00AD40CA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3C5D8D" w14:textId="2D25865D" w:rsidR="00AD40CA" w:rsidRPr="00CC7EE4" w:rsidRDefault="00CC7EE4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0"/>
                <w:tab w:val="left" w:pos="519"/>
              </w:tabs>
              <w:spacing w:line="232" w:lineRule="auto"/>
              <w:ind w:left="-1365" w:right="70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10,429,73</w:t>
            </w:r>
            <w:r w:rsidR="00BA1C1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7" w:type="dxa"/>
          </w:tcPr>
          <w:p w14:paraId="35DDC869" w14:textId="77777777" w:rsidR="00AD40CA" w:rsidRPr="00CC7EE4" w:rsidRDefault="00AD40CA" w:rsidP="00AD40CA">
            <w:pPr>
              <w:tabs>
                <w:tab w:val="clear" w:pos="680"/>
                <w:tab w:val="left" w:pos="720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85E23FC" w14:textId="30A3EC65" w:rsidR="00AD40CA" w:rsidRPr="00CC7EE4" w:rsidRDefault="00CC7EE4" w:rsidP="00AD40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35,679,333</w:t>
            </w:r>
          </w:p>
        </w:tc>
        <w:tc>
          <w:tcPr>
            <w:tcW w:w="270" w:type="dxa"/>
            <w:gridSpan w:val="2"/>
          </w:tcPr>
          <w:p w14:paraId="6E974B18" w14:textId="77777777" w:rsidR="00AD40CA" w:rsidRPr="00CC7EE4" w:rsidRDefault="00AD40CA" w:rsidP="00AD40CA">
            <w:pPr>
              <w:tabs>
                <w:tab w:val="clear" w:pos="680"/>
                <w:tab w:val="left" w:pos="720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D28BBAC" w14:textId="606D981B" w:rsidR="00AD40CA" w:rsidRPr="00CC7EE4" w:rsidRDefault="00125843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</w:tabs>
              <w:spacing w:line="233" w:lineRule="auto"/>
              <w:ind w:left="-1365" w:right="23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7E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B49B4F" w14:textId="77777777" w:rsidR="00AD40CA" w:rsidRPr="00CC7EE4" w:rsidRDefault="00AD40CA" w:rsidP="00AD40CA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1B72022" w14:textId="64CAE76F" w:rsidR="00AD40CA" w:rsidRPr="00CC7EE4" w:rsidRDefault="00CC7EE4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</w:tabs>
              <w:spacing w:line="232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8A6DF4">
              <w:rPr>
                <w:rFonts w:asciiTheme="majorBidi" w:hAnsiTheme="majorBidi" w:cstheme="majorBidi"/>
                <w:sz w:val="28"/>
                <w:szCs w:val="28"/>
              </w:rPr>
              <w:t>,430,743</w:t>
            </w:r>
          </w:p>
        </w:tc>
      </w:tr>
      <w:tr w:rsidR="00403DE5" w:rsidRPr="00BE5913" w14:paraId="5A3A5464" w14:textId="77777777" w:rsidTr="0062058F">
        <w:tc>
          <w:tcPr>
            <w:tcW w:w="2402" w:type="dxa"/>
            <w:vAlign w:val="center"/>
            <w:hideMark/>
          </w:tcPr>
          <w:p w14:paraId="54C800AA" w14:textId="77777777" w:rsidR="0029379E" w:rsidRPr="00BE5913" w:rsidRDefault="0029379E" w:rsidP="00BE5913">
            <w:pPr>
              <w:spacing w:line="232" w:lineRule="auto"/>
              <w:ind w:left="73" w:right="-24" w:firstLine="87"/>
              <w:rPr>
                <w:rFonts w:ascii="Angsana New" w:hAnsi="Angsana New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CE5180" w14:textId="1890E3EE" w:rsidR="0029379E" w:rsidRPr="00CC7EE4" w:rsidRDefault="00B11C2B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50"/>
                <w:tab w:val="left" w:pos="720"/>
              </w:tabs>
              <w:spacing w:line="232" w:lineRule="auto"/>
              <w:ind w:left="-1365" w:right="-20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7EE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070A0" w:rsidRPr="00CC7EE4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DD5873" w:rsidRPr="00CC7E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70A0" w:rsidRPr="00CC7EE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C7EE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070A0" w:rsidRPr="00CC7EE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center"/>
          </w:tcPr>
          <w:p w14:paraId="611969E0" w14:textId="77777777" w:rsidR="0029379E" w:rsidRPr="00CC7EE4" w:rsidRDefault="0029379E" w:rsidP="00BE5913">
            <w:pPr>
              <w:tabs>
                <w:tab w:val="left" w:pos="720"/>
              </w:tabs>
              <w:spacing w:line="232" w:lineRule="auto"/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FF9011" w14:textId="16956515" w:rsidR="0029379E" w:rsidRPr="00CC7EE4" w:rsidRDefault="00C070A0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7EE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11C2B" w:rsidRPr="00CC7EE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D5873" w:rsidRPr="00CC7E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EE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11C2B" w:rsidRPr="00CC7EE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C7EE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2" w:type="dxa"/>
            <w:vAlign w:val="center"/>
          </w:tcPr>
          <w:p w14:paraId="35469FE9" w14:textId="77777777" w:rsidR="0029379E" w:rsidRPr="00CC7EE4" w:rsidRDefault="0029379E" w:rsidP="00BE5913">
            <w:pPr>
              <w:tabs>
                <w:tab w:val="clear" w:pos="680"/>
                <w:tab w:val="left" w:pos="720"/>
              </w:tabs>
              <w:spacing w:line="232" w:lineRule="auto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18F46" w14:textId="12B6A726" w:rsidR="0029379E" w:rsidRPr="00CC7EE4" w:rsidRDefault="00C070A0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0"/>
                <w:tab w:val="left" w:pos="519"/>
              </w:tabs>
              <w:spacing w:line="232" w:lineRule="auto"/>
              <w:ind w:left="-1365" w:right="70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7EE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11C2B" w:rsidRPr="00CC7EE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D5873" w:rsidRPr="00CC7E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EE4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B11C2B" w:rsidRPr="00CC7EE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7" w:type="dxa"/>
            <w:vAlign w:val="center"/>
          </w:tcPr>
          <w:p w14:paraId="2C926445" w14:textId="77777777" w:rsidR="0029379E" w:rsidRPr="00CC7EE4" w:rsidRDefault="0029379E" w:rsidP="00BE5913">
            <w:pPr>
              <w:tabs>
                <w:tab w:val="clear" w:pos="680"/>
                <w:tab w:val="left" w:pos="720"/>
              </w:tabs>
              <w:spacing w:line="232" w:lineRule="auto"/>
              <w:ind w:left="-1365" w:right="251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D7E04" w14:textId="56606D01" w:rsidR="0029379E" w:rsidRPr="00CC7EE4" w:rsidRDefault="00C070A0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73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7EE4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DD5873" w:rsidRPr="00CC7E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EE4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  <w:tc>
          <w:tcPr>
            <w:tcW w:w="270" w:type="dxa"/>
            <w:gridSpan w:val="2"/>
            <w:vAlign w:val="center"/>
          </w:tcPr>
          <w:p w14:paraId="117815DB" w14:textId="77777777" w:rsidR="0029379E" w:rsidRPr="00CC7EE4" w:rsidRDefault="0029379E" w:rsidP="00BE5913">
            <w:pPr>
              <w:tabs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B2117" w14:textId="3235AEFA" w:rsidR="0029379E" w:rsidRPr="00CC7EE4" w:rsidRDefault="00C070A0" w:rsidP="00BE5913">
            <w:pPr>
              <w:tabs>
                <w:tab w:val="clear" w:pos="227"/>
                <w:tab w:val="clear" w:pos="454"/>
                <w:tab w:val="clear" w:pos="680"/>
                <w:tab w:val="left" w:pos="-828"/>
                <w:tab w:val="left" w:pos="720"/>
              </w:tabs>
              <w:spacing w:line="232" w:lineRule="auto"/>
              <w:ind w:left="-558" w:right="-20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7EE4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DD5873" w:rsidRPr="00CC7E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7EE4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  <w:tc>
          <w:tcPr>
            <w:tcW w:w="270" w:type="dxa"/>
            <w:vAlign w:val="center"/>
          </w:tcPr>
          <w:p w14:paraId="4561417A" w14:textId="77777777" w:rsidR="0029379E" w:rsidRPr="00CC7EE4" w:rsidRDefault="0029379E" w:rsidP="00BE5913">
            <w:pPr>
              <w:tabs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19C228" w14:textId="2238D7D3" w:rsidR="0029379E" w:rsidRPr="00CC7EE4" w:rsidRDefault="00B11C2B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</w:tabs>
              <w:spacing w:line="232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7EE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070A0" w:rsidRPr="00CC7EE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CC7EE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D5873" w:rsidRPr="00CC7E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70A0" w:rsidRPr="00CC7EE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CC7EE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A6DF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86B37" w:rsidRPr="00BE5913" w14:paraId="3FE230E7" w14:textId="77777777" w:rsidTr="0062058F">
        <w:tc>
          <w:tcPr>
            <w:tcW w:w="2402" w:type="dxa"/>
          </w:tcPr>
          <w:p w14:paraId="0AC474B2" w14:textId="77777777" w:rsidR="00286B37" w:rsidRPr="00BE5913" w:rsidRDefault="00286B37" w:rsidP="00BE5913">
            <w:pPr>
              <w:spacing w:line="232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BD8783" w14:textId="313B4E67" w:rsidR="00286B37" w:rsidRPr="00CC7EE4" w:rsidRDefault="008A6DF4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50"/>
                <w:tab w:val="left" w:pos="720"/>
              </w:tabs>
              <w:spacing w:line="232" w:lineRule="auto"/>
              <w:ind w:left="-1365" w:right="-20" w:hanging="10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88,883,787</w:t>
            </w:r>
          </w:p>
        </w:tc>
        <w:tc>
          <w:tcPr>
            <w:tcW w:w="270" w:type="dxa"/>
          </w:tcPr>
          <w:p w14:paraId="5B0484EE" w14:textId="77777777" w:rsidR="00286B37" w:rsidRPr="00CC7EE4" w:rsidRDefault="00286B37" w:rsidP="00BE5913">
            <w:pPr>
              <w:tabs>
                <w:tab w:val="decimal" w:pos="708"/>
              </w:tabs>
              <w:spacing w:line="232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6C7E38" w14:textId="389E6853" w:rsidR="00286B37" w:rsidRPr="00CC7EE4" w:rsidRDefault="008A6DF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43,935,916</w:t>
            </w:r>
          </w:p>
        </w:tc>
        <w:tc>
          <w:tcPr>
            <w:tcW w:w="272" w:type="dxa"/>
          </w:tcPr>
          <w:p w14:paraId="7833096D" w14:textId="77777777" w:rsidR="00286B37" w:rsidRPr="00CC7EE4" w:rsidRDefault="00286B37" w:rsidP="00BE5913">
            <w:pPr>
              <w:tabs>
                <w:tab w:val="decimal" w:pos="708"/>
              </w:tabs>
              <w:spacing w:line="232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FD87B1" w14:textId="41E06C5F" w:rsidR="00286B37" w:rsidRPr="00CC7EE4" w:rsidRDefault="008A6DF4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0"/>
                <w:tab w:val="left" w:pos="519"/>
              </w:tabs>
              <w:spacing w:line="232" w:lineRule="auto"/>
              <w:ind w:left="-1365" w:right="70" w:hanging="10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13,113,776</w:t>
            </w:r>
          </w:p>
        </w:tc>
        <w:tc>
          <w:tcPr>
            <w:tcW w:w="277" w:type="dxa"/>
          </w:tcPr>
          <w:p w14:paraId="114B7D20" w14:textId="77777777" w:rsidR="00286B37" w:rsidRPr="00CC7EE4" w:rsidRDefault="00286B37" w:rsidP="00BE5913">
            <w:pPr>
              <w:tabs>
                <w:tab w:val="decimal" w:pos="708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0BF6B7" w14:textId="1FB047DE" w:rsidR="00286B37" w:rsidRPr="00CC7EE4" w:rsidRDefault="008A6DF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35,743,657</w:t>
            </w:r>
          </w:p>
        </w:tc>
        <w:tc>
          <w:tcPr>
            <w:tcW w:w="270" w:type="dxa"/>
            <w:gridSpan w:val="2"/>
          </w:tcPr>
          <w:p w14:paraId="1E0485E7" w14:textId="77777777" w:rsidR="00286B37" w:rsidRPr="00CC7EE4" w:rsidRDefault="00286B37" w:rsidP="00BE5913">
            <w:pPr>
              <w:tabs>
                <w:tab w:val="decimal" w:pos="708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91A3F8" w14:textId="73E74D21" w:rsidR="00286B37" w:rsidRPr="00CC7EE4" w:rsidRDefault="00C070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-20" w:hanging="8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7E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</w:t>
            </w:r>
            <w:r w:rsidR="00C256BF" w:rsidRPr="00CC7E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C7E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324</w:t>
            </w:r>
          </w:p>
        </w:tc>
        <w:tc>
          <w:tcPr>
            <w:tcW w:w="270" w:type="dxa"/>
          </w:tcPr>
          <w:p w14:paraId="244C2BA6" w14:textId="77777777" w:rsidR="00286B37" w:rsidRPr="00CC7EE4" w:rsidRDefault="00286B37" w:rsidP="00BE5913">
            <w:pPr>
              <w:tabs>
                <w:tab w:val="decimal" w:pos="708"/>
              </w:tabs>
              <w:spacing w:line="232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334EE2" w14:textId="11E6BDCB" w:rsidR="00286B37" w:rsidRPr="00CC7EE4" w:rsidRDefault="008A6DF4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</w:tabs>
              <w:spacing w:line="232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92,857,673</w:t>
            </w:r>
          </w:p>
        </w:tc>
      </w:tr>
      <w:tr w:rsidR="00403DE5" w:rsidRPr="00BE5913" w14:paraId="3A71E543" w14:textId="77777777" w:rsidTr="0062058F">
        <w:tc>
          <w:tcPr>
            <w:tcW w:w="2402" w:type="dxa"/>
          </w:tcPr>
          <w:p w14:paraId="064AE1C0" w14:textId="77777777" w:rsidR="00140105" w:rsidRPr="00BE5913" w:rsidRDefault="00140105" w:rsidP="00BE5913">
            <w:pPr>
              <w:tabs>
                <w:tab w:val="clear" w:pos="227"/>
                <w:tab w:val="left" w:pos="250"/>
              </w:tabs>
              <w:spacing w:line="232" w:lineRule="auto"/>
              <w:ind w:left="425" w:right="-24" w:hanging="1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C33F72" w14:textId="77777777" w:rsidR="00140105" w:rsidRPr="00BE5913" w:rsidRDefault="00140105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65B0D6" w14:textId="77777777" w:rsidR="00140105" w:rsidRPr="00BE5913" w:rsidRDefault="00140105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A3DD2F7" w14:textId="77777777" w:rsidR="00140105" w:rsidRPr="00BE5913" w:rsidRDefault="00140105" w:rsidP="00BE5913">
            <w:pPr>
              <w:tabs>
                <w:tab w:val="clear" w:pos="454"/>
                <w:tab w:val="clear" w:pos="680"/>
                <w:tab w:val="clear" w:pos="907"/>
              </w:tabs>
              <w:spacing w:line="232" w:lineRule="auto"/>
              <w:ind w:left="-1993" w:hanging="16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0D33AAD" w14:textId="77777777" w:rsidR="00140105" w:rsidRPr="00BE5913" w:rsidRDefault="00140105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27EDCBC" w14:textId="77777777" w:rsidR="00140105" w:rsidRPr="00BE5913" w:rsidRDefault="00140105" w:rsidP="00BE5913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003" w:right="75" w:hanging="7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7" w:type="dxa"/>
          </w:tcPr>
          <w:p w14:paraId="77E6E29F" w14:textId="77777777" w:rsidR="00140105" w:rsidRPr="00BE5913" w:rsidRDefault="00140105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90F528" w14:textId="77777777" w:rsidR="00140105" w:rsidRPr="00BE5913" w:rsidRDefault="001401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16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719E210" w14:textId="77777777" w:rsidR="00140105" w:rsidRPr="00BE5913" w:rsidRDefault="00140105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025442" w14:textId="77777777" w:rsidR="00140105" w:rsidRPr="00BE5913" w:rsidRDefault="001401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160" w:hanging="8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6736A7" w14:textId="77777777" w:rsidR="00140105" w:rsidRPr="00BE5913" w:rsidRDefault="00140105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A873DE" w14:textId="77777777" w:rsidR="00140105" w:rsidRPr="00BE5913" w:rsidRDefault="00140105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2679C" w:rsidRPr="00BE5913" w14:paraId="0C213EF3" w14:textId="77777777" w:rsidTr="0062058F">
        <w:tc>
          <w:tcPr>
            <w:tcW w:w="2426" w:type="dxa"/>
            <w:gridSpan w:val="2"/>
          </w:tcPr>
          <w:p w14:paraId="66688DDF" w14:textId="77777777" w:rsidR="00E2679C" w:rsidRPr="00BE5913" w:rsidRDefault="00E2679C">
            <w:pPr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หนี้สินทางการเงินที่เป็นอนุพันธ์ 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541794EE" w14:textId="77777777" w:rsidR="00E2679C" w:rsidRPr="00BE5913" w:rsidRDefault="00E26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B93E09" w14:textId="77777777" w:rsidR="00E2679C" w:rsidRPr="00BE5913" w:rsidRDefault="00E2679C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088DB55E" w14:textId="77777777" w:rsidR="00E2679C" w:rsidRPr="00BE5913" w:rsidRDefault="00E26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2" w:type="dxa"/>
          </w:tcPr>
          <w:p w14:paraId="3F737F4F" w14:textId="77777777" w:rsidR="00E2679C" w:rsidRPr="00BE5913" w:rsidRDefault="00E2679C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CE7E153" w14:textId="77777777" w:rsidR="00E2679C" w:rsidRPr="00BE5913" w:rsidRDefault="00E26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7" w:type="dxa"/>
          </w:tcPr>
          <w:p w14:paraId="76BC0F01" w14:textId="77777777" w:rsidR="00E2679C" w:rsidRPr="00BE5913" w:rsidRDefault="00E2679C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</w:tcPr>
          <w:p w14:paraId="2798A21C" w14:textId="77777777" w:rsidR="00E2679C" w:rsidRPr="00BE5913" w:rsidRDefault="00E26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258FD2AE" w14:textId="77777777" w:rsidR="00E2679C" w:rsidRPr="00BE5913" w:rsidRDefault="00E2679C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tcBorders>
              <w:left w:val="nil"/>
              <w:right w:val="nil"/>
            </w:tcBorders>
          </w:tcPr>
          <w:p w14:paraId="19923421" w14:textId="77777777" w:rsidR="00E2679C" w:rsidRPr="00BE5913" w:rsidRDefault="00E26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8E6A471" w14:textId="77777777" w:rsidR="00E2679C" w:rsidRPr="00BE5913" w:rsidRDefault="00E2679C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633F3D58" w14:textId="77777777" w:rsidR="00E2679C" w:rsidRPr="00BE5913" w:rsidRDefault="00E26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E2679C" w:rsidRPr="00BE5913" w14:paraId="10CC618C" w14:textId="77777777" w:rsidTr="0062058F">
        <w:tc>
          <w:tcPr>
            <w:tcW w:w="2426" w:type="dxa"/>
            <w:gridSpan w:val="2"/>
          </w:tcPr>
          <w:p w14:paraId="7278ABEB" w14:textId="760F8BA3" w:rsidR="00E2679C" w:rsidRPr="00E2679C" w:rsidRDefault="00E2679C">
            <w:pPr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E2679C">
              <w:rPr>
                <w:rFonts w:ascii="Angsana New" w:hAnsi="Angsana New" w:hint="cs"/>
                <w:sz w:val="28"/>
                <w:szCs w:val="28"/>
                <w:cs/>
              </w:rPr>
              <w:t>อนุพันธ์ที่ใช้ในการป้อง</w:t>
            </w:r>
            <w:r w:rsidR="0042278B">
              <w:rPr>
                <w:rFonts w:ascii="Angsana New" w:hAnsi="Angsana New" w:hint="cs"/>
                <w:sz w:val="28"/>
                <w:szCs w:val="28"/>
                <w:cs/>
              </w:rPr>
              <w:t>กั</w:t>
            </w:r>
            <w:r w:rsidRPr="00E2679C">
              <w:rPr>
                <w:rFonts w:ascii="Angsana New" w:hAnsi="Angsana New" w:hint="cs"/>
                <w:sz w:val="28"/>
                <w:szCs w:val="28"/>
                <w:cs/>
              </w:rPr>
              <w:t>นความเสี่ยง</w:t>
            </w:r>
          </w:p>
        </w:tc>
        <w:tc>
          <w:tcPr>
            <w:tcW w:w="1166" w:type="dxa"/>
          </w:tcPr>
          <w:p w14:paraId="1A6846B1" w14:textId="77777777" w:rsidR="00E2679C" w:rsidRPr="00153A80" w:rsidRDefault="00E2679C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D6CB291" w14:textId="77777777" w:rsidR="00E2679C" w:rsidRPr="00153A80" w:rsidRDefault="00E2679C">
            <w:pPr>
              <w:tabs>
                <w:tab w:val="decimal" w:pos="706"/>
              </w:tabs>
              <w:spacing w:line="233" w:lineRule="auto"/>
              <w:ind w:lef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</w:tcPr>
          <w:p w14:paraId="3E0B3C58" w14:textId="77777777" w:rsidR="00E2679C" w:rsidRPr="00153A80" w:rsidRDefault="00E2679C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</w:tcPr>
          <w:p w14:paraId="5016C360" w14:textId="77777777" w:rsidR="00E2679C" w:rsidRPr="00153A80" w:rsidRDefault="00E2679C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145217B0" w14:textId="77777777" w:rsidR="00E2679C" w:rsidRPr="00153A80" w:rsidRDefault="00E2679C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7" w:type="dxa"/>
          </w:tcPr>
          <w:p w14:paraId="2C637E4D" w14:textId="77777777" w:rsidR="00E2679C" w:rsidRPr="00153A80" w:rsidRDefault="00E2679C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49" w:type="dxa"/>
          </w:tcPr>
          <w:p w14:paraId="7FF10EC2" w14:textId="77777777" w:rsidR="00E2679C" w:rsidRPr="00153A80" w:rsidRDefault="00E2679C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gridSpan w:val="2"/>
          </w:tcPr>
          <w:p w14:paraId="5DD030EB" w14:textId="77777777" w:rsidR="00E2679C" w:rsidRPr="00153A80" w:rsidRDefault="00E2679C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02" w:type="dxa"/>
            <w:gridSpan w:val="2"/>
            <w:tcBorders>
              <w:left w:val="nil"/>
              <w:bottom w:val="nil"/>
              <w:right w:val="nil"/>
            </w:tcBorders>
          </w:tcPr>
          <w:p w14:paraId="16F19EBC" w14:textId="77777777" w:rsidR="00E2679C" w:rsidRPr="00153A80" w:rsidRDefault="00E2679C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E635356" w14:textId="77777777" w:rsidR="00E2679C" w:rsidRPr="00153A80" w:rsidRDefault="00E2679C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68" w:type="dxa"/>
          </w:tcPr>
          <w:p w14:paraId="5380D731" w14:textId="77777777" w:rsidR="00E2679C" w:rsidRPr="00153A80" w:rsidRDefault="00E2679C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</w:tr>
      <w:tr w:rsidR="00E2679C" w:rsidRPr="00BE5913" w14:paraId="46615337" w14:textId="77777777" w:rsidTr="0062058F">
        <w:tc>
          <w:tcPr>
            <w:tcW w:w="2426" w:type="dxa"/>
            <w:gridSpan w:val="2"/>
          </w:tcPr>
          <w:p w14:paraId="0BC6FD2C" w14:textId="77777777" w:rsidR="00E2679C" w:rsidRPr="00E2679C" w:rsidRDefault="00E2679C" w:rsidP="00E2679C">
            <w:pPr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E2679C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66" w:type="dxa"/>
            <w:vAlign w:val="bottom"/>
          </w:tcPr>
          <w:p w14:paraId="6BEB3522" w14:textId="01F2C402" w:rsidR="00E2679C" w:rsidRPr="005A6BEE" w:rsidRDefault="00C070A0" w:rsidP="00E26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70A0">
              <w:rPr>
                <w:rFonts w:ascii="Angsana New" w:hAnsi="Angsana New"/>
                <w:sz w:val="28"/>
                <w:szCs w:val="28"/>
              </w:rPr>
              <w:t>74</w:t>
            </w:r>
            <w:r w:rsidR="00C533F9" w:rsidRPr="005A6BEE">
              <w:rPr>
                <w:rFonts w:ascii="Angsana New" w:hAnsi="Angsana New"/>
                <w:sz w:val="28"/>
                <w:szCs w:val="28"/>
              </w:rPr>
              <w:t>,</w:t>
            </w:r>
            <w:r w:rsidRPr="00C070A0">
              <w:rPr>
                <w:rFonts w:ascii="Angsana New" w:hAnsi="Angsana New"/>
                <w:sz w:val="28"/>
                <w:szCs w:val="28"/>
              </w:rPr>
              <w:t>647</w:t>
            </w:r>
          </w:p>
        </w:tc>
        <w:tc>
          <w:tcPr>
            <w:tcW w:w="270" w:type="dxa"/>
            <w:vAlign w:val="bottom"/>
          </w:tcPr>
          <w:p w14:paraId="39624360" w14:textId="77777777" w:rsidR="00E2679C" w:rsidRPr="005A6BEE" w:rsidRDefault="00E2679C" w:rsidP="00E2679C">
            <w:pPr>
              <w:tabs>
                <w:tab w:val="decimal" w:pos="706"/>
              </w:tabs>
              <w:spacing w:line="233" w:lineRule="auto"/>
              <w:ind w:lef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9BF949E" w14:textId="77777777" w:rsidR="00E2679C" w:rsidRPr="005A6BEE" w:rsidRDefault="00E2679C" w:rsidP="00E2679C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15B5239A" w14:textId="77777777" w:rsidR="00E2679C" w:rsidRPr="005A6BEE" w:rsidRDefault="00E2679C" w:rsidP="00E2679C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23993E" w14:textId="77777777" w:rsidR="00E2679C" w:rsidRPr="005A6BEE" w:rsidRDefault="00E2679C" w:rsidP="00E2679C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7" w:type="dxa"/>
            <w:vAlign w:val="bottom"/>
          </w:tcPr>
          <w:p w14:paraId="2DBAD89C" w14:textId="77777777" w:rsidR="00E2679C" w:rsidRPr="005A6BEE" w:rsidRDefault="00E2679C" w:rsidP="00E2679C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7414A086" w14:textId="77777777" w:rsidR="00E2679C" w:rsidRPr="005A6BEE" w:rsidRDefault="00E2679C" w:rsidP="00E2679C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65F3C4D" w14:textId="77777777" w:rsidR="00E2679C" w:rsidRPr="005A6BEE" w:rsidRDefault="00E2679C" w:rsidP="00E2679C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E99271F" w14:textId="77777777" w:rsidR="00E2679C" w:rsidRPr="005A6BEE" w:rsidRDefault="00E2679C" w:rsidP="00E2679C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47E9F3C" w14:textId="77777777" w:rsidR="00E2679C" w:rsidRPr="005A6BEE" w:rsidRDefault="00E2679C" w:rsidP="00E2679C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8AFABDF" w14:textId="77777777" w:rsidR="00E2679C" w:rsidRPr="005A6BEE" w:rsidRDefault="00E2679C" w:rsidP="00E2679C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BF52DC" w:rsidRPr="00BE5913" w14:paraId="2A7644E7" w14:textId="77777777" w:rsidTr="0062058F">
        <w:tc>
          <w:tcPr>
            <w:tcW w:w="2426" w:type="dxa"/>
            <w:gridSpan w:val="2"/>
          </w:tcPr>
          <w:p w14:paraId="1EC25094" w14:textId="4695A919" w:rsidR="00BF52DC" w:rsidRPr="00E2679C" w:rsidRDefault="00BF52DC" w:rsidP="00BF52DC">
            <w:pPr>
              <w:tabs>
                <w:tab w:val="clear" w:pos="227"/>
                <w:tab w:val="clear" w:pos="454"/>
                <w:tab w:val="left" w:pos="613"/>
              </w:tabs>
              <w:spacing w:line="233" w:lineRule="auto"/>
              <w:ind w:left="43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C77408">
              <w:rPr>
                <w:rFonts w:ascii="Angsana New" w:hAnsi="Angsana New"/>
                <w:sz w:val="28"/>
                <w:szCs w:val="28"/>
              </w:rPr>
              <w:t>-</w:t>
            </w:r>
            <w:r w:rsidRPr="00C77408">
              <w:rPr>
                <w:rFonts w:ascii="Angsana New" w:hAnsi="Angsana New"/>
                <w:sz w:val="28"/>
                <w:szCs w:val="28"/>
              </w:rPr>
              <w:tab/>
            </w:r>
            <w:r w:rsidRPr="00C77408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166" w:type="dxa"/>
            <w:vAlign w:val="bottom"/>
          </w:tcPr>
          <w:p w14:paraId="1F9A1150" w14:textId="77777777" w:rsidR="00BF52DC" w:rsidRPr="005A6BEE" w:rsidRDefault="00BF52DC" w:rsidP="00BF5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496F1D7" w14:textId="77777777" w:rsidR="00BF52DC" w:rsidRPr="005A6BEE" w:rsidRDefault="00BF52DC" w:rsidP="00BF52DC">
            <w:pPr>
              <w:tabs>
                <w:tab w:val="decimal" w:pos="706"/>
              </w:tabs>
              <w:spacing w:line="233" w:lineRule="auto"/>
              <w:ind w:lef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5DC8C5C1" w14:textId="54CD3BA9" w:rsidR="00BF52DC" w:rsidRPr="00E2679C" w:rsidRDefault="00B11C2B" w:rsidP="00DC7C0F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C070A0" w:rsidRPr="00C070A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</w:t>
            </w:r>
            <w:r w:rsidR="005A6B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595</w:t>
            </w:r>
          </w:p>
        </w:tc>
        <w:tc>
          <w:tcPr>
            <w:tcW w:w="272" w:type="dxa"/>
            <w:vAlign w:val="bottom"/>
          </w:tcPr>
          <w:p w14:paraId="7A5778AB" w14:textId="77777777" w:rsidR="00BF52DC" w:rsidRPr="00E2679C" w:rsidRDefault="00BF52DC" w:rsidP="00BF52DC">
            <w:pPr>
              <w:tabs>
                <w:tab w:val="decimal" w:pos="706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BD261F" w14:textId="58070421" w:rsidR="00BF52DC" w:rsidRPr="00E2679C" w:rsidRDefault="00C070A0" w:rsidP="00A2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343"/>
              </w:tabs>
              <w:spacing w:line="233" w:lineRule="auto"/>
              <w:ind w:left="-1365" w:right="68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</w:t>
            </w:r>
            <w:r w:rsidR="005A6B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</w:t>
            </w:r>
            <w:r w:rsidR="00B11C2B" w:rsidRPr="00B11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7" w:type="dxa"/>
            <w:vAlign w:val="bottom"/>
          </w:tcPr>
          <w:p w14:paraId="5B6C1940" w14:textId="77777777" w:rsidR="00BF52DC" w:rsidRPr="00E2679C" w:rsidRDefault="00BF52DC" w:rsidP="00BF52DC">
            <w:pPr>
              <w:tabs>
                <w:tab w:val="decimal" w:pos="706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5D11899C" w14:textId="43A4A0D4" w:rsidR="00BF52DC" w:rsidRPr="00E2679C" w:rsidRDefault="00C070A0" w:rsidP="004B5230">
            <w:pPr>
              <w:tabs>
                <w:tab w:val="clear" w:pos="227"/>
                <w:tab w:val="clear" w:pos="680"/>
                <w:tab w:val="clear" w:pos="907"/>
                <w:tab w:val="left" w:pos="-828"/>
              </w:tabs>
              <w:spacing w:line="233" w:lineRule="auto"/>
              <w:ind w:left="-1365" w:right="49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0A0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26</w:t>
            </w:r>
            <w:r w:rsidR="0041442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492</w:t>
            </w:r>
          </w:p>
        </w:tc>
        <w:tc>
          <w:tcPr>
            <w:tcW w:w="270" w:type="dxa"/>
            <w:gridSpan w:val="2"/>
            <w:vAlign w:val="bottom"/>
          </w:tcPr>
          <w:p w14:paraId="04D90BF4" w14:textId="77777777" w:rsidR="00BF52DC" w:rsidRPr="00E2679C" w:rsidRDefault="00BF52DC" w:rsidP="00BF52DC">
            <w:pPr>
              <w:tabs>
                <w:tab w:val="decimal" w:pos="820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5AC40CC" w14:textId="148CBCDC" w:rsidR="00BF52DC" w:rsidRPr="00E2679C" w:rsidRDefault="0041442E" w:rsidP="00BF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</w:tabs>
              <w:spacing w:line="233" w:lineRule="auto"/>
              <w:ind w:left="-1365" w:right="23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C3E8B95" w14:textId="77777777" w:rsidR="00BF52DC" w:rsidRPr="00E2679C" w:rsidRDefault="00BF52DC" w:rsidP="00BF52DC">
            <w:pPr>
              <w:tabs>
                <w:tab w:val="decimal" w:pos="820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67D92D1" w14:textId="4D5B29FA" w:rsidR="00BF52DC" w:rsidRPr="00E2679C" w:rsidRDefault="00C070A0" w:rsidP="00BF52DC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246</w:t>
            </w:r>
            <w:r w:rsidR="0041442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B11C2B" w:rsidRPr="00B11C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  <w:r w:rsidRPr="00C070A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</w:p>
        </w:tc>
      </w:tr>
      <w:tr w:rsidR="00BF52DC" w:rsidRPr="00BE5913" w14:paraId="5F817327" w14:textId="77777777" w:rsidTr="0062058F">
        <w:tc>
          <w:tcPr>
            <w:tcW w:w="2426" w:type="dxa"/>
            <w:gridSpan w:val="2"/>
          </w:tcPr>
          <w:p w14:paraId="163E17C1" w14:textId="66E01A79" w:rsidR="00BF52DC" w:rsidRPr="00E2679C" w:rsidRDefault="00BF52DC" w:rsidP="00BF52DC">
            <w:pPr>
              <w:tabs>
                <w:tab w:val="clear" w:pos="227"/>
                <w:tab w:val="clear" w:pos="454"/>
                <w:tab w:val="left" w:pos="613"/>
              </w:tabs>
              <w:spacing w:line="233" w:lineRule="auto"/>
              <w:ind w:left="43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C77408">
              <w:rPr>
                <w:rFonts w:ascii="Angsana New" w:hAnsi="Angsana New"/>
                <w:sz w:val="28"/>
                <w:szCs w:val="28"/>
              </w:rPr>
              <w:t>-</w:t>
            </w:r>
            <w:r w:rsidRPr="00C77408">
              <w:rPr>
                <w:rFonts w:ascii="Angsana New" w:hAnsi="Angsana New"/>
                <w:sz w:val="28"/>
                <w:szCs w:val="28"/>
              </w:rPr>
              <w:tab/>
            </w:r>
            <w:r w:rsidRPr="00FE4DE6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166" w:type="dxa"/>
            <w:vAlign w:val="bottom"/>
          </w:tcPr>
          <w:p w14:paraId="672205AD" w14:textId="77777777" w:rsidR="00BF52DC" w:rsidRPr="005A6BEE" w:rsidRDefault="00BF52DC" w:rsidP="00BF5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F40B164" w14:textId="77777777" w:rsidR="00BF52DC" w:rsidRPr="005A6BEE" w:rsidRDefault="00BF52DC" w:rsidP="00BF52DC">
            <w:pPr>
              <w:tabs>
                <w:tab w:val="decimal" w:pos="706"/>
              </w:tabs>
              <w:spacing w:line="233" w:lineRule="auto"/>
              <w:ind w:lef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FE20041" w14:textId="1B7F0C6B" w:rsidR="00BF52DC" w:rsidRPr="00E2679C" w:rsidRDefault="005A6BEE" w:rsidP="00BF52DC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5C3F2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271,</w:t>
            </w:r>
            <w:r w:rsidR="00613C5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090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2" w:type="dxa"/>
            <w:vAlign w:val="bottom"/>
          </w:tcPr>
          <w:p w14:paraId="6C30768E" w14:textId="77777777" w:rsidR="00BF52DC" w:rsidRPr="00E2679C" w:rsidRDefault="00BF52DC" w:rsidP="00BF52DC">
            <w:pPr>
              <w:tabs>
                <w:tab w:val="decimal" w:pos="706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412797" w14:textId="4A70C99F" w:rsidR="00BF52DC" w:rsidRPr="00E2679C" w:rsidRDefault="005A6BEE" w:rsidP="00A2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523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070A0"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B11C2B" w:rsidRPr="00B11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7" w:type="dxa"/>
            <w:vAlign w:val="bottom"/>
          </w:tcPr>
          <w:p w14:paraId="50988506" w14:textId="77777777" w:rsidR="00BF52DC" w:rsidRPr="00E2679C" w:rsidRDefault="00BF52DC" w:rsidP="00BF52DC">
            <w:pPr>
              <w:tabs>
                <w:tab w:val="decimal" w:pos="706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063427BA" w14:textId="2F9357A6" w:rsidR="00BF52DC" w:rsidRPr="00E2679C" w:rsidRDefault="0041442E" w:rsidP="00A24E72">
            <w:pPr>
              <w:tabs>
                <w:tab w:val="clear" w:pos="227"/>
                <w:tab w:val="clear" w:pos="680"/>
                <w:tab w:val="clear" w:pos="907"/>
                <w:tab w:val="left" w:pos="-828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070A0"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19E4B74E" w14:textId="77777777" w:rsidR="00BF52DC" w:rsidRPr="00E2679C" w:rsidRDefault="00BF52DC" w:rsidP="00BF52DC">
            <w:pPr>
              <w:tabs>
                <w:tab w:val="decimal" w:pos="820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tcBorders>
              <w:left w:val="nil"/>
              <w:right w:val="nil"/>
            </w:tcBorders>
            <w:vAlign w:val="bottom"/>
          </w:tcPr>
          <w:p w14:paraId="7658EFAB" w14:textId="76361272" w:rsidR="00BF52DC" w:rsidRPr="00E2679C" w:rsidRDefault="0041442E" w:rsidP="00BF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</w:tabs>
              <w:spacing w:line="233" w:lineRule="auto"/>
              <w:ind w:left="-1365" w:right="23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CEF6623" w14:textId="77777777" w:rsidR="00BF52DC" w:rsidRPr="00E2679C" w:rsidRDefault="00BF52DC" w:rsidP="00BF52DC">
            <w:pPr>
              <w:tabs>
                <w:tab w:val="decimal" w:pos="820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72E1FAA" w14:textId="12F70767" w:rsidR="00BF52DC" w:rsidRPr="00E2679C" w:rsidRDefault="0041442E" w:rsidP="009A081E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13C5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350,824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0965DB" w:rsidRPr="00BE5913" w14:paraId="30E614F4" w14:textId="77777777" w:rsidTr="0062058F">
        <w:tc>
          <w:tcPr>
            <w:tcW w:w="2426" w:type="dxa"/>
            <w:gridSpan w:val="2"/>
          </w:tcPr>
          <w:p w14:paraId="042B9A6E" w14:textId="2A1702AD" w:rsidR="000965DB" w:rsidRPr="00E2679C" w:rsidRDefault="000965DB" w:rsidP="000965DB">
            <w:pPr>
              <w:tabs>
                <w:tab w:val="clear" w:pos="227"/>
                <w:tab w:val="left" w:pos="177"/>
              </w:tabs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E2679C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สัญญาแลกเปลี่ยนเงินตราต่างประเทศและอัตราดอกเบี้ย</w:t>
            </w:r>
            <w:r w:rsidR="00525B9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17D019B9" w14:textId="3D8811BE" w:rsidR="000965DB" w:rsidRPr="005A6BEE" w:rsidRDefault="00C070A0" w:rsidP="00096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41442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493</w:t>
            </w:r>
          </w:p>
        </w:tc>
        <w:tc>
          <w:tcPr>
            <w:tcW w:w="270" w:type="dxa"/>
            <w:vAlign w:val="bottom"/>
          </w:tcPr>
          <w:p w14:paraId="257784AF" w14:textId="77777777" w:rsidR="000965DB" w:rsidRPr="005A6BEE" w:rsidRDefault="000965DB" w:rsidP="00096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vAlign w:val="bottom"/>
          </w:tcPr>
          <w:p w14:paraId="7529E312" w14:textId="77777777" w:rsidR="000965DB" w:rsidRPr="005A6BEE" w:rsidRDefault="000965DB" w:rsidP="00096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62F91DE7" w14:textId="77777777" w:rsidR="000965DB" w:rsidRPr="005A6BEE" w:rsidRDefault="000965DB" w:rsidP="00096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9FD0435" w14:textId="77777777" w:rsidR="000965DB" w:rsidRPr="005A6BEE" w:rsidRDefault="000965DB" w:rsidP="0009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" w:type="dxa"/>
            <w:vAlign w:val="bottom"/>
          </w:tcPr>
          <w:p w14:paraId="4A971E33" w14:textId="77777777" w:rsidR="000965DB" w:rsidRPr="005A6BEE" w:rsidRDefault="000965DB" w:rsidP="00096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  <w:vAlign w:val="bottom"/>
          </w:tcPr>
          <w:p w14:paraId="226E662B" w14:textId="77777777" w:rsidR="000965DB" w:rsidRPr="005A6BEE" w:rsidRDefault="000965DB" w:rsidP="0009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</w:tabs>
              <w:spacing w:line="233" w:lineRule="auto"/>
              <w:ind w:left="-1365" w:right="23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05238B8" w14:textId="77777777" w:rsidR="000965DB" w:rsidRPr="005A6BEE" w:rsidRDefault="000965DB" w:rsidP="0009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  <w:tab w:val="decimal" w:pos="820"/>
              </w:tabs>
              <w:spacing w:line="233" w:lineRule="auto"/>
              <w:ind w:left="-1365" w:right="339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tcBorders>
              <w:left w:val="nil"/>
              <w:right w:val="nil"/>
            </w:tcBorders>
            <w:vAlign w:val="bottom"/>
          </w:tcPr>
          <w:p w14:paraId="6D56AE0D" w14:textId="77777777" w:rsidR="000965DB" w:rsidRPr="005A6BEE" w:rsidRDefault="000965DB" w:rsidP="0009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160264E" w14:textId="77777777" w:rsidR="000965DB" w:rsidRPr="005A6BEE" w:rsidRDefault="000965DB" w:rsidP="000965D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50AA50AE" w14:textId="77777777" w:rsidR="000965DB" w:rsidRPr="005A6BEE" w:rsidRDefault="000965DB" w:rsidP="000965D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F52DC" w:rsidRPr="00BE5913" w14:paraId="40E787CA" w14:textId="77777777" w:rsidTr="0062058F">
        <w:tc>
          <w:tcPr>
            <w:tcW w:w="2426" w:type="dxa"/>
            <w:gridSpan w:val="2"/>
          </w:tcPr>
          <w:p w14:paraId="05BEA425" w14:textId="7954B963" w:rsidR="00BF52DC" w:rsidRPr="00E2679C" w:rsidRDefault="00BF52DC" w:rsidP="00BF52DC">
            <w:pPr>
              <w:tabs>
                <w:tab w:val="clear" w:pos="227"/>
                <w:tab w:val="clear" w:pos="454"/>
                <w:tab w:val="left" w:pos="613"/>
              </w:tabs>
              <w:spacing w:line="233" w:lineRule="auto"/>
              <w:ind w:left="43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C77408">
              <w:rPr>
                <w:rFonts w:ascii="Angsana New" w:hAnsi="Angsana New"/>
                <w:sz w:val="28"/>
                <w:szCs w:val="28"/>
              </w:rPr>
              <w:t>-</w:t>
            </w:r>
            <w:r w:rsidRPr="00C77408">
              <w:rPr>
                <w:rFonts w:ascii="Angsana New" w:hAnsi="Angsana New"/>
                <w:sz w:val="28"/>
                <w:szCs w:val="28"/>
              </w:rPr>
              <w:tab/>
            </w:r>
            <w:r w:rsidRPr="00C77408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7DABC833" w14:textId="77777777" w:rsidR="00BF52DC" w:rsidRPr="005A6BEE" w:rsidRDefault="00BF52DC" w:rsidP="00BF5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22C4589" w14:textId="77777777" w:rsidR="00BF52DC" w:rsidRPr="005A6BEE" w:rsidRDefault="00BF52DC" w:rsidP="00BF5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vAlign w:val="bottom"/>
          </w:tcPr>
          <w:p w14:paraId="37748019" w14:textId="6E5DC90C" w:rsidR="00BF52DC" w:rsidRPr="005A6BEE" w:rsidRDefault="00613C59" w:rsidP="00A24E72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66,481</w:t>
            </w:r>
          </w:p>
        </w:tc>
        <w:tc>
          <w:tcPr>
            <w:tcW w:w="272" w:type="dxa"/>
            <w:vAlign w:val="bottom"/>
          </w:tcPr>
          <w:p w14:paraId="0B630512" w14:textId="77777777" w:rsidR="00BF52DC" w:rsidRPr="005A6BEE" w:rsidRDefault="00BF52DC" w:rsidP="00BF5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0C629AD" w14:textId="0988782A" w:rsidR="00BF52DC" w:rsidRPr="005A6BEE" w:rsidRDefault="00A64702" w:rsidP="00DC7C0F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65,571</w:t>
            </w:r>
          </w:p>
        </w:tc>
        <w:tc>
          <w:tcPr>
            <w:tcW w:w="277" w:type="dxa"/>
            <w:vAlign w:val="bottom"/>
          </w:tcPr>
          <w:p w14:paraId="7D39BD24" w14:textId="77777777" w:rsidR="00BF52DC" w:rsidRPr="005A6BEE" w:rsidRDefault="00BF52DC" w:rsidP="00BF5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  <w:vAlign w:val="bottom"/>
          </w:tcPr>
          <w:p w14:paraId="2B1A127A" w14:textId="3AE05E60" w:rsidR="00BF52DC" w:rsidRPr="000965DB" w:rsidRDefault="0041442E" w:rsidP="00A24E72">
            <w:pPr>
              <w:pStyle w:val="acctfourfigures"/>
              <w:tabs>
                <w:tab w:val="clear" w:pos="765"/>
                <w:tab w:val="decimal" w:pos="614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243AAAA" w14:textId="77777777" w:rsidR="00BF52DC" w:rsidRPr="005A6BEE" w:rsidRDefault="00BF52DC" w:rsidP="00BF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  <w:tab w:val="decimal" w:pos="820"/>
              </w:tabs>
              <w:spacing w:line="233" w:lineRule="auto"/>
              <w:ind w:left="-1365" w:right="339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tcBorders>
              <w:left w:val="nil"/>
              <w:right w:val="nil"/>
            </w:tcBorders>
            <w:vAlign w:val="bottom"/>
          </w:tcPr>
          <w:p w14:paraId="18F6F528" w14:textId="7023F3BC" w:rsidR="00BF52DC" w:rsidRPr="005A6BEE" w:rsidRDefault="004B5230" w:rsidP="00BF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527B840" w14:textId="77777777" w:rsidR="00BF52DC" w:rsidRPr="005A6BEE" w:rsidRDefault="00BF52DC" w:rsidP="00BF52DC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6FD45C58" w14:textId="716C9638" w:rsidR="00BF52DC" w:rsidRPr="00E2679C" w:rsidRDefault="00CE445F" w:rsidP="00BF52DC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132,052</w:t>
            </w:r>
          </w:p>
        </w:tc>
      </w:tr>
      <w:tr w:rsidR="00BF52DC" w:rsidRPr="00BE5913" w14:paraId="4EFD2182" w14:textId="77777777" w:rsidTr="0062058F">
        <w:tc>
          <w:tcPr>
            <w:tcW w:w="2426" w:type="dxa"/>
            <w:gridSpan w:val="2"/>
          </w:tcPr>
          <w:p w14:paraId="0D5138E9" w14:textId="6BDAB021" w:rsidR="00BF52DC" w:rsidRPr="00E2679C" w:rsidRDefault="00BF52DC" w:rsidP="00BF52DC">
            <w:pPr>
              <w:tabs>
                <w:tab w:val="clear" w:pos="227"/>
                <w:tab w:val="clear" w:pos="454"/>
                <w:tab w:val="left" w:pos="613"/>
              </w:tabs>
              <w:spacing w:line="233" w:lineRule="auto"/>
              <w:ind w:left="43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C77408">
              <w:rPr>
                <w:rFonts w:ascii="Angsana New" w:hAnsi="Angsana New"/>
                <w:sz w:val="28"/>
                <w:szCs w:val="28"/>
              </w:rPr>
              <w:t>-</w:t>
            </w:r>
            <w:r w:rsidRPr="00C77408">
              <w:rPr>
                <w:rFonts w:ascii="Angsana New" w:hAnsi="Angsana New"/>
                <w:sz w:val="28"/>
                <w:szCs w:val="28"/>
              </w:rPr>
              <w:tab/>
            </w:r>
            <w:r w:rsidRPr="00FE4DE6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010509" w14:textId="77777777" w:rsidR="00BF52DC" w:rsidRPr="005A6BEE" w:rsidRDefault="00BF52DC" w:rsidP="00BF5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22ADB33" w14:textId="77777777" w:rsidR="00BF52DC" w:rsidRPr="005A6BEE" w:rsidRDefault="00BF52DC" w:rsidP="00BF5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27FE76" w14:textId="766CC046" w:rsidR="00BF52DC" w:rsidRPr="005A6BEE" w:rsidRDefault="0041442E" w:rsidP="00BF5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13C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60,110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2" w:type="dxa"/>
            <w:vAlign w:val="bottom"/>
          </w:tcPr>
          <w:p w14:paraId="7659A86A" w14:textId="77777777" w:rsidR="00BF52DC" w:rsidRPr="005A6BEE" w:rsidRDefault="00BF52DC" w:rsidP="00BF5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9EE983" w14:textId="381EE51D" w:rsidR="00BF52DC" w:rsidRPr="005A6BEE" w:rsidRDefault="0041442E" w:rsidP="00A24E72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A6470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59,287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7" w:type="dxa"/>
            <w:vAlign w:val="bottom"/>
          </w:tcPr>
          <w:p w14:paraId="33712779" w14:textId="77777777" w:rsidR="00BF52DC" w:rsidRPr="005A6BEE" w:rsidRDefault="00BF52DC" w:rsidP="00BF5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04217B" w14:textId="4DC09514" w:rsidR="00BF52DC" w:rsidRPr="000965DB" w:rsidRDefault="004B5230" w:rsidP="00A24E72">
            <w:pPr>
              <w:pStyle w:val="acctfourfigures"/>
              <w:tabs>
                <w:tab w:val="clear" w:pos="765"/>
                <w:tab w:val="decimal" w:pos="614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4851AF7" w14:textId="77777777" w:rsidR="00BF52DC" w:rsidRPr="005A6BEE" w:rsidRDefault="00BF52DC" w:rsidP="00BF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  <w:tab w:val="decimal" w:pos="820"/>
              </w:tabs>
              <w:spacing w:line="233" w:lineRule="auto"/>
              <w:ind w:left="-1365" w:right="339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6840CF" w14:textId="2E4A5A79" w:rsidR="00BF52DC" w:rsidRPr="005A6BEE" w:rsidRDefault="004B5230" w:rsidP="00BF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78B1F31" w14:textId="77777777" w:rsidR="00BF52DC" w:rsidRPr="005A6BEE" w:rsidRDefault="00BF52DC" w:rsidP="00BF52DC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38540C" w14:textId="47511504" w:rsidR="00BF52DC" w:rsidRPr="005A6BEE" w:rsidRDefault="004B5230" w:rsidP="00BF52DC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E445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119,397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0965DB" w:rsidRPr="00BE5913" w14:paraId="363116FC" w14:textId="77777777" w:rsidTr="0062058F">
        <w:tc>
          <w:tcPr>
            <w:tcW w:w="2426" w:type="dxa"/>
            <w:gridSpan w:val="2"/>
          </w:tcPr>
          <w:p w14:paraId="5FFB4733" w14:textId="77777777" w:rsidR="000965DB" w:rsidRPr="00153A80" w:rsidRDefault="000965DB" w:rsidP="000965DB">
            <w:pPr>
              <w:tabs>
                <w:tab w:val="clear" w:pos="227"/>
                <w:tab w:val="clear" w:pos="454"/>
                <w:tab w:val="left" w:pos="613"/>
              </w:tabs>
              <w:spacing w:line="233" w:lineRule="auto"/>
              <w:ind w:left="433" w:right="-24" w:hanging="73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E75A9A" w14:textId="6CF7A377" w:rsidR="000965DB" w:rsidRPr="005A6BEE" w:rsidRDefault="00C070A0" w:rsidP="000965DB">
            <w:pPr>
              <w:pStyle w:val="acctfourfigures"/>
              <w:tabs>
                <w:tab w:val="clear" w:pos="765"/>
                <w:tab w:val="decimal" w:pos="955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070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79</w:t>
            </w:r>
            <w:r w:rsidR="004B523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B11C2B" w:rsidRPr="00B11C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Pr="00C070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  <w:r w:rsidR="00B11C2B" w:rsidRPr="00B11C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  <w:vAlign w:val="bottom"/>
          </w:tcPr>
          <w:p w14:paraId="578B8F13" w14:textId="77777777" w:rsidR="000965DB" w:rsidRPr="005A6BEE" w:rsidRDefault="000965DB" w:rsidP="00096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FCB089" w14:textId="02ADCDA6" w:rsidR="000965DB" w:rsidRPr="00E2679C" w:rsidRDefault="004B5230" w:rsidP="000965DB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FB5F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98,124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2" w:type="dxa"/>
            <w:vAlign w:val="bottom"/>
          </w:tcPr>
          <w:p w14:paraId="3C0D2913" w14:textId="77777777" w:rsidR="000965DB" w:rsidRPr="005A6BEE" w:rsidRDefault="000965DB" w:rsidP="00096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ED854F" w14:textId="3B018C7E" w:rsidR="000965DB" w:rsidRPr="005A6BEE" w:rsidRDefault="004B5230" w:rsidP="000965DB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FB5F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6,605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7" w:type="dxa"/>
            <w:vAlign w:val="bottom"/>
          </w:tcPr>
          <w:p w14:paraId="36200583" w14:textId="77777777" w:rsidR="000965DB" w:rsidRPr="005A6BEE" w:rsidRDefault="000965DB" w:rsidP="00096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8035F4" w14:textId="1C6275EC" w:rsidR="000965DB" w:rsidRPr="000965DB" w:rsidRDefault="00B11C2B" w:rsidP="000965DB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11C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C070A0" w:rsidRPr="00C070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58</w:t>
            </w:r>
          </w:p>
        </w:tc>
        <w:tc>
          <w:tcPr>
            <w:tcW w:w="270" w:type="dxa"/>
            <w:gridSpan w:val="2"/>
            <w:vAlign w:val="bottom"/>
          </w:tcPr>
          <w:p w14:paraId="22A2906F" w14:textId="3F7AD974" w:rsidR="000965DB" w:rsidRPr="005A6BEE" w:rsidRDefault="004B5230" w:rsidP="0009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  <w:tab w:val="decimal" w:pos="820"/>
              </w:tabs>
              <w:spacing w:line="233" w:lineRule="auto"/>
              <w:ind w:left="-1365" w:right="339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8BAE0B" w14:textId="66F50A02" w:rsidR="000965DB" w:rsidRPr="005A6BEE" w:rsidRDefault="004B5230" w:rsidP="0009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6A0ACEA" w14:textId="77777777" w:rsidR="000965DB" w:rsidRPr="005A6BEE" w:rsidRDefault="000965DB" w:rsidP="000965D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1693CF" w14:textId="0A0B3966" w:rsidR="000965DB" w:rsidRPr="005A6BEE" w:rsidRDefault="004B5230" w:rsidP="000965DB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FB5F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91,</w:t>
            </w:r>
            <w:r w:rsidR="00823BF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361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153A80" w:rsidRPr="00BE5913" w14:paraId="7C81FF41" w14:textId="77777777" w:rsidTr="0062058F">
        <w:tc>
          <w:tcPr>
            <w:tcW w:w="2402" w:type="dxa"/>
          </w:tcPr>
          <w:p w14:paraId="29B01296" w14:textId="77777777" w:rsidR="00153A80" w:rsidRPr="00153A80" w:rsidRDefault="00153A80" w:rsidP="00153A80">
            <w:pPr>
              <w:tabs>
                <w:tab w:val="clear" w:pos="227"/>
                <w:tab w:val="clear" w:pos="454"/>
                <w:tab w:val="left" w:pos="613"/>
              </w:tabs>
              <w:spacing w:line="232" w:lineRule="auto"/>
              <w:ind w:left="343" w:right="-24" w:hanging="9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2C5DD6E" w14:textId="77777777" w:rsidR="00153A80" w:rsidRPr="00153A80" w:rsidRDefault="00153A80" w:rsidP="00C774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BCCB61A" w14:textId="77777777" w:rsidR="00153A80" w:rsidRPr="00153A80" w:rsidRDefault="00153A80" w:rsidP="00C77408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</w:tcPr>
          <w:p w14:paraId="5772E7EC" w14:textId="77777777" w:rsidR="00153A80" w:rsidRPr="00153A80" w:rsidRDefault="00153A80" w:rsidP="00C774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</w:tcPr>
          <w:p w14:paraId="6E3838D3" w14:textId="77777777" w:rsidR="00153A80" w:rsidRPr="00153A80" w:rsidRDefault="00153A80" w:rsidP="00C77408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DE8ECA9" w14:textId="77777777" w:rsidR="00153A80" w:rsidRPr="00153A80" w:rsidRDefault="00153A80" w:rsidP="00C7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7" w:type="dxa"/>
            <w:vAlign w:val="center"/>
          </w:tcPr>
          <w:p w14:paraId="6BCC12E4" w14:textId="77777777" w:rsidR="00153A80" w:rsidRPr="00153A80" w:rsidRDefault="00153A80" w:rsidP="00C77408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EFDACA4" w14:textId="77777777" w:rsidR="00153A80" w:rsidRPr="00153A80" w:rsidRDefault="00153A80" w:rsidP="00C7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4"/>
              </w:tabs>
              <w:spacing w:line="233" w:lineRule="auto"/>
              <w:ind w:left="-1365" w:right="23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4D4D423" w14:textId="77777777" w:rsidR="00153A80" w:rsidRPr="00153A80" w:rsidRDefault="00153A80" w:rsidP="00C77408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</w:tcPr>
          <w:p w14:paraId="63DB2445" w14:textId="77777777" w:rsidR="00153A80" w:rsidRPr="00153A80" w:rsidRDefault="00153A80" w:rsidP="00C774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365" w:right="250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90B57EF" w14:textId="77777777" w:rsidR="00153A80" w:rsidRPr="00153A80" w:rsidRDefault="00153A80" w:rsidP="00C77408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right w:val="nil"/>
            </w:tcBorders>
          </w:tcPr>
          <w:p w14:paraId="7339691A" w14:textId="77777777" w:rsidR="00153A80" w:rsidRPr="00153A80" w:rsidRDefault="00153A80" w:rsidP="00C7740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</w:tr>
      <w:tr w:rsidR="00403DE5" w:rsidRPr="00BE5913" w14:paraId="3C3EB270" w14:textId="77777777" w:rsidTr="0062058F">
        <w:tc>
          <w:tcPr>
            <w:tcW w:w="2402" w:type="dxa"/>
          </w:tcPr>
          <w:p w14:paraId="201F02FA" w14:textId="77777777" w:rsidR="00B73E61" w:rsidRPr="00BE5913" w:rsidRDefault="00B73E61" w:rsidP="00BE5913">
            <w:pPr>
              <w:tabs>
                <w:tab w:val="clear" w:pos="227"/>
                <w:tab w:val="left" w:pos="250"/>
              </w:tabs>
              <w:spacing w:line="232" w:lineRule="auto"/>
              <w:ind w:left="425" w:right="-24" w:hanging="1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gridSpan w:val="2"/>
            <w:tcBorders>
              <w:left w:val="nil"/>
              <w:bottom w:val="nil"/>
              <w:right w:val="nil"/>
            </w:tcBorders>
          </w:tcPr>
          <w:p w14:paraId="60C204D0" w14:textId="77777777" w:rsidR="00B73E61" w:rsidRPr="00BE5913" w:rsidRDefault="00B73E61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3F9128" w14:textId="77777777" w:rsidR="00B73E61" w:rsidRPr="00BE5913" w:rsidRDefault="00B73E61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left w:val="nil"/>
              <w:bottom w:val="nil"/>
              <w:right w:val="nil"/>
            </w:tcBorders>
          </w:tcPr>
          <w:p w14:paraId="37B06D18" w14:textId="77777777" w:rsidR="00B73E61" w:rsidRPr="00BE5913" w:rsidRDefault="00B73E61" w:rsidP="00BE5913">
            <w:pPr>
              <w:tabs>
                <w:tab w:val="clear" w:pos="454"/>
                <w:tab w:val="clear" w:pos="680"/>
                <w:tab w:val="clear" w:pos="907"/>
              </w:tabs>
              <w:spacing w:line="232" w:lineRule="auto"/>
              <w:ind w:left="-1993" w:hanging="16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6560917" w14:textId="77777777" w:rsidR="00B73E61" w:rsidRPr="00BE5913" w:rsidRDefault="00B73E61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DA762E4" w14:textId="77777777" w:rsidR="00B73E61" w:rsidRPr="00BE5913" w:rsidRDefault="00B73E61" w:rsidP="00BE5913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003" w:right="75" w:hanging="7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7" w:type="dxa"/>
          </w:tcPr>
          <w:p w14:paraId="09898CC3" w14:textId="77777777" w:rsidR="00B73E61" w:rsidRPr="00BE5913" w:rsidRDefault="00B73E61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</w:tcPr>
          <w:p w14:paraId="7CE9D6B3" w14:textId="77777777" w:rsidR="00B73E61" w:rsidRPr="00BE5913" w:rsidRDefault="00B73E6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16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1DE8445" w14:textId="77777777" w:rsidR="00B73E61" w:rsidRPr="00BE5913" w:rsidRDefault="00B73E61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</w:tcPr>
          <w:p w14:paraId="40850CA1" w14:textId="77777777" w:rsidR="00B73E61" w:rsidRPr="00BE5913" w:rsidRDefault="00B73E6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160" w:hanging="8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4253DB" w14:textId="77777777" w:rsidR="00B73E61" w:rsidRPr="00BE5913" w:rsidRDefault="00B73E61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</w:tcPr>
          <w:p w14:paraId="4A97CA74" w14:textId="77777777" w:rsidR="00B73E61" w:rsidRPr="00BE5913" w:rsidRDefault="00B73E61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2679C" w:rsidRPr="00BE5913" w14:paraId="0BDF8767" w14:textId="77777777" w:rsidTr="0062058F">
        <w:tc>
          <w:tcPr>
            <w:tcW w:w="2402" w:type="dxa"/>
          </w:tcPr>
          <w:p w14:paraId="50EB7F53" w14:textId="77777777" w:rsidR="00E2679C" w:rsidRPr="00BE5913" w:rsidRDefault="00E2679C" w:rsidP="00BE5913">
            <w:pPr>
              <w:tabs>
                <w:tab w:val="clear" w:pos="227"/>
                <w:tab w:val="left" w:pos="250"/>
              </w:tabs>
              <w:spacing w:line="232" w:lineRule="auto"/>
              <w:ind w:left="425" w:right="-24" w:hanging="1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gridSpan w:val="2"/>
            <w:tcBorders>
              <w:left w:val="nil"/>
              <w:bottom w:val="nil"/>
              <w:right w:val="nil"/>
            </w:tcBorders>
          </w:tcPr>
          <w:p w14:paraId="75806B31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9D210C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left w:val="nil"/>
              <w:bottom w:val="nil"/>
              <w:right w:val="nil"/>
            </w:tcBorders>
          </w:tcPr>
          <w:p w14:paraId="5909B914" w14:textId="77777777" w:rsidR="00E2679C" w:rsidRPr="00BE5913" w:rsidRDefault="00E2679C" w:rsidP="00BE5913">
            <w:pPr>
              <w:tabs>
                <w:tab w:val="clear" w:pos="454"/>
                <w:tab w:val="clear" w:pos="680"/>
                <w:tab w:val="clear" w:pos="907"/>
              </w:tabs>
              <w:spacing w:line="232" w:lineRule="auto"/>
              <w:ind w:left="-1993" w:hanging="16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50E076F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6401EFD" w14:textId="77777777" w:rsidR="00E2679C" w:rsidRPr="00BE5913" w:rsidRDefault="00E2679C" w:rsidP="00BE5913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003" w:right="75" w:hanging="7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7" w:type="dxa"/>
          </w:tcPr>
          <w:p w14:paraId="44F1BECE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</w:tcPr>
          <w:p w14:paraId="0931B816" w14:textId="77777777" w:rsidR="00E2679C" w:rsidRPr="00BE5913" w:rsidRDefault="00E2679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16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36FCFE6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</w:tcPr>
          <w:p w14:paraId="03879555" w14:textId="77777777" w:rsidR="00E2679C" w:rsidRPr="00BE5913" w:rsidRDefault="00E2679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160" w:hanging="8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788B24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</w:tcPr>
          <w:p w14:paraId="427E8C77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2679C" w:rsidRPr="00BE5913" w14:paraId="37CB5870" w14:textId="77777777" w:rsidTr="0062058F">
        <w:tc>
          <w:tcPr>
            <w:tcW w:w="2402" w:type="dxa"/>
          </w:tcPr>
          <w:p w14:paraId="1DBDE8FA" w14:textId="77777777" w:rsidR="00E2679C" w:rsidRPr="00BE5913" w:rsidRDefault="00E2679C" w:rsidP="00BE5913">
            <w:pPr>
              <w:tabs>
                <w:tab w:val="clear" w:pos="227"/>
                <w:tab w:val="left" w:pos="250"/>
              </w:tabs>
              <w:spacing w:line="232" w:lineRule="auto"/>
              <w:ind w:left="425" w:right="-24" w:hanging="1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gridSpan w:val="2"/>
            <w:tcBorders>
              <w:left w:val="nil"/>
              <w:bottom w:val="nil"/>
              <w:right w:val="nil"/>
            </w:tcBorders>
          </w:tcPr>
          <w:p w14:paraId="199F7FB6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6F32822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left w:val="nil"/>
              <w:bottom w:val="nil"/>
              <w:right w:val="nil"/>
            </w:tcBorders>
          </w:tcPr>
          <w:p w14:paraId="095770FA" w14:textId="77777777" w:rsidR="00E2679C" w:rsidRPr="00BE5913" w:rsidRDefault="00E2679C" w:rsidP="00BE5913">
            <w:pPr>
              <w:tabs>
                <w:tab w:val="clear" w:pos="454"/>
                <w:tab w:val="clear" w:pos="680"/>
                <w:tab w:val="clear" w:pos="907"/>
              </w:tabs>
              <w:spacing w:line="232" w:lineRule="auto"/>
              <w:ind w:left="-1993" w:hanging="16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A95EB60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473C9CB" w14:textId="77777777" w:rsidR="00E2679C" w:rsidRPr="00BE5913" w:rsidRDefault="00E2679C" w:rsidP="00BE5913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003" w:right="75" w:hanging="7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7" w:type="dxa"/>
          </w:tcPr>
          <w:p w14:paraId="49115DC4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</w:tcPr>
          <w:p w14:paraId="3A470D0F" w14:textId="77777777" w:rsidR="00E2679C" w:rsidRPr="00BE5913" w:rsidRDefault="00E2679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16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2CCBEA8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</w:tcPr>
          <w:p w14:paraId="13BB1471" w14:textId="77777777" w:rsidR="00E2679C" w:rsidRPr="00BE5913" w:rsidRDefault="00E2679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160" w:hanging="8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0BEBA0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</w:tcPr>
          <w:p w14:paraId="635B11EB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2679C" w:rsidRPr="00BE5913" w14:paraId="6A20B42D" w14:textId="77777777" w:rsidTr="0062058F">
        <w:tc>
          <w:tcPr>
            <w:tcW w:w="2402" w:type="dxa"/>
          </w:tcPr>
          <w:p w14:paraId="74CC59C1" w14:textId="77777777" w:rsidR="00E2679C" w:rsidRPr="00BE5913" w:rsidRDefault="00E2679C" w:rsidP="00BE5913">
            <w:pPr>
              <w:tabs>
                <w:tab w:val="clear" w:pos="227"/>
                <w:tab w:val="left" w:pos="250"/>
              </w:tabs>
              <w:spacing w:line="232" w:lineRule="auto"/>
              <w:ind w:left="425" w:right="-24" w:hanging="1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gridSpan w:val="2"/>
            <w:tcBorders>
              <w:left w:val="nil"/>
              <w:bottom w:val="nil"/>
              <w:right w:val="nil"/>
            </w:tcBorders>
          </w:tcPr>
          <w:p w14:paraId="5E9C4702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5D0858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left w:val="nil"/>
              <w:bottom w:val="nil"/>
              <w:right w:val="nil"/>
            </w:tcBorders>
          </w:tcPr>
          <w:p w14:paraId="0815F209" w14:textId="77777777" w:rsidR="00E2679C" w:rsidRPr="00BE5913" w:rsidRDefault="00E2679C" w:rsidP="00BE5913">
            <w:pPr>
              <w:tabs>
                <w:tab w:val="clear" w:pos="454"/>
                <w:tab w:val="clear" w:pos="680"/>
                <w:tab w:val="clear" w:pos="907"/>
              </w:tabs>
              <w:spacing w:line="232" w:lineRule="auto"/>
              <w:ind w:left="-1993" w:hanging="16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CF3037C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1D97913" w14:textId="77777777" w:rsidR="00E2679C" w:rsidRPr="00BE5913" w:rsidRDefault="00E2679C" w:rsidP="00BE5913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003" w:right="75" w:hanging="7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7" w:type="dxa"/>
          </w:tcPr>
          <w:p w14:paraId="2F069D41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</w:tcPr>
          <w:p w14:paraId="2BCB87CD" w14:textId="77777777" w:rsidR="00E2679C" w:rsidRPr="00BE5913" w:rsidRDefault="00E2679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16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A259E5D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</w:tcPr>
          <w:p w14:paraId="503915EC" w14:textId="77777777" w:rsidR="00E2679C" w:rsidRPr="00BE5913" w:rsidRDefault="00E2679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160" w:hanging="8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0AEB28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</w:tcPr>
          <w:p w14:paraId="72EC3100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D7511" w:rsidRPr="00BE5913" w14:paraId="0C632931" w14:textId="77777777" w:rsidTr="0062058F">
        <w:tc>
          <w:tcPr>
            <w:tcW w:w="2402" w:type="dxa"/>
            <w:vAlign w:val="bottom"/>
          </w:tcPr>
          <w:p w14:paraId="41A0C6D4" w14:textId="2E4816A5" w:rsidR="000D7511" w:rsidRPr="00BE5913" w:rsidRDefault="00C070A0" w:rsidP="00BE5913">
            <w:pPr>
              <w:spacing w:line="232" w:lineRule="auto"/>
              <w:ind w:firstLine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070A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lastRenderedPageBreak/>
              <w:t>256</w:t>
            </w:r>
            <w:r w:rsidRPr="00C070A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8307" w:type="dxa"/>
            <w:gridSpan w:val="14"/>
            <w:vAlign w:val="bottom"/>
          </w:tcPr>
          <w:p w14:paraId="4FF88716" w14:textId="77777777" w:rsidR="000D7511" w:rsidRPr="00BE5913" w:rsidRDefault="000D75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0D7511" w:rsidRPr="00BE5913" w14:paraId="4E0ED815" w14:textId="77777777" w:rsidTr="0062058F">
        <w:tc>
          <w:tcPr>
            <w:tcW w:w="2402" w:type="dxa"/>
            <w:hideMark/>
          </w:tcPr>
          <w:p w14:paraId="532FFA3E" w14:textId="77777777" w:rsidR="000D7511" w:rsidRPr="00BE5913" w:rsidRDefault="000D7511" w:rsidP="00BE5913">
            <w:pPr>
              <w:spacing w:line="232" w:lineRule="auto"/>
              <w:ind w:left="250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190" w:type="dxa"/>
            <w:gridSpan w:val="2"/>
          </w:tcPr>
          <w:p w14:paraId="729FF443" w14:textId="77777777" w:rsidR="000D7511" w:rsidRPr="00BE5913" w:rsidRDefault="000D7511" w:rsidP="00BE5913">
            <w:pPr>
              <w:tabs>
                <w:tab w:val="decimal" w:pos="708"/>
              </w:tabs>
              <w:spacing w:line="232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6AA313" w14:textId="77777777" w:rsidR="000D7511" w:rsidRPr="00BE5913" w:rsidRDefault="000D7511" w:rsidP="00BE5913">
            <w:pPr>
              <w:tabs>
                <w:tab w:val="decimal" w:pos="708"/>
              </w:tabs>
              <w:spacing w:line="232" w:lineRule="auto"/>
              <w:ind w:lef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7EFF101A" w14:textId="77777777" w:rsidR="000D7511" w:rsidRPr="00BE5913" w:rsidRDefault="000D7511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1A19AD8F" w14:textId="77777777" w:rsidR="000D7511" w:rsidRPr="00BE5913" w:rsidRDefault="000D7511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240104" w14:textId="77777777" w:rsidR="000D7511" w:rsidRPr="00BE5913" w:rsidRDefault="000D7511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" w:type="dxa"/>
          </w:tcPr>
          <w:p w14:paraId="0E47EDE4" w14:textId="77777777" w:rsidR="000D7511" w:rsidRPr="00BE5913" w:rsidRDefault="000D7511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87E0BD5" w14:textId="77777777" w:rsidR="000D7511" w:rsidRPr="00BE5913" w:rsidRDefault="000D7511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698D993" w14:textId="77777777" w:rsidR="000D7511" w:rsidRPr="00BE5913" w:rsidRDefault="000D7511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0DFA529" w14:textId="77777777" w:rsidR="000D7511" w:rsidRPr="00BE5913" w:rsidRDefault="000D7511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CFD7AF" w14:textId="77777777" w:rsidR="000D7511" w:rsidRPr="00BE5913" w:rsidRDefault="000D7511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6921A7C" w14:textId="77777777" w:rsidR="000D7511" w:rsidRPr="00BE5913" w:rsidRDefault="000D7511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4F8D" w:rsidRPr="00BE5913" w14:paraId="6FEAF7FF" w14:textId="77777777" w:rsidTr="0062058F">
        <w:trPr>
          <w:trHeight w:val="488"/>
        </w:trPr>
        <w:tc>
          <w:tcPr>
            <w:tcW w:w="2402" w:type="dxa"/>
            <w:vAlign w:val="center"/>
            <w:hideMark/>
          </w:tcPr>
          <w:p w14:paraId="2A847556" w14:textId="77777777" w:rsidR="00324F8D" w:rsidRPr="00BE5913" w:rsidRDefault="00324F8D" w:rsidP="00324F8D">
            <w:pPr>
              <w:spacing w:line="232" w:lineRule="auto"/>
              <w:ind w:left="250" w:right="-24" w:hanging="73"/>
              <w:rPr>
                <w:rFonts w:ascii="Angsana New" w:hAnsi="Angsana New" w:cs="Cordia New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BE5913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190" w:type="dxa"/>
            <w:gridSpan w:val="2"/>
            <w:vAlign w:val="bottom"/>
          </w:tcPr>
          <w:p w14:paraId="37BC9825" w14:textId="68D9E3D6" w:rsidR="00324F8D" w:rsidRPr="00143DC3" w:rsidRDefault="00324F8D" w:rsidP="0032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60"/>
                <w:tab w:val="left" w:pos="720"/>
              </w:tabs>
              <w:spacing w:line="232" w:lineRule="auto"/>
              <w:ind w:left="-13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</w:rPr>
              <w:t>772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</w:rPr>
              <w:t>527</w:t>
            </w: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925981C" w14:textId="77777777" w:rsidR="00324F8D" w:rsidRPr="00BE5913" w:rsidRDefault="00324F8D" w:rsidP="00324F8D">
            <w:pPr>
              <w:tabs>
                <w:tab w:val="decimal" w:pos="708"/>
              </w:tabs>
              <w:spacing w:line="232" w:lineRule="auto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2138A7F4" w14:textId="69803005" w:rsidR="00324F8D" w:rsidRPr="00BE5913" w:rsidRDefault="00C070A0" w:rsidP="00324F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0A0">
              <w:rPr>
                <w:rFonts w:asciiTheme="majorBidi" w:hAnsiTheme="majorBidi" w:cstheme="majorBidi"/>
                <w:sz w:val="28"/>
                <w:szCs w:val="28"/>
              </w:rPr>
              <w:t>772</w:t>
            </w:r>
            <w:r w:rsidR="00324F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sz w:val="28"/>
                <w:szCs w:val="28"/>
              </w:rPr>
              <w:t>527</w:t>
            </w:r>
          </w:p>
        </w:tc>
        <w:tc>
          <w:tcPr>
            <w:tcW w:w="272" w:type="dxa"/>
            <w:vAlign w:val="bottom"/>
          </w:tcPr>
          <w:p w14:paraId="158FF005" w14:textId="77777777" w:rsidR="00324F8D" w:rsidRPr="00BE5913" w:rsidRDefault="00324F8D" w:rsidP="00324F8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0F681E" w14:textId="30684CF2" w:rsidR="00324F8D" w:rsidRPr="00BE5913" w:rsidRDefault="00324F8D" w:rsidP="0032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343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77" w:type="dxa"/>
            <w:vAlign w:val="bottom"/>
          </w:tcPr>
          <w:p w14:paraId="5A1A199E" w14:textId="77777777" w:rsidR="00324F8D" w:rsidRPr="00BE5913" w:rsidRDefault="00324F8D" w:rsidP="00324F8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0657EA9" w14:textId="786C5F87" w:rsidR="00324F8D" w:rsidRPr="00BE5913" w:rsidRDefault="00324F8D" w:rsidP="0032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343" w:hanging="8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70" w:type="dxa"/>
            <w:gridSpan w:val="2"/>
            <w:vAlign w:val="bottom"/>
          </w:tcPr>
          <w:p w14:paraId="20B8C408" w14:textId="77777777" w:rsidR="00324F8D" w:rsidRPr="00BE5913" w:rsidRDefault="00324F8D" w:rsidP="00324F8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71A3BDD" w14:textId="560A3E49" w:rsidR="00324F8D" w:rsidRPr="00BE5913" w:rsidRDefault="00324F8D" w:rsidP="0032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24777C1B" w14:textId="77777777" w:rsidR="00324F8D" w:rsidRPr="00BE5913" w:rsidRDefault="00324F8D" w:rsidP="00324F8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C9AF662" w14:textId="5FF2E1E6" w:rsidR="00324F8D" w:rsidRPr="00BE5913" w:rsidRDefault="00324F8D" w:rsidP="0032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</w:tabs>
              <w:spacing w:line="232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</w:rPr>
              <w:t>772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</w:rPr>
              <w:t>527</w:t>
            </w: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324F8D" w:rsidRPr="00BE5913" w14:paraId="1B6CA62B" w14:textId="77777777" w:rsidTr="0062058F">
        <w:trPr>
          <w:trHeight w:val="623"/>
        </w:trPr>
        <w:tc>
          <w:tcPr>
            <w:tcW w:w="2402" w:type="dxa"/>
            <w:vAlign w:val="center"/>
            <w:hideMark/>
          </w:tcPr>
          <w:p w14:paraId="2438EF25" w14:textId="77777777" w:rsidR="00324F8D" w:rsidRPr="00BE5913" w:rsidRDefault="00324F8D" w:rsidP="00324F8D">
            <w:pPr>
              <w:spacing w:line="232" w:lineRule="auto"/>
              <w:ind w:left="250" w:right="-24" w:hanging="73"/>
              <w:rPr>
                <w:rFonts w:ascii="Angsana New" w:hAnsi="Angsana New" w:cs="Times New Roman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90" w:type="dxa"/>
            <w:gridSpan w:val="2"/>
            <w:vAlign w:val="bottom"/>
          </w:tcPr>
          <w:p w14:paraId="719B257D" w14:textId="0C7C2393" w:rsidR="00324F8D" w:rsidRPr="00BE5913" w:rsidRDefault="00C070A0" w:rsidP="0032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60"/>
                <w:tab w:val="left" w:pos="720"/>
              </w:tabs>
              <w:spacing w:line="232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0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24F8D" w:rsidRPr="00BE59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B11C2B" w:rsidRPr="00B11C2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24F8D" w:rsidRPr="00BE59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070A0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324F8D"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7FA0F63" w14:textId="77777777" w:rsidR="00324F8D" w:rsidRPr="00BE5913" w:rsidRDefault="00324F8D" w:rsidP="00324F8D">
            <w:pPr>
              <w:tabs>
                <w:tab w:val="decimal" w:pos="708"/>
              </w:tabs>
              <w:spacing w:line="232" w:lineRule="auto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7120BA9" w14:textId="7723468E" w:rsidR="00324F8D" w:rsidRPr="00BE5913" w:rsidRDefault="00324F8D" w:rsidP="0032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2"/>
              </w:tabs>
              <w:spacing w:line="232" w:lineRule="auto"/>
              <w:ind w:left="-1365" w:right="336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2" w:type="dxa"/>
            <w:vAlign w:val="bottom"/>
          </w:tcPr>
          <w:p w14:paraId="5A55FD7A" w14:textId="77777777" w:rsidR="00324F8D" w:rsidRPr="00BE5913" w:rsidRDefault="00324F8D" w:rsidP="00324F8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477836" w14:textId="4A1497C2" w:rsidR="00324F8D" w:rsidRPr="00BE5913" w:rsidRDefault="00C070A0" w:rsidP="0032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19"/>
                <w:tab w:val="left" w:pos="790"/>
              </w:tabs>
              <w:spacing w:line="232" w:lineRule="auto"/>
              <w:ind w:left="-1365" w:right="70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0A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24F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sz w:val="28"/>
                <w:szCs w:val="28"/>
              </w:rPr>
              <w:t>386</w:t>
            </w:r>
            <w:r w:rsidR="00324F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277" w:type="dxa"/>
            <w:vAlign w:val="bottom"/>
          </w:tcPr>
          <w:p w14:paraId="27DB7A3F" w14:textId="77777777" w:rsidR="00324F8D" w:rsidRPr="00BE5913" w:rsidRDefault="00324F8D" w:rsidP="00324F8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B23E2EF" w14:textId="28364979" w:rsidR="00324F8D" w:rsidRPr="00BE5913" w:rsidRDefault="00324F8D" w:rsidP="00324F8D">
            <w:pPr>
              <w:tabs>
                <w:tab w:val="clear" w:pos="227"/>
                <w:tab w:val="clear" w:pos="454"/>
                <w:tab w:val="clear" w:pos="680"/>
                <w:tab w:val="left" w:pos="429"/>
              </w:tabs>
              <w:spacing w:line="232" w:lineRule="auto"/>
              <w:ind w:left="-1365" w:right="343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70" w:type="dxa"/>
            <w:gridSpan w:val="2"/>
            <w:vAlign w:val="bottom"/>
          </w:tcPr>
          <w:p w14:paraId="4AC5B9B9" w14:textId="77777777" w:rsidR="00324F8D" w:rsidRPr="00BE5913" w:rsidRDefault="00324F8D" w:rsidP="00324F8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5FB1451" w14:textId="278CD953" w:rsidR="00324F8D" w:rsidRPr="00BE5913" w:rsidRDefault="00324F8D" w:rsidP="0032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7C472550" w14:textId="77777777" w:rsidR="00324F8D" w:rsidRPr="00BE5913" w:rsidRDefault="00324F8D" w:rsidP="00324F8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E19B61F" w14:textId="3BA41DB7" w:rsidR="00324F8D" w:rsidRPr="00BE5913" w:rsidRDefault="00C070A0" w:rsidP="0032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</w:tabs>
              <w:spacing w:line="232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70A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24F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sz w:val="28"/>
                <w:szCs w:val="28"/>
              </w:rPr>
              <w:t>386</w:t>
            </w:r>
            <w:r w:rsidR="00324F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</w:tr>
      <w:tr w:rsidR="00324F8D" w:rsidRPr="00BE5913" w14:paraId="43785FBB" w14:textId="77777777" w:rsidTr="0062058F">
        <w:tc>
          <w:tcPr>
            <w:tcW w:w="2402" w:type="dxa"/>
            <w:vAlign w:val="center"/>
            <w:hideMark/>
          </w:tcPr>
          <w:p w14:paraId="322F9078" w14:textId="77777777" w:rsidR="00324F8D" w:rsidRPr="00BE5913" w:rsidRDefault="00324F8D" w:rsidP="00324F8D">
            <w:pPr>
              <w:spacing w:line="232" w:lineRule="auto"/>
              <w:ind w:left="73" w:right="-24" w:firstLine="87"/>
              <w:rPr>
                <w:rFonts w:ascii="Angsana New" w:hAnsi="Angsana New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90" w:type="dxa"/>
            <w:gridSpan w:val="2"/>
          </w:tcPr>
          <w:p w14:paraId="65C6250E" w14:textId="27A54579" w:rsidR="00324F8D" w:rsidRPr="00143DC3" w:rsidRDefault="00324F8D" w:rsidP="0032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60"/>
                <w:tab w:val="left" w:pos="720"/>
              </w:tabs>
              <w:spacing w:line="232" w:lineRule="auto"/>
              <w:ind w:left="-13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Pr="00BE59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</w:rPr>
              <w:t>486</w:t>
            </w:r>
            <w:r w:rsidRPr="00BE59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</w:rPr>
              <w:t>863</w:t>
            </w: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7D8885A4" w14:textId="77777777" w:rsidR="00324F8D" w:rsidRPr="00BE5913" w:rsidRDefault="00324F8D" w:rsidP="00324F8D">
            <w:pPr>
              <w:tabs>
                <w:tab w:val="decimal" w:pos="708"/>
              </w:tabs>
              <w:spacing w:line="232" w:lineRule="auto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797BD292" w14:textId="0FECF64C" w:rsidR="00324F8D" w:rsidRPr="00BE5913" w:rsidRDefault="00C070A0" w:rsidP="00324F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B11C2B" w:rsidRPr="00B11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324F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11C2B" w:rsidRPr="00B11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B11C2B" w:rsidRPr="00B11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324F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559</w:t>
            </w:r>
            <w:r w:rsidR="00324F8D"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2" w:type="dxa"/>
          </w:tcPr>
          <w:p w14:paraId="1E4A1DC2" w14:textId="77777777" w:rsidR="00324F8D" w:rsidRPr="00BE5913" w:rsidRDefault="00324F8D" w:rsidP="00324F8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64528D" w14:textId="0352D9C1" w:rsidR="00324F8D" w:rsidRPr="00BE5913" w:rsidRDefault="00C070A0" w:rsidP="0032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19"/>
                <w:tab w:val="left" w:pos="790"/>
              </w:tabs>
              <w:spacing w:line="232" w:lineRule="auto"/>
              <w:ind w:left="-1365" w:right="70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324F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070A0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324F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11C2B" w:rsidRPr="00B11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</w:p>
        </w:tc>
        <w:tc>
          <w:tcPr>
            <w:tcW w:w="277" w:type="dxa"/>
          </w:tcPr>
          <w:p w14:paraId="4FBFB21B" w14:textId="77777777" w:rsidR="00324F8D" w:rsidRPr="00BE5913" w:rsidRDefault="00324F8D" w:rsidP="00324F8D">
            <w:pPr>
              <w:tabs>
                <w:tab w:val="clear" w:pos="680"/>
                <w:tab w:val="left" w:pos="720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8208935" w14:textId="1135E91E" w:rsidR="00324F8D" w:rsidRPr="00BE5913" w:rsidRDefault="00B11C2B" w:rsidP="00324F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C070A0"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324F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1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C070A0"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</w:t>
            </w:r>
            <w:r w:rsidR="00324F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1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C070A0"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</w:t>
            </w:r>
          </w:p>
        </w:tc>
        <w:tc>
          <w:tcPr>
            <w:tcW w:w="270" w:type="dxa"/>
            <w:gridSpan w:val="2"/>
          </w:tcPr>
          <w:p w14:paraId="633C7019" w14:textId="77777777" w:rsidR="00324F8D" w:rsidRPr="00BE5913" w:rsidRDefault="00324F8D" w:rsidP="00324F8D">
            <w:pPr>
              <w:tabs>
                <w:tab w:val="clear" w:pos="680"/>
                <w:tab w:val="left" w:pos="720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0A5519D" w14:textId="26399C7F" w:rsidR="00324F8D" w:rsidRPr="00BE5913" w:rsidRDefault="00324F8D" w:rsidP="0032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08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38C869" w14:textId="77777777" w:rsidR="00324F8D" w:rsidRPr="00BE5913" w:rsidRDefault="00324F8D" w:rsidP="00324F8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7A6D057C" w14:textId="62710F6B" w:rsidR="00324F8D" w:rsidRPr="00BE5913" w:rsidRDefault="00C070A0" w:rsidP="0032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90"/>
              </w:tabs>
              <w:spacing w:line="232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</w:t>
            </w:r>
            <w:r w:rsidR="00324F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</w:t>
            </w:r>
            <w:r w:rsidR="00B11C2B" w:rsidRPr="00B11C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324F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883</w:t>
            </w:r>
          </w:p>
        </w:tc>
      </w:tr>
      <w:tr w:rsidR="00324F8D" w:rsidRPr="00BE5913" w14:paraId="11C486B9" w14:textId="77777777" w:rsidTr="0062058F">
        <w:tc>
          <w:tcPr>
            <w:tcW w:w="2402" w:type="dxa"/>
            <w:vAlign w:val="center"/>
            <w:hideMark/>
          </w:tcPr>
          <w:p w14:paraId="7BFD6DB5" w14:textId="77777777" w:rsidR="00324F8D" w:rsidRPr="00BE5913" w:rsidRDefault="00324F8D" w:rsidP="00324F8D">
            <w:pPr>
              <w:spacing w:line="232" w:lineRule="auto"/>
              <w:ind w:left="73" w:right="-24" w:firstLine="87"/>
              <w:rPr>
                <w:rFonts w:ascii="Angsana New" w:hAnsi="Angsana New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6C4B8" w14:textId="25786B8A" w:rsidR="00324F8D" w:rsidRPr="00143DC3" w:rsidRDefault="00324F8D" w:rsidP="0032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60"/>
                <w:tab w:val="left" w:pos="720"/>
              </w:tabs>
              <w:spacing w:line="232" w:lineRule="auto"/>
              <w:ind w:left="-13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Pr="00BE59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</w:rPr>
              <w:t>889</w:t>
            </w: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3595AC5F" w14:textId="77777777" w:rsidR="00324F8D" w:rsidRPr="00BE5913" w:rsidRDefault="00324F8D" w:rsidP="00324F8D">
            <w:pPr>
              <w:tabs>
                <w:tab w:val="decimal" w:pos="708"/>
              </w:tabs>
              <w:spacing w:line="232" w:lineRule="auto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29712" w14:textId="0DB66BB1" w:rsidR="00324F8D" w:rsidRPr="00BE5913" w:rsidRDefault="00324F8D" w:rsidP="00324F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E59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11C2B" w:rsidRPr="00B11C2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2" w:type="dxa"/>
            <w:vAlign w:val="center"/>
          </w:tcPr>
          <w:p w14:paraId="606A7038" w14:textId="77777777" w:rsidR="00324F8D" w:rsidRPr="00BE5913" w:rsidRDefault="00324F8D" w:rsidP="00324F8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ind w:right="65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5FF6A6" w14:textId="6A1B5CFC" w:rsidR="00324F8D" w:rsidRPr="00BE5913" w:rsidRDefault="00324F8D" w:rsidP="0032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19"/>
                <w:tab w:val="left" w:pos="790"/>
              </w:tabs>
              <w:spacing w:line="232" w:lineRule="auto"/>
              <w:ind w:left="-1365" w:right="70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E59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</w:rPr>
              <w:t>574</w:t>
            </w: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7" w:type="dxa"/>
            <w:vAlign w:val="center"/>
          </w:tcPr>
          <w:p w14:paraId="72862421" w14:textId="77777777" w:rsidR="00324F8D" w:rsidRPr="00BE5913" w:rsidRDefault="00324F8D" w:rsidP="00324F8D">
            <w:pPr>
              <w:tabs>
                <w:tab w:val="clear" w:pos="680"/>
                <w:tab w:val="clear" w:pos="907"/>
                <w:tab w:val="left" w:pos="720"/>
                <w:tab w:val="decimal" w:pos="890"/>
              </w:tabs>
              <w:spacing w:line="232" w:lineRule="auto"/>
              <w:ind w:left="-1365" w:right="251" w:hanging="10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50080" w14:textId="14359825" w:rsidR="00324F8D" w:rsidRPr="00BE5913" w:rsidRDefault="00324F8D" w:rsidP="0032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spacing w:line="232" w:lineRule="auto"/>
              <w:ind w:left="-1365" w:right="73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Pr="00BE59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</w:rPr>
              <w:t>685</w:t>
            </w: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gridSpan w:val="2"/>
            <w:vAlign w:val="center"/>
          </w:tcPr>
          <w:p w14:paraId="6990E160" w14:textId="77777777" w:rsidR="00324F8D" w:rsidRPr="00BE5913" w:rsidRDefault="00324F8D" w:rsidP="00324F8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30686" w14:textId="7EA6F7A6" w:rsidR="00324F8D" w:rsidRPr="00F8646D" w:rsidRDefault="00C070A0" w:rsidP="0032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</w:tabs>
              <w:spacing w:line="232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0A0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324F8D" w:rsidRPr="00F864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sz w:val="28"/>
                <w:szCs w:val="28"/>
              </w:rPr>
              <w:t>765</w:t>
            </w:r>
          </w:p>
        </w:tc>
        <w:tc>
          <w:tcPr>
            <w:tcW w:w="270" w:type="dxa"/>
            <w:vAlign w:val="center"/>
          </w:tcPr>
          <w:p w14:paraId="38BE3D0A" w14:textId="77777777" w:rsidR="00324F8D" w:rsidRPr="00BE5913" w:rsidRDefault="00324F8D" w:rsidP="00324F8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3873EF" w14:textId="15FE26C4" w:rsidR="00324F8D" w:rsidRPr="00BE5913" w:rsidRDefault="00324F8D" w:rsidP="0032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</w:tabs>
              <w:spacing w:line="232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Pr="00BE59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</w:rPr>
              <w:t>828</w:t>
            </w: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324F8D" w:rsidRPr="00BE5913" w14:paraId="250BCED9" w14:textId="77777777" w:rsidTr="0062058F">
        <w:tc>
          <w:tcPr>
            <w:tcW w:w="2402" w:type="dxa"/>
          </w:tcPr>
          <w:p w14:paraId="3B711417" w14:textId="77777777" w:rsidR="00324F8D" w:rsidRPr="00BE5913" w:rsidRDefault="00324F8D" w:rsidP="00324F8D">
            <w:pPr>
              <w:spacing w:line="232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1C88A0" w14:textId="777BF2FA" w:rsidR="00324F8D" w:rsidRPr="00BE5913" w:rsidRDefault="00C070A0" w:rsidP="0032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0"/>
                <w:tab w:val="left" w:pos="720"/>
              </w:tabs>
              <w:spacing w:line="232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  <w:r w:rsidR="00324F8D" w:rsidRPr="00FD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279</w:t>
            </w:r>
            <w:r w:rsidR="00324F8D" w:rsidRPr="00FD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C070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324F8D" w:rsidRPr="00FD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6DB24CE5" w14:textId="77777777" w:rsidR="00324F8D" w:rsidRPr="00BE5913" w:rsidRDefault="00324F8D" w:rsidP="00324F8D">
            <w:pPr>
              <w:tabs>
                <w:tab w:val="decimal" w:pos="708"/>
              </w:tabs>
              <w:spacing w:line="232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3CE73F" w14:textId="584A68E5" w:rsidR="00324F8D" w:rsidRPr="00BE5913" w:rsidRDefault="00324F8D" w:rsidP="00324F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D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824</w:t>
            </w:r>
            <w:r w:rsidRPr="00FD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FD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2" w:type="dxa"/>
          </w:tcPr>
          <w:p w14:paraId="7780580A" w14:textId="77777777" w:rsidR="00324F8D" w:rsidRPr="00BE5913" w:rsidRDefault="00324F8D" w:rsidP="00324F8D">
            <w:pPr>
              <w:tabs>
                <w:tab w:val="decimal" w:pos="708"/>
              </w:tabs>
              <w:spacing w:line="232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BE7717" w14:textId="4A60AD10" w:rsidR="00324F8D" w:rsidRPr="00143DC3" w:rsidRDefault="00C070A0" w:rsidP="0032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19"/>
                <w:tab w:val="left" w:pos="790"/>
              </w:tabs>
              <w:spacing w:line="232" w:lineRule="auto"/>
              <w:ind w:left="-1365" w:right="70" w:hanging="10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="00324F8D" w:rsidRPr="00FD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552</w:t>
            </w:r>
            <w:r w:rsidR="00324F8D" w:rsidRPr="00FD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699</w:t>
            </w:r>
          </w:p>
        </w:tc>
        <w:tc>
          <w:tcPr>
            <w:tcW w:w="277" w:type="dxa"/>
          </w:tcPr>
          <w:p w14:paraId="52EB5FC8" w14:textId="77777777" w:rsidR="00324F8D" w:rsidRPr="00BE5913" w:rsidRDefault="00324F8D" w:rsidP="00324F8D">
            <w:pPr>
              <w:tabs>
                <w:tab w:val="decimal" w:pos="708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C65EDD" w14:textId="535643E4" w:rsidR="00324F8D" w:rsidRPr="00BE5913" w:rsidRDefault="00B11C2B" w:rsidP="00324F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324F8D" w:rsidRPr="00FD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11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B11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324F8D" w:rsidRPr="00FD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</w:t>
            </w:r>
            <w:r w:rsidRPr="00B11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  <w:gridSpan w:val="2"/>
          </w:tcPr>
          <w:p w14:paraId="17320AA5" w14:textId="77777777" w:rsidR="00324F8D" w:rsidRPr="00BE5913" w:rsidRDefault="00324F8D" w:rsidP="00324F8D">
            <w:pPr>
              <w:tabs>
                <w:tab w:val="decimal" w:pos="708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CF24EB" w14:textId="1517FD51" w:rsidR="00324F8D" w:rsidRPr="00BE5913" w:rsidRDefault="00C070A0" w:rsidP="0032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</w:tabs>
              <w:spacing w:line="232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  <w:r w:rsidR="00324F8D" w:rsidRPr="00FD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765</w:t>
            </w:r>
          </w:p>
        </w:tc>
        <w:tc>
          <w:tcPr>
            <w:tcW w:w="270" w:type="dxa"/>
          </w:tcPr>
          <w:p w14:paraId="26C8486E" w14:textId="77777777" w:rsidR="00324F8D" w:rsidRPr="00BE5913" w:rsidRDefault="00324F8D" w:rsidP="00324F8D">
            <w:pPr>
              <w:tabs>
                <w:tab w:val="decimal" w:pos="708"/>
              </w:tabs>
              <w:spacing w:line="232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8F5D94" w14:textId="2A5BA0D1" w:rsidR="00324F8D" w:rsidRPr="00BE5913" w:rsidRDefault="00C070A0" w:rsidP="0032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90"/>
              </w:tabs>
              <w:spacing w:line="232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</w:t>
            </w:r>
            <w:r w:rsidR="00324F8D" w:rsidRPr="00FD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624</w:t>
            </w:r>
            <w:r w:rsidR="00324F8D" w:rsidRPr="00FD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234</w:t>
            </w:r>
          </w:p>
        </w:tc>
      </w:tr>
      <w:tr w:rsidR="00324F8D" w:rsidRPr="00BE5913" w14:paraId="0AC95255" w14:textId="77777777" w:rsidTr="0062058F">
        <w:tc>
          <w:tcPr>
            <w:tcW w:w="2402" w:type="dxa"/>
          </w:tcPr>
          <w:p w14:paraId="256B3842" w14:textId="77777777" w:rsidR="00324F8D" w:rsidRPr="00BE5913" w:rsidRDefault="00324F8D" w:rsidP="00324F8D">
            <w:pPr>
              <w:spacing w:line="232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tcBorders>
              <w:left w:val="nil"/>
              <w:right w:val="nil"/>
            </w:tcBorders>
          </w:tcPr>
          <w:p w14:paraId="1D5A0AA7" w14:textId="77777777" w:rsidR="00324F8D" w:rsidRPr="00BE5913" w:rsidRDefault="00324F8D" w:rsidP="00324F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5777DF" w14:textId="77777777" w:rsidR="00324F8D" w:rsidRPr="00BE5913" w:rsidRDefault="00324F8D" w:rsidP="00324F8D">
            <w:pPr>
              <w:tabs>
                <w:tab w:val="decimal" w:pos="708"/>
              </w:tabs>
              <w:spacing w:line="232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109E5944" w14:textId="77777777" w:rsidR="00324F8D" w:rsidRPr="00BE5913" w:rsidRDefault="00324F8D" w:rsidP="00324F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2" w:type="dxa"/>
          </w:tcPr>
          <w:p w14:paraId="25D34279" w14:textId="77777777" w:rsidR="00324F8D" w:rsidRPr="00BE5913" w:rsidRDefault="00324F8D" w:rsidP="00324F8D">
            <w:pPr>
              <w:tabs>
                <w:tab w:val="decimal" w:pos="708"/>
              </w:tabs>
              <w:spacing w:line="232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4A9DB59" w14:textId="77777777" w:rsidR="00324F8D" w:rsidRPr="00BE5913" w:rsidRDefault="00324F8D" w:rsidP="00324F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7" w:type="dxa"/>
          </w:tcPr>
          <w:p w14:paraId="7350B26E" w14:textId="77777777" w:rsidR="00324F8D" w:rsidRPr="00BE5913" w:rsidRDefault="00324F8D" w:rsidP="00324F8D">
            <w:pPr>
              <w:tabs>
                <w:tab w:val="decimal" w:pos="708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79DA22A3" w14:textId="77777777" w:rsidR="00324F8D" w:rsidRPr="00BE5913" w:rsidRDefault="00324F8D" w:rsidP="00324F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06FD102" w14:textId="77777777" w:rsidR="00324F8D" w:rsidRPr="00BE5913" w:rsidRDefault="00324F8D" w:rsidP="00324F8D">
            <w:pPr>
              <w:tabs>
                <w:tab w:val="decimal" w:pos="708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1CB21511" w14:textId="77777777" w:rsidR="00324F8D" w:rsidRPr="00BE5913" w:rsidRDefault="00324F8D" w:rsidP="00324F8D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365" w:right="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DEF0C2" w14:textId="77777777" w:rsidR="00324F8D" w:rsidRPr="00BE5913" w:rsidRDefault="00324F8D" w:rsidP="00324F8D">
            <w:pPr>
              <w:tabs>
                <w:tab w:val="decimal" w:pos="708"/>
              </w:tabs>
              <w:spacing w:line="232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61C73C88" w14:textId="77777777" w:rsidR="00324F8D" w:rsidRPr="00BE5913" w:rsidRDefault="00324F8D" w:rsidP="00324F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24F8D" w:rsidRPr="00BE5913" w14:paraId="0CE0386D" w14:textId="77777777" w:rsidTr="0062058F">
        <w:tc>
          <w:tcPr>
            <w:tcW w:w="2426" w:type="dxa"/>
            <w:gridSpan w:val="2"/>
          </w:tcPr>
          <w:p w14:paraId="3C851BED" w14:textId="77777777" w:rsidR="00324F8D" w:rsidRPr="00BE5913" w:rsidRDefault="00324F8D" w:rsidP="00324F8D">
            <w:pPr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หนี้สินทางการเงินที่เป็นอนุพันธ์ 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598D19FB" w14:textId="77777777" w:rsidR="00324F8D" w:rsidRPr="00BE5913" w:rsidRDefault="00324F8D" w:rsidP="00324F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2A8595" w14:textId="77777777" w:rsidR="00324F8D" w:rsidRPr="00BE5913" w:rsidRDefault="00324F8D" w:rsidP="00324F8D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1B535EFA" w14:textId="77777777" w:rsidR="00324F8D" w:rsidRPr="00BE5913" w:rsidRDefault="00324F8D" w:rsidP="00324F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2" w:type="dxa"/>
          </w:tcPr>
          <w:p w14:paraId="686F58FC" w14:textId="77777777" w:rsidR="00324F8D" w:rsidRPr="00BE5913" w:rsidRDefault="00324F8D" w:rsidP="00324F8D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2B5B648" w14:textId="77777777" w:rsidR="00324F8D" w:rsidRPr="00BE5913" w:rsidRDefault="00324F8D" w:rsidP="00324F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7" w:type="dxa"/>
          </w:tcPr>
          <w:p w14:paraId="601EAFDC" w14:textId="77777777" w:rsidR="00324F8D" w:rsidRPr="00BE5913" w:rsidRDefault="00324F8D" w:rsidP="00324F8D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</w:tcPr>
          <w:p w14:paraId="144D849C" w14:textId="77777777" w:rsidR="00324F8D" w:rsidRPr="00BE5913" w:rsidRDefault="00324F8D" w:rsidP="00324F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7CE5078B" w14:textId="77777777" w:rsidR="00324F8D" w:rsidRPr="00BE5913" w:rsidRDefault="00324F8D" w:rsidP="00324F8D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tcBorders>
              <w:left w:val="nil"/>
              <w:right w:val="nil"/>
            </w:tcBorders>
          </w:tcPr>
          <w:p w14:paraId="795F6C82" w14:textId="77777777" w:rsidR="00324F8D" w:rsidRPr="00BE5913" w:rsidRDefault="00324F8D" w:rsidP="00324F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CD2B1BC" w14:textId="77777777" w:rsidR="00324F8D" w:rsidRPr="00BE5913" w:rsidRDefault="00324F8D" w:rsidP="00324F8D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19F9528A" w14:textId="77777777" w:rsidR="00324F8D" w:rsidRPr="00BE5913" w:rsidRDefault="00324F8D" w:rsidP="00324F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324F8D" w:rsidRPr="00BE5913" w14:paraId="2E2AECDB" w14:textId="77777777" w:rsidTr="0062058F">
        <w:tc>
          <w:tcPr>
            <w:tcW w:w="2426" w:type="dxa"/>
            <w:gridSpan w:val="2"/>
          </w:tcPr>
          <w:p w14:paraId="10E15B3B" w14:textId="280B0493" w:rsidR="00324F8D" w:rsidRPr="00E2679C" w:rsidRDefault="00324F8D" w:rsidP="00324F8D">
            <w:pPr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E2679C">
              <w:rPr>
                <w:rFonts w:ascii="Angsana New" w:hAnsi="Angsana New" w:hint="cs"/>
                <w:sz w:val="28"/>
                <w:szCs w:val="28"/>
                <w:cs/>
              </w:rPr>
              <w:t>อนุพันธ์ที่ใช้ในการป้อง</w:t>
            </w:r>
            <w:r w:rsidR="007A61C4">
              <w:rPr>
                <w:rFonts w:ascii="Angsana New" w:hAnsi="Angsana New" w:hint="cs"/>
                <w:sz w:val="28"/>
                <w:szCs w:val="28"/>
                <w:cs/>
              </w:rPr>
              <w:t>กั</w:t>
            </w:r>
            <w:r w:rsidRPr="00E2679C">
              <w:rPr>
                <w:rFonts w:ascii="Angsana New" w:hAnsi="Angsana New" w:hint="cs"/>
                <w:sz w:val="28"/>
                <w:szCs w:val="28"/>
                <w:cs/>
              </w:rPr>
              <w:t>นความเสี่ยง</w:t>
            </w:r>
          </w:p>
        </w:tc>
        <w:tc>
          <w:tcPr>
            <w:tcW w:w="1166" w:type="dxa"/>
          </w:tcPr>
          <w:p w14:paraId="3075B1AA" w14:textId="77777777" w:rsidR="00324F8D" w:rsidRPr="00153A80" w:rsidRDefault="00324F8D" w:rsidP="00324F8D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E2D8852" w14:textId="77777777" w:rsidR="00324F8D" w:rsidRPr="00153A80" w:rsidRDefault="00324F8D" w:rsidP="00324F8D">
            <w:pPr>
              <w:tabs>
                <w:tab w:val="decimal" w:pos="706"/>
              </w:tabs>
              <w:spacing w:line="233" w:lineRule="auto"/>
              <w:ind w:lef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</w:tcPr>
          <w:p w14:paraId="23D38928" w14:textId="77777777" w:rsidR="00324F8D" w:rsidRPr="00153A80" w:rsidRDefault="00324F8D" w:rsidP="00324F8D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</w:tcPr>
          <w:p w14:paraId="0541956F" w14:textId="77777777" w:rsidR="00324F8D" w:rsidRPr="00153A80" w:rsidRDefault="00324F8D" w:rsidP="00324F8D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400E64E4" w14:textId="77777777" w:rsidR="00324F8D" w:rsidRPr="00153A80" w:rsidRDefault="00324F8D" w:rsidP="00324F8D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7" w:type="dxa"/>
          </w:tcPr>
          <w:p w14:paraId="0341670F" w14:textId="77777777" w:rsidR="00324F8D" w:rsidRPr="00153A80" w:rsidRDefault="00324F8D" w:rsidP="00324F8D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49" w:type="dxa"/>
          </w:tcPr>
          <w:p w14:paraId="7F1B50F5" w14:textId="77777777" w:rsidR="00324F8D" w:rsidRPr="00153A80" w:rsidRDefault="00324F8D" w:rsidP="00324F8D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gridSpan w:val="2"/>
          </w:tcPr>
          <w:p w14:paraId="55FDD525" w14:textId="77777777" w:rsidR="00324F8D" w:rsidRPr="00153A80" w:rsidRDefault="00324F8D" w:rsidP="00324F8D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02" w:type="dxa"/>
            <w:gridSpan w:val="2"/>
            <w:tcBorders>
              <w:left w:val="nil"/>
              <w:bottom w:val="nil"/>
              <w:right w:val="nil"/>
            </w:tcBorders>
          </w:tcPr>
          <w:p w14:paraId="05E6CCE1" w14:textId="77777777" w:rsidR="00324F8D" w:rsidRPr="00153A80" w:rsidRDefault="00324F8D" w:rsidP="00324F8D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24E7E74" w14:textId="77777777" w:rsidR="00324F8D" w:rsidRPr="00153A80" w:rsidRDefault="00324F8D" w:rsidP="00324F8D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68" w:type="dxa"/>
          </w:tcPr>
          <w:p w14:paraId="1855C9C9" w14:textId="77777777" w:rsidR="00324F8D" w:rsidRPr="00153A80" w:rsidRDefault="00324F8D" w:rsidP="00324F8D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</w:tr>
      <w:tr w:rsidR="00324F8D" w:rsidRPr="00BE5913" w14:paraId="631493E2" w14:textId="77777777" w:rsidTr="0062058F">
        <w:tc>
          <w:tcPr>
            <w:tcW w:w="2426" w:type="dxa"/>
            <w:gridSpan w:val="2"/>
          </w:tcPr>
          <w:p w14:paraId="3FCD46F4" w14:textId="77777777" w:rsidR="00324F8D" w:rsidRPr="00E2679C" w:rsidRDefault="00324F8D" w:rsidP="00324F8D">
            <w:pPr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E2679C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66" w:type="dxa"/>
            <w:vAlign w:val="bottom"/>
          </w:tcPr>
          <w:p w14:paraId="4127DDBA" w14:textId="46AC7298" w:rsidR="00324F8D" w:rsidRPr="00143DC3" w:rsidRDefault="00C070A0" w:rsidP="0032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60"/>
                <w:tab w:val="left" w:pos="720"/>
              </w:tabs>
              <w:spacing w:line="232" w:lineRule="auto"/>
              <w:ind w:left="-13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70A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24F8D" w:rsidRPr="00FE4D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B11C2B" w:rsidRPr="00B11C2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3171EF4E" w14:textId="77777777" w:rsidR="00324F8D" w:rsidRPr="00153A80" w:rsidRDefault="00324F8D" w:rsidP="00324F8D">
            <w:pPr>
              <w:tabs>
                <w:tab w:val="decimal" w:pos="706"/>
              </w:tabs>
              <w:spacing w:line="233" w:lineRule="auto"/>
              <w:ind w:lef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vAlign w:val="bottom"/>
          </w:tcPr>
          <w:p w14:paraId="7AF648CB" w14:textId="77777777" w:rsidR="00324F8D" w:rsidRPr="00153A80" w:rsidRDefault="00324F8D" w:rsidP="00324F8D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55537C32" w14:textId="77777777" w:rsidR="00324F8D" w:rsidRPr="00153A80" w:rsidRDefault="00324F8D" w:rsidP="00324F8D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7ED06C18" w14:textId="77777777" w:rsidR="00324F8D" w:rsidRPr="00153A80" w:rsidRDefault="00324F8D" w:rsidP="00324F8D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7" w:type="dxa"/>
            <w:vAlign w:val="bottom"/>
          </w:tcPr>
          <w:p w14:paraId="1CCFBE12" w14:textId="77777777" w:rsidR="00324F8D" w:rsidRPr="00153A80" w:rsidRDefault="00324F8D" w:rsidP="00324F8D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49" w:type="dxa"/>
            <w:vAlign w:val="bottom"/>
          </w:tcPr>
          <w:p w14:paraId="68BB7B00" w14:textId="77777777" w:rsidR="00324F8D" w:rsidRPr="00153A80" w:rsidRDefault="00324F8D" w:rsidP="00324F8D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B6A8D42" w14:textId="77777777" w:rsidR="00324F8D" w:rsidRPr="00153A80" w:rsidRDefault="00324F8D" w:rsidP="00324F8D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0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1BA0A26" w14:textId="77777777" w:rsidR="00324F8D" w:rsidRPr="00153A80" w:rsidRDefault="00324F8D" w:rsidP="00324F8D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1924204F" w14:textId="77777777" w:rsidR="00324F8D" w:rsidRPr="00153A80" w:rsidRDefault="00324F8D" w:rsidP="00324F8D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68" w:type="dxa"/>
            <w:vAlign w:val="bottom"/>
          </w:tcPr>
          <w:p w14:paraId="19F83BA3" w14:textId="77777777" w:rsidR="00324F8D" w:rsidRPr="00153A80" w:rsidRDefault="00324F8D" w:rsidP="00324F8D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</w:tr>
      <w:tr w:rsidR="00324F8D" w:rsidRPr="00BE5913" w14:paraId="631EA88C" w14:textId="77777777" w:rsidTr="0062058F">
        <w:tc>
          <w:tcPr>
            <w:tcW w:w="2426" w:type="dxa"/>
            <w:gridSpan w:val="2"/>
          </w:tcPr>
          <w:p w14:paraId="277A43BB" w14:textId="42628BEA" w:rsidR="00324F8D" w:rsidRPr="00E2679C" w:rsidRDefault="00324F8D" w:rsidP="00324F8D">
            <w:pPr>
              <w:tabs>
                <w:tab w:val="clear" w:pos="227"/>
                <w:tab w:val="clear" w:pos="454"/>
                <w:tab w:val="left" w:pos="613"/>
              </w:tabs>
              <w:spacing w:line="233" w:lineRule="auto"/>
              <w:ind w:left="43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C77408">
              <w:rPr>
                <w:rFonts w:ascii="Angsana New" w:hAnsi="Angsana New"/>
                <w:sz w:val="28"/>
                <w:szCs w:val="28"/>
              </w:rPr>
              <w:t>-</w:t>
            </w:r>
            <w:r w:rsidRPr="00C77408">
              <w:rPr>
                <w:rFonts w:ascii="Angsana New" w:hAnsi="Angsana New"/>
                <w:sz w:val="28"/>
                <w:szCs w:val="28"/>
              </w:rPr>
              <w:tab/>
            </w:r>
            <w:r w:rsidRPr="00C77408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166" w:type="dxa"/>
            <w:vAlign w:val="bottom"/>
          </w:tcPr>
          <w:p w14:paraId="188535BA" w14:textId="77777777" w:rsidR="00324F8D" w:rsidRPr="00153A80" w:rsidRDefault="00324F8D" w:rsidP="00324F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96ADD69" w14:textId="77777777" w:rsidR="00324F8D" w:rsidRPr="00E2679C" w:rsidRDefault="00324F8D" w:rsidP="00324F8D">
            <w:pPr>
              <w:tabs>
                <w:tab w:val="decimal" w:pos="706"/>
              </w:tabs>
              <w:spacing w:line="233" w:lineRule="auto"/>
              <w:ind w:left="-110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vAlign w:val="bottom"/>
          </w:tcPr>
          <w:p w14:paraId="23BCF1DE" w14:textId="097449D2" w:rsidR="00324F8D" w:rsidRPr="00E2679C" w:rsidRDefault="00C070A0" w:rsidP="00324F8D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249</w:t>
            </w:r>
            <w:r w:rsidR="00324F8D" w:rsidRPr="00FE4D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</w:p>
        </w:tc>
        <w:tc>
          <w:tcPr>
            <w:tcW w:w="272" w:type="dxa"/>
            <w:vAlign w:val="bottom"/>
          </w:tcPr>
          <w:p w14:paraId="22979AA1" w14:textId="77777777" w:rsidR="00324F8D" w:rsidRPr="00E2679C" w:rsidRDefault="00324F8D" w:rsidP="00324F8D">
            <w:pPr>
              <w:tabs>
                <w:tab w:val="decimal" w:pos="706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13E92F" w14:textId="62AA32E6" w:rsidR="00324F8D" w:rsidRPr="000A30BC" w:rsidRDefault="00324F8D" w:rsidP="000A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343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67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7" w:type="dxa"/>
            <w:vAlign w:val="bottom"/>
          </w:tcPr>
          <w:p w14:paraId="6FE5699E" w14:textId="77777777" w:rsidR="00324F8D" w:rsidRPr="00E2679C" w:rsidRDefault="00324F8D" w:rsidP="00324F8D">
            <w:pPr>
              <w:tabs>
                <w:tab w:val="decimal" w:pos="706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F11BF6B" w14:textId="70338876" w:rsidR="00324F8D" w:rsidRPr="000A30BC" w:rsidRDefault="00324F8D" w:rsidP="000A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343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67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6E950CC" w14:textId="77777777" w:rsidR="00324F8D" w:rsidRPr="00E2679C" w:rsidRDefault="00324F8D" w:rsidP="00324F8D">
            <w:pPr>
              <w:tabs>
                <w:tab w:val="decimal" w:pos="820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FCD95A5" w14:textId="1D01B6D3" w:rsidR="00324F8D" w:rsidRPr="000A30BC" w:rsidRDefault="00324F8D" w:rsidP="000A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67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CF2DEBE" w14:textId="77777777" w:rsidR="00324F8D" w:rsidRPr="00E2679C" w:rsidRDefault="00324F8D" w:rsidP="00324F8D">
            <w:pPr>
              <w:tabs>
                <w:tab w:val="decimal" w:pos="820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C57E5FB" w14:textId="46AA56CA" w:rsidR="00324F8D" w:rsidRPr="00E2679C" w:rsidRDefault="00C070A0" w:rsidP="00324F8D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249</w:t>
            </w:r>
            <w:r w:rsidR="00324F8D" w:rsidRPr="00FE4D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</w:p>
        </w:tc>
      </w:tr>
      <w:tr w:rsidR="00324F8D" w:rsidRPr="00BE5913" w14:paraId="1E390F94" w14:textId="77777777" w:rsidTr="0062058F">
        <w:tc>
          <w:tcPr>
            <w:tcW w:w="2426" w:type="dxa"/>
            <w:gridSpan w:val="2"/>
          </w:tcPr>
          <w:p w14:paraId="2A34DEF3" w14:textId="2AF99668" w:rsidR="00324F8D" w:rsidRPr="00E2679C" w:rsidRDefault="00324F8D" w:rsidP="00324F8D">
            <w:pPr>
              <w:tabs>
                <w:tab w:val="clear" w:pos="227"/>
                <w:tab w:val="clear" w:pos="454"/>
                <w:tab w:val="left" w:pos="613"/>
              </w:tabs>
              <w:spacing w:line="233" w:lineRule="auto"/>
              <w:ind w:left="43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C77408">
              <w:rPr>
                <w:rFonts w:ascii="Angsana New" w:hAnsi="Angsana New"/>
                <w:sz w:val="28"/>
                <w:szCs w:val="28"/>
              </w:rPr>
              <w:t>-</w:t>
            </w:r>
            <w:r w:rsidRPr="00C77408">
              <w:rPr>
                <w:rFonts w:ascii="Angsana New" w:hAnsi="Angsana New"/>
                <w:sz w:val="28"/>
                <w:szCs w:val="28"/>
              </w:rPr>
              <w:tab/>
            </w:r>
            <w:r w:rsidRPr="00FE4DE6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166" w:type="dxa"/>
            <w:vAlign w:val="bottom"/>
          </w:tcPr>
          <w:p w14:paraId="4959CCD2" w14:textId="77777777" w:rsidR="00324F8D" w:rsidRPr="00153A80" w:rsidRDefault="00324F8D" w:rsidP="00324F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15136524" w14:textId="77777777" w:rsidR="00324F8D" w:rsidRPr="00E2679C" w:rsidRDefault="00324F8D" w:rsidP="00324F8D">
            <w:pPr>
              <w:tabs>
                <w:tab w:val="decimal" w:pos="706"/>
              </w:tabs>
              <w:spacing w:line="233" w:lineRule="auto"/>
              <w:ind w:left="-110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vAlign w:val="bottom"/>
          </w:tcPr>
          <w:p w14:paraId="241BC92E" w14:textId="77F2B612" w:rsidR="00324F8D" w:rsidRPr="00E2679C" w:rsidRDefault="00324F8D" w:rsidP="00324F8D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B11C2B" w:rsidRPr="00B11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E4D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Pr="00FE4D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2" w:type="dxa"/>
            <w:vAlign w:val="bottom"/>
          </w:tcPr>
          <w:p w14:paraId="5901BEE7" w14:textId="77777777" w:rsidR="00324F8D" w:rsidRPr="00E2679C" w:rsidRDefault="00324F8D" w:rsidP="00324F8D">
            <w:pPr>
              <w:tabs>
                <w:tab w:val="decimal" w:pos="706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0591EA" w14:textId="67937008" w:rsidR="00324F8D" w:rsidRPr="000A30BC" w:rsidRDefault="00324F8D" w:rsidP="000A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343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67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7" w:type="dxa"/>
            <w:vAlign w:val="bottom"/>
          </w:tcPr>
          <w:p w14:paraId="77BB8A5B" w14:textId="77777777" w:rsidR="00324F8D" w:rsidRPr="00E2679C" w:rsidRDefault="00324F8D" w:rsidP="00324F8D">
            <w:pPr>
              <w:tabs>
                <w:tab w:val="decimal" w:pos="706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70B7C8C8" w14:textId="42A9AF9C" w:rsidR="00324F8D" w:rsidRPr="000A30BC" w:rsidRDefault="00324F8D" w:rsidP="000A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343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67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59E8715" w14:textId="77777777" w:rsidR="00324F8D" w:rsidRPr="00E2679C" w:rsidRDefault="00324F8D" w:rsidP="00324F8D">
            <w:pPr>
              <w:tabs>
                <w:tab w:val="decimal" w:pos="820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tcBorders>
              <w:left w:val="nil"/>
              <w:right w:val="nil"/>
            </w:tcBorders>
            <w:vAlign w:val="bottom"/>
          </w:tcPr>
          <w:p w14:paraId="3DB11628" w14:textId="0544B86C" w:rsidR="00324F8D" w:rsidRPr="000A30BC" w:rsidRDefault="00324F8D" w:rsidP="000A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67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DABDB17" w14:textId="77777777" w:rsidR="00324F8D" w:rsidRPr="00E2679C" w:rsidRDefault="00324F8D" w:rsidP="00324F8D">
            <w:pPr>
              <w:tabs>
                <w:tab w:val="decimal" w:pos="820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500E409" w14:textId="6D1250F0" w:rsidR="00324F8D" w:rsidRPr="00E2679C" w:rsidRDefault="00324F8D" w:rsidP="00324F8D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B11C2B" w:rsidRPr="00B11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E4D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Pr="00FE4D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2058F" w:rsidRPr="00BE5913" w14:paraId="774853EB" w14:textId="77777777" w:rsidTr="0062058F">
        <w:tc>
          <w:tcPr>
            <w:tcW w:w="2426" w:type="dxa"/>
            <w:gridSpan w:val="2"/>
          </w:tcPr>
          <w:p w14:paraId="295106E9" w14:textId="6953334C" w:rsidR="0062058F" w:rsidRPr="00C77408" w:rsidRDefault="0062058F" w:rsidP="00313014">
            <w:pPr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</w:rPr>
            </w:pPr>
            <w:r w:rsidRPr="00E2679C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166" w:type="dxa"/>
          </w:tcPr>
          <w:p w14:paraId="7B48A1B8" w14:textId="77777777" w:rsidR="0062058F" w:rsidRDefault="0062058F" w:rsidP="00424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72B7A9" w14:textId="77777777" w:rsidR="0062058F" w:rsidRDefault="0062058F" w:rsidP="0062058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5499E8" w14:textId="5C6FED29" w:rsidR="0062058F" w:rsidRPr="0062058F" w:rsidRDefault="00C070A0" w:rsidP="0062058F">
            <w:pPr>
              <w:tabs>
                <w:tab w:val="clear" w:pos="227"/>
                <w:tab w:val="clear" w:pos="680"/>
                <w:tab w:val="clear" w:pos="907"/>
                <w:tab w:val="left" w:pos="720"/>
              </w:tabs>
              <w:spacing w:line="232" w:lineRule="auto"/>
              <w:ind w:left="-13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70A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205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sz w:val="28"/>
                <w:szCs w:val="28"/>
              </w:rPr>
              <w:t>699</w:t>
            </w:r>
          </w:p>
        </w:tc>
        <w:tc>
          <w:tcPr>
            <w:tcW w:w="272" w:type="dxa"/>
            <w:vAlign w:val="bottom"/>
          </w:tcPr>
          <w:p w14:paraId="4CC02630" w14:textId="77777777" w:rsidR="0062058F" w:rsidRPr="00E2679C" w:rsidRDefault="0062058F" w:rsidP="00424F30">
            <w:pPr>
              <w:tabs>
                <w:tab w:val="decimal" w:pos="706"/>
              </w:tabs>
              <w:spacing w:line="233" w:lineRule="auto"/>
              <w:ind w:left="-110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vAlign w:val="bottom"/>
          </w:tcPr>
          <w:p w14:paraId="0285D263" w14:textId="77777777" w:rsidR="0062058F" w:rsidRPr="00FE4DE6" w:rsidRDefault="0062058F" w:rsidP="00424F30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62E4D65C" w14:textId="77777777" w:rsidR="0062058F" w:rsidRPr="00E2679C" w:rsidRDefault="0062058F" w:rsidP="00424F30">
            <w:pPr>
              <w:tabs>
                <w:tab w:val="decimal" w:pos="706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0082AF" w14:textId="77777777" w:rsidR="0062058F" w:rsidRPr="00E2679C" w:rsidRDefault="0062058F" w:rsidP="00424F30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" w:type="dxa"/>
            <w:vAlign w:val="bottom"/>
          </w:tcPr>
          <w:p w14:paraId="2EA23656" w14:textId="77777777" w:rsidR="0062058F" w:rsidRPr="00E2679C" w:rsidRDefault="0062058F" w:rsidP="00424F30">
            <w:pPr>
              <w:tabs>
                <w:tab w:val="decimal" w:pos="706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200B5504" w14:textId="77777777" w:rsidR="0062058F" w:rsidRPr="00E2679C" w:rsidRDefault="0062058F" w:rsidP="00424F30">
            <w:pPr>
              <w:pStyle w:val="acctfourfigures"/>
              <w:tabs>
                <w:tab w:val="clear" w:pos="765"/>
                <w:tab w:val="decimal" w:pos="7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DC93E8F" w14:textId="77777777" w:rsidR="0062058F" w:rsidRPr="00E2679C" w:rsidRDefault="0062058F" w:rsidP="00424F30">
            <w:pPr>
              <w:tabs>
                <w:tab w:val="decimal" w:pos="820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gridSpan w:val="2"/>
            <w:tcBorders>
              <w:left w:val="nil"/>
              <w:right w:val="nil"/>
            </w:tcBorders>
            <w:vAlign w:val="bottom"/>
          </w:tcPr>
          <w:p w14:paraId="5C71F86C" w14:textId="77777777" w:rsidR="0062058F" w:rsidRPr="00E2679C" w:rsidRDefault="0062058F" w:rsidP="00424F30">
            <w:pPr>
              <w:pStyle w:val="acctfourfigures"/>
              <w:tabs>
                <w:tab w:val="clear" w:pos="765"/>
                <w:tab w:val="decimal" w:pos="7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1B542679" w14:textId="77777777" w:rsidR="0062058F" w:rsidRPr="00E2679C" w:rsidRDefault="0062058F" w:rsidP="00424F30">
            <w:pPr>
              <w:tabs>
                <w:tab w:val="decimal" w:pos="820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6549E44" w14:textId="77777777" w:rsidR="0062058F" w:rsidRPr="00FE4DE6" w:rsidRDefault="0062058F" w:rsidP="00424F30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4F30" w:rsidRPr="00BE5913" w14:paraId="667959C3" w14:textId="77777777" w:rsidTr="0062058F">
        <w:tc>
          <w:tcPr>
            <w:tcW w:w="2426" w:type="dxa"/>
            <w:gridSpan w:val="2"/>
          </w:tcPr>
          <w:p w14:paraId="2DCB96D1" w14:textId="16C67127" w:rsidR="00424F30" w:rsidRPr="00C77408" w:rsidRDefault="00424F30" w:rsidP="00424F30">
            <w:pPr>
              <w:tabs>
                <w:tab w:val="clear" w:pos="227"/>
                <w:tab w:val="clear" w:pos="454"/>
                <w:tab w:val="left" w:pos="613"/>
              </w:tabs>
              <w:spacing w:line="233" w:lineRule="auto"/>
              <w:ind w:left="433" w:right="-24" w:hanging="73"/>
              <w:rPr>
                <w:rFonts w:ascii="Angsana New" w:hAnsi="Angsana New"/>
                <w:sz w:val="28"/>
                <w:szCs w:val="28"/>
              </w:rPr>
            </w:pPr>
            <w:r w:rsidRPr="00C77408">
              <w:rPr>
                <w:rFonts w:ascii="Angsana New" w:hAnsi="Angsana New"/>
                <w:sz w:val="28"/>
                <w:szCs w:val="28"/>
              </w:rPr>
              <w:t>-</w:t>
            </w:r>
            <w:r w:rsidRPr="00C77408">
              <w:rPr>
                <w:rFonts w:ascii="Angsana New" w:hAnsi="Angsana New"/>
                <w:sz w:val="28"/>
                <w:szCs w:val="28"/>
              </w:rPr>
              <w:tab/>
            </w:r>
            <w:r w:rsidRPr="00C77408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166" w:type="dxa"/>
            <w:vAlign w:val="bottom"/>
          </w:tcPr>
          <w:p w14:paraId="7665A2F1" w14:textId="77777777" w:rsidR="00424F30" w:rsidRPr="00153A80" w:rsidRDefault="00424F30" w:rsidP="00424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342901A5" w14:textId="77777777" w:rsidR="00424F30" w:rsidRPr="00E2679C" w:rsidRDefault="00424F30" w:rsidP="00424F30">
            <w:pPr>
              <w:tabs>
                <w:tab w:val="decimal" w:pos="706"/>
              </w:tabs>
              <w:spacing w:line="233" w:lineRule="auto"/>
              <w:ind w:left="-110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vAlign w:val="bottom"/>
          </w:tcPr>
          <w:p w14:paraId="2430E7CB" w14:textId="076C24D1" w:rsidR="00424F30" w:rsidRPr="00FE4DE6" w:rsidRDefault="00C070A0" w:rsidP="00424F30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B11C2B" w:rsidRPr="00B11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424F30" w:rsidRPr="00FE4D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B11C2B" w:rsidRPr="00B11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272" w:type="dxa"/>
            <w:vAlign w:val="bottom"/>
          </w:tcPr>
          <w:p w14:paraId="033909DA" w14:textId="77777777" w:rsidR="00424F30" w:rsidRPr="00E2679C" w:rsidRDefault="00424F30" w:rsidP="00424F30">
            <w:pPr>
              <w:tabs>
                <w:tab w:val="decimal" w:pos="706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3B9F07" w14:textId="0AE1043F" w:rsidR="00424F30" w:rsidRPr="00E2679C" w:rsidRDefault="00C070A0" w:rsidP="00424F30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B11C2B" w:rsidRPr="00B11C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  <w:r w:rsidR="00424F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11C2B" w:rsidRPr="00B11C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110</w:t>
            </w:r>
          </w:p>
        </w:tc>
        <w:tc>
          <w:tcPr>
            <w:tcW w:w="277" w:type="dxa"/>
            <w:vAlign w:val="bottom"/>
          </w:tcPr>
          <w:p w14:paraId="1050972E" w14:textId="77777777" w:rsidR="00424F30" w:rsidRPr="00E2679C" w:rsidRDefault="00424F30" w:rsidP="00424F30">
            <w:pPr>
              <w:tabs>
                <w:tab w:val="decimal" w:pos="706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7EC47CB3" w14:textId="4B91D97C" w:rsidR="00424F30" w:rsidRPr="00AF7D69" w:rsidRDefault="00C070A0" w:rsidP="00AF7D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</w:t>
            </w:r>
            <w:r w:rsidR="00424F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270" w:type="dxa"/>
            <w:gridSpan w:val="2"/>
            <w:vAlign w:val="bottom"/>
          </w:tcPr>
          <w:p w14:paraId="52F0D9AF" w14:textId="77777777" w:rsidR="00424F30" w:rsidRPr="00E2679C" w:rsidRDefault="00424F30" w:rsidP="00424F30">
            <w:pPr>
              <w:tabs>
                <w:tab w:val="decimal" w:pos="820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tcBorders>
              <w:left w:val="nil"/>
              <w:right w:val="nil"/>
            </w:tcBorders>
            <w:vAlign w:val="bottom"/>
          </w:tcPr>
          <w:p w14:paraId="7CDBF5BF" w14:textId="7DA97E86" w:rsidR="00424F30" w:rsidRPr="00E2679C" w:rsidRDefault="00424F30" w:rsidP="000A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0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6FA529" w14:textId="77777777" w:rsidR="00424F30" w:rsidRPr="00E2679C" w:rsidRDefault="00424F30" w:rsidP="00424F30">
            <w:pPr>
              <w:tabs>
                <w:tab w:val="decimal" w:pos="820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F1FEAA3" w14:textId="0C0D5177" w:rsidR="00424F30" w:rsidRPr="00FE4DE6" w:rsidRDefault="00B11C2B" w:rsidP="00424F30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11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  <w:r w:rsidR="00424F30" w:rsidRPr="00FE4D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837</w:t>
            </w:r>
          </w:p>
        </w:tc>
      </w:tr>
      <w:tr w:rsidR="00424F30" w:rsidRPr="00BE5913" w14:paraId="3422AB2D" w14:textId="77777777" w:rsidTr="0062058F">
        <w:tc>
          <w:tcPr>
            <w:tcW w:w="2426" w:type="dxa"/>
            <w:gridSpan w:val="2"/>
          </w:tcPr>
          <w:p w14:paraId="4B8DADFE" w14:textId="66A68C17" w:rsidR="00424F30" w:rsidRPr="00C77408" w:rsidRDefault="00424F30" w:rsidP="00424F30">
            <w:pPr>
              <w:tabs>
                <w:tab w:val="clear" w:pos="227"/>
                <w:tab w:val="clear" w:pos="454"/>
                <w:tab w:val="left" w:pos="613"/>
              </w:tabs>
              <w:spacing w:line="233" w:lineRule="auto"/>
              <w:ind w:left="433" w:right="-24" w:hanging="73"/>
              <w:rPr>
                <w:rFonts w:ascii="Angsana New" w:hAnsi="Angsana New"/>
                <w:sz w:val="28"/>
                <w:szCs w:val="28"/>
              </w:rPr>
            </w:pPr>
            <w:r w:rsidRPr="00C77408">
              <w:rPr>
                <w:rFonts w:ascii="Angsana New" w:hAnsi="Angsana New"/>
                <w:sz w:val="28"/>
                <w:szCs w:val="28"/>
              </w:rPr>
              <w:t>-</w:t>
            </w:r>
            <w:r w:rsidRPr="00C77408">
              <w:rPr>
                <w:rFonts w:ascii="Angsana New" w:hAnsi="Angsana New"/>
                <w:sz w:val="28"/>
                <w:szCs w:val="28"/>
              </w:rPr>
              <w:tab/>
            </w:r>
            <w:r w:rsidRPr="00FE4DE6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166" w:type="dxa"/>
            <w:vAlign w:val="bottom"/>
          </w:tcPr>
          <w:p w14:paraId="1558C058" w14:textId="77777777" w:rsidR="00424F30" w:rsidRPr="00153A80" w:rsidRDefault="00424F30" w:rsidP="00424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08D7A5FF" w14:textId="77777777" w:rsidR="00424F30" w:rsidRPr="00E2679C" w:rsidRDefault="00424F30" w:rsidP="00424F30">
            <w:pPr>
              <w:tabs>
                <w:tab w:val="decimal" w:pos="706"/>
              </w:tabs>
              <w:spacing w:line="233" w:lineRule="auto"/>
              <w:ind w:left="-110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vAlign w:val="bottom"/>
          </w:tcPr>
          <w:p w14:paraId="5407D9B0" w14:textId="5F769064" w:rsidR="00424F30" w:rsidRPr="00FE4DE6" w:rsidRDefault="00424F30" w:rsidP="00424F30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Pr="00FE4D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647</w:t>
            </w:r>
            <w:r w:rsidRPr="00FE4D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2" w:type="dxa"/>
            <w:vAlign w:val="bottom"/>
          </w:tcPr>
          <w:p w14:paraId="4C371BAA" w14:textId="77777777" w:rsidR="00424F30" w:rsidRPr="00E2679C" w:rsidRDefault="00424F30" w:rsidP="00424F30">
            <w:pPr>
              <w:tabs>
                <w:tab w:val="decimal" w:pos="706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2D23B8" w14:textId="4725E3B9" w:rsidR="00424F30" w:rsidRPr="00E2679C" w:rsidRDefault="00424F30" w:rsidP="00424F30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433</w:t>
            </w:r>
            <w:r w:rsidRPr="00FE4D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7" w:type="dxa"/>
            <w:vAlign w:val="bottom"/>
          </w:tcPr>
          <w:p w14:paraId="53C03750" w14:textId="77777777" w:rsidR="00424F30" w:rsidRPr="00E2679C" w:rsidRDefault="00424F30" w:rsidP="00424F30">
            <w:pPr>
              <w:tabs>
                <w:tab w:val="decimal" w:pos="706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1016E071" w14:textId="663A3B3C" w:rsidR="00424F30" w:rsidRPr="00AF7D69" w:rsidRDefault="00424F30" w:rsidP="0041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  <w:tab w:val="left" w:pos="614"/>
              </w:tabs>
              <w:spacing w:line="232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070A0"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</w:t>
            </w:r>
            <w:r w:rsidRPr="000965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563</w:t>
            </w:r>
            <w:r w:rsidRPr="00FE4D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58AD0380" w14:textId="77777777" w:rsidR="00424F30" w:rsidRPr="00E2679C" w:rsidRDefault="00424F30" w:rsidP="00424F30">
            <w:pPr>
              <w:tabs>
                <w:tab w:val="decimal" w:pos="820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tcBorders>
              <w:left w:val="nil"/>
              <w:right w:val="nil"/>
            </w:tcBorders>
            <w:vAlign w:val="bottom"/>
          </w:tcPr>
          <w:p w14:paraId="006C250A" w14:textId="3E62797B" w:rsidR="00424F30" w:rsidRPr="00E2679C" w:rsidRDefault="00424F30" w:rsidP="000A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0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FD59473" w14:textId="77777777" w:rsidR="00424F30" w:rsidRPr="00E2679C" w:rsidRDefault="00424F30" w:rsidP="00424F30">
            <w:pPr>
              <w:tabs>
                <w:tab w:val="decimal" w:pos="820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FACD2E0" w14:textId="37B0F26D" w:rsidR="00424F30" w:rsidRPr="00FE4DE6" w:rsidRDefault="00424F30" w:rsidP="00424F30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1C2B" w:rsidRPr="00B11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B11C2B" w:rsidRPr="00B11C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643</w:t>
            </w:r>
            <w:r w:rsidRPr="00FE4D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24F30" w:rsidRPr="00BE5913" w14:paraId="0259A2B2" w14:textId="77777777" w:rsidTr="0062058F">
        <w:tc>
          <w:tcPr>
            <w:tcW w:w="2426" w:type="dxa"/>
            <w:gridSpan w:val="2"/>
          </w:tcPr>
          <w:p w14:paraId="0E17603C" w14:textId="77777777" w:rsidR="00424F30" w:rsidRPr="00153A80" w:rsidRDefault="00424F30" w:rsidP="00424F30">
            <w:pPr>
              <w:tabs>
                <w:tab w:val="clear" w:pos="227"/>
                <w:tab w:val="clear" w:pos="454"/>
                <w:tab w:val="left" w:pos="613"/>
              </w:tabs>
              <w:spacing w:line="233" w:lineRule="auto"/>
              <w:ind w:left="433" w:right="-24" w:hanging="73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D38B81" w14:textId="074BD865" w:rsidR="00424F30" w:rsidRPr="00E2679C" w:rsidRDefault="00C070A0" w:rsidP="00424F30">
            <w:pPr>
              <w:pStyle w:val="acctfourfigures"/>
              <w:tabs>
                <w:tab w:val="clear" w:pos="765"/>
                <w:tab w:val="decimal" w:pos="955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</w:t>
            </w:r>
            <w:r w:rsidR="00424F30" w:rsidRPr="00FE4D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  <w:vAlign w:val="bottom"/>
          </w:tcPr>
          <w:p w14:paraId="1B9BA610" w14:textId="77777777" w:rsidR="00424F30" w:rsidRPr="00E2679C" w:rsidRDefault="00424F30" w:rsidP="00424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3E7141" w14:textId="30E1A664" w:rsidR="00424F30" w:rsidRPr="00E2679C" w:rsidRDefault="00424F30" w:rsidP="00424F30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01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FE4D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2" w:type="dxa"/>
            <w:vAlign w:val="bottom"/>
          </w:tcPr>
          <w:p w14:paraId="1F8BA25B" w14:textId="77777777" w:rsidR="00424F30" w:rsidRPr="00E2679C" w:rsidRDefault="00424F30" w:rsidP="00424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E04B6F" w14:textId="22804970" w:rsidR="00424F30" w:rsidRPr="00E2679C" w:rsidRDefault="00424F30" w:rsidP="00424F30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FE4D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323</w:t>
            </w:r>
            <w:r w:rsidRPr="00FE4D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7" w:type="dxa"/>
            <w:vAlign w:val="bottom"/>
          </w:tcPr>
          <w:p w14:paraId="19BABB04" w14:textId="77777777" w:rsidR="00424F30" w:rsidRPr="00E2679C" w:rsidRDefault="00424F30" w:rsidP="00424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A54C31" w14:textId="75606BA7" w:rsidR="00424F30" w:rsidRPr="00AF7D69" w:rsidRDefault="00424F30" w:rsidP="0041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  <w:tab w:val="left" w:pos="720"/>
              </w:tabs>
              <w:spacing w:line="232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7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AF7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276</w:t>
            </w:r>
            <w:r w:rsidRPr="00AF7D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F68AF11" w14:textId="77777777" w:rsidR="00424F30" w:rsidRPr="00E2679C" w:rsidRDefault="00424F30" w:rsidP="0042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  <w:tab w:val="decimal" w:pos="820"/>
              </w:tabs>
              <w:spacing w:line="233" w:lineRule="auto"/>
              <w:ind w:left="-1365" w:right="339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111303" w14:textId="341CA450" w:rsidR="00424F30" w:rsidRPr="000A30BC" w:rsidRDefault="00424F30" w:rsidP="000A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0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0135367" w14:textId="77777777" w:rsidR="00424F30" w:rsidRPr="00E2679C" w:rsidRDefault="00424F30" w:rsidP="00424F30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734CE5" w14:textId="1DD5B908" w:rsidR="00424F30" w:rsidRPr="00E2679C" w:rsidRDefault="00424F30" w:rsidP="00424F30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FE4D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424F30" w:rsidRPr="00BE5913" w14:paraId="22A6BE31" w14:textId="77777777" w:rsidTr="0062058F">
        <w:tc>
          <w:tcPr>
            <w:tcW w:w="2402" w:type="dxa"/>
          </w:tcPr>
          <w:p w14:paraId="2095E05B" w14:textId="77777777" w:rsidR="00424F30" w:rsidRPr="00153A80" w:rsidRDefault="00424F30" w:rsidP="00424F30">
            <w:pPr>
              <w:spacing w:line="232" w:lineRule="auto"/>
              <w:ind w:left="73" w:right="-24" w:hanging="73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0CCD1BC" w14:textId="77777777" w:rsidR="00424F30" w:rsidRPr="00BE5913" w:rsidRDefault="00424F30" w:rsidP="00424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96E87F" w14:textId="77777777" w:rsidR="00424F30" w:rsidRPr="00BE5913" w:rsidRDefault="00424F30" w:rsidP="00424F30">
            <w:pPr>
              <w:tabs>
                <w:tab w:val="decimal" w:pos="708"/>
              </w:tabs>
              <w:spacing w:line="232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</w:tcPr>
          <w:p w14:paraId="046229C1" w14:textId="77777777" w:rsidR="00424F30" w:rsidRPr="00BE5913" w:rsidRDefault="00424F30" w:rsidP="00424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2" w:type="dxa"/>
          </w:tcPr>
          <w:p w14:paraId="44E88DE1" w14:textId="77777777" w:rsidR="00424F30" w:rsidRPr="00BE5913" w:rsidRDefault="00424F30" w:rsidP="00424F30">
            <w:pPr>
              <w:tabs>
                <w:tab w:val="decimal" w:pos="708"/>
              </w:tabs>
              <w:spacing w:line="232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897D67E" w14:textId="77777777" w:rsidR="00424F30" w:rsidRPr="00BE5913" w:rsidRDefault="00424F30" w:rsidP="00424F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7" w:type="dxa"/>
            <w:vAlign w:val="center"/>
          </w:tcPr>
          <w:p w14:paraId="640C6CDF" w14:textId="77777777" w:rsidR="00424F30" w:rsidRPr="00BE5913" w:rsidRDefault="00424F30" w:rsidP="00424F30">
            <w:pPr>
              <w:tabs>
                <w:tab w:val="decimal" w:pos="708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BB9A3B1" w14:textId="77777777" w:rsidR="00424F30" w:rsidRPr="00BE5913" w:rsidRDefault="00424F30" w:rsidP="00424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BC9A0BB" w14:textId="77777777" w:rsidR="00424F30" w:rsidRPr="00BE5913" w:rsidRDefault="00424F30" w:rsidP="00424F30">
            <w:pPr>
              <w:tabs>
                <w:tab w:val="decimal" w:pos="708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</w:tcPr>
          <w:p w14:paraId="71280132" w14:textId="77777777" w:rsidR="00424F30" w:rsidRPr="00BE5913" w:rsidRDefault="00424F30" w:rsidP="00424F30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365" w:right="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C2BE25" w14:textId="77777777" w:rsidR="00424F30" w:rsidRPr="00BE5913" w:rsidRDefault="00424F30" w:rsidP="00424F30">
            <w:pPr>
              <w:tabs>
                <w:tab w:val="decimal" w:pos="708"/>
              </w:tabs>
              <w:spacing w:line="232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right w:val="nil"/>
            </w:tcBorders>
          </w:tcPr>
          <w:p w14:paraId="18056956" w14:textId="77777777" w:rsidR="00424F30" w:rsidRPr="00BE5913" w:rsidRDefault="00424F30" w:rsidP="00424F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4EB0C295" w14:textId="03A6FF59" w:rsidR="00881D6D" w:rsidRPr="00BE5913" w:rsidRDefault="00881D6D" w:rsidP="00BE5913">
      <w:pPr>
        <w:pStyle w:val="block"/>
        <w:spacing w:after="0" w:line="240" w:lineRule="auto"/>
        <w:ind w:left="0" w:right="-7"/>
        <w:jc w:val="thaiDistribute"/>
        <w:rPr>
          <w:rFonts w:ascii="Angsana New" w:hAnsi="Angsana New" w:cs="Angsana New"/>
          <w:i/>
          <w:iCs/>
          <w:sz w:val="28"/>
          <w:szCs w:val="28"/>
          <w:lang w:val="en-US" w:bidi="th-TH"/>
        </w:rPr>
      </w:pPr>
      <w:r w:rsidRPr="00BE5913">
        <w:rPr>
          <w:rFonts w:ascii="Angsana New" w:hAnsi="Angsana New" w:cs="Angsana New" w:hint="cs"/>
          <w:i/>
          <w:iCs/>
          <w:sz w:val="28"/>
          <w:szCs w:val="28"/>
          <w:lang w:val="en-US" w:bidi="th-TH"/>
        </w:rPr>
        <w:t xml:space="preserve">* </w:t>
      </w:r>
      <w:r w:rsidRPr="00BE5913">
        <w:rPr>
          <w:rFonts w:ascii="Angsana New" w:hAnsi="Angsana New" w:cs="Angsana New" w:hint="cs"/>
          <w:i/>
          <w:iCs/>
          <w:sz w:val="28"/>
          <w:szCs w:val="28"/>
          <w:cs/>
          <w:lang w:val="en-US" w:bidi="th-TH"/>
        </w:rPr>
        <w:t>เจ้าหนี้</w:t>
      </w:r>
      <w:r w:rsidR="00982E6F" w:rsidRPr="00BE5913">
        <w:rPr>
          <w:rFonts w:ascii="Angsana New" w:hAnsi="Angsana New" w:cs="Angsana New" w:hint="cs"/>
          <w:i/>
          <w:iCs/>
          <w:sz w:val="28"/>
          <w:szCs w:val="28"/>
          <w:cs/>
          <w:lang w:val="en-US" w:bidi="th-TH"/>
        </w:rPr>
        <w:t>หมุนเวียน</w:t>
      </w:r>
      <w:r w:rsidRPr="00BE5913">
        <w:rPr>
          <w:rFonts w:ascii="Angsana New" w:hAnsi="Angsana New" w:cs="Angsana New" w:hint="cs"/>
          <w:i/>
          <w:iCs/>
          <w:sz w:val="28"/>
          <w:szCs w:val="28"/>
          <w:cs/>
          <w:lang w:val="en-US" w:bidi="th-TH"/>
        </w:rPr>
        <w:t>อื่นไม่รวมรายได้รับล่วงหน้า</w:t>
      </w:r>
    </w:p>
    <w:p w14:paraId="4E6A0D11" w14:textId="77777777" w:rsidR="00E732FF" w:rsidRDefault="00E7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77A52C10" w14:textId="76A260D7" w:rsidR="00E2679C" w:rsidRDefault="00E26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/>
          <w:i/>
          <w:iCs/>
          <w:sz w:val="28"/>
          <w:szCs w:val="28"/>
        </w:rPr>
        <w:br w:type="page"/>
      </w:r>
    </w:p>
    <w:p w14:paraId="20E58207" w14:textId="1189406E" w:rsidR="009F0BB0" w:rsidRPr="00BE5913" w:rsidRDefault="009F0BB0" w:rsidP="00BE5913">
      <w:pPr>
        <w:spacing w:line="240" w:lineRule="auto"/>
        <w:ind w:firstLine="450"/>
        <w:rPr>
          <w:rFonts w:asciiTheme="majorBidi" w:hAnsiTheme="majorBidi" w:cstheme="majorBidi"/>
          <w:i/>
          <w:iCs/>
          <w:sz w:val="30"/>
          <w:szCs w:val="30"/>
        </w:rPr>
      </w:pPr>
      <w:r w:rsidRPr="00BE5913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="00E57C62" w:rsidRPr="00BE5913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070A0" w:rsidRPr="00C070A0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1FBA069C" w14:textId="77777777" w:rsidR="009F0BB0" w:rsidRPr="007049FB" w:rsidRDefault="009F0BB0" w:rsidP="0071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/>
          <w:sz w:val="24"/>
          <w:szCs w:val="24"/>
        </w:rPr>
      </w:pPr>
    </w:p>
    <w:p w14:paraId="77317997" w14:textId="33B216E4" w:rsidR="002522F7" w:rsidRPr="00BE5913" w:rsidRDefault="00817D5E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/>
          <w:sz w:val="30"/>
          <w:szCs w:val="30"/>
        </w:rPr>
      </w:pPr>
      <w:r w:rsidRPr="00BE5913">
        <w:rPr>
          <w:rFonts w:asciiTheme="majorBidi" w:hAnsiTheme="majorBidi" w:hint="cs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</w:t>
      </w:r>
      <w:r w:rsidR="007D4A7F" w:rsidRPr="00BE5913">
        <w:rPr>
          <w:rFonts w:asciiTheme="majorBidi" w:hAnsiTheme="majorBidi"/>
          <w:sz w:val="30"/>
          <w:szCs w:val="30"/>
        </w:rPr>
        <w:t xml:space="preserve">               </w:t>
      </w:r>
      <w:r w:rsidRPr="00BE5913">
        <w:rPr>
          <w:rFonts w:asciiTheme="majorBidi" w:hAnsiTheme="majorBidi" w:hint="cs"/>
          <w:sz w:val="30"/>
          <w:szCs w:val="30"/>
          <w:cs/>
        </w:rPr>
        <w:t>ความผันผวนอันเนื่องมาจากการเปลี่ยนแปลงของราคาตลาด</w:t>
      </w:r>
      <w:r w:rsidRPr="00BE5913">
        <w:rPr>
          <w:rFonts w:asciiTheme="majorBidi" w:hAnsi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sz w:val="30"/>
          <w:szCs w:val="30"/>
          <w:cs/>
        </w:rPr>
        <w:t>ความเสี่ยงด้านตลาดมีดังนี้</w:t>
      </w:r>
    </w:p>
    <w:p w14:paraId="70405329" w14:textId="77777777" w:rsidR="004B3FC9" w:rsidRPr="00FB1465" w:rsidRDefault="004B3FC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/>
          <w:sz w:val="24"/>
          <w:szCs w:val="24"/>
        </w:rPr>
      </w:pPr>
    </w:p>
    <w:p w14:paraId="6B7FA645" w14:textId="21C937F7" w:rsidR="00F60D41" w:rsidRDefault="00F60D41" w:rsidP="00F60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</w:rPr>
        <w:t>(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BE5913">
        <w:rPr>
          <w:rFonts w:asciiTheme="majorBidi" w:hAnsiTheme="majorBidi" w:cstheme="majorBidi"/>
          <w:sz w:val="30"/>
          <w:szCs w:val="30"/>
        </w:rPr>
        <w:t>.</w:t>
      </w:r>
      <w:r w:rsidR="00C070A0" w:rsidRPr="00C070A0">
        <w:rPr>
          <w:rFonts w:asciiTheme="majorBidi" w:hAnsiTheme="majorBidi" w:cstheme="majorBidi"/>
          <w:sz w:val="30"/>
          <w:szCs w:val="30"/>
        </w:rPr>
        <w:t>3</w:t>
      </w:r>
      <w:r w:rsidRPr="00BE5913">
        <w:rPr>
          <w:rFonts w:asciiTheme="majorBidi" w:hAnsiTheme="majorBidi" w:cstheme="majorBidi"/>
          <w:sz w:val="30"/>
          <w:szCs w:val="30"/>
        </w:rPr>
        <w:t>.</w:t>
      </w:r>
      <w:r w:rsidR="00B11C2B" w:rsidRPr="00B11C2B">
        <w:rPr>
          <w:rFonts w:asciiTheme="majorBidi" w:hAnsiTheme="majorBidi" w:cstheme="majorBidi"/>
          <w:sz w:val="30"/>
          <w:szCs w:val="30"/>
        </w:rPr>
        <w:t>1</w:t>
      </w:r>
      <w:r w:rsidRPr="00BE5913">
        <w:rPr>
          <w:rFonts w:asciiTheme="majorBidi" w:hAnsiTheme="majorBidi" w:cstheme="majorBidi"/>
          <w:sz w:val="30"/>
          <w:szCs w:val="30"/>
        </w:rPr>
        <w:t xml:space="preserve">) </w:t>
      </w:r>
      <w:r w:rsidRPr="00F60D41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5347C155" w14:textId="77777777" w:rsidR="00F60D41" w:rsidRPr="00FB1465" w:rsidRDefault="00F60D41" w:rsidP="00FB1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/>
          <w:sz w:val="24"/>
          <w:szCs w:val="24"/>
        </w:rPr>
      </w:pPr>
    </w:p>
    <w:p w14:paraId="1B888BA6" w14:textId="34811A80" w:rsidR="00F60D41" w:rsidRDefault="00396688" w:rsidP="00396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/>
          <w:sz w:val="30"/>
          <w:szCs w:val="30"/>
        </w:rPr>
      </w:pPr>
      <w:r w:rsidRPr="00396688">
        <w:rPr>
          <w:rFonts w:asciiTheme="majorBidi" w:hAnsiTheme="majorBidi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เงินกู้ยืมที่เป็นสกุลเงินตราต่างประเทศ</w:t>
      </w:r>
      <w:r w:rsidRPr="00396688">
        <w:rPr>
          <w:rFonts w:asciiTheme="majorBidi" w:hAnsiTheme="majorBidi"/>
          <w:sz w:val="30"/>
          <w:szCs w:val="30"/>
          <w:cs/>
        </w:rPr>
        <w:t xml:space="preserve"> </w:t>
      </w:r>
      <w:r w:rsidRPr="00396688">
        <w:rPr>
          <w:rFonts w:asciiTheme="majorBidi" w:hAnsiTheme="majorBidi" w:hint="cs"/>
          <w:sz w:val="30"/>
          <w:szCs w:val="30"/>
          <w:cs/>
        </w:rPr>
        <w:t>กลุ่มบริษัทใช้สัญญาแลกเปลี่ยนเงินตราต่างประเทศและอัตราดอกเบี้ย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</w:t>
      </w:r>
      <w:r w:rsidRPr="00396688">
        <w:rPr>
          <w:rFonts w:asciiTheme="majorBidi" w:hAnsiTheme="majorBidi"/>
          <w:sz w:val="30"/>
          <w:szCs w:val="30"/>
          <w:cs/>
        </w:rPr>
        <w:t xml:space="preserve"> </w:t>
      </w:r>
      <w:r w:rsidRPr="00396688">
        <w:rPr>
          <w:rFonts w:asciiTheme="majorBidi" w:hAnsiTheme="majorBidi" w:hint="cs"/>
          <w:sz w:val="30"/>
          <w:szCs w:val="30"/>
          <w:cs/>
        </w:rPr>
        <w:t>สัญญาแลกเปลี่ยนเงินตราต่างประเทศและอัตราดอกเบี้ยที่ทำสัญญา</w:t>
      </w:r>
      <w:r w:rsidRPr="00396688">
        <w:rPr>
          <w:rFonts w:asciiTheme="majorBidi" w:hAnsiTheme="majorBidi"/>
          <w:sz w:val="30"/>
          <w:szCs w:val="30"/>
          <w:cs/>
        </w:rPr>
        <w:t xml:space="preserve"> </w:t>
      </w:r>
      <w:r w:rsidRPr="00396688">
        <w:rPr>
          <w:rFonts w:asciiTheme="majorBidi" w:hAnsiTheme="majorBidi" w:hint="cs"/>
          <w:sz w:val="30"/>
          <w:szCs w:val="30"/>
          <w:cs/>
        </w:rPr>
        <w:t>ณ</w:t>
      </w:r>
      <w:r w:rsidRPr="00396688">
        <w:rPr>
          <w:rFonts w:asciiTheme="majorBidi" w:hAnsiTheme="majorBidi"/>
          <w:sz w:val="30"/>
          <w:szCs w:val="30"/>
          <w:cs/>
        </w:rPr>
        <w:t xml:space="preserve"> </w:t>
      </w:r>
      <w:r w:rsidRPr="00396688">
        <w:rPr>
          <w:rFonts w:asciiTheme="majorBidi" w:hAnsiTheme="majorBidi" w:hint="cs"/>
          <w:sz w:val="30"/>
          <w:szCs w:val="30"/>
          <w:cs/>
        </w:rPr>
        <w:t>วันที่รายงานเกี่ยวข้องกับการชำระคืนเงินกู้ยืมในสกุลเงินตราต่างประเทศที่คาดการณ์</w:t>
      </w:r>
      <w:r>
        <w:rPr>
          <w:rFonts w:asciiTheme="majorBidi" w:hAnsiTheme="majorBidi"/>
          <w:sz w:val="30"/>
          <w:szCs w:val="30"/>
        </w:rPr>
        <w:br/>
      </w:r>
      <w:r w:rsidRPr="00396688">
        <w:rPr>
          <w:rFonts w:asciiTheme="majorBidi" w:hAnsiTheme="majorBidi" w:hint="cs"/>
          <w:sz w:val="30"/>
          <w:szCs w:val="30"/>
          <w:cs/>
        </w:rPr>
        <w:t>ว่าจะเกิดขึ้นในภายหลัง</w:t>
      </w:r>
    </w:p>
    <w:p w14:paraId="0FD906FF" w14:textId="77777777" w:rsidR="00396688" w:rsidRPr="00FB1465" w:rsidRDefault="00396688" w:rsidP="00FB1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/>
          <w:sz w:val="24"/>
          <w:szCs w:val="24"/>
        </w:rPr>
      </w:pPr>
    </w:p>
    <w:tbl>
      <w:tblPr>
        <w:tblStyle w:val="TableGrid"/>
        <w:tblW w:w="979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2"/>
        <w:gridCol w:w="1260"/>
        <w:gridCol w:w="270"/>
        <w:gridCol w:w="1350"/>
        <w:gridCol w:w="270"/>
        <w:gridCol w:w="1260"/>
        <w:gridCol w:w="268"/>
        <w:gridCol w:w="1262"/>
      </w:tblGrid>
      <w:tr w:rsidR="00F60D41" w:rsidRPr="00BE5913" w14:paraId="0C1197A9" w14:textId="77777777">
        <w:trPr>
          <w:tblHeader/>
        </w:trPr>
        <w:tc>
          <w:tcPr>
            <w:tcW w:w="3852" w:type="dxa"/>
            <w:hideMark/>
          </w:tcPr>
          <w:p w14:paraId="6D0A9B8B" w14:textId="6231A902" w:rsidR="00F60D41" w:rsidRPr="00BE5913" w:rsidRDefault="00F60D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F60D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ความเสี่ยงจากเงินตราต่างประเทศ</w:t>
            </w:r>
          </w:p>
        </w:tc>
        <w:tc>
          <w:tcPr>
            <w:tcW w:w="2880" w:type="dxa"/>
            <w:gridSpan w:val="3"/>
            <w:hideMark/>
          </w:tcPr>
          <w:p w14:paraId="4AFE1AB5" w14:textId="77777777" w:rsidR="00F60D41" w:rsidRPr="00BE5913" w:rsidRDefault="00F60D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BE591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1536B4C" w14:textId="77777777" w:rsidR="00F60D41" w:rsidRPr="00BE5913" w:rsidRDefault="00F60D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90" w:type="dxa"/>
            <w:gridSpan w:val="3"/>
            <w:hideMark/>
          </w:tcPr>
          <w:p w14:paraId="4847F868" w14:textId="77777777" w:rsidR="00F60D41" w:rsidRPr="00BE5913" w:rsidRDefault="00F60D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BE591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 w:bidi="th-TH"/>
              </w:rPr>
              <w:t xml:space="preserve">งบการเงินเฉพาะกิจการ </w:t>
            </w:r>
          </w:p>
        </w:tc>
      </w:tr>
      <w:tr w:rsidR="00292DFE" w:rsidRPr="00BE5913" w14:paraId="554C4CF1" w14:textId="77777777">
        <w:trPr>
          <w:tblHeader/>
        </w:trPr>
        <w:tc>
          <w:tcPr>
            <w:tcW w:w="3852" w:type="dxa"/>
            <w:hideMark/>
          </w:tcPr>
          <w:p w14:paraId="19F3D4C3" w14:textId="7F7A3828" w:rsidR="00292DFE" w:rsidRPr="00BE5913" w:rsidRDefault="00292DFE" w:rsidP="00292D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E591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ณ วันที่ </w:t>
            </w:r>
            <w:r w:rsidR="00C070A0" w:rsidRPr="00C070A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</w:t>
            </w:r>
            <w:r w:rsidR="00B11C2B" w:rsidRPr="00B11C2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1</w:t>
            </w:r>
            <w:r w:rsidRPr="00BE591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 </w:t>
            </w:r>
            <w:r w:rsidRPr="00BE591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260" w:type="dxa"/>
          </w:tcPr>
          <w:p w14:paraId="3A35F051" w14:textId="659CE6D0" w:rsidR="00292DFE" w:rsidRPr="00BE5913" w:rsidRDefault="00C070A0" w:rsidP="00292D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C070A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2568</w:t>
            </w:r>
          </w:p>
        </w:tc>
        <w:tc>
          <w:tcPr>
            <w:tcW w:w="270" w:type="dxa"/>
          </w:tcPr>
          <w:p w14:paraId="42512519" w14:textId="77777777" w:rsidR="00292DFE" w:rsidRPr="00BE5913" w:rsidRDefault="00292DFE" w:rsidP="00292D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</w:tcPr>
          <w:p w14:paraId="3E090979" w14:textId="4AF9DDB9" w:rsidR="00292DFE" w:rsidRPr="00BE5913" w:rsidRDefault="00C070A0" w:rsidP="00292D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C070A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2567</w:t>
            </w:r>
          </w:p>
        </w:tc>
        <w:tc>
          <w:tcPr>
            <w:tcW w:w="270" w:type="dxa"/>
          </w:tcPr>
          <w:p w14:paraId="7BBD352E" w14:textId="77777777" w:rsidR="00292DFE" w:rsidRPr="00BE5913" w:rsidRDefault="00292DFE" w:rsidP="00292D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</w:tcPr>
          <w:p w14:paraId="24AE17D4" w14:textId="3C9713EA" w:rsidR="00292DFE" w:rsidRPr="00BE5913" w:rsidRDefault="00C070A0" w:rsidP="00292D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C070A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2568</w:t>
            </w:r>
          </w:p>
        </w:tc>
        <w:tc>
          <w:tcPr>
            <w:tcW w:w="268" w:type="dxa"/>
          </w:tcPr>
          <w:p w14:paraId="45D4EC11" w14:textId="77777777" w:rsidR="00292DFE" w:rsidRPr="00BE5913" w:rsidRDefault="00292DFE" w:rsidP="00292D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</w:tcPr>
          <w:p w14:paraId="14713008" w14:textId="371833FD" w:rsidR="00292DFE" w:rsidRPr="00BE5913" w:rsidRDefault="00C070A0" w:rsidP="00292D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C070A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2567</w:t>
            </w:r>
          </w:p>
        </w:tc>
      </w:tr>
      <w:tr w:rsidR="00292DFE" w:rsidRPr="00BE5913" w14:paraId="4F5E020A" w14:textId="77777777">
        <w:trPr>
          <w:tblHeader/>
        </w:trPr>
        <w:tc>
          <w:tcPr>
            <w:tcW w:w="3852" w:type="dxa"/>
            <w:hideMark/>
          </w:tcPr>
          <w:p w14:paraId="6B308F91" w14:textId="77777777" w:rsidR="00292DFE" w:rsidRPr="00BE5913" w:rsidRDefault="00292DFE" w:rsidP="00292DFE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5940" w:type="dxa"/>
            <w:gridSpan w:val="7"/>
            <w:hideMark/>
          </w:tcPr>
          <w:p w14:paraId="41009B99" w14:textId="77777777" w:rsidR="00292DFE" w:rsidRPr="00BE5913" w:rsidRDefault="00292DFE" w:rsidP="00292D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/>
              </w:rPr>
            </w:pPr>
            <w:r w:rsidRPr="00BE591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(พันบาท)</w:t>
            </w:r>
          </w:p>
        </w:tc>
      </w:tr>
      <w:tr w:rsidR="007049FB" w:rsidRPr="00BE5913" w14:paraId="6013CBAF" w14:textId="77777777">
        <w:trPr>
          <w:tblHeader/>
        </w:trPr>
        <w:tc>
          <w:tcPr>
            <w:tcW w:w="3852" w:type="dxa"/>
          </w:tcPr>
          <w:p w14:paraId="49172662" w14:textId="7279EC09" w:rsidR="007049FB" w:rsidRPr="00FC64A3" w:rsidRDefault="007049FB" w:rsidP="00292DF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FC64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5940" w:type="dxa"/>
            <w:gridSpan w:val="7"/>
          </w:tcPr>
          <w:p w14:paraId="182860BC" w14:textId="77777777" w:rsidR="007049FB" w:rsidRPr="00BE5913" w:rsidRDefault="007049FB" w:rsidP="00292D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292DFE" w:rsidRPr="00BE5913" w14:paraId="5438421C" w14:textId="77777777">
        <w:tc>
          <w:tcPr>
            <w:tcW w:w="3852" w:type="dxa"/>
            <w:hideMark/>
          </w:tcPr>
          <w:p w14:paraId="5F7AB25E" w14:textId="65727F82" w:rsidR="00292DFE" w:rsidRPr="00BE5913" w:rsidRDefault="00E0046D" w:rsidP="000A223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เงิน</w:t>
            </w:r>
            <w:r w:rsidR="007049FB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เหรียญ</w:t>
            </w:r>
            <w:r w:rsidR="00D34B82" w:rsidRPr="00D34B82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สหรัฐ</w:t>
            </w:r>
            <w:r w:rsidR="00C60FB2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อเมริกา</w:t>
            </w:r>
          </w:p>
        </w:tc>
        <w:tc>
          <w:tcPr>
            <w:tcW w:w="1260" w:type="dxa"/>
          </w:tcPr>
          <w:p w14:paraId="0119AED2" w14:textId="450B05AD" w:rsidR="00292DFE" w:rsidRPr="00684AE5" w:rsidRDefault="005E428B" w:rsidP="00014E96">
            <w:pPr>
              <w:pStyle w:val="block"/>
              <w:tabs>
                <w:tab w:val="decimal" w:pos="988"/>
              </w:tabs>
              <w:spacing w:after="0" w:line="240" w:lineRule="atLeast"/>
              <w:ind w:left="0" w:right="-19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</w:t>
            </w:r>
            <w:r w:rsidR="000A223B" w:rsidRPr="000A223B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629,600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</w:tcPr>
          <w:p w14:paraId="51546CA1" w14:textId="77777777" w:rsidR="00292DFE" w:rsidRPr="000F1DF4" w:rsidRDefault="00292DFE" w:rsidP="000A223B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</w:tcPr>
          <w:p w14:paraId="2ED83B20" w14:textId="0753B8A6" w:rsidR="00292DFE" w:rsidRPr="000F1DF4" w:rsidRDefault="000A223B" w:rsidP="000A223B">
            <w:pPr>
              <w:pStyle w:val="block"/>
              <w:tabs>
                <w:tab w:val="decimal" w:pos="700"/>
              </w:tabs>
              <w:spacing w:after="0" w:line="240" w:lineRule="atLeast"/>
              <w:ind w:left="-105" w:right="69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0A223B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70" w:type="dxa"/>
          </w:tcPr>
          <w:p w14:paraId="38610960" w14:textId="77777777" w:rsidR="00292DFE" w:rsidRPr="000F1DF4" w:rsidRDefault="00292DFE" w:rsidP="000A223B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</w:tcPr>
          <w:p w14:paraId="7DB17E0A" w14:textId="3BC06145" w:rsidR="00292DFE" w:rsidRPr="000F1DF4" w:rsidRDefault="005E428B" w:rsidP="000A223B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-10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</w:t>
            </w:r>
            <w:r w:rsidR="000A223B" w:rsidRPr="000A223B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629,600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68" w:type="dxa"/>
          </w:tcPr>
          <w:p w14:paraId="1D3D417E" w14:textId="77777777" w:rsidR="00292DFE" w:rsidRPr="000F1DF4" w:rsidRDefault="00292DFE" w:rsidP="000A223B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</w:tcPr>
          <w:p w14:paraId="52063BFD" w14:textId="282A761C" w:rsidR="00292DFE" w:rsidRPr="000F1DF4" w:rsidRDefault="000A223B" w:rsidP="000A223B">
            <w:pPr>
              <w:pStyle w:val="block"/>
              <w:tabs>
                <w:tab w:val="center" w:pos="523"/>
                <w:tab w:val="left" w:pos="618"/>
                <w:tab w:val="right" w:pos="1151"/>
              </w:tabs>
              <w:spacing w:after="0" w:line="240" w:lineRule="atLeast"/>
              <w:ind w:left="-105" w:right="-105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ab/>
            </w:r>
            <w:r w:rsidRPr="000A223B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-</w:t>
            </w:r>
          </w:p>
        </w:tc>
      </w:tr>
      <w:tr w:rsidR="00F54FBD" w:rsidRPr="00BE5913" w14:paraId="33818E05" w14:textId="77777777" w:rsidTr="00D34B82">
        <w:tc>
          <w:tcPr>
            <w:tcW w:w="3852" w:type="dxa"/>
          </w:tcPr>
          <w:p w14:paraId="4B9F87C9" w14:textId="7788B5F6" w:rsidR="00F54FBD" w:rsidRPr="00F60D41" w:rsidRDefault="00F54FBD" w:rsidP="00F54FB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เงินยูโร</w:t>
            </w:r>
          </w:p>
        </w:tc>
        <w:tc>
          <w:tcPr>
            <w:tcW w:w="1260" w:type="dxa"/>
            <w:vAlign w:val="bottom"/>
          </w:tcPr>
          <w:p w14:paraId="42290EE0" w14:textId="2C7EB980" w:rsidR="00F54FBD" w:rsidRPr="00684AE5" w:rsidRDefault="005E428B" w:rsidP="00F54FBD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-19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F54FBD" w:rsidRPr="00C070A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 w:rsidR="00F54FBD" w:rsidRPr="00684AE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F54FBD" w:rsidRPr="00C070A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338</w:t>
            </w:r>
            <w:r w:rsidR="00F54FBD" w:rsidRPr="00684AE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F54FBD" w:rsidRPr="00C070A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575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3C2C6D95" w14:textId="77777777" w:rsidR="00F54FBD" w:rsidRPr="000F1DF4" w:rsidRDefault="00F54FBD" w:rsidP="00F54FBD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  <w:vAlign w:val="bottom"/>
          </w:tcPr>
          <w:p w14:paraId="0F74CE8A" w14:textId="7295B981" w:rsidR="00F54FBD" w:rsidRPr="000F1DF4" w:rsidRDefault="00F54FBD" w:rsidP="00F54FBD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0F1DF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</w:t>
            </w:r>
            <w:r w:rsidRPr="00B11C2B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Pr="009E3A35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Pr="00C070A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698</w:t>
            </w:r>
            <w:r w:rsidRPr="009E3A35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Pr="00B11C2B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Pr="00C070A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</w:t>
            </w:r>
            <w:r w:rsidRPr="000F1DF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</w:tcPr>
          <w:p w14:paraId="0F243CB5" w14:textId="77777777" w:rsidR="00F54FBD" w:rsidRPr="000F1DF4" w:rsidRDefault="00F54FBD" w:rsidP="00F54FBD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  <w:vAlign w:val="bottom"/>
          </w:tcPr>
          <w:p w14:paraId="7C39A48C" w14:textId="38636DEC" w:rsidR="00F54FBD" w:rsidRDefault="005E428B" w:rsidP="00F54FBD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-10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</w:t>
            </w:r>
            <w:r w:rsidR="00F54FBD" w:rsidRPr="00C070A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</w:t>
            </w:r>
            <w:r w:rsidR="00F54FBD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="00F54FBD" w:rsidRPr="00C070A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338</w:t>
            </w:r>
            <w:r w:rsidR="00F54FBD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="00F54FBD" w:rsidRPr="00C070A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575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68" w:type="dxa"/>
            <w:vAlign w:val="center"/>
          </w:tcPr>
          <w:p w14:paraId="4A6A82EC" w14:textId="77777777" w:rsidR="00F54FBD" w:rsidRPr="000F1DF4" w:rsidRDefault="00F54FBD" w:rsidP="00F54FBD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vAlign w:val="bottom"/>
          </w:tcPr>
          <w:p w14:paraId="732D7F82" w14:textId="48DD7360" w:rsidR="00F54FBD" w:rsidRPr="000F1DF4" w:rsidRDefault="00F54FBD" w:rsidP="00F54FBD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-10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0F1DF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</w:t>
            </w:r>
            <w:r w:rsidRPr="00B11C2B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Pr="009E3A35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Pr="00C070A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698</w:t>
            </w:r>
            <w:r w:rsidRPr="009E3A35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Pr="00B11C2B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Pr="00C070A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</w:t>
            </w:r>
            <w:r w:rsidRPr="000F1DF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)</w:t>
            </w:r>
          </w:p>
        </w:tc>
      </w:tr>
      <w:tr w:rsidR="00F54FBD" w:rsidRPr="00BE5913" w14:paraId="4D32B1D8" w14:textId="77777777" w:rsidTr="004139D8">
        <w:tc>
          <w:tcPr>
            <w:tcW w:w="3852" w:type="dxa"/>
          </w:tcPr>
          <w:p w14:paraId="1BD53B2B" w14:textId="43DF1EC3" w:rsidR="00F54FBD" w:rsidRPr="00F60D41" w:rsidRDefault="00E0046D" w:rsidP="00292D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เงิน</w:t>
            </w:r>
            <w:r w:rsidR="007049FB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เหรียญ</w:t>
            </w:r>
            <w:r w:rsidR="00D34B82" w:rsidRPr="00D34B82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สิงคโปร์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E4B9C7D" w14:textId="21ED8503" w:rsidR="00F54FBD" w:rsidRPr="00DD455A" w:rsidRDefault="005E428B" w:rsidP="00DD455A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-105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DD455A" w:rsidRPr="00DD4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475,017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15BF4646" w14:textId="77777777" w:rsidR="00F54FBD" w:rsidRPr="00DD455A" w:rsidRDefault="00F54FBD" w:rsidP="00DD455A">
            <w:pPr>
              <w:pStyle w:val="block"/>
              <w:tabs>
                <w:tab w:val="decimal" w:pos="988"/>
              </w:tabs>
              <w:spacing w:after="0" w:line="240" w:lineRule="atLeast"/>
              <w:ind w:left="0" w:right="-105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5F79D41" w14:textId="09AEE71F" w:rsidR="00F54FBD" w:rsidRPr="000F1DF4" w:rsidRDefault="00DD455A" w:rsidP="00DD455A">
            <w:pPr>
              <w:pStyle w:val="block"/>
              <w:tabs>
                <w:tab w:val="decimal" w:pos="700"/>
              </w:tabs>
              <w:spacing w:after="0" w:line="240" w:lineRule="atLeast"/>
              <w:ind w:left="-105" w:right="69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DD455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70" w:type="dxa"/>
          </w:tcPr>
          <w:p w14:paraId="6758BECC" w14:textId="77777777" w:rsidR="00F54FBD" w:rsidRPr="00DD455A" w:rsidRDefault="00F54FBD" w:rsidP="00DD455A">
            <w:pPr>
              <w:pStyle w:val="block"/>
              <w:tabs>
                <w:tab w:val="decimal" w:pos="988"/>
              </w:tabs>
              <w:spacing w:after="0" w:line="240" w:lineRule="atLeast"/>
              <w:ind w:left="0" w:right="-105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29C7F6F" w14:textId="1D557AAD" w:rsidR="00F54FBD" w:rsidRPr="00DD455A" w:rsidRDefault="005E428B" w:rsidP="00292DFE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-105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DD455A" w:rsidRPr="00DD4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475,017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8" w:type="dxa"/>
            <w:vAlign w:val="center"/>
          </w:tcPr>
          <w:p w14:paraId="58D1B1AB" w14:textId="77777777" w:rsidR="00F54FBD" w:rsidRPr="00DD455A" w:rsidRDefault="00F54FBD" w:rsidP="00DD455A">
            <w:pPr>
              <w:pStyle w:val="block"/>
              <w:tabs>
                <w:tab w:val="decimal" w:pos="988"/>
              </w:tabs>
              <w:spacing w:after="0" w:line="240" w:lineRule="atLeast"/>
              <w:ind w:left="0" w:right="-105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7F99DFFC" w14:textId="0DBE0A9B" w:rsidR="00F54FBD" w:rsidRPr="000F1DF4" w:rsidRDefault="00DD455A" w:rsidP="00DD455A">
            <w:pPr>
              <w:pStyle w:val="block"/>
              <w:tabs>
                <w:tab w:val="center" w:pos="523"/>
                <w:tab w:val="left" w:pos="618"/>
                <w:tab w:val="right" w:pos="1151"/>
              </w:tabs>
              <w:spacing w:after="0" w:line="240" w:lineRule="atLeast"/>
              <w:ind w:left="-105" w:right="-105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ab/>
            </w:r>
            <w:r w:rsidRPr="000A223B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-</w:t>
            </w:r>
          </w:p>
        </w:tc>
      </w:tr>
      <w:tr w:rsidR="00292DFE" w:rsidRPr="00BE5913" w14:paraId="5BFCE13D" w14:textId="77777777" w:rsidTr="004139D8">
        <w:tc>
          <w:tcPr>
            <w:tcW w:w="3852" w:type="dxa"/>
          </w:tcPr>
          <w:p w14:paraId="34618243" w14:textId="2F8ED3EF" w:rsidR="00292DFE" w:rsidRPr="004139D8" w:rsidRDefault="00292DFE" w:rsidP="00292D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32" w:hanging="23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4139D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ยอดบัญชีในงบฐานะการเงินที่มีความเสี่ยง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F2573" w14:textId="5FB68D4D" w:rsidR="00292DFE" w:rsidRPr="00684AE5" w:rsidRDefault="005E428B" w:rsidP="00292DFE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(</w:t>
            </w:r>
            <w:r w:rsidR="002E2B29" w:rsidRPr="002E2B2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4,443,192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74DC6FD6" w14:textId="77777777" w:rsidR="00292DFE" w:rsidRPr="004139D8" w:rsidRDefault="00292DFE" w:rsidP="00292DFE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B5463" w14:textId="34D67ED1" w:rsidR="00292DFE" w:rsidRPr="00292DFE" w:rsidRDefault="005E428B" w:rsidP="00292DFE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(</w:t>
            </w:r>
            <w:r w:rsidR="00B11C2B"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</w:t>
            </w:r>
            <w:r w:rsidR="00292DFE" w:rsidRPr="00292DFE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,</w:t>
            </w:r>
            <w:r w:rsidR="00C070A0"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698</w:t>
            </w:r>
            <w:r w:rsidR="00292DFE" w:rsidRPr="00292DFE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,</w:t>
            </w:r>
            <w:r w:rsidR="00B11C2B"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</w:t>
            </w:r>
            <w:r w:rsidR="00C070A0"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78A12650" w14:textId="77777777" w:rsidR="00292DFE" w:rsidRPr="004139D8" w:rsidRDefault="00292DFE" w:rsidP="00292DFE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7CEC9" w14:textId="60A24DE9" w:rsidR="00292DFE" w:rsidRPr="004139D8" w:rsidRDefault="005E428B" w:rsidP="00292DFE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-10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(</w:t>
            </w:r>
            <w:r w:rsidR="002E2B29" w:rsidRPr="002E2B2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4,443,192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68" w:type="dxa"/>
            <w:vAlign w:val="bottom"/>
          </w:tcPr>
          <w:p w14:paraId="32D4DB73" w14:textId="77777777" w:rsidR="00292DFE" w:rsidRPr="004139D8" w:rsidRDefault="00292DFE" w:rsidP="00292DFE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389DE" w14:textId="4C664F0F" w:rsidR="00292DFE" w:rsidRPr="00292DFE" w:rsidRDefault="005E428B" w:rsidP="00292DFE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-10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(</w:t>
            </w:r>
            <w:r w:rsidR="00B11C2B"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</w:t>
            </w:r>
            <w:r w:rsidR="00292DFE" w:rsidRPr="00292DFE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,</w:t>
            </w:r>
            <w:r w:rsidR="00C070A0"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698</w:t>
            </w:r>
            <w:r w:rsidR="00292DFE" w:rsidRPr="00292DFE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,</w:t>
            </w:r>
            <w:r w:rsidR="00B11C2B" w:rsidRPr="00B11C2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</w:t>
            </w:r>
            <w:r w:rsidR="00C070A0" w:rsidRPr="00C070A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)</w:t>
            </w:r>
          </w:p>
        </w:tc>
      </w:tr>
      <w:tr w:rsidR="00292DFE" w:rsidRPr="00BE5913" w14:paraId="60F6B9C1" w14:textId="77777777" w:rsidTr="004139D8">
        <w:tc>
          <w:tcPr>
            <w:tcW w:w="3852" w:type="dxa"/>
            <w:hideMark/>
          </w:tcPr>
          <w:p w14:paraId="0D4D06EA" w14:textId="14F78800" w:rsidR="00292DFE" w:rsidRPr="00BE5913" w:rsidRDefault="00292DFE" w:rsidP="00292D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32" w:hanging="23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eastAsia="en-GB"/>
              </w:rPr>
            </w:pPr>
            <w:r w:rsidRPr="00D7500E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0EF135" w14:textId="5CC75074" w:rsidR="00292DFE" w:rsidRPr="00684AE5" w:rsidRDefault="0093505F" w:rsidP="007A2D15">
            <w:pPr>
              <w:pStyle w:val="block"/>
              <w:tabs>
                <w:tab w:val="decimal" w:pos="974"/>
              </w:tabs>
              <w:spacing w:after="0" w:line="240" w:lineRule="atLeast"/>
              <w:ind w:left="-105" w:right="-19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93505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4,443,192</w:t>
            </w:r>
          </w:p>
        </w:tc>
        <w:tc>
          <w:tcPr>
            <w:tcW w:w="270" w:type="dxa"/>
            <w:vAlign w:val="bottom"/>
          </w:tcPr>
          <w:p w14:paraId="5B4872EA" w14:textId="77777777" w:rsidR="00292DFE" w:rsidRPr="000F1DF4" w:rsidRDefault="00292DFE" w:rsidP="00292DFE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6D7419" w14:textId="3B330E76" w:rsidR="00292DFE" w:rsidRPr="000F1DF4" w:rsidRDefault="00292DFE" w:rsidP="00292DFE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292DFE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 xml:space="preserve"> </w:t>
            </w:r>
            <w:r w:rsidR="00B11C2B" w:rsidRPr="00B11C2B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Pr="00292DFE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="00C070A0" w:rsidRPr="00C070A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698</w:t>
            </w:r>
            <w:r w:rsidRPr="00292DFE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="00B11C2B" w:rsidRPr="00B11C2B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="00C070A0" w:rsidRPr="00C070A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</w:t>
            </w:r>
          </w:p>
        </w:tc>
        <w:tc>
          <w:tcPr>
            <w:tcW w:w="270" w:type="dxa"/>
            <w:vAlign w:val="bottom"/>
          </w:tcPr>
          <w:p w14:paraId="530B8493" w14:textId="77777777" w:rsidR="00292DFE" w:rsidRPr="000F1DF4" w:rsidRDefault="00292DFE" w:rsidP="00292DFE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E9DCA8" w14:textId="34035DED" w:rsidR="00292DFE" w:rsidRPr="000F1DF4" w:rsidRDefault="0093505F" w:rsidP="00292DFE">
            <w:pPr>
              <w:pStyle w:val="block"/>
              <w:tabs>
                <w:tab w:val="decimal" w:pos="972"/>
              </w:tabs>
              <w:spacing w:after="0" w:line="240" w:lineRule="atLeast"/>
              <w:ind w:left="-10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93505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4,443,192</w:t>
            </w:r>
          </w:p>
        </w:tc>
        <w:tc>
          <w:tcPr>
            <w:tcW w:w="268" w:type="dxa"/>
            <w:vAlign w:val="bottom"/>
          </w:tcPr>
          <w:p w14:paraId="55C31064" w14:textId="77777777" w:rsidR="00292DFE" w:rsidRPr="000F1DF4" w:rsidRDefault="00292DFE" w:rsidP="00292DFE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58B3CE" w14:textId="1CEF4B03" w:rsidR="00292DFE" w:rsidRPr="000F1DF4" w:rsidRDefault="00292DFE" w:rsidP="00292DFE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-10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292DFE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 xml:space="preserve"> </w:t>
            </w:r>
            <w:r w:rsidR="00B11C2B" w:rsidRPr="00B11C2B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Pr="00292DFE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="00C070A0" w:rsidRPr="00C070A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698</w:t>
            </w:r>
            <w:r w:rsidRPr="00292DFE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="00B11C2B" w:rsidRPr="00B11C2B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="00C070A0" w:rsidRPr="00C070A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</w:t>
            </w:r>
          </w:p>
        </w:tc>
      </w:tr>
      <w:tr w:rsidR="00292DFE" w:rsidRPr="00BE5913" w14:paraId="39534DCF" w14:textId="77777777">
        <w:tc>
          <w:tcPr>
            <w:tcW w:w="3852" w:type="dxa"/>
          </w:tcPr>
          <w:p w14:paraId="74410BBC" w14:textId="77777777" w:rsidR="00292DFE" w:rsidRPr="00BE5913" w:rsidRDefault="00292DFE" w:rsidP="00292D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6C1757" w14:textId="5E100C54" w:rsidR="00292DFE" w:rsidRPr="000F1DF4" w:rsidRDefault="00C45353" w:rsidP="00292DFE">
            <w:pPr>
              <w:pStyle w:val="block"/>
              <w:tabs>
                <w:tab w:val="decimal" w:pos="700"/>
              </w:tabs>
              <w:spacing w:after="0" w:line="240" w:lineRule="atLeast"/>
              <w:ind w:left="-105" w:right="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13C8621D" w14:textId="77777777" w:rsidR="00292DFE" w:rsidRPr="000F1DF4" w:rsidRDefault="00292DFE" w:rsidP="00292DFE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68AF9B" w14:textId="08C50C0C" w:rsidR="00292DFE" w:rsidRPr="00292DFE" w:rsidRDefault="00292DFE" w:rsidP="00292DFE">
            <w:pPr>
              <w:pStyle w:val="block"/>
              <w:tabs>
                <w:tab w:val="decimal" w:pos="700"/>
              </w:tabs>
              <w:spacing w:after="0" w:line="240" w:lineRule="atLeast"/>
              <w:ind w:left="-105" w:right="6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292DFE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70" w:type="dxa"/>
          </w:tcPr>
          <w:p w14:paraId="10258236" w14:textId="77777777" w:rsidR="00292DFE" w:rsidRPr="000F1DF4" w:rsidRDefault="00292DFE" w:rsidP="00292DFE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010E3D" w14:textId="44D0455D" w:rsidR="00292DFE" w:rsidRPr="000F1DF4" w:rsidRDefault="00C45353" w:rsidP="00292DFE">
            <w:pPr>
              <w:pStyle w:val="block"/>
              <w:tabs>
                <w:tab w:val="decimal" w:pos="700"/>
              </w:tabs>
              <w:spacing w:after="0" w:line="240" w:lineRule="atLeast"/>
              <w:ind w:left="-10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8" w:type="dxa"/>
            <w:vAlign w:val="center"/>
          </w:tcPr>
          <w:p w14:paraId="658BEB9C" w14:textId="77777777" w:rsidR="00292DFE" w:rsidRPr="000F1DF4" w:rsidRDefault="00292DFE" w:rsidP="00292DFE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DABB61" w14:textId="67B4D12D" w:rsidR="00292DFE" w:rsidRPr="00292DFE" w:rsidRDefault="00292DFE" w:rsidP="00292DFE">
            <w:pPr>
              <w:pStyle w:val="block"/>
              <w:tabs>
                <w:tab w:val="decimal" w:pos="700"/>
              </w:tabs>
              <w:spacing w:after="0" w:line="240" w:lineRule="atLeast"/>
              <w:ind w:left="-10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292DFE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 xml:space="preserve"> -</w:t>
            </w:r>
          </w:p>
        </w:tc>
      </w:tr>
    </w:tbl>
    <w:p w14:paraId="4C51810D" w14:textId="77777777" w:rsidR="00F60D41" w:rsidRPr="00FB1465" w:rsidRDefault="00F60D41" w:rsidP="00FB1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/>
          <w:sz w:val="24"/>
          <w:szCs w:val="24"/>
        </w:rPr>
      </w:pPr>
    </w:p>
    <w:p w14:paraId="0BE0F52C" w14:textId="06C888A8" w:rsidR="00614D34" w:rsidRPr="00BE5913" w:rsidRDefault="00F527D2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</w:rPr>
        <w:t>(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BE5913">
        <w:rPr>
          <w:rFonts w:asciiTheme="majorBidi" w:hAnsiTheme="majorBidi" w:cstheme="majorBidi"/>
          <w:sz w:val="30"/>
          <w:szCs w:val="30"/>
        </w:rPr>
        <w:t>.</w:t>
      </w:r>
      <w:r w:rsidR="00C070A0" w:rsidRPr="00C070A0">
        <w:rPr>
          <w:rFonts w:asciiTheme="majorBidi" w:hAnsiTheme="majorBidi" w:cstheme="majorBidi"/>
          <w:sz w:val="30"/>
          <w:szCs w:val="30"/>
        </w:rPr>
        <w:t>3</w:t>
      </w:r>
      <w:r w:rsidR="00E57C62" w:rsidRPr="00BE5913">
        <w:rPr>
          <w:rFonts w:asciiTheme="majorBidi" w:hAnsiTheme="majorBidi" w:cstheme="majorBidi"/>
          <w:sz w:val="30"/>
          <w:szCs w:val="30"/>
        </w:rPr>
        <w:t>.</w:t>
      </w:r>
      <w:r w:rsidR="00C070A0" w:rsidRPr="00C070A0">
        <w:rPr>
          <w:rFonts w:asciiTheme="majorBidi" w:hAnsiTheme="majorBidi" w:cstheme="majorBidi"/>
          <w:sz w:val="30"/>
          <w:szCs w:val="30"/>
        </w:rPr>
        <w:t>2</w:t>
      </w:r>
      <w:r w:rsidRPr="00BE5913">
        <w:rPr>
          <w:rFonts w:asciiTheme="majorBidi" w:hAnsiTheme="majorBidi" w:cstheme="majorBidi"/>
          <w:sz w:val="30"/>
          <w:szCs w:val="30"/>
        </w:rPr>
        <w:t xml:space="preserve">) </w:t>
      </w:r>
      <w:r w:rsidR="00614D34" w:rsidRPr="00BE5913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ความเสี่ยงด้านอัตราดอกเบี้ย</w:t>
      </w:r>
    </w:p>
    <w:p w14:paraId="02091970" w14:textId="77777777" w:rsidR="00614D34" w:rsidRPr="00FB1465" w:rsidRDefault="00614D34" w:rsidP="00FB1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/>
          <w:sz w:val="24"/>
          <w:szCs w:val="24"/>
        </w:rPr>
      </w:pPr>
    </w:p>
    <w:p w14:paraId="18DC2ACC" w14:textId="34285DD0" w:rsidR="00BD0B67" w:rsidRPr="00BE5913" w:rsidRDefault="00614D34" w:rsidP="00BE5913">
      <w:pPr>
        <w:tabs>
          <w:tab w:val="clear" w:pos="454"/>
          <w:tab w:val="clear" w:pos="907"/>
          <w:tab w:val="left" w:pos="630"/>
          <w:tab w:val="left" w:pos="180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ผลกระทบต่อผลการดำเนินงานและกระแสเงินสดของกลุ่มบริษัท เนื่องจากเงินกู้ยืมส่วนใหญ่มีอัตราดอกเบี้ยคงที่ กลุ่มบริษัทมีฐานะเปิดต่อความเสี่ยงด้านอัตราดอกเบี้ยโดยหลักมาจากเงินกู้ยืม (ดูหมายเหตุข้อ </w:t>
      </w:r>
      <w:r w:rsidR="00B11C2B" w:rsidRPr="00B11C2B">
        <w:rPr>
          <w:rFonts w:asciiTheme="majorBidi" w:hAnsiTheme="majorBidi" w:cstheme="majorBidi"/>
          <w:sz w:val="30"/>
          <w:szCs w:val="30"/>
        </w:rPr>
        <w:t>1</w:t>
      </w:r>
      <w:r w:rsidR="007A61C4">
        <w:rPr>
          <w:rFonts w:asciiTheme="majorBidi" w:hAnsiTheme="majorBidi" w:cstheme="majorBidi"/>
          <w:sz w:val="30"/>
          <w:szCs w:val="30"/>
        </w:rPr>
        <w:t>3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)</w:t>
      </w:r>
      <w:r w:rsidR="00A52450" w:rsidRPr="00BE59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4A7F" w:rsidRPr="00BE5913">
        <w:rPr>
          <w:rFonts w:asciiTheme="majorBidi" w:hAnsiTheme="majorBidi" w:cstheme="majorBidi"/>
          <w:sz w:val="30"/>
          <w:szCs w:val="30"/>
          <w:cs/>
        </w:rPr>
        <w:t xml:space="preserve">         </w:t>
      </w:r>
      <w:r w:rsidR="00A52450" w:rsidRPr="00BE5913">
        <w:rPr>
          <w:rFonts w:asciiTheme="majorBidi" w:hAnsiTheme="majorBidi" w:cstheme="majorBidi"/>
          <w:sz w:val="30"/>
          <w:szCs w:val="30"/>
          <w:cs/>
        </w:rPr>
        <w:t>ส่วนใหญ่มีอัตราดอกเบี้ยผันแปรทำให้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กลุ่มบริษัทได้ลดความเสี่ยงดังกล่าวด้วยการทำให้มั่นใจว่าเงินกู้ยืมส่วนใหญ่มีอัตราดอกเบี้ยคงที่และมีการใช้อนุพันธ์และสัญญาแลกเปลี่ยนอัตราดอกเบี้ยเป็นหลัก เพื่อจัดการฐานะเปิดต่อความผันผวนในอัตราดอกเบี้ยสำหรับเงินกู้ยืมบางรายการ</w:t>
      </w:r>
    </w:p>
    <w:tbl>
      <w:tblPr>
        <w:tblStyle w:val="TableGrid"/>
        <w:tblW w:w="979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2"/>
        <w:gridCol w:w="1260"/>
        <w:gridCol w:w="270"/>
        <w:gridCol w:w="1350"/>
        <w:gridCol w:w="270"/>
        <w:gridCol w:w="1260"/>
        <w:gridCol w:w="268"/>
        <w:gridCol w:w="1262"/>
      </w:tblGrid>
      <w:tr w:rsidR="004313AF" w:rsidRPr="00BE5913" w14:paraId="2912E823" w14:textId="77777777" w:rsidTr="00F605A6">
        <w:trPr>
          <w:tblHeader/>
        </w:trPr>
        <w:tc>
          <w:tcPr>
            <w:tcW w:w="3852" w:type="dxa"/>
            <w:hideMark/>
          </w:tcPr>
          <w:p w14:paraId="395CBB67" w14:textId="3D9C0BFD" w:rsidR="004313AF" w:rsidRPr="00BE5913" w:rsidRDefault="004313AF" w:rsidP="00BE59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BE591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lastRenderedPageBreak/>
              <w:t xml:space="preserve">ความเสี่ยงด้านอัตราดอกเบี้ย </w:t>
            </w:r>
          </w:p>
        </w:tc>
        <w:tc>
          <w:tcPr>
            <w:tcW w:w="2880" w:type="dxa"/>
            <w:gridSpan w:val="3"/>
            <w:hideMark/>
          </w:tcPr>
          <w:p w14:paraId="358E3975" w14:textId="5FD7425C" w:rsidR="004313AF" w:rsidRPr="00BE5913" w:rsidRDefault="00740CE7" w:rsidP="00BE59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BE591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C3F0B95" w14:textId="77777777" w:rsidR="004313AF" w:rsidRPr="00BE5913" w:rsidRDefault="004313AF" w:rsidP="00BE59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90" w:type="dxa"/>
            <w:gridSpan w:val="3"/>
            <w:hideMark/>
          </w:tcPr>
          <w:p w14:paraId="09AC10F3" w14:textId="77777777" w:rsidR="004313AF" w:rsidRPr="00BE5913" w:rsidRDefault="004313AF" w:rsidP="00BE59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BE591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 w:bidi="th-TH"/>
              </w:rPr>
              <w:t xml:space="preserve">งบการเงินเฉพาะกิจการ </w:t>
            </w:r>
          </w:p>
        </w:tc>
      </w:tr>
      <w:tr w:rsidR="00292DFE" w:rsidRPr="00BE5913" w14:paraId="792D1C41" w14:textId="77777777" w:rsidTr="00F605A6">
        <w:trPr>
          <w:tblHeader/>
        </w:trPr>
        <w:tc>
          <w:tcPr>
            <w:tcW w:w="3852" w:type="dxa"/>
            <w:hideMark/>
          </w:tcPr>
          <w:p w14:paraId="5560407C" w14:textId="70D7BF8F" w:rsidR="00292DFE" w:rsidRPr="00BE5913" w:rsidRDefault="00292DFE" w:rsidP="00292D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E591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ณ วันที่ </w:t>
            </w:r>
            <w:r w:rsidR="00C070A0" w:rsidRPr="00C070A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</w:t>
            </w:r>
            <w:r w:rsidR="00B11C2B" w:rsidRPr="00B11C2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1</w:t>
            </w:r>
            <w:r w:rsidRPr="00BE591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 </w:t>
            </w:r>
            <w:r w:rsidRPr="00BE591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260" w:type="dxa"/>
          </w:tcPr>
          <w:p w14:paraId="6896B09B" w14:textId="716F4108" w:rsidR="00292DFE" w:rsidRPr="00BE5913" w:rsidRDefault="00C070A0" w:rsidP="00292D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C070A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2568</w:t>
            </w:r>
          </w:p>
        </w:tc>
        <w:tc>
          <w:tcPr>
            <w:tcW w:w="270" w:type="dxa"/>
          </w:tcPr>
          <w:p w14:paraId="78022929" w14:textId="77777777" w:rsidR="00292DFE" w:rsidRPr="00BE5913" w:rsidRDefault="00292DFE" w:rsidP="00292D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</w:tcPr>
          <w:p w14:paraId="05F1F798" w14:textId="3318683A" w:rsidR="00292DFE" w:rsidRPr="00BE5913" w:rsidRDefault="00C070A0" w:rsidP="00292D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C070A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2567</w:t>
            </w:r>
          </w:p>
        </w:tc>
        <w:tc>
          <w:tcPr>
            <w:tcW w:w="270" w:type="dxa"/>
          </w:tcPr>
          <w:p w14:paraId="2EB432B3" w14:textId="77777777" w:rsidR="00292DFE" w:rsidRPr="00BE5913" w:rsidRDefault="00292DFE" w:rsidP="00292D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</w:tcPr>
          <w:p w14:paraId="5209C482" w14:textId="3C5C3CEB" w:rsidR="00292DFE" w:rsidRPr="00BE5913" w:rsidRDefault="00C070A0" w:rsidP="00292D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C070A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2568</w:t>
            </w:r>
          </w:p>
        </w:tc>
        <w:tc>
          <w:tcPr>
            <w:tcW w:w="268" w:type="dxa"/>
          </w:tcPr>
          <w:p w14:paraId="5BC49401" w14:textId="77777777" w:rsidR="00292DFE" w:rsidRPr="00BE5913" w:rsidRDefault="00292DFE" w:rsidP="00292D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</w:tcPr>
          <w:p w14:paraId="1F6ECFF8" w14:textId="5F50E7BD" w:rsidR="00292DFE" w:rsidRPr="00BE5913" w:rsidRDefault="00C070A0" w:rsidP="00292D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C070A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2567</w:t>
            </w:r>
          </w:p>
        </w:tc>
      </w:tr>
      <w:tr w:rsidR="00292DFE" w:rsidRPr="00BE5913" w14:paraId="6BDD3DD2" w14:textId="77777777" w:rsidTr="00F605A6">
        <w:trPr>
          <w:tblHeader/>
        </w:trPr>
        <w:tc>
          <w:tcPr>
            <w:tcW w:w="3852" w:type="dxa"/>
            <w:hideMark/>
          </w:tcPr>
          <w:p w14:paraId="52A1EE89" w14:textId="77777777" w:rsidR="00292DFE" w:rsidRPr="00BE5913" w:rsidRDefault="00292DFE" w:rsidP="00292DFE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5940" w:type="dxa"/>
            <w:gridSpan w:val="7"/>
            <w:hideMark/>
          </w:tcPr>
          <w:p w14:paraId="2948E09A" w14:textId="3FAF1B58" w:rsidR="00292DFE" w:rsidRPr="00BE5913" w:rsidRDefault="00292DFE" w:rsidP="00292D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/>
              </w:rPr>
            </w:pPr>
            <w:r w:rsidRPr="00BE591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(พันบาท)</w:t>
            </w:r>
          </w:p>
        </w:tc>
      </w:tr>
      <w:tr w:rsidR="00292DFE" w:rsidRPr="00BE5913" w14:paraId="723E31BA" w14:textId="77777777" w:rsidTr="00F605A6">
        <w:tc>
          <w:tcPr>
            <w:tcW w:w="3852" w:type="dxa"/>
            <w:hideMark/>
          </w:tcPr>
          <w:p w14:paraId="12D9887A" w14:textId="77777777" w:rsidR="00292DFE" w:rsidRPr="00BE5913" w:rsidRDefault="00292DFE" w:rsidP="00292D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  <w:r w:rsidRPr="00BE591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  <w:vAlign w:val="bottom"/>
          </w:tcPr>
          <w:p w14:paraId="3E557674" w14:textId="77777777" w:rsidR="00292DFE" w:rsidRPr="00BE5913" w:rsidRDefault="00292DFE" w:rsidP="00292DFE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</w:tcPr>
          <w:p w14:paraId="6FAE1A94" w14:textId="77777777" w:rsidR="00292DFE" w:rsidRPr="00BE5913" w:rsidRDefault="00292DFE" w:rsidP="00292DFE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  <w:vAlign w:val="bottom"/>
          </w:tcPr>
          <w:p w14:paraId="053E82D3" w14:textId="77777777" w:rsidR="00292DFE" w:rsidRPr="00BE5913" w:rsidRDefault="00292DFE" w:rsidP="00292DFE">
            <w:pPr>
              <w:pStyle w:val="block"/>
              <w:tabs>
                <w:tab w:val="decimal" w:pos="106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</w:tcPr>
          <w:p w14:paraId="4A2D9139" w14:textId="77777777" w:rsidR="00292DFE" w:rsidRPr="00BE5913" w:rsidRDefault="00292DFE" w:rsidP="00292DFE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  <w:vAlign w:val="bottom"/>
          </w:tcPr>
          <w:p w14:paraId="512916DE" w14:textId="77777777" w:rsidR="00292DFE" w:rsidRPr="00BE5913" w:rsidRDefault="00292DFE" w:rsidP="00292DFE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-10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8" w:type="dxa"/>
            <w:vAlign w:val="center"/>
          </w:tcPr>
          <w:p w14:paraId="305F105A" w14:textId="77777777" w:rsidR="00292DFE" w:rsidRPr="00BE5913" w:rsidRDefault="00292DFE" w:rsidP="00292DFE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vAlign w:val="bottom"/>
          </w:tcPr>
          <w:p w14:paraId="4A030E08" w14:textId="77777777" w:rsidR="00292DFE" w:rsidRPr="00BE5913" w:rsidRDefault="00292DFE" w:rsidP="00292DFE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</w:tr>
      <w:tr w:rsidR="00292DFE" w:rsidRPr="00BE5913" w14:paraId="77A936C1" w14:textId="77777777">
        <w:tc>
          <w:tcPr>
            <w:tcW w:w="3852" w:type="dxa"/>
            <w:hideMark/>
          </w:tcPr>
          <w:p w14:paraId="5706B131" w14:textId="3F9B0197" w:rsidR="00292DFE" w:rsidRPr="00BE5913" w:rsidRDefault="00292DFE" w:rsidP="00292D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BE5913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36C8921F" w14:textId="1E2AECAC" w:rsidR="00292DFE" w:rsidRPr="00BE5913" w:rsidRDefault="00BE0ADB" w:rsidP="00BE0ADB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-10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BE0AD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 xml:space="preserve"> (71,938,575)</w:t>
            </w:r>
          </w:p>
        </w:tc>
        <w:tc>
          <w:tcPr>
            <w:tcW w:w="270" w:type="dxa"/>
            <w:vAlign w:val="center"/>
          </w:tcPr>
          <w:p w14:paraId="479A89A0" w14:textId="77777777" w:rsidR="00292DFE" w:rsidRPr="00BE5913" w:rsidRDefault="00292DFE" w:rsidP="00292DFE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  <w:vAlign w:val="bottom"/>
          </w:tcPr>
          <w:p w14:paraId="0E9E9B37" w14:textId="74C0E596" w:rsidR="00292DFE" w:rsidRPr="00BE5913" w:rsidRDefault="00292DFE" w:rsidP="00292DFE">
            <w:pPr>
              <w:pStyle w:val="block"/>
              <w:tabs>
                <w:tab w:val="decimal" w:pos="106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</w:t>
            </w:r>
            <w:r w:rsidR="00C070A0" w:rsidRPr="00C070A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</w:t>
            </w:r>
            <w:r w:rsidRPr="00BE591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="00B11C2B" w:rsidRPr="00B11C2B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="00C070A0" w:rsidRPr="00C070A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49</w:t>
            </w:r>
            <w:r w:rsidRPr="00BE591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="00C070A0" w:rsidRPr="00C070A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64</w:t>
            </w:r>
            <w:r w:rsidR="00B11C2B" w:rsidRPr="00B11C2B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</w:t>
            </w:r>
            <w:r w:rsidRPr="00BE591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</w:tcPr>
          <w:p w14:paraId="75B54985" w14:textId="77777777" w:rsidR="00292DFE" w:rsidRPr="00BE5913" w:rsidRDefault="00292DFE" w:rsidP="00292DFE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  <w:vAlign w:val="bottom"/>
          </w:tcPr>
          <w:p w14:paraId="46D26A87" w14:textId="4D4E644E" w:rsidR="00292DFE" w:rsidRPr="00BE5913" w:rsidRDefault="00950626" w:rsidP="00292DFE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-10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95062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(71,938,575)</w:t>
            </w:r>
          </w:p>
        </w:tc>
        <w:tc>
          <w:tcPr>
            <w:tcW w:w="268" w:type="dxa"/>
            <w:vAlign w:val="center"/>
          </w:tcPr>
          <w:p w14:paraId="114D9696" w14:textId="77777777" w:rsidR="00292DFE" w:rsidRPr="00BE5913" w:rsidRDefault="00292DFE" w:rsidP="00292DFE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vAlign w:val="bottom"/>
          </w:tcPr>
          <w:p w14:paraId="6896AE4A" w14:textId="30A76296" w:rsidR="00292DFE" w:rsidRPr="00BE5913" w:rsidRDefault="00292DFE" w:rsidP="00292DFE">
            <w:pPr>
              <w:pStyle w:val="block"/>
              <w:tabs>
                <w:tab w:val="decimal" w:pos="988"/>
              </w:tabs>
              <w:spacing w:after="0" w:line="240" w:lineRule="atLeast"/>
              <w:ind w:left="0" w:hanging="21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</w:t>
            </w:r>
            <w:r w:rsidR="00C070A0" w:rsidRPr="00C070A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</w:t>
            </w:r>
            <w:r w:rsidRPr="00BE591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="00B11C2B" w:rsidRPr="00B11C2B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="00C070A0" w:rsidRPr="00C070A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49</w:t>
            </w:r>
            <w:r w:rsidRPr="00BE591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="00C070A0" w:rsidRPr="00C070A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64</w:t>
            </w:r>
            <w:r w:rsidR="00B11C2B" w:rsidRPr="00B11C2B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</w:t>
            </w:r>
            <w:r w:rsidRPr="00BE591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)</w:t>
            </w:r>
          </w:p>
        </w:tc>
      </w:tr>
      <w:tr w:rsidR="00292DFE" w:rsidRPr="00BE5913" w14:paraId="6A2402BE" w14:textId="77777777">
        <w:tc>
          <w:tcPr>
            <w:tcW w:w="3852" w:type="dxa"/>
            <w:hideMark/>
          </w:tcPr>
          <w:p w14:paraId="31A67D34" w14:textId="77777777" w:rsidR="00292DFE" w:rsidRPr="00BE5913" w:rsidRDefault="00292DFE" w:rsidP="00292D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E5913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1E0DBA" w14:textId="1F9F9638" w:rsidR="00292DFE" w:rsidRPr="00BE5913" w:rsidRDefault="00BE0ADB" w:rsidP="00BE0ADB">
            <w:pPr>
              <w:pStyle w:val="block"/>
              <w:tabs>
                <w:tab w:val="decimal" w:pos="966"/>
              </w:tabs>
              <w:spacing w:after="0" w:line="240" w:lineRule="atLeast"/>
              <w:ind w:left="-105" w:right="-10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BE0AD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 xml:space="preserve"> 18,338,575</w:t>
            </w:r>
          </w:p>
        </w:tc>
        <w:tc>
          <w:tcPr>
            <w:tcW w:w="270" w:type="dxa"/>
            <w:vAlign w:val="center"/>
          </w:tcPr>
          <w:p w14:paraId="2B01909B" w14:textId="77777777" w:rsidR="00292DFE" w:rsidRPr="00BE5913" w:rsidRDefault="00292DFE" w:rsidP="00292DFE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1563B2" w14:textId="48529C1D" w:rsidR="00292DFE" w:rsidRPr="00BE5913" w:rsidRDefault="00292DFE" w:rsidP="00292DFE">
            <w:pPr>
              <w:pStyle w:val="block"/>
              <w:tabs>
                <w:tab w:val="decimal" w:pos="106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D9E9841" w14:textId="77777777" w:rsidR="00292DFE" w:rsidRPr="00BE5913" w:rsidRDefault="00292DFE" w:rsidP="00292DFE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3C15E" w14:textId="1F7E30E6" w:rsidR="00292DFE" w:rsidRPr="00BE5913" w:rsidRDefault="00BE0ADB" w:rsidP="00292DFE">
            <w:pPr>
              <w:pStyle w:val="block"/>
              <w:tabs>
                <w:tab w:val="decimal" w:pos="972"/>
              </w:tabs>
              <w:spacing w:after="0" w:line="240" w:lineRule="atLeast"/>
              <w:ind w:left="-10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E0AD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18,338,575</w:t>
            </w:r>
          </w:p>
        </w:tc>
        <w:tc>
          <w:tcPr>
            <w:tcW w:w="268" w:type="dxa"/>
            <w:vAlign w:val="center"/>
          </w:tcPr>
          <w:p w14:paraId="1A5DFF21" w14:textId="77777777" w:rsidR="00292DFE" w:rsidRPr="00BE5913" w:rsidRDefault="00292DFE" w:rsidP="00292DFE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14F82" w14:textId="243BE019" w:rsidR="00292DFE" w:rsidRPr="00BE5913" w:rsidRDefault="00292DFE" w:rsidP="00292DFE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73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292DFE" w:rsidRPr="00BE5913" w14:paraId="764C011C" w14:textId="77777777">
        <w:tc>
          <w:tcPr>
            <w:tcW w:w="3852" w:type="dxa"/>
          </w:tcPr>
          <w:p w14:paraId="028A2F09" w14:textId="5B7D6550" w:rsidR="00292DFE" w:rsidRPr="00BE5913" w:rsidRDefault="00292DFE" w:rsidP="00292D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3B10FD" w14:textId="2419EBAB" w:rsidR="00292DFE" w:rsidRPr="00BE5913" w:rsidRDefault="00BE0ADB" w:rsidP="00292DFE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BE0A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(53,600,000)</w:t>
            </w:r>
          </w:p>
        </w:tc>
        <w:tc>
          <w:tcPr>
            <w:tcW w:w="270" w:type="dxa"/>
            <w:vAlign w:val="center"/>
          </w:tcPr>
          <w:p w14:paraId="17076D8A" w14:textId="77777777" w:rsidR="00292DFE" w:rsidRPr="00BE5913" w:rsidRDefault="00292DFE" w:rsidP="00292DFE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021760" w14:textId="4E485C3D" w:rsidR="00292DFE" w:rsidRPr="00BE5913" w:rsidRDefault="00292DFE" w:rsidP="00292DFE">
            <w:pPr>
              <w:pStyle w:val="block"/>
              <w:tabs>
                <w:tab w:val="decimal" w:pos="1060"/>
              </w:tabs>
              <w:spacing w:after="0" w:line="240" w:lineRule="atLeast"/>
              <w:ind w:left="0" w:right="-22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</w:t>
            </w: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24776B5" w14:textId="77777777" w:rsidR="00292DFE" w:rsidRPr="00BE5913" w:rsidRDefault="00292DFE" w:rsidP="00292DFE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A1E21F" w14:textId="45F6D4D1" w:rsidR="00292DFE" w:rsidRPr="00BE5913" w:rsidRDefault="00BE0ADB" w:rsidP="00292DFE">
            <w:pPr>
              <w:pStyle w:val="block"/>
              <w:tabs>
                <w:tab w:val="decimal" w:pos="988"/>
              </w:tabs>
              <w:spacing w:after="0" w:line="240" w:lineRule="atLeast"/>
              <w:ind w:left="-10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BE0A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(53,600,000)</w:t>
            </w:r>
          </w:p>
        </w:tc>
        <w:tc>
          <w:tcPr>
            <w:tcW w:w="268" w:type="dxa"/>
            <w:vAlign w:val="center"/>
          </w:tcPr>
          <w:p w14:paraId="4F6C91AF" w14:textId="77777777" w:rsidR="00292DFE" w:rsidRPr="00BE5913" w:rsidRDefault="00292DFE" w:rsidP="00292DFE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1DB8EC" w14:textId="4BF29C25" w:rsidR="00292DFE" w:rsidRPr="00BE5913" w:rsidRDefault="00292DFE" w:rsidP="00292DFE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-10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</w:t>
            </w: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35E04286" w14:textId="77777777" w:rsidR="00E732FF" w:rsidRDefault="00E732F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1E09694" w14:textId="68991361" w:rsidR="008F2794" w:rsidRPr="00632EFA" w:rsidRDefault="008F2794" w:rsidP="00BE5913">
      <w:pPr>
        <w:pStyle w:val="block"/>
        <w:tabs>
          <w:tab w:val="left" w:pos="1080"/>
        </w:tabs>
        <w:spacing w:after="0" w:line="240" w:lineRule="auto"/>
        <w:ind w:left="540"/>
        <w:jc w:val="both"/>
        <w:rPr>
          <w:b/>
          <w:bCs/>
          <w:color w:val="0000FF"/>
          <w:sz w:val="30"/>
          <w:szCs w:val="30"/>
          <w:lang w:val="en-US"/>
        </w:rPr>
      </w:pPr>
      <w:r w:rsidRPr="00632EFA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การวิเคราะห์ความอ่อนไหว</w:t>
      </w:r>
      <w:r w:rsidRPr="00632EFA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ของเครื่องมือที่มีอัตราดอกเบี้ยผันแปร</w:t>
      </w:r>
      <w:r w:rsidRPr="00632EFA">
        <w:rPr>
          <w:rFonts w:cs="Angsana New" w:hint="cs"/>
          <w:b/>
          <w:bCs/>
          <w:color w:val="0000FF"/>
          <w:sz w:val="30"/>
          <w:szCs w:val="30"/>
          <w:cs/>
          <w:lang w:bidi="th-TH"/>
        </w:rPr>
        <w:t xml:space="preserve"> </w:t>
      </w:r>
    </w:p>
    <w:p w14:paraId="2FFD8B73" w14:textId="77777777" w:rsidR="008F2794" w:rsidRPr="00632EFA" w:rsidRDefault="008F279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32EFA">
        <w:rPr>
          <w:rFonts w:asciiTheme="majorBidi" w:hAnsiTheme="majorBidi" w:cstheme="majorBidi"/>
          <w:sz w:val="30"/>
          <w:szCs w:val="30"/>
        </w:rPr>
        <w:t xml:space="preserve"> </w:t>
      </w:r>
    </w:p>
    <w:p w14:paraId="2CDB92E5" w14:textId="33CABBC1" w:rsidR="008F2794" w:rsidRPr="00632EFA" w:rsidRDefault="008F2794" w:rsidP="00BE5913">
      <w:pPr>
        <w:pStyle w:val="block"/>
        <w:tabs>
          <w:tab w:val="left" w:pos="108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32EFA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การเปลี่ยนแปลงของอัตราดอกเบี้ย</w:t>
      </w:r>
      <w:r w:rsidR="00E26375" w:rsidRPr="00632EFA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ที่ร้อยละ </w:t>
      </w:r>
      <w:r w:rsidR="00B11C2B" w:rsidRPr="00632EFA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</w:t>
      </w:r>
      <w:r w:rsidRPr="00632EFA">
        <w:rPr>
          <w:rFonts w:asciiTheme="majorBidi" w:hAnsiTheme="majorBidi" w:cstheme="majorBidi" w:hint="cs"/>
          <w:spacing w:val="-2"/>
          <w:sz w:val="30"/>
          <w:szCs w:val="30"/>
          <w:lang w:val="en-US" w:bidi="th-TH"/>
        </w:rPr>
        <w:t xml:space="preserve"> </w:t>
      </w:r>
      <w:r w:rsidRPr="00632EFA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632EFA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 ณ วันที่รายงาน </w:t>
      </w:r>
      <w:r w:rsidR="00A52450" w:rsidRPr="00632EFA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โดย</w:t>
      </w:r>
      <w:r w:rsidRPr="00632EFA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ตั้งอยู่บนข้อสมมติ</w:t>
      </w:r>
      <w:r w:rsidRPr="00632EF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ที่ว่าตัวแปรอื่นมีค่าคงที่ </w:t>
      </w: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0"/>
        <w:gridCol w:w="1080"/>
        <w:gridCol w:w="180"/>
        <w:gridCol w:w="1167"/>
        <w:gridCol w:w="183"/>
        <w:gridCol w:w="1260"/>
      </w:tblGrid>
      <w:tr w:rsidR="008F2794" w:rsidRPr="00DB2467" w14:paraId="32B69BF2" w14:textId="77777777" w:rsidTr="008F2794">
        <w:tc>
          <w:tcPr>
            <w:tcW w:w="3870" w:type="dxa"/>
          </w:tcPr>
          <w:p w14:paraId="3A835F72" w14:textId="77777777" w:rsidR="008F2794" w:rsidRPr="00DB2467" w:rsidRDefault="008F2794" w:rsidP="00BE5913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highlight w:val="red"/>
              </w:rPr>
            </w:pPr>
          </w:p>
        </w:tc>
        <w:tc>
          <w:tcPr>
            <w:tcW w:w="5220" w:type="dxa"/>
            <w:gridSpan w:val="7"/>
            <w:hideMark/>
          </w:tcPr>
          <w:p w14:paraId="5CF15E2C" w14:textId="2930FF23" w:rsidR="008F2794" w:rsidRPr="00DB2467" w:rsidRDefault="008F2794" w:rsidP="00BE5913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red"/>
                <w:cs/>
              </w:rPr>
            </w:pPr>
          </w:p>
        </w:tc>
      </w:tr>
      <w:tr w:rsidR="008F2794" w:rsidRPr="00DB2467" w14:paraId="3A47D733" w14:textId="77777777" w:rsidTr="008F2794">
        <w:tc>
          <w:tcPr>
            <w:tcW w:w="3870" w:type="dxa"/>
          </w:tcPr>
          <w:p w14:paraId="22896437" w14:textId="77777777" w:rsidR="008F2794" w:rsidRPr="00D82B0D" w:rsidRDefault="008F2794" w:rsidP="00BE5913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  <w:hideMark/>
          </w:tcPr>
          <w:p w14:paraId="0BD64888" w14:textId="4BAC7292" w:rsidR="008F2794" w:rsidRPr="00632EFA" w:rsidRDefault="00740CE7" w:rsidP="00BE591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32EF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6A945E0" w14:textId="77777777" w:rsidR="008F2794" w:rsidRPr="00632EFA" w:rsidRDefault="008F2794" w:rsidP="00BE591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16EA6C42" w14:textId="677F9AFA" w:rsidR="008F2794" w:rsidRPr="00632EFA" w:rsidRDefault="00A52450" w:rsidP="00BE591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32E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2794" w:rsidRPr="00DB2467" w14:paraId="75348DD3" w14:textId="77777777" w:rsidTr="00F552FF">
        <w:tc>
          <w:tcPr>
            <w:tcW w:w="3870" w:type="dxa"/>
            <w:hideMark/>
          </w:tcPr>
          <w:p w14:paraId="71179458" w14:textId="77777777" w:rsidR="008F2794" w:rsidRPr="00D82B0D" w:rsidRDefault="008F2794" w:rsidP="00BE5913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  <w:p w14:paraId="7AA2FB34" w14:textId="77777777" w:rsidR="008F2794" w:rsidRPr="00D82B0D" w:rsidRDefault="008F2794" w:rsidP="00BE5913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  <w:p w14:paraId="3FC6CB7C" w14:textId="77777777" w:rsidR="00AE6439" w:rsidRPr="00D82B0D" w:rsidRDefault="00AE6439" w:rsidP="00BE5913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  <w:p w14:paraId="30A2E57D" w14:textId="27659063" w:rsidR="008F2794" w:rsidRPr="00D82B0D" w:rsidRDefault="00A52450" w:rsidP="00BE5913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632EF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2B66AC0C" w14:textId="77777777" w:rsidR="008F2794" w:rsidRPr="00632EFA" w:rsidRDefault="008F2794" w:rsidP="00BE591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32EF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อัตราดอกเบี้ยเพิ่มขึ้น</w:t>
            </w:r>
          </w:p>
          <w:p w14:paraId="744AA713" w14:textId="03B0362B" w:rsidR="00E26375" w:rsidRPr="00632EFA" w:rsidRDefault="00E26375" w:rsidP="00BE591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32EF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Pr="00632EF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B11C2B" w:rsidRPr="00632EFA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6EF88CB8" w14:textId="77777777" w:rsidR="008F2794" w:rsidRPr="00632EFA" w:rsidRDefault="008F2794" w:rsidP="00BE591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6ECDA07" w14:textId="77777777" w:rsidR="008F2794" w:rsidRPr="00632EFA" w:rsidRDefault="008F2794" w:rsidP="00BE5913">
            <w:pPr>
              <w:pStyle w:val="Pa3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32EF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อัตราดอกเบี้ยลดลง </w:t>
            </w:r>
          </w:p>
          <w:p w14:paraId="503B62C2" w14:textId="0E347958" w:rsidR="00E26375" w:rsidRPr="00632EFA" w:rsidRDefault="00E26375" w:rsidP="00BE5913">
            <w:pPr>
              <w:tabs>
                <w:tab w:val="clear" w:pos="227"/>
                <w:tab w:val="left" w:pos="366"/>
              </w:tabs>
              <w:ind w:firstLine="95"/>
            </w:pPr>
            <w:r w:rsidRPr="00632EF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Pr="00632EF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B11C2B" w:rsidRPr="00632EFA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11488652" w14:textId="77777777" w:rsidR="008F2794" w:rsidRPr="00632EFA" w:rsidRDefault="008F2794" w:rsidP="00BE591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  <w:hideMark/>
          </w:tcPr>
          <w:p w14:paraId="5D50D851" w14:textId="77777777" w:rsidR="008F2794" w:rsidRPr="00632EFA" w:rsidRDefault="008F2794" w:rsidP="00BE591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32EF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</w:p>
          <w:p w14:paraId="2655A319" w14:textId="7A2EF782" w:rsidR="00E26375" w:rsidRPr="00632EFA" w:rsidRDefault="00E26375" w:rsidP="00BE591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32EF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Pr="00632EF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B11C2B" w:rsidRPr="00632EFA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83" w:type="dxa"/>
          </w:tcPr>
          <w:p w14:paraId="3E5ECF79" w14:textId="77777777" w:rsidR="008F2794" w:rsidRPr="00632EFA" w:rsidRDefault="008F2794" w:rsidP="00BE591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10022C5" w14:textId="77777777" w:rsidR="00E57C62" w:rsidRPr="00632EFA" w:rsidRDefault="008F2794" w:rsidP="00BE5913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32EF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อัตรา</w:t>
            </w:r>
          </w:p>
          <w:p w14:paraId="0EF2F474" w14:textId="77777777" w:rsidR="00E57C62" w:rsidRPr="00632EFA" w:rsidRDefault="008F2794" w:rsidP="00BE5913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32EF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ดอกเบี้ย</w:t>
            </w:r>
          </w:p>
          <w:p w14:paraId="27B627B5" w14:textId="4D4298F6" w:rsidR="008F2794" w:rsidRPr="00632EFA" w:rsidRDefault="008F2794" w:rsidP="00BE5913">
            <w:pPr>
              <w:pStyle w:val="Pa3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32EF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ลดลง </w:t>
            </w:r>
          </w:p>
          <w:p w14:paraId="564A232E" w14:textId="2D1363F3" w:rsidR="00E26375" w:rsidRPr="00632EFA" w:rsidRDefault="00E26375" w:rsidP="00BE5913">
            <w:r w:rsidRPr="00632EF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  ร้อยละ</w:t>
            </w:r>
            <w:r w:rsidRPr="00632EF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B11C2B" w:rsidRPr="00632EFA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8F2794" w:rsidRPr="00DB2467" w14:paraId="47DBF0DE" w14:textId="77777777" w:rsidTr="008F2794">
        <w:tc>
          <w:tcPr>
            <w:tcW w:w="3870" w:type="dxa"/>
          </w:tcPr>
          <w:p w14:paraId="7C31C9FD" w14:textId="77777777" w:rsidR="008F2794" w:rsidRPr="00D82B0D" w:rsidRDefault="008F2794" w:rsidP="00BE5913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220" w:type="dxa"/>
            <w:gridSpan w:val="7"/>
            <w:hideMark/>
          </w:tcPr>
          <w:p w14:paraId="1D1EF64F" w14:textId="4B268F2D" w:rsidR="008F2794" w:rsidRPr="00D82B0D" w:rsidRDefault="008F2794" w:rsidP="00BE5913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32EF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2EFA" w:rsidRPr="00DB2467" w14:paraId="2B254032" w14:textId="77777777" w:rsidTr="00F605A6">
        <w:tc>
          <w:tcPr>
            <w:tcW w:w="3870" w:type="dxa"/>
            <w:hideMark/>
          </w:tcPr>
          <w:p w14:paraId="5BB44904" w14:textId="77777777" w:rsidR="00632EFA" w:rsidRPr="00632EFA" w:rsidRDefault="00632EFA" w:rsidP="00632EF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632EF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</w:tcPr>
          <w:p w14:paraId="2E620C86" w14:textId="564101BD" w:rsidR="00632EFA" w:rsidRPr="009E753B" w:rsidRDefault="001A7776" w:rsidP="001A7776">
            <w:pPr>
              <w:pStyle w:val="NoSpacing"/>
              <w:tabs>
                <w:tab w:val="clear" w:pos="907"/>
                <w:tab w:val="left" w:pos="827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75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85B8C" w:rsidRPr="009E753B">
              <w:rPr>
                <w:rFonts w:ascii="Angsana New" w:hAnsi="Angsana New"/>
                <w:sz w:val="30"/>
                <w:szCs w:val="30"/>
              </w:rPr>
              <w:t>719,386</w:t>
            </w:r>
            <w:r w:rsidRPr="009E753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02874401" w14:textId="77777777" w:rsidR="00632EFA" w:rsidRPr="00632EFA" w:rsidRDefault="00632EFA" w:rsidP="00632EFA">
            <w:pPr>
              <w:pStyle w:val="block"/>
              <w:tabs>
                <w:tab w:val="decimal" w:pos="975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</w:tcPr>
          <w:p w14:paraId="1A488D3E" w14:textId="649864A9" w:rsidR="00632EFA" w:rsidRPr="009E753B" w:rsidRDefault="001A7776" w:rsidP="001A7776">
            <w:pPr>
              <w:pStyle w:val="NoSpacing"/>
              <w:tabs>
                <w:tab w:val="clear" w:pos="907"/>
                <w:tab w:val="left" w:pos="827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753B">
              <w:rPr>
                <w:rFonts w:ascii="Angsana New" w:hAnsi="Angsana New"/>
                <w:sz w:val="30"/>
                <w:szCs w:val="30"/>
              </w:rPr>
              <w:t xml:space="preserve"> (719,386)</w:t>
            </w:r>
          </w:p>
        </w:tc>
        <w:tc>
          <w:tcPr>
            <w:tcW w:w="180" w:type="dxa"/>
          </w:tcPr>
          <w:p w14:paraId="6C5F43D0" w14:textId="77777777" w:rsidR="00632EFA" w:rsidRPr="009E753B" w:rsidRDefault="00632EFA" w:rsidP="00632EFA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DB96D90" w14:textId="6F49B532" w:rsidR="00632EFA" w:rsidRPr="009E753B" w:rsidRDefault="009E753B" w:rsidP="00BE0ADB">
            <w:pPr>
              <w:pStyle w:val="NoSpacing"/>
              <w:tabs>
                <w:tab w:val="clear" w:pos="907"/>
                <w:tab w:val="left" w:pos="827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753B">
              <w:rPr>
                <w:rFonts w:ascii="Angsana New" w:hAnsi="Angsana New"/>
                <w:sz w:val="30"/>
                <w:szCs w:val="30"/>
              </w:rPr>
              <w:t xml:space="preserve"> 719,386 </w:t>
            </w:r>
          </w:p>
        </w:tc>
        <w:tc>
          <w:tcPr>
            <w:tcW w:w="183" w:type="dxa"/>
          </w:tcPr>
          <w:p w14:paraId="6DACEF79" w14:textId="77777777" w:rsidR="00632EFA" w:rsidRPr="009E753B" w:rsidRDefault="00632EFA" w:rsidP="00632EFA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6BDDB6" w14:textId="5150DB73" w:rsidR="00632EFA" w:rsidRPr="009E753B" w:rsidRDefault="009E753B" w:rsidP="00E63868">
            <w:pPr>
              <w:pStyle w:val="NoSpacing"/>
              <w:tabs>
                <w:tab w:val="clear" w:pos="907"/>
                <w:tab w:val="left" w:pos="827"/>
              </w:tabs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753B">
              <w:rPr>
                <w:rFonts w:ascii="Angsana New" w:hAnsi="Angsana New"/>
                <w:sz w:val="30"/>
                <w:szCs w:val="30"/>
              </w:rPr>
              <w:t xml:space="preserve"> (719,386)</w:t>
            </w:r>
          </w:p>
        </w:tc>
      </w:tr>
      <w:tr w:rsidR="00632EFA" w:rsidRPr="00DB2467" w14:paraId="7831D371" w14:textId="77777777" w:rsidTr="00F605A6">
        <w:tc>
          <w:tcPr>
            <w:tcW w:w="3870" w:type="dxa"/>
            <w:hideMark/>
          </w:tcPr>
          <w:p w14:paraId="4F1C9707" w14:textId="77777777" w:rsidR="00632EFA" w:rsidRPr="00632EFA" w:rsidRDefault="00632EFA" w:rsidP="00632EF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632EF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AD1B8" w14:textId="0A3BB27F" w:rsidR="00632EFA" w:rsidRPr="009E753B" w:rsidRDefault="001A7776" w:rsidP="009E753B">
            <w:pPr>
              <w:pStyle w:val="NoSpacing"/>
              <w:tabs>
                <w:tab w:val="clear" w:pos="907"/>
                <w:tab w:val="left" w:pos="8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75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32EFA" w:rsidRPr="009E753B">
              <w:rPr>
                <w:rFonts w:ascii="Angsana New" w:hAnsi="Angsana New"/>
                <w:sz w:val="30"/>
                <w:szCs w:val="30"/>
              </w:rPr>
              <w:t>(2,275)</w:t>
            </w:r>
          </w:p>
        </w:tc>
        <w:tc>
          <w:tcPr>
            <w:tcW w:w="180" w:type="dxa"/>
          </w:tcPr>
          <w:p w14:paraId="63AC4214" w14:textId="77777777" w:rsidR="00632EFA" w:rsidRPr="00632EFA" w:rsidRDefault="00632EFA" w:rsidP="00632EFA">
            <w:pPr>
              <w:pStyle w:val="block"/>
              <w:tabs>
                <w:tab w:val="decimal" w:pos="975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6FE8FB" w14:textId="3DBA99D9" w:rsidR="00632EFA" w:rsidRPr="009E753B" w:rsidRDefault="001A7776" w:rsidP="00E63868">
            <w:pPr>
              <w:pStyle w:val="NoSpacing"/>
              <w:tabs>
                <w:tab w:val="clear" w:pos="907"/>
                <w:tab w:val="left" w:pos="827"/>
              </w:tabs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75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32EFA" w:rsidRPr="009E753B">
              <w:rPr>
                <w:rFonts w:ascii="Angsana New" w:hAnsi="Angsana New"/>
                <w:sz w:val="30"/>
                <w:szCs w:val="30"/>
              </w:rPr>
              <w:t>2,331</w:t>
            </w:r>
            <w:r w:rsidRPr="009E753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7A49DEB7" w14:textId="77777777" w:rsidR="00632EFA" w:rsidRPr="009E753B" w:rsidRDefault="00632EFA" w:rsidP="00632EFA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20425" w14:textId="5AE8183E" w:rsidR="00632EFA" w:rsidRPr="009E753B" w:rsidRDefault="009E753B" w:rsidP="00E63868">
            <w:pPr>
              <w:pStyle w:val="NoSpacing"/>
              <w:tabs>
                <w:tab w:val="clear" w:pos="907"/>
                <w:tab w:val="left" w:pos="8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75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32EFA" w:rsidRPr="009E753B">
              <w:rPr>
                <w:rFonts w:ascii="Angsana New" w:hAnsi="Angsana New"/>
                <w:sz w:val="30"/>
                <w:szCs w:val="30"/>
              </w:rPr>
              <w:t>(2,275)</w:t>
            </w:r>
          </w:p>
        </w:tc>
        <w:tc>
          <w:tcPr>
            <w:tcW w:w="183" w:type="dxa"/>
          </w:tcPr>
          <w:p w14:paraId="2595EE6A" w14:textId="77777777" w:rsidR="00632EFA" w:rsidRPr="009E753B" w:rsidRDefault="00632EFA" w:rsidP="00632EFA">
            <w:pPr>
              <w:pStyle w:val="NoSpacing"/>
              <w:tabs>
                <w:tab w:val="left" w:pos="827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80C70" w14:textId="5F145A93" w:rsidR="00632EFA" w:rsidRPr="009E753B" w:rsidRDefault="009E753B" w:rsidP="00E63868">
            <w:pPr>
              <w:pStyle w:val="NoSpacing"/>
              <w:tabs>
                <w:tab w:val="clear" w:pos="907"/>
                <w:tab w:val="left" w:pos="827"/>
              </w:tabs>
              <w:ind w:right="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75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32EFA" w:rsidRPr="009E753B">
              <w:rPr>
                <w:rFonts w:ascii="Angsana New" w:hAnsi="Angsana New"/>
                <w:sz w:val="30"/>
                <w:szCs w:val="30"/>
              </w:rPr>
              <w:t>2,331</w:t>
            </w:r>
            <w:r w:rsidRPr="009E753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632EFA" w:rsidRPr="00BE5913" w14:paraId="49818956" w14:textId="77777777" w:rsidTr="00F605A6">
        <w:tc>
          <w:tcPr>
            <w:tcW w:w="3870" w:type="dxa"/>
            <w:hideMark/>
          </w:tcPr>
          <w:p w14:paraId="2A897D14" w14:textId="77777777" w:rsidR="00632EFA" w:rsidRPr="00632EFA" w:rsidRDefault="00632EFA" w:rsidP="00632EFA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2EF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9038CF" w14:textId="7C54D430" w:rsidR="00632EFA" w:rsidRPr="009E753B" w:rsidRDefault="003F5AEE" w:rsidP="009E753B">
            <w:pPr>
              <w:pStyle w:val="NoSpacing"/>
              <w:tabs>
                <w:tab w:val="clear" w:pos="907"/>
                <w:tab w:val="left" w:pos="827"/>
              </w:tabs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753B">
              <w:rPr>
                <w:rFonts w:ascii="Angsana New" w:hAnsi="Angsana New"/>
                <w:b/>
                <w:bCs/>
                <w:sz w:val="30"/>
                <w:szCs w:val="30"/>
              </w:rPr>
              <w:t>717,111</w:t>
            </w:r>
          </w:p>
        </w:tc>
        <w:tc>
          <w:tcPr>
            <w:tcW w:w="180" w:type="dxa"/>
          </w:tcPr>
          <w:p w14:paraId="72E06784" w14:textId="77777777" w:rsidR="00632EFA" w:rsidRPr="00632EFA" w:rsidRDefault="00632EFA" w:rsidP="009E753B">
            <w:pPr>
              <w:pStyle w:val="block"/>
              <w:tabs>
                <w:tab w:val="left" w:pos="827"/>
                <w:tab w:val="decimal" w:pos="975"/>
              </w:tabs>
              <w:spacing w:after="0" w:line="240" w:lineRule="atLeast"/>
              <w:ind w:left="-105" w:right="5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F018C8" w14:textId="0D809094" w:rsidR="00632EFA" w:rsidRPr="009E753B" w:rsidRDefault="003F5AEE" w:rsidP="003F5AEE">
            <w:pPr>
              <w:pStyle w:val="NoSpacing"/>
              <w:tabs>
                <w:tab w:val="clear" w:pos="907"/>
                <w:tab w:val="left" w:pos="827"/>
              </w:tabs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753B">
              <w:rPr>
                <w:rFonts w:ascii="Angsana New" w:hAnsi="Angsana New"/>
                <w:b/>
                <w:bCs/>
                <w:sz w:val="30"/>
                <w:szCs w:val="30"/>
              </w:rPr>
              <w:t>(717,055)</w:t>
            </w:r>
          </w:p>
        </w:tc>
        <w:tc>
          <w:tcPr>
            <w:tcW w:w="180" w:type="dxa"/>
          </w:tcPr>
          <w:p w14:paraId="06F384CE" w14:textId="77777777" w:rsidR="00632EFA" w:rsidRPr="00632EFA" w:rsidRDefault="00632EFA" w:rsidP="00632EFA">
            <w:pPr>
              <w:pStyle w:val="block"/>
              <w:tabs>
                <w:tab w:val="decimal" w:pos="827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3A85A3" w14:textId="7954EF04" w:rsidR="00632EFA" w:rsidRPr="009E753B" w:rsidRDefault="009E753B" w:rsidP="00632EFA">
            <w:pPr>
              <w:pStyle w:val="NoSpacing"/>
              <w:tabs>
                <w:tab w:val="clear" w:pos="907"/>
                <w:tab w:val="left" w:pos="827"/>
              </w:tabs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753B">
              <w:rPr>
                <w:rFonts w:ascii="Angsana New" w:hAnsi="Angsana New"/>
                <w:b/>
                <w:bCs/>
                <w:sz w:val="30"/>
                <w:szCs w:val="30"/>
              </w:rPr>
              <w:t>717,111</w:t>
            </w:r>
          </w:p>
        </w:tc>
        <w:tc>
          <w:tcPr>
            <w:tcW w:w="183" w:type="dxa"/>
          </w:tcPr>
          <w:p w14:paraId="2B259DE6" w14:textId="77777777" w:rsidR="00632EFA" w:rsidRPr="009E753B" w:rsidRDefault="00632EFA" w:rsidP="00632EFA">
            <w:pPr>
              <w:pStyle w:val="NoSpacing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2758AB" w14:textId="3E426B85" w:rsidR="00632EFA" w:rsidRPr="009E753B" w:rsidRDefault="009E753B" w:rsidP="00E63868">
            <w:pPr>
              <w:pStyle w:val="NoSpacing"/>
              <w:tabs>
                <w:tab w:val="clear" w:pos="907"/>
                <w:tab w:val="left" w:pos="827"/>
              </w:tabs>
              <w:ind w:right="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753B">
              <w:rPr>
                <w:rFonts w:ascii="Angsana New" w:hAnsi="Angsana New"/>
                <w:b/>
                <w:bCs/>
                <w:sz w:val="30"/>
                <w:szCs w:val="30"/>
              </w:rPr>
              <w:t>(717,055)</w:t>
            </w:r>
          </w:p>
        </w:tc>
      </w:tr>
    </w:tbl>
    <w:p w14:paraId="0AE75382" w14:textId="77777777" w:rsidR="00AF3F39" w:rsidRDefault="00AF3F3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  <w:bookmarkStart w:id="28" w:name="_Hlk32275827"/>
    </w:p>
    <w:p w14:paraId="02C8132F" w14:textId="77777777" w:rsidR="00E732FF" w:rsidRPr="00E732FF" w:rsidRDefault="00E732FF" w:rsidP="00E732FF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right="29" w:hanging="990"/>
        <w:jc w:val="both"/>
        <w:rPr>
          <w:rFonts w:ascii="Angsana New" w:hAnsi="Angsana New"/>
          <w:i/>
          <w:iCs/>
          <w:sz w:val="30"/>
          <w:szCs w:val="30"/>
        </w:rPr>
      </w:pPr>
      <w:r w:rsidRPr="00E732FF">
        <w:rPr>
          <w:rFonts w:ascii="Angsana New" w:hAnsi="Angsana New" w:hint="cs"/>
          <w:i/>
          <w:iCs/>
          <w:sz w:val="30"/>
          <w:szCs w:val="30"/>
          <w:cs/>
        </w:rPr>
        <w:t>การป้องกันความเสี่ยง</w:t>
      </w:r>
      <w:r w:rsidRPr="00E732FF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3B92E7C7" w14:textId="77777777" w:rsidR="00C4456F" w:rsidRDefault="00C4456F" w:rsidP="00C445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900" w:right="29"/>
        <w:jc w:val="both"/>
        <w:rPr>
          <w:rFonts w:ascii="Angsana New" w:hAnsi="Angsana New"/>
          <w:i/>
          <w:iCs/>
          <w:sz w:val="30"/>
          <w:szCs w:val="30"/>
        </w:rPr>
      </w:pPr>
    </w:p>
    <w:p w14:paraId="35E4D54A" w14:textId="11397DD8" w:rsidR="00596261" w:rsidRPr="00BE5913" w:rsidRDefault="00596261" w:rsidP="007A3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810" w:right="119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5B1D4F">
        <w:rPr>
          <w:rFonts w:ascii="Angsana New" w:hAnsi="Angsana New" w:hint="cs"/>
          <w:i/>
          <w:iCs/>
          <w:sz w:val="30"/>
          <w:szCs w:val="30"/>
          <w:cs/>
        </w:rPr>
        <w:t xml:space="preserve">การเข้าทำสัญญาแลกเปลี่ยนอัตราดอกเบี้ยและสัญญาแลกเปลี่ยนอัตราดอกเบี้ยต่างสกุลเงินกับสถาบันการเงินสำหรับปีสิ้นสุดวันที่ 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3</w:t>
      </w:r>
      <w:r w:rsidR="00B11C2B" w:rsidRPr="00B11C2B">
        <w:rPr>
          <w:rFonts w:ascii="Angsana New" w:hAnsi="Angsana New"/>
          <w:i/>
          <w:iCs/>
          <w:sz w:val="30"/>
          <w:szCs w:val="30"/>
        </w:rPr>
        <w:t>1</w:t>
      </w:r>
      <w:r w:rsidRPr="005B1D4F">
        <w:rPr>
          <w:rFonts w:ascii="Angsana New" w:hAnsi="Angsana New"/>
          <w:i/>
          <w:iCs/>
          <w:sz w:val="30"/>
          <w:szCs w:val="30"/>
        </w:rPr>
        <w:t xml:space="preserve"> </w:t>
      </w:r>
      <w:r w:rsidRPr="005B1D4F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2568</w:t>
      </w:r>
    </w:p>
    <w:p w14:paraId="44A77C58" w14:textId="77777777" w:rsidR="00C4456F" w:rsidRPr="00E732FF" w:rsidRDefault="00C4456F" w:rsidP="00C445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900" w:right="29"/>
        <w:jc w:val="both"/>
        <w:rPr>
          <w:rFonts w:ascii="Angsana New" w:hAnsi="Angsana New"/>
          <w:i/>
          <w:iCs/>
          <w:sz w:val="30"/>
          <w:szCs w:val="30"/>
        </w:rPr>
      </w:pPr>
    </w:p>
    <w:p w14:paraId="3C2131F4" w14:textId="25264D77" w:rsidR="00C4456F" w:rsidRDefault="007A3342" w:rsidP="005962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เมื่อ</w:t>
      </w:r>
      <w:r w:rsidR="00C4456F" w:rsidRPr="00C4456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C070A0" w:rsidRPr="00C070A0">
        <w:rPr>
          <w:rFonts w:ascii="Angsana New" w:hAnsi="Angsana New"/>
          <w:sz w:val="30"/>
          <w:szCs w:val="30"/>
        </w:rPr>
        <w:t>24</w:t>
      </w:r>
      <w:r w:rsidR="00C4456F" w:rsidRPr="00C4456F">
        <w:rPr>
          <w:rFonts w:ascii="Angsana New" w:hAnsi="Angsana New"/>
          <w:sz w:val="30"/>
          <w:szCs w:val="30"/>
          <w:cs/>
        </w:rPr>
        <w:t xml:space="preserve"> </w:t>
      </w:r>
      <w:r w:rsidR="00ED6867">
        <w:rPr>
          <w:rFonts w:ascii="Angsana New" w:hAnsi="Angsana New" w:hint="cs"/>
          <w:sz w:val="30"/>
          <w:szCs w:val="30"/>
          <w:cs/>
        </w:rPr>
        <w:t>เมษายน</w:t>
      </w:r>
      <w:r w:rsidR="00C4456F" w:rsidRPr="00C4456F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2568</w:t>
      </w:r>
      <w:r w:rsidR="00C4456F" w:rsidRPr="00C4456F">
        <w:rPr>
          <w:rFonts w:ascii="Angsana New" w:hAnsi="Angsana New"/>
          <w:sz w:val="30"/>
          <w:szCs w:val="30"/>
          <w:cs/>
        </w:rPr>
        <w:t xml:space="preserve"> </w:t>
      </w:r>
      <w:r w:rsidR="00C4456F" w:rsidRPr="00C4456F">
        <w:rPr>
          <w:rFonts w:ascii="Angsana New" w:hAnsi="Angsana New" w:hint="cs"/>
          <w:sz w:val="30"/>
          <w:szCs w:val="30"/>
          <w:cs/>
        </w:rPr>
        <w:t>บริษัทเข้าทำสัญญาแลกเปลี่ยนอัตราดอกเบี้ยต่างสกุลเงินกับสถาบันการเงินในประเทศแห่งหนึ่งสำหรับเงินกู้ยืมระยะ</w:t>
      </w:r>
      <w:r w:rsidR="00565A2F">
        <w:rPr>
          <w:rFonts w:ascii="Angsana New" w:hAnsi="Angsana New" w:hint="cs"/>
          <w:sz w:val="30"/>
          <w:szCs w:val="30"/>
          <w:cs/>
        </w:rPr>
        <w:t>สั้น</w:t>
      </w:r>
      <w:r w:rsidR="00C4456F" w:rsidRPr="00C4456F">
        <w:rPr>
          <w:rFonts w:ascii="Angsana New" w:hAnsi="Angsana New" w:hint="cs"/>
          <w:sz w:val="30"/>
          <w:szCs w:val="30"/>
          <w:cs/>
        </w:rPr>
        <w:t>จำนวน</w:t>
      </w:r>
      <w:r w:rsidR="009E170B">
        <w:rPr>
          <w:rFonts w:ascii="Angsana New" w:hAnsi="Angsana New" w:hint="cs"/>
          <w:sz w:val="30"/>
          <w:szCs w:val="30"/>
          <w:cs/>
        </w:rPr>
        <w:t>เงิน</w:t>
      </w:r>
      <w:r w:rsidR="00C4456F" w:rsidRPr="00C4456F">
        <w:rPr>
          <w:rFonts w:ascii="Angsana New" w:hAnsi="Angsana New"/>
          <w:sz w:val="30"/>
          <w:szCs w:val="30"/>
        </w:rPr>
        <w:t xml:space="preserve"> </w:t>
      </w:r>
      <w:r w:rsidR="000E732A">
        <w:rPr>
          <w:rFonts w:ascii="Angsana New" w:hAnsi="Angsana New"/>
          <w:sz w:val="30"/>
          <w:szCs w:val="30"/>
        </w:rPr>
        <w:t>43</w:t>
      </w:r>
      <w:r w:rsidR="00565A2F">
        <w:rPr>
          <w:rFonts w:ascii="Angsana New" w:hAnsi="Angsana New"/>
          <w:sz w:val="30"/>
          <w:szCs w:val="30"/>
        </w:rPr>
        <w:t>.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="00C4456F" w:rsidRPr="00C4456F">
        <w:rPr>
          <w:rFonts w:ascii="Angsana New" w:hAnsi="Angsana New"/>
          <w:sz w:val="30"/>
          <w:szCs w:val="30"/>
        </w:rPr>
        <w:t xml:space="preserve"> </w:t>
      </w:r>
      <w:r w:rsidR="00C4456F" w:rsidRPr="00C4456F">
        <w:rPr>
          <w:rFonts w:ascii="Angsana New" w:hAnsi="Angsana New" w:hint="cs"/>
          <w:sz w:val="30"/>
          <w:szCs w:val="30"/>
          <w:cs/>
        </w:rPr>
        <w:t xml:space="preserve">ล้านยูโร หรือเทียบเท่า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="00C4456F" w:rsidRPr="00C4456F">
        <w:rPr>
          <w:rFonts w:ascii="Angsana New" w:hAnsi="Angsana New"/>
          <w:sz w:val="30"/>
          <w:szCs w:val="30"/>
        </w:rPr>
        <w:t>,</w:t>
      </w:r>
      <w:r w:rsidR="00C070A0" w:rsidRPr="00C070A0">
        <w:rPr>
          <w:rFonts w:ascii="Angsana New" w:hAnsi="Angsana New"/>
          <w:sz w:val="30"/>
          <w:szCs w:val="30"/>
        </w:rPr>
        <w:t>64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="00C4456F" w:rsidRPr="00C4456F">
        <w:rPr>
          <w:rFonts w:ascii="Angsana New" w:hAnsi="Angsana New"/>
          <w:sz w:val="30"/>
          <w:szCs w:val="30"/>
          <w:cs/>
        </w:rPr>
        <w:t xml:space="preserve"> </w:t>
      </w:r>
      <w:r w:rsidR="00C4456F" w:rsidRPr="00C4456F">
        <w:rPr>
          <w:rFonts w:ascii="Angsana New" w:hAnsi="Angsana New" w:hint="cs"/>
          <w:sz w:val="30"/>
          <w:szCs w:val="30"/>
          <w:cs/>
        </w:rPr>
        <w:t>ล้านบาท</w:t>
      </w:r>
      <w:r w:rsidR="00C4456F" w:rsidRPr="00C4456F">
        <w:rPr>
          <w:rFonts w:ascii="Angsana New" w:hAnsi="Angsana New"/>
          <w:sz w:val="30"/>
          <w:szCs w:val="30"/>
          <w:cs/>
        </w:rPr>
        <w:t xml:space="preserve"> </w:t>
      </w:r>
      <w:r w:rsidR="00C4456F" w:rsidRPr="00C4456F">
        <w:rPr>
          <w:rFonts w:ascii="Angsana New" w:hAnsi="Angsana New" w:hint="cs"/>
          <w:sz w:val="30"/>
          <w:szCs w:val="30"/>
          <w:cs/>
        </w:rPr>
        <w:t>โดยมีการแลกเปลี่ยนกันทุก</w:t>
      </w:r>
      <w:r w:rsidR="00E46EC3">
        <w:rPr>
          <w:rFonts w:ascii="Angsana New" w:hAnsi="Angsana New" w:hint="cs"/>
          <w:sz w:val="30"/>
          <w:szCs w:val="30"/>
          <w:cs/>
        </w:rPr>
        <w:t xml:space="preserve"> </w:t>
      </w:r>
      <w:r w:rsidR="00C4456F" w:rsidRPr="00C4456F">
        <w:rPr>
          <w:rFonts w:ascii="Angsana New" w:hAnsi="Angsana New" w:hint="cs"/>
          <w:sz w:val="30"/>
          <w:szCs w:val="30"/>
          <w:cs/>
        </w:rPr>
        <w:t>ๆ</w:t>
      </w:r>
      <w:r w:rsidR="00C4456F" w:rsidRPr="00C4456F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3</w:t>
      </w:r>
      <w:r w:rsidR="00C4456F" w:rsidRPr="00C4456F">
        <w:rPr>
          <w:rFonts w:ascii="Angsana New" w:hAnsi="Angsana New"/>
          <w:sz w:val="30"/>
          <w:szCs w:val="30"/>
        </w:rPr>
        <w:t xml:space="preserve"> </w:t>
      </w:r>
      <w:r w:rsidR="00C4456F" w:rsidRPr="00C4456F">
        <w:rPr>
          <w:rFonts w:ascii="Angsana New" w:hAnsi="Angsana New" w:hint="cs"/>
          <w:sz w:val="30"/>
          <w:szCs w:val="30"/>
          <w:cs/>
        </w:rPr>
        <w:t>เดือน เริ่มจาก</w:t>
      </w:r>
      <w:r w:rsidR="00C4456F" w:rsidRPr="00C4456F">
        <w:rPr>
          <w:rFonts w:ascii="Angsana New" w:hAnsi="Angsana New"/>
          <w:sz w:val="30"/>
          <w:szCs w:val="30"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29</w:t>
      </w:r>
      <w:r w:rsidR="00C4456F" w:rsidRPr="00C4456F">
        <w:rPr>
          <w:rFonts w:ascii="Angsana New" w:hAnsi="Angsana New"/>
          <w:sz w:val="30"/>
          <w:szCs w:val="30"/>
        </w:rPr>
        <w:t xml:space="preserve"> </w:t>
      </w:r>
      <w:r w:rsidR="005A4E49">
        <w:rPr>
          <w:rFonts w:ascii="Angsana New" w:hAnsi="Angsana New" w:hint="cs"/>
          <w:sz w:val="30"/>
          <w:szCs w:val="30"/>
          <w:cs/>
        </w:rPr>
        <w:t>เมษายน</w:t>
      </w:r>
      <w:r w:rsidR="00C4456F" w:rsidRPr="00C4456F">
        <w:rPr>
          <w:rFonts w:ascii="Angsana New" w:hAnsi="Angsana New" w:hint="cs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2568</w:t>
      </w:r>
      <w:r w:rsidR="00C4456F" w:rsidRPr="00C4456F">
        <w:rPr>
          <w:rFonts w:ascii="Angsana New" w:hAnsi="Angsana New"/>
          <w:sz w:val="30"/>
          <w:szCs w:val="30"/>
          <w:cs/>
        </w:rPr>
        <w:t xml:space="preserve"> </w:t>
      </w:r>
      <w:r w:rsidR="00C4456F" w:rsidRPr="00C4456F">
        <w:rPr>
          <w:rFonts w:ascii="Angsana New" w:hAnsi="Angsana New" w:hint="cs"/>
          <w:sz w:val="30"/>
          <w:szCs w:val="30"/>
          <w:cs/>
        </w:rPr>
        <w:t>จนถึง</w:t>
      </w:r>
      <w:r w:rsidR="00C4456F" w:rsidRPr="00C4456F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29</w:t>
      </w:r>
      <w:r w:rsidR="00C4456F" w:rsidRPr="00C4456F">
        <w:rPr>
          <w:rFonts w:ascii="Angsana New" w:hAnsi="Angsana New"/>
          <w:sz w:val="30"/>
          <w:szCs w:val="30"/>
        </w:rPr>
        <w:t xml:space="preserve"> </w:t>
      </w:r>
      <w:r w:rsidR="005A4E49">
        <w:rPr>
          <w:rFonts w:ascii="Angsana New" w:hAnsi="Angsana New" w:hint="cs"/>
          <w:sz w:val="30"/>
          <w:szCs w:val="30"/>
          <w:cs/>
        </w:rPr>
        <w:t>เมษายน</w:t>
      </w:r>
      <w:r w:rsidR="00C4456F" w:rsidRPr="00C4456F">
        <w:rPr>
          <w:rFonts w:ascii="Angsana New" w:hAnsi="Angsana New" w:hint="cs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2569</w:t>
      </w:r>
    </w:p>
    <w:p w14:paraId="7E9D3E67" w14:textId="77777777" w:rsidR="00026FAD" w:rsidRPr="00C4456F" w:rsidRDefault="00026FAD" w:rsidP="005962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5CC473CE" w14:textId="49493923" w:rsidR="00E732FF" w:rsidRPr="00026FAD" w:rsidRDefault="00026FAD" w:rsidP="00026F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both"/>
        <w:rPr>
          <w:rFonts w:ascii="Angsana New" w:hAnsi="Angsana New"/>
          <w:sz w:val="30"/>
          <w:szCs w:val="30"/>
        </w:rPr>
      </w:pPr>
      <w:r w:rsidRPr="00026FAD">
        <w:rPr>
          <w:rFonts w:ascii="Angsana New" w:hAnsi="Angsana New" w:hint="cs"/>
          <w:sz w:val="30"/>
          <w:szCs w:val="30"/>
          <w:cs/>
        </w:rPr>
        <w:lastRenderedPageBreak/>
        <w:t>เมื่อวันที่</w:t>
      </w:r>
      <w:r w:rsidRPr="00026FAD">
        <w:rPr>
          <w:rFonts w:ascii="Angsana New" w:hAnsi="Angsana New"/>
          <w:sz w:val="30"/>
          <w:szCs w:val="30"/>
          <w:cs/>
        </w:rPr>
        <w:t xml:space="preserve"> </w:t>
      </w:r>
      <w:r w:rsidRPr="00026FAD">
        <w:rPr>
          <w:rFonts w:ascii="Angsana New" w:hAnsi="Angsana New"/>
          <w:sz w:val="30"/>
          <w:szCs w:val="30"/>
        </w:rPr>
        <w:t xml:space="preserve">13 </w:t>
      </w:r>
      <w:r w:rsidRPr="00026FAD">
        <w:rPr>
          <w:rFonts w:ascii="Angsana New" w:hAnsi="Angsana New" w:hint="cs"/>
          <w:sz w:val="30"/>
          <w:szCs w:val="30"/>
          <w:cs/>
        </w:rPr>
        <w:t>สิงหาคม</w:t>
      </w:r>
      <w:r w:rsidRPr="00026FAD">
        <w:rPr>
          <w:rFonts w:ascii="Angsana New" w:hAnsi="Angsana New"/>
          <w:sz w:val="30"/>
          <w:szCs w:val="30"/>
          <w:cs/>
        </w:rPr>
        <w:t xml:space="preserve"> </w:t>
      </w:r>
      <w:r w:rsidRPr="00026FAD">
        <w:rPr>
          <w:rFonts w:ascii="Angsana New" w:hAnsi="Angsana New"/>
          <w:sz w:val="30"/>
          <w:szCs w:val="30"/>
        </w:rPr>
        <w:t xml:space="preserve">2568 </w:t>
      </w:r>
      <w:r w:rsidRPr="00026FAD">
        <w:rPr>
          <w:rFonts w:ascii="Angsana New" w:hAnsi="Angsana New" w:hint="cs"/>
          <w:sz w:val="30"/>
          <w:szCs w:val="30"/>
          <w:cs/>
        </w:rPr>
        <w:t>บริษัทเข้าทำสัญญาแลกเปลี่ยนอัตราดอกเบี้ยกับสถาบันการเงินในประเทศแห่งหนึ่งสำหรับเงินกู้ยืมระยะยาวจำนวนเงิน</w:t>
      </w:r>
      <w:r w:rsidRPr="00026FAD">
        <w:rPr>
          <w:rFonts w:ascii="Angsana New" w:hAnsi="Angsana New"/>
          <w:sz w:val="30"/>
          <w:szCs w:val="30"/>
          <w:cs/>
        </w:rPr>
        <w:t xml:space="preserve"> </w:t>
      </w:r>
      <w:r w:rsidRPr="00026FAD">
        <w:rPr>
          <w:rFonts w:ascii="Angsana New" w:hAnsi="Angsana New"/>
          <w:sz w:val="30"/>
          <w:szCs w:val="30"/>
        </w:rPr>
        <w:t xml:space="preserve">4,000 </w:t>
      </w:r>
      <w:r w:rsidRPr="00026FAD">
        <w:rPr>
          <w:rFonts w:ascii="Angsana New" w:hAnsi="Angsana New" w:hint="cs"/>
          <w:sz w:val="30"/>
          <w:szCs w:val="30"/>
          <w:cs/>
        </w:rPr>
        <w:t>ล้านบาท</w:t>
      </w:r>
      <w:r w:rsidRPr="00026FAD">
        <w:rPr>
          <w:rFonts w:ascii="Angsana New" w:hAnsi="Angsana New"/>
          <w:sz w:val="30"/>
          <w:szCs w:val="30"/>
          <w:cs/>
        </w:rPr>
        <w:t xml:space="preserve"> </w:t>
      </w:r>
      <w:r w:rsidRPr="00026FAD">
        <w:rPr>
          <w:rFonts w:ascii="Angsana New" w:hAnsi="Angsana New" w:hint="cs"/>
          <w:sz w:val="30"/>
          <w:szCs w:val="30"/>
          <w:cs/>
        </w:rPr>
        <w:t>โดยแลกเปลี่ยนอัตราดอกเบี้ยคงที่เป็นอัตราดอกเบี้ยลอยตัว</w:t>
      </w:r>
      <w:r w:rsidRPr="00026FAD">
        <w:rPr>
          <w:rFonts w:ascii="Angsana New" w:hAnsi="Angsana New"/>
          <w:sz w:val="30"/>
          <w:szCs w:val="30"/>
          <w:cs/>
        </w:rPr>
        <w:t xml:space="preserve"> </w:t>
      </w:r>
      <w:r w:rsidRPr="00026FAD">
        <w:rPr>
          <w:rFonts w:ascii="Angsana New" w:hAnsi="Angsana New" w:hint="cs"/>
          <w:sz w:val="30"/>
          <w:szCs w:val="30"/>
          <w:cs/>
        </w:rPr>
        <w:t>โดยมีการแลกเปลี่ยนกันทุก</w:t>
      </w:r>
      <w:r w:rsidRPr="00026FAD">
        <w:rPr>
          <w:rFonts w:ascii="Angsana New" w:hAnsi="Angsana New"/>
          <w:sz w:val="30"/>
          <w:szCs w:val="30"/>
          <w:cs/>
        </w:rPr>
        <w:t xml:space="preserve"> </w:t>
      </w:r>
      <w:r w:rsidRPr="00026FAD">
        <w:rPr>
          <w:rFonts w:ascii="Angsana New" w:hAnsi="Angsana New" w:hint="cs"/>
          <w:sz w:val="30"/>
          <w:szCs w:val="30"/>
          <w:cs/>
        </w:rPr>
        <w:t>ๆ</w:t>
      </w:r>
      <w:r w:rsidRPr="00026FAD">
        <w:rPr>
          <w:rFonts w:ascii="Angsana New" w:hAnsi="Angsana New"/>
          <w:sz w:val="30"/>
          <w:szCs w:val="30"/>
          <w:cs/>
        </w:rPr>
        <w:t xml:space="preserve"> </w:t>
      </w:r>
      <w:r w:rsidRPr="00026FAD">
        <w:rPr>
          <w:rFonts w:ascii="Angsana New" w:hAnsi="Angsana New"/>
          <w:sz w:val="30"/>
          <w:szCs w:val="30"/>
        </w:rPr>
        <w:t xml:space="preserve">3 </w:t>
      </w:r>
      <w:r w:rsidRPr="00026FAD">
        <w:rPr>
          <w:rFonts w:ascii="Angsana New" w:hAnsi="Angsana New" w:hint="cs"/>
          <w:sz w:val="30"/>
          <w:szCs w:val="30"/>
          <w:cs/>
        </w:rPr>
        <w:t>เดือน</w:t>
      </w:r>
      <w:r w:rsidRPr="00026FAD">
        <w:rPr>
          <w:rFonts w:ascii="Angsana New" w:hAnsi="Angsana New"/>
          <w:sz w:val="30"/>
          <w:szCs w:val="30"/>
          <w:cs/>
        </w:rPr>
        <w:t xml:space="preserve"> </w:t>
      </w:r>
      <w:r w:rsidRPr="00026FAD">
        <w:rPr>
          <w:rFonts w:ascii="Angsana New" w:hAnsi="Angsana New" w:hint="cs"/>
          <w:sz w:val="30"/>
          <w:szCs w:val="30"/>
          <w:cs/>
        </w:rPr>
        <w:t>เริ่มจาก</w:t>
      </w:r>
      <w:r w:rsidRPr="00026FAD">
        <w:rPr>
          <w:rFonts w:ascii="Angsana New" w:hAnsi="Angsana New"/>
          <w:sz w:val="30"/>
          <w:szCs w:val="30"/>
          <w:cs/>
        </w:rPr>
        <w:t xml:space="preserve"> </w:t>
      </w:r>
      <w:r w:rsidRPr="00026FAD">
        <w:rPr>
          <w:rFonts w:ascii="Angsana New" w:hAnsi="Angsana New"/>
          <w:sz w:val="30"/>
          <w:szCs w:val="30"/>
        </w:rPr>
        <w:t xml:space="preserve">13 </w:t>
      </w:r>
      <w:r w:rsidRPr="00026FAD">
        <w:rPr>
          <w:rFonts w:ascii="Angsana New" w:hAnsi="Angsana New" w:hint="cs"/>
          <w:sz w:val="30"/>
          <w:szCs w:val="30"/>
          <w:cs/>
        </w:rPr>
        <w:t>สิงหาคม</w:t>
      </w:r>
      <w:r w:rsidRPr="00026FAD">
        <w:rPr>
          <w:rFonts w:ascii="Angsana New" w:hAnsi="Angsana New"/>
          <w:sz w:val="30"/>
          <w:szCs w:val="30"/>
          <w:cs/>
        </w:rPr>
        <w:t xml:space="preserve"> </w:t>
      </w:r>
      <w:r w:rsidRPr="00026FAD">
        <w:rPr>
          <w:rFonts w:ascii="Angsana New" w:hAnsi="Angsana New"/>
          <w:sz w:val="30"/>
          <w:szCs w:val="30"/>
        </w:rPr>
        <w:t xml:space="preserve">2568 </w:t>
      </w:r>
      <w:r w:rsidRPr="00026FAD">
        <w:rPr>
          <w:rFonts w:ascii="Angsana New" w:hAnsi="Angsana New" w:hint="cs"/>
          <w:sz w:val="30"/>
          <w:szCs w:val="30"/>
          <w:cs/>
        </w:rPr>
        <w:t>จนถึง</w:t>
      </w:r>
      <w:r w:rsidRPr="00026FAD">
        <w:rPr>
          <w:rFonts w:ascii="Angsana New" w:hAnsi="Angsana New"/>
          <w:sz w:val="30"/>
          <w:szCs w:val="30"/>
          <w:cs/>
        </w:rPr>
        <w:t xml:space="preserve"> </w:t>
      </w:r>
      <w:r w:rsidRPr="00026FAD">
        <w:rPr>
          <w:rFonts w:ascii="Angsana New" w:hAnsi="Angsana New"/>
          <w:sz w:val="30"/>
          <w:szCs w:val="30"/>
        </w:rPr>
        <w:t xml:space="preserve">27 </w:t>
      </w:r>
      <w:r w:rsidRPr="00026FAD">
        <w:rPr>
          <w:rFonts w:ascii="Angsana New" w:hAnsi="Angsana New" w:hint="cs"/>
          <w:sz w:val="30"/>
          <w:szCs w:val="30"/>
          <w:cs/>
        </w:rPr>
        <w:t>มิถุนายน</w:t>
      </w:r>
      <w:r w:rsidRPr="00026FAD">
        <w:rPr>
          <w:rFonts w:ascii="Angsana New" w:hAnsi="Angsana New"/>
          <w:sz w:val="30"/>
          <w:szCs w:val="30"/>
          <w:cs/>
        </w:rPr>
        <w:t xml:space="preserve"> </w:t>
      </w:r>
      <w:r w:rsidRPr="00026FAD">
        <w:rPr>
          <w:rFonts w:ascii="Angsana New" w:hAnsi="Angsana New"/>
          <w:sz w:val="30"/>
          <w:szCs w:val="30"/>
        </w:rPr>
        <w:t>2571</w:t>
      </w:r>
    </w:p>
    <w:p w14:paraId="091AA4B7" w14:textId="77777777" w:rsidR="00E80688" w:rsidRDefault="00E80688" w:rsidP="00026F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both"/>
        <w:rPr>
          <w:rFonts w:ascii="Angsana New" w:hAnsi="Angsana New"/>
          <w:sz w:val="30"/>
          <w:szCs w:val="30"/>
        </w:rPr>
      </w:pPr>
    </w:p>
    <w:p w14:paraId="19A2B816" w14:textId="5A7C3D6C" w:rsidR="00E80688" w:rsidRPr="00026FAD" w:rsidRDefault="00E80688" w:rsidP="00026F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both"/>
        <w:rPr>
          <w:rFonts w:ascii="Angsana New" w:hAnsi="Angsana New"/>
          <w:sz w:val="30"/>
          <w:szCs w:val="30"/>
        </w:rPr>
      </w:pPr>
      <w:r w:rsidRPr="00E80688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E80688">
        <w:rPr>
          <w:rFonts w:ascii="Angsana New" w:hAnsi="Angsana New"/>
          <w:sz w:val="30"/>
          <w:szCs w:val="30"/>
          <w:cs/>
        </w:rPr>
        <w:t xml:space="preserve"> </w:t>
      </w:r>
      <w:r w:rsidR="0059311A">
        <w:rPr>
          <w:rFonts w:ascii="Angsana New" w:hAnsi="Angsana New"/>
          <w:sz w:val="30"/>
          <w:szCs w:val="30"/>
        </w:rPr>
        <w:t>10</w:t>
      </w:r>
      <w:r w:rsidRPr="00E80688">
        <w:rPr>
          <w:rFonts w:ascii="Angsana New" w:hAnsi="Angsana New"/>
          <w:sz w:val="30"/>
          <w:szCs w:val="30"/>
        </w:rPr>
        <w:t xml:space="preserve"> </w:t>
      </w:r>
      <w:r w:rsidRPr="00E80688">
        <w:rPr>
          <w:rFonts w:ascii="Angsana New" w:hAnsi="Angsana New" w:hint="cs"/>
          <w:sz w:val="30"/>
          <w:szCs w:val="30"/>
          <w:cs/>
        </w:rPr>
        <w:t>กันยายน</w:t>
      </w:r>
      <w:r w:rsidRPr="00E80688">
        <w:rPr>
          <w:rFonts w:ascii="Angsana New" w:hAnsi="Angsana New"/>
          <w:sz w:val="30"/>
          <w:szCs w:val="30"/>
          <w:cs/>
        </w:rPr>
        <w:t xml:space="preserve"> </w:t>
      </w:r>
      <w:r w:rsidRPr="00E80688">
        <w:rPr>
          <w:rFonts w:ascii="Angsana New" w:hAnsi="Angsana New"/>
          <w:sz w:val="30"/>
          <w:szCs w:val="30"/>
        </w:rPr>
        <w:t xml:space="preserve">2568 </w:t>
      </w:r>
      <w:r w:rsidRPr="00E80688">
        <w:rPr>
          <w:rFonts w:ascii="Angsana New" w:hAnsi="Angsana New" w:hint="cs"/>
          <w:sz w:val="30"/>
          <w:szCs w:val="30"/>
          <w:cs/>
        </w:rPr>
        <w:t>บริษัทเข้าทำสัญญาแลกเปลี่ยนอัตราดอกเบี้ยกับสถาบันการเงินในประเทศแห่งหนึ่งสำหรับเงินกู้ยืมระยะยาวจำนวนเงิน</w:t>
      </w:r>
      <w:r w:rsidRPr="00E80688">
        <w:rPr>
          <w:rFonts w:ascii="Angsana New" w:hAnsi="Angsana New"/>
          <w:sz w:val="30"/>
          <w:szCs w:val="30"/>
          <w:cs/>
        </w:rPr>
        <w:t xml:space="preserve"> </w:t>
      </w:r>
      <w:r w:rsidRPr="00E80688">
        <w:rPr>
          <w:rFonts w:ascii="Angsana New" w:hAnsi="Angsana New"/>
          <w:sz w:val="30"/>
          <w:szCs w:val="30"/>
        </w:rPr>
        <w:t xml:space="preserve">2,000 </w:t>
      </w:r>
      <w:r w:rsidRPr="00E80688">
        <w:rPr>
          <w:rFonts w:ascii="Angsana New" w:hAnsi="Angsana New" w:hint="cs"/>
          <w:sz w:val="30"/>
          <w:szCs w:val="30"/>
          <w:cs/>
        </w:rPr>
        <w:t>ล้านบาท</w:t>
      </w:r>
      <w:r w:rsidRPr="00E80688">
        <w:rPr>
          <w:rFonts w:ascii="Angsana New" w:hAnsi="Angsana New"/>
          <w:sz w:val="30"/>
          <w:szCs w:val="30"/>
          <w:cs/>
        </w:rPr>
        <w:t xml:space="preserve"> </w:t>
      </w:r>
      <w:r w:rsidRPr="00E80688">
        <w:rPr>
          <w:rFonts w:ascii="Angsana New" w:hAnsi="Angsana New" w:hint="cs"/>
          <w:sz w:val="30"/>
          <w:szCs w:val="30"/>
          <w:cs/>
        </w:rPr>
        <w:t>โดยแลกเปลี่ยนอัตราดอกเบี้ยคงที่เป็นอัตราดอกเบี้ยลอยตัว</w:t>
      </w:r>
      <w:r w:rsidRPr="00E80688">
        <w:rPr>
          <w:rFonts w:ascii="Angsana New" w:hAnsi="Angsana New"/>
          <w:sz w:val="30"/>
          <w:szCs w:val="30"/>
          <w:cs/>
        </w:rPr>
        <w:t xml:space="preserve"> </w:t>
      </w:r>
      <w:r w:rsidRPr="00E80688">
        <w:rPr>
          <w:rFonts w:ascii="Angsana New" w:hAnsi="Angsana New" w:hint="cs"/>
          <w:sz w:val="30"/>
          <w:szCs w:val="30"/>
          <w:cs/>
        </w:rPr>
        <w:t>โดยมีการแลกเปลี่ยนกันทุก</w:t>
      </w:r>
      <w:r w:rsidRPr="00E80688">
        <w:rPr>
          <w:rFonts w:ascii="Angsana New" w:hAnsi="Angsana New"/>
          <w:sz w:val="30"/>
          <w:szCs w:val="30"/>
          <w:cs/>
        </w:rPr>
        <w:t xml:space="preserve"> </w:t>
      </w:r>
      <w:r w:rsidRPr="00E80688">
        <w:rPr>
          <w:rFonts w:ascii="Angsana New" w:hAnsi="Angsana New" w:hint="cs"/>
          <w:sz w:val="30"/>
          <w:szCs w:val="30"/>
          <w:cs/>
        </w:rPr>
        <w:t>ๆ</w:t>
      </w:r>
      <w:r w:rsidRPr="00E80688">
        <w:rPr>
          <w:rFonts w:ascii="Angsana New" w:hAnsi="Angsana New"/>
          <w:sz w:val="30"/>
          <w:szCs w:val="30"/>
          <w:cs/>
        </w:rPr>
        <w:t xml:space="preserve"> </w:t>
      </w:r>
      <w:r w:rsidRPr="00E80688">
        <w:rPr>
          <w:rFonts w:ascii="Angsana New" w:hAnsi="Angsana New"/>
          <w:sz w:val="30"/>
          <w:szCs w:val="30"/>
        </w:rPr>
        <w:t xml:space="preserve">3 </w:t>
      </w:r>
      <w:r w:rsidRPr="00E80688">
        <w:rPr>
          <w:rFonts w:ascii="Angsana New" w:hAnsi="Angsana New" w:hint="cs"/>
          <w:sz w:val="30"/>
          <w:szCs w:val="30"/>
          <w:cs/>
        </w:rPr>
        <w:t>เดือน</w:t>
      </w:r>
      <w:r w:rsidRPr="00E80688">
        <w:rPr>
          <w:rFonts w:ascii="Angsana New" w:hAnsi="Angsana New"/>
          <w:sz w:val="30"/>
          <w:szCs w:val="30"/>
          <w:cs/>
        </w:rPr>
        <w:t xml:space="preserve"> </w:t>
      </w:r>
      <w:r w:rsidRPr="00E80688">
        <w:rPr>
          <w:rFonts w:ascii="Angsana New" w:hAnsi="Angsana New" w:hint="cs"/>
          <w:sz w:val="30"/>
          <w:szCs w:val="30"/>
          <w:cs/>
        </w:rPr>
        <w:t>เริ่มจาก</w:t>
      </w:r>
      <w:r w:rsidRPr="00E80688">
        <w:rPr>
          <w:rFonts w:ascii="Angsana New" w:hAnsi="Angsana New"/>
          <w:sz w:val="30"/>
          <w:szCs w:val="30"/>
          <w:cs/>
        </w:rPr>
        <w:t xml:space="preserve"> </w:t>
      </w:r>
      <w:r w:rsidRPr="00E80688">
        <w:rPr>
          <w:rFonts w:ascii="Angsana New" w:hAnsi="Angsana New"/>
          <w:sz w:val="30"/>
          <w:szCs w:val="30"/>
        </w:rPr>
        <w:t xml:space="preserve">11 </w:t>
      </w:r>
      <w:r w:rsidRPr="00E80688">
        <w:rPr>
          <w:rFonts w:ascii="Angsana New" w:hAnsi="Angsana New" w:hint="cs"/>
          <w:sz w:val="30"/>
          <w:szCs w:val="30"/>
          <w:cs/>
        </w:rPr>
        <w:t>กันยายน</w:t>
      </w:r>
      <w:r w:rsidRPr="00E80688">
        <w:rPr>
          <w:rFonts w:ascii="Angsana New" w:hAnsi="Angsana New"/>
          <w:sz w:val="30"/>
          <w:szCs w:val="30"/>
          <w:cs/>
        </w:rPr>
        <w:t xml:space="preserve"> </w:t>
      </w:r>
      <w:r w:rsidRPr="00E80688">
        <w:rPr>
          <w:rFonts w:ascii="Angsana New" w:hAnsi="Angsana New"/>
          <w:sz w:val="30"/>
          <w:szCs w:val="30"/>
        </w:rPr>
        <w:t xml:space="preserve">2568 </w:t>
      </w:r>
      <w:r w:rsidRPr="00E80688">
        <w:rPr>
          <w:rFonts w:ascii="Angsana New" w:hAnsi="Angsana New" w:hint="cs"/>
          <w:sz w:val="30"/>
          <w:szCs w:val="30"/>
          <w:cs/>
        </w:rPr>
        <w:t>จนถึง</w:t>
      </w:r>
      <w:r w:rsidRPr="00E80688">
        <w:rPr>
          <w:rFonts w:ascii="Angsana New" w:hAnsi="Angsana New"/>
          <w:sz w:val="30"/>
          <w:szCs w:val="30"/>
          <w:cs/>
        </w:rPr>
        <w:t xml:space="preserve"> </w:t>
      </w:r>
      <w:r w:rsidRPr="00E80688">
        <w:rPr>
          <w:rFonts w:ascii="Angsana New" w:hAnsi="Angsana New"/>
          <w:sz w:val="30"/>
          <w:szCs w:val="30"/>
        </w:rPr>
        <w:t xml:space="preserve">27 </w:t>
      </w:r>
      <w:r w:rsidRPr="00E80688">
        <w:rPr>
          <w:rFonts w:ascii="Angsana New" w:hAnsi="Angsana New" w:hint="cs"/>
          <w:sz w:val="30"/>
          <w:szCs w:val="30"/>
          <w:cs/>
        </w:rPr>
        <w:t>มิถุนายน</w:t>
      </w:r>
      <w:r w:rsidRPr="00E80688">
        <w:rPr>
          <w:rFonts w:ascii="Angsana New" w:hAnsi="Angsana New"/>
          <w:sz w:val="30"/>
          <w:szCs w:val="30"/>
          <w:cs/>
        </w:rPr>
        <w:t xml:space="preserve"> </w:t>
      </w:r>
      <w:r w:rsidRPr="00E80688">
        <w:rPr>
          <w:rFonts w:ascii="Angsana New" w:hAnsi="Angsana New"/>
          <w:sz w:val="30"/>
          <w:szCs w:val="30"/>
        </w:rPr>
        <w:t>2571</w:t>
      </w:r>
    </w:p>
    <w:p w14:paraId="115A00BB" w14:textId="77777777" w:rsidR="00175383" w:rsidRDefault="00175383" w:rsidP="00DB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1B78B263" w14:textId="0B132193" w:rsidR="005B1D4F" w:rsidRPr="00BE5913" w:rsidRDefault="005B1D4F" w:rsidP="005B1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810" w:right="119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5B1D4F">
        <w:rPr>
          <w:rFonts w:ascii="Angsana New" w:hAnsi="Angsana New" w:hint="cs"/>
          <w:i/>
          <w:iCs/>
          <w:sz w:val="30"/>
          <w:szCs w:val="30"/>
          <w:cs/>
        </w:rPr>
        <w:t xml:space="preserve">การเข้าทำสัญญาแลกเปลี่ยนอัตราดอกเบี้ยและสัญญาแลกเปลี่ยนอัตราดอกเบี้ยต่างสกุลเงินกับสถาบันการเงินสำหรับปีสิ้นสุดวันที่ 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3</w:t>
      </w:r>
      <w:r w:rsidR="00B11C2B" w:rsidRPr="00B11C2B">
        <w:rPr>
          <w:rFonts w:ascii="Angsana New" w:hAnsi="Angsana New"/>
          <w:i/>
          <w:iCs/>
          <w:sz w:val="30"/>
          <w:szCs w:val="30"/>
        </w:rPr>
        <w:t>1</w:t>
      </w:r>
      <w:r w:rsidRPr="005B1D4F">
        <w:rPr>
          <w:rFonts w:ascii="Angsana New" w:hAnsi="Angsana New"/>
          <w:i/>
          <w:iCs/>
          <w:sz w:val="30"/>
          <w:szCs w:val="30"/>
        </w:rPr>
        <w:t xml:space="preserve"> </w:t>
      </w:r>
      <w:r w:rsidRPr="005B1D4F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070A0" w:rsidRPr="00C070A0">
        <w:rPr>
          <w:rFonts w:ascii="Angsana New" w:hAnsi="Angsana New"/>
          <w:i/>
          <w:iCs/>
          <w:sz w:val="30"/>
          <w:szCs w:val="30"/>
        </w:rPr>
        <w:t>2567</w:t>
      </w:r>
    </w:p>
    <w:p w14:paraId="00603D2F" w14:textId="77777777" w:rsidR="005B1D4F" w:rsidRPr="00BE5913" w:rsidRDefault="005B1D4F" w:rsidP="005B1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0717F6EA" w14:textId="0462AC35" w:rsidR="005B1D4F" w:rsidRPr="00BE5913" w:rsidRDefault="007A3342" w:rsidP="005B1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เมื่อ</w:t>
      </w:r>
      <w:r w:rsidR="005B1D4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C070A0" w:rsidRPr="00C070A0">
        <w:rPr>
          <w:rFonts w:ascii="Angsana New" w:hAnsi="Angsana New"/>
          <w:sz w:val="30"/>
          <w:szCs w:val="30"/>
        </w:rPr>
        <w:t>27</w:t>
      </w:r>
      <w:r w:rsidR="005B1D4F">
        <w:rPr>
          <w:rFonts w:ascii="Angsana New" w:hAnsi="Angsana New"/>
          <w:sz w:val="30"/>
          <w:szCs w:val="30"/>
        </w:rPr>
        <w:t xml:space="preserve"> </w:t>
      </w:r>
      <w:r w:rsidR="005B1D4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070A0" w:rsidRPr="00C070A0">
        <w:rPr>
          <w:rFonts w:ascii="Angsana New" w:hAnsi="Angsana New"/>
          <w:sz w:val="30"/>
          <w:szCs w:val="30"/>
        </w:rPr>
        <w:t>2567</w:t>
      </w:r>
      <w:r w:rsidR="005B1D4F">
        <w:rPr>
          <w:rFonts w:ascii="Angsana New" w:hAnsi="Angsana New"/>
          <w:sz w:val="30"/>
          <w:szCs w:val="30"/>
        </w:rPr>
        <w:t xml:space="preserve"> </w:t>
      </w:r>
      <w:r w:rsidR="005B1D4F" w:rsidRPr="00BE5913">
        <w:rPr>
          <w:rFonts w:ascii="Angsana New" w:hAnsi="Angsana New" w:hint="cs"/>
          <w:sz w:val="30"/>
          <w:szCs w:val="30"/>
          <w:cs/>
        </w:rPr>
        <w:t>บริษัทเข้าทำสัญญาแลกเปลี่ยนอัตราดอกเบี้ยกับสถาบันการเงินในประเทศแห่งหนึ่งสำหรับเงินกู้ยืมระยะยาวจำนวน</w:t>
      </w:r>
      <w:r w:rsidR="009E170B">
        <w:rPr>
          <w:rFonts w:ascii="Angsana New" w:hAnsi="Angsana New" w:hint="cs"/>
          <w:sz w:val="30"/>
          <w:szCs w:val="30"/>
          <w:cs/>
        </w:rPr>
        <w:t>เงิน</w:t>
      </w:r>
      <w:r w:rsidR="005B1D4F" w:rsidRPr="00BE5913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5</w:t>
      </w:r>
      <w:r w:rsidR="005B1D4F" w:rsidRPr="00BE5913">
        <w:rPr>
          <w:rFonts w:ascii="Angsana New" w:hAnsi="Angsana New"/>
          <w:sz w:val="30"/>
          <w:szCs w:val="30"/>
        </w:rPr>
        <w:t>,</w:t>
      </w:r>
      <w:r w:rsidR="00B11C2B" w:rsidRPr="00B11C2B">
        <w:rPr>
          <w:rFonts w:ascii="Angsana New" w:hAnsi="Angsana New"/>
          <w:sz w:val="30"/>
          <w:szCs w:val="30"/>
        </w:rPr>
        <w:t>000</w:t>
      </w:r>
      <w:r w:rsidR="005B1D4F" w:rsidRPr="00BE5913">
        <w:rPr>
          <w:rFonts w:ascii="Angsana New" w:hAnsi="Angsana New"/>
          <w:sz w:val="30"/>
          <w:szCs w:val="30"/>
          <w:cs/>
        </w:rPr>
        <w:t xml:space="preserve"> </w:t>
      </w:r>
      <w:r w:rsidR="005B1D4F" w:rsidRPr="00BE5913">
        <w:rPr>
          <w:rFonts w:ascii="Angsana New" w:hAnsi="Angsana New" w:hint="cs"/>
          <w:sz w:val="30"/>
          <w:szCs w:val="30"/>
          <w:cs/>
        </w:rPr>
        <w:t>ล้านบาท</w:t>
      </w:r>
      <w:r w:rsidR="005B1D4F" w:rsidRPr="00BE5913">
        <w:rPr>
          <w:rFonts w:ascii="Angsana New" w:hAnsi="Angsana New"/>
          <w:sz w:val="30"/>
          <w:szCs w:val="30"/>
          <w:cs/>
        </w:rPr>
        <w:t xml:space="preserve"> </w:t>
      </w:r>
      <w:r w:rsidR="005B1D4F" w:rsidRPr="00BE5913">
        <w:rPr>
          <w:rFonts w:ascii="Angsana New" w:hAnsi="Angsana New" w:hint="cs"/>
          <w:sz w:val="30"/>
          <w:szCs w:val="30"/>
          <w:cs/>
        </w:rPr>
        <w:t>โดยแลกเปลี่ยนอัตราดอกเบี้ยคงที่เป็นอัตราดอกเบี้ยลอยตัว</w:t>
      </w:r>
      <w:r w:rsidR="005B1D4F">
        <w:rPr>
          <w:rFonts w:ascii="Angsana New" w:hAnsi="Angsana New"/>
          <w:sz w:val="30"/>
          <w:szCs w:val="30"/>
        </w:rPr>
        <w:t xml:space="preserve"> </w:t>
      </w:r>
      <w:r w:rsidR="005B1D4F" w:rsidRPr="00810CE2">
        <w:rPr>
          <w:rFonts w:ascii="Angsana New" w:hAnsi="Angsana New" w:hint="cs"/>
          <w:sz w:val="30"/>
          <w:szCs w:val="30"/>
          <w:cs/>
        </w:rPr>
        <w:t>โดยมีการแลกเปลี่ยนกันทุก</w:t>
      </w:r>
      <w:r w:rsidR="009E170B">
        <w:rPr>
          <w:rFonts w:ascii="Angsana New" w:hAnsi="Angsana New" w:hint="cs"/>
          <w:sz w:val="30"/>
          <w:szCs w:val="30"/>
          <w:cs/>
        </w:rPr>
        <w:t xml:space="preserve"> </w:t>
      </w:r>
      <w:r w:rsidR="005B1D4F" w:rsidRPr="00810CE2">
        <w:rPr>
          <w:rFonts w:ascii="Angsana New" w:hAnsi="Angsana New" w:hint="cs"/>
          <w:sz w:val="30"/>
          <w:szCs w:val="30"/>
          <w:cs/>
        </w:rPr>
        <w:t>ๆ</w:t>
      </w:r>
      <w:r w:rsidR="005B1D4F" w:rsidRPr="00810CE2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3</w:t>
      </w:r>
      <w:r w:rsidR="005B1D4F" w:rsidRPr="00810CE2">
        <w:rPr>
          <w:rFonts w:ascii="Angsana New" w:hAnsi="Angsana New"/>
          <w:sz w:val="30"/>
          <w:szCs w:val="30"/>
        </w:rPr>
        <w:t xml:space="preserve"> </w:t>
      </w:r>
      <w:r w:rsidR="005B1D4F" w:rsidRPr="00810CE2">
        <w:rPr>
          <w:rFonts w:ascii="Angsana New" w:hAnsi="Angsana New" w:hint="cs"/>
          <w:sz w:val="30"/>
          <w:szCs w:val="30"/>
          <w:cs/>
        </w:rPr>
        <w:t>เดือน</w:t>
      </w:r>
      <w:r w:rsidR="005B1D4F">
        <w:rPr>
          <w:rFonts w:ascii="Angsana New" w:hAnsi="Angsana New"/>
          <w:sz w:val="30"/>
          <w:szCs w:val="30"/>
        </w:rPr>
        <w:t xml:space="preserve"> </w:t>
      </w:r>
      <w:r w:rsidR="005B1D4F" w:rsidRPr="00810CE2">
        <w:rPr>
          <w:rFonts w:ascii="Angsana New" w:hAnsi="Angsana New" w:hint="cs"/>
          <w:sz w:val="30"/>
          <w:szCs w:val="30"/>
          <w:cs/>
        </w:rPr>
        <w:t>เริ่มจาก</w:t>
      </w:r>
      <w:r w:rsidR="005B1D4F">
        <w:rPr>
          <w:rFonts w:ascii="Angsana New" w:hAnsi="Angsana New"/>
          <w:sz w:val="30"/>
          <w:szCs w:val="30"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27</w:t>
      </w:r>
      <w:r w:rsidR="005B1D4F">
        <w:rPr>
          <w:rFonts w:ascii="Angsana New" w:hAnsi="Angsana New"/>
          <w:sz w:val="30"/>
          <w:szCs w:val="30"/>
        </w:rPr>
        <w:t xml:space="preserve"> </w:t>
      </w:r>
      <w:r w:rsidR="005B1D4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070A0" w:rsidRPr="00C070A0">
        <w:rPr>
          <w:rFonts w:ascii="Angsana New" w:hAnsi="Angsana New"/>
          <w:sz w:val="30"/>
          <w:szCs w:val="30"/>
        </w:rPr>
        <w:t>2567</w:t>
      </w:r>
      <w:r w:rsidR="005B1D4F" w:rsidRPr="00810CE2">
        <w:rPr>
          <w:rFonts w:ascii="Angsana New" w:hAnsi="Angsana New"/>
          <w:sz w:val="30"/>
          <w:szCs w:val="30"/>
          <w:cs/>
        </w:rPr>
        <w:t xml:space="preserve"> </w:t>
      </w:r>
      <w:r w:rsidR="005B1D4F" w:rsidRPr="00810CE2">
        <w:rPr>
          <w:rFonts w:ascii="Angsana New" w:hAnsi="Angsana New" w:hint="cs"/>
          <w:sz w:val="30"/>
          <w:szCs w:val="30"/>
          <w:cs/>
        </w:rPr>
        <w:t>จนถึง</w:t>
      </w:r>
      <w:r w:rsidR="005B1D4F" w:rsidRPr="00810CE2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27</w:t>
      </w:r>
      <w:r w:rsidR="005B1D4F">
        <w:rPr>
          <w:rFonts w:ascii="Angsana New" w:hAnsi="Angsana New"/>
          <w:sz w:val="30"/>
          <w:szCs w:val="30"/>
        </w:rPr>
        <w:t xml:space="preserve"> </w:t>
      </w:r>
      <w:r w:rsidR="005B1D4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070A0" w:rsidRPr="00C070A0">
        <w:rPr>
          <w:rFonts w:ascii="Angsana New" w:hAnsi="Angsana New"/>
          <w:sz w:val="30"/>
          <w:szCs w:val="30"/>
        </w:rPr>
        <w:t>257</w:t>
      </w:r>
      <w:r w:rsidR="00B11C2B" w:rsidRPr="00B11C2B">
        <w:rPr>
          <w:rFonts w:ascii="Angsana New" w:hAnsi="Angsana New"/>
          <w:sz w:val="30"/>
          <w:szCs w:val="30"/>
        </w:rPr>
        <w:t>0</w:t>
      </w:r>
    </w:p>
    <w:p w14:paraId="028E2721" w14:textId="77777777" w:rsidR="00E055A4" w:rsidRPr="00BE5913" w:rsidRDefault="00E055A4" w:rsidP="005B1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3D682362" w14:textId="4976A107" w:rsidR="005B1D4F" w:rsidRPr="00BE5913" w:rsidRDefault="007A3342" w:rsidP="005B1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เมื่อ</w:t>
      </w:r>
      <w:r w:rsidR="005B1D4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="00C070A0" w:rsidRPr="00C070A0">
        <w:rPr>
          <w:rFonts w:ascii="Angsana New" w:hAnsi="Angsana New"/>
          <w:sz w:val="30"/>
          <w:szCs w:val="30"/>
        </w:rPr>
        <w:t>8</w:t>
      </w:r>
      <w:r w:rsidR="005B1D4F">
        <w:rPr>
          <w:rFonts w:ascii="Angsana New" w:hAnsi="Angsana New"/>
          <w:sz w:val="30"/>
          <w:szCs w:val="30"/>
        </w:rPr>
        <w:t xml:space="preserve"> </w:t>
      </w:r>
      <w:r w:rsidR="005B1D4F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070A0" w:rsidRPr="00C070A0">
        <w:rPr>
          <w:rFonts w:ascii="Angsana New" w:hAnsi="Angsana New"/>
          <w:sz w:val="30"/>
          <w:szCs w:val="30"/>
        </w:rPr>
        <w:t>2567</w:t>
      </w:r>
      <w:r w:rsidR="005B1D4F">
        <w:rPr>
          <w:rFonts w:ascii="Angsana New" w:hAnsi="Angsana New"/>
          <w:sz w:val="30"/>
          <w:szCs w:val="30"/>
        </w:rPr>
        <w:t xml:space="preserve"> </w:t>
      </w:r>
      <w:r w:rsidR="005B1D4F" w:rsidRPr="00BE5913">
        <w:rPr>
          <w:rFonts w:ascii="Angsana New" w:hAnsi="Angsana New" w:hint="cs"/>
          <w:sz w:val="30"/>
          <w:szCs w:val="30"/>
          <w:cs/>
        </w:rPr>
        <w:t>บริษัทเข้าทำสัญญาแลกเปลี่ยนอัตราดอกเบี้ยกับสถาบันการเงินในประเทศแห่งหนึ่งสำหรับสัญญาแลกเปลี่ยนอัตราดอกเบี้ยจำนวน</w:t>
      </w:r>
      <w:r w:rsidR="009E170B">
        <w:rPr>
          <w:rFonts w:ascii="Angsana New" w:hAnsi="Angsana New" w:hint="cs"/>
          <w:sz w:val="30"/>
          <w:szCs w:val="30"/>
          <w:cs/>
        </w:rPr>
        <w:t>เงิน</w:t>
      </w:r>
      <w:r w:rsidR="005B1D4F" w:rsidRPr="00BE5913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5</w:t>
      </w:r>
      <w:r w:rsidR="00B11C2B" w:rsidRPr="00B11C2B">
        <w:rPr>
          <w:rFonts w:ascii="Angsana New" w:hAnsi="Angsana New"/>
          <w:sz w:val="30"/>
          <w:szCs w:val="30"/>
        </w:rPr>
        <w:t>00</w:t>
      </w:r>
      <w:r w:rsidR="005B1D4F">
        <w:rPr>
          <w:rFonts w:ascii="Angsana New" w:hAnsi="Angsana New"/>
          <w:sz w:val="30"/>
          <w:szCs w:val="30"/>
        </w:rPr>
        <w:t xml:space="preserve"> </w:t>
      </w:r>
      <w:r w:rsidR="005B1D4F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C070A0" w:rsidRPr="00C070A0">
        <w:rPr>
          <w:rFonts w:ascii="Angsana New" w:hAnsi="Angsana New"/>
          <w:sz w:val="30"/>
          <w:szCs w:val="30"/>
        </w:rPr>
        <w:t>3</w:t>
      </w:r>
      <w:r w:rsidR="005B1D4F">
        <w:rPr>
          <w:rFonts w:ascii="Angsana New" w:hAnsi="Angsana New"/>
          <w:sz w:val="30"/>
          <w:szCs w:val="30"/>
        </w:rPr>
        <w:t>,</w:t>
      </w:r>
      <w:r w:rsidR="00C070A0" w:rsidRPr="00C070A0">
        <w:rPr>
          <w:rFonts w:ascii="Angsana New" w:hAnsi="Angsana New"/>
          <w:sz w:val="30"/>
          <w:szCs w:val="30"/>
        </w:rPr>
        <w:t>5</w:t>
      </w:r>
      <w:r w:rsidR="00B11C2B" w:rsidRPr="00B11C2B">
        <w:rPr>
          <w:rFonts w:ascii="Angsana New" w:hAnsi="Angsana New"/>
          <w:sz w:val="30"/>
          <w:szCs w:val="30"/>
        </w:rPr>
        <w:t>00</w:t>
      </w:r>
      <w:r w:rsidR="005B1D4F" w:rsidRPr="00BE5913">
        <w:rPr>
          <w:rFonts w:ascii="Angsana New" w:hAnsi="Angsana New"/>
          <w:sz w:val="30"/>
          <w:szCs w:val="30"/>
          <w:cs/>
        </w:rPr>
        <w:t xml:space="preserve"> </w:t>
      </w:r>
      <w:r w:rsidR="005B1D4F" w:rsidRPr="00BE5913">
        <w:rPr>
          <w:rFonts w:ascii="Angsana New" w:hAnsi="Angsana New" w:hint="cs"/>
          <w:sz w:val="30"/>
          <w:szCs w:val="30"/>
          <w:cs/>
        </w:rPr>
        <w:t>ล้านบาท</w:t>
      </w:r>
      <w:r w:rsidR="005B1D4F" w:rsidRPr="00BE5913">
        <w:rPr>
          <w:rFonts w:ascii="Angsana New" w:hAnsi="Angsana New"/>
          <w:sz w:val="30"/>
          <w:szCs w:val="30"/>
          <w:cs/>
        </w:rPr>
        <w:t xml:space="preserve"> </w:t>
      </w:r>
      <w:r w:rsidR="005B1D4F" w:rsidRPr="00BE5913">
        <w:rPr>
          <w:rFonts w:ascii="Angsana New" w:hAnsi="Angsana New" w:hint="cs"/>
          <w:sz w:val="30"/>
          <w:szCs w:val="30"/>
          <w:cs/>
        </w:rPr>
        <w:t>โดยแลกเปลี่ยนอัตราดอกเบี้ยลอยตัวเป็นอัตราดอกเบี้ยคงที่</w:t>
      </w:r>
      <w:r w:rsidR="005B1D4F">
        <w:rPr>
          <w:rFonts w:ascii="Angsana New" w:hAnsi="Angsana New"/>
          <w:sz w:val="30"/>
          <w:szCs w:val="30"/>
        </w:rPr>
        <w:t xml:space="preserve"> </w:t>
      </w:r>
      <w:r w:rsidR="005B1D4F" w:rsidRPr="00810CE2">
        <w:rPr>
          <w:rFonts w:ascii="Angsana New" w:hAnsi="Angsana New" w:hint="cs"/>
          <w:sz w:val="30"/>
          <w:szCs w:val="30"/>
          <w:cs/>
        </w:rPr>
        <w:t>โดยมีการแลกเปลี่ยนกันทุก</w:t>
      </w:r>
      <w:r w:rsidR="00E46EC3">
        <w:rPr>
          <w:rFonts w:ascii="Angsana New" w:hAnsi="Angsana New" w:hint="cs"/>
          <w:sz w:val="30"/>
          <w:szCs w:val="30"/>
          <w:cs/>
        </w:rPr>
        <w:t xml:space="preserve"> </w:t>
      </w:r>
      <w:r w:rsidR="005B1D4F" w:rsidRPr="00810CE2">
        <w:rPr>
          <w:rFonts w:ascii="Angsana New" w:hAnsi="Angsana New" w:hint="cs"/>
          <w:sz w:val="30"/>
          <w:szCs w:val="30"/>
          <w:cs/>
        </w:rPr>
        <w:t>ๆ</w:t>
      </w:r>
      <w:r w:rsidR="005B1D4F" w:rsidRPr="00810CE2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3</w:t>
      </w:r>
      <w:r w:rsidR="005B1D4F" w:rsidRPr="00810CE2">
        <w:rPr>
          <w:rFonts w:ascii="Angsana New" w:hAnsi="Angsana New"/>
          <w:sz w:val="30"/>
          <w:szCs w:val="30"/>
        </w:rPr>
        <w:t xml:space="preserve"> </w:t>
      </w:r>
      <w:r w:rsidR="005B1D4F" w:rsidRPr="00810CE2">
        <w:rPr>
          <w:rFonts w:ascii="Angsana New" w:hAnsi="Angsana New" w:hint="cs"/>
          <w:sz w:val="30"/>
          <w:szCs w:val="30"/>
          <w:cs/>
        </w:rPr>
        <w:t>เดือน</w:t>
      </w:r>
      <w:r w:rsidR="005B1D4F">
        <w:rPr>
          <w:rFonts w:ascii="Angsana New" w:hAnsi="Angsana New" w:hint="cs"/>
          <w:sz w:val="30"/>
          <w:szCs w:val="30"/>
          <w:cs/>
        </w:rPr>
        <w:t xml:space="preserve"> </w:t>
      </w:r>
      <w:r w:rsidR="005B1D4F" w:rsidRPr="00810CE2">
        <w:rPr>
          <w:rFonts w:ascii="Angsana New" w:hAnsi="Angsana New" w:hint="cs"/>
          <w:sz w:val="30"/>
          <w:szCs w:val="30"/>
          <w:cs/>
        </w:rPr>
        <w:t>เริ่มจาก</w:t>
      </w:r>
      <w:r w:rsidR="005B1D4F">
        <w:rPr>
          <w:rFonts w:ascii="Angsana New" w:hAnsi="Angsana New"/>
          <w:sz w:val="30"/>
          <w:szCs w:val="30"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="00C070A0" w:rsidRPr="00C070A0">
        <w:rPr>
          <w:rFonts w:ascii="Angsana New" w:hAnsi="Angsana New"/>
          <w:sz w:val="30"/>
          <w:szCs w:val="30"/>
        </w:rPr>
        <w:t>8</w:t>
      </w:r>
      <w:r w:rsidR="005B1D4F">
        <w:rPr>
          <w:rFonts w:ascii="Angsana New" w:hAnsi="Angsana New"/>
          <w:sz w:val="30"/>
          <w:szCs w:val="30"/>
        </w:rPr>
        <w:t xml:space="preserve"> </w:t>
      </w:r>
      <w:r w:rsidR="005B1D4F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070A0" w:rsidRPr="00C070A0">
        <w:rPr>
          <w:rFonts w:ascii="Angsana New" w:hAnsi="Angsana New"/>
          <w:sz w:val="30"/>
          <w:szCs w:val="30"/>
        </w:rPr>
        <w:t>2567</w:t>
      </w:r>
      <w:r w:rsidR="005B1D4F" w:rsidRPr="00810CE2">
        <w:rPr>
          <w:rFonts w:ascii="Angsana New" w:hAnsi="Angsana New"/>
          <w:sz w:val="30"/>
          <w:szCs w:val="30"/>
          <w:cs/>
        </w:rPr>
        <w:t xml:space="preserve"> </w:t>
      </w:r>
      <w:r w:rsidR="005B1D4F" w:rsidRPr="00810CE2">
        <w:rPr>
          <w:rFonts w:ascii="Angsana New" w:hAnsi="Angsana New" w:hint="cs"/>
          <w:sz w:val="30"/>
          <w:szCs w:val="30"/>
          <w:cs/>
        </w:rPr>
        <w:t>จนถึง</w:t>
      </w:r>
      <w:r w:rsidR="005B1D4F" w:rsidRPr="00810CE2">
        <w:rPr>
          <w:rFonts w:ascii="Angsana New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</w:rPr>
        <w:t>11</w:t>
      </w:r>
      <w:r w:rsidR="005B1D4F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C070A0" w:rsidRPr="00C070A0">
        <w:rPr>
          <w:rFonts w:ascii="Angsana New" w:hAnsi="Angsana New"/>
          <w:sz w:val="30"/>
          <w:szCs w:val="30"/>
        </w:rPr>
        <w:t>2569</w:t>
      </w:r>
    </w:p>
    <w:p w14:paraId="5F224D8B" w14:textId="77777777" w:rsidR="005B1D4F" w:rsidRPr="00BE5913" w:rsidRDefault="005B1D4F" w:rsidP="005B1D4F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</w:p>
    <w:p w14:paraId="38792B23" w14:textId="58743577" w:rsidR="005B1D4F" w:rsidRDefault="007A3342" w:rsidP="00E02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เมื่อ</w:t>
      </w:r>
      <w:r w:rsidR="005B1D4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C070A0" w:rsidRPr="00C070A0">
        <w:rPr>
          <w:rFonts w:ascii="Angsana New" w:hAnsi="Angsana New"/>
          <w:sz w:val="30"/>
          <w:szCs w:val="30"/>
        </w:rPr>
        <w:t>23</w:t>
      </w:r>
      <w:r w:rsidR="005B1D4F" w:rsidRPr="00BE5913">
        <w:rPr>
          <w:rFonts w:ascii="Angsana New" w:hAnsi="Angsana New"/>
          <w:sz w:val="30"/>
          <w:szCs w:val="30"/>
          <w:cs/>
        </w:rPr>
        <w:t xml:space="preserve"> </w:t>
      </w:r>
      <w:r w:rsidR="005B1D4F" w:rsidRPr="00BE5913">
        <w:rPr>
          <w:rFonts w:ascii="Angsana New" w:hAnsi="Angsana New" w:hint="cs"/>
          <w:sz w:val="30"/>
          <w:szCs w:val="30"/>
          <w:cs/>
        </w:rPr>
        <w:t>ธันวาคม</w:t>
      </w:r>
      <w:r w:rsidR="005B1D4F" w:rsidRPr="00BE5913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2567</w:t>
      </w:r>
      <w:r w:rsidR="005B1D4F" w:rsidRPr="00BE5913">
        <w:rPr>
          <w:rFonts w:ascii="Angsana New" w:hAnsi="Angsana New"/>
          <w:sz w:val="30"/>
          <w:szCs w:val="30"/>
          <w:cs/>
        </w:rPr>
        <w:t xml:space="preserve"> </w:t>
      </w:r>
      <w:r w:rsidR="005B1D4F" w:rsidRPr="00BE5913">
        <w:rPr>
          <w:rFonts w:ascii="Angsana New" w:hAnsi="Angsana New" w:hint="cs"/>
          <w:sz w:val="30"/>
          <w:szCs w:val="30"/>
          <w:cs/>
        </w:rPr>
        <w:t>บริษัทเข้าทำสัญญาแลกเปลี่ยนอัตราดอกเบี้ยต่างสกุลเงินกับสถาบันการเงินในประเทศแห่งหนึ่ง</w:t>
      </w:r>
      <w:r w:rsidR="005B1D4F">
        <w:rPr>
          <w:rFonts w:ascii="Angsana New" w:hAnsi="Angsana New" w:hint="cs"/>
          <w:sz w:val="30"/>
          <w:szCs w:val="30"/>
          <w:cs/>
        </w:rPr>
        <w:t>สำหรับเงินกู้ยืมระยะยาว</w:t>
      </w:r>
      <w:r w:rsidR="005B1D4F" w:rsidRPr="00BE5913">
        <w:rPr>
          <w:rFonts w:ascii="Angsana New" w:hAnsi="Angsana New" w:hint="cs"/>
          <w:sz w:val="30"/>
          <w:szCs w:val="30"/>
          <w:cs/>
        </w:rPr>
        <w:t>จำนวน</w:t>
      </w:r>
      <w:r w:rsidR="004940BC">
        <w:rPr>
          <w:rFonts w:ascii="Angsana New" w:hAnsi="Angsana New" w:hint="cs"/>
          <w:sz w:val="30"/>
          <w:szCs w:val="30"/>
          <w:cs/>
        </w:rPr>
        <w:t>เงิน</w:t>
      </w:r>
      <w:r w:rsidR="005B1D4F">
        <w:rPr>
          <w:rFonts w:ascii="Angsana New" w:hAnsi="Angsana New"/>
          <w:sz w:val="30"/>
          <w:szCs w:val="30"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47</w:t>
      </w:r>
      <w:r w:rsidR="005B1D4F">
        <w:rPr>
          <w:rFonts w:ascii="Angsana New" w:hAnsi="Angsana New"/>
          <w:sz w:val="30"/>
          <w:szCs w:val="30"/>
        </w:rPr>
        <w:t>.</w:t>
      </w:r>
      <w:r w:rsidR="00C070A0" w:rsidRPr="00C070A0">
        <w:rPr>
          <w:rFonts w:ascii="Angsana New" w:hAnsi="Angsana New"/>
          <w:sz w:val="30"/>
          <w:szCs w:val="30"/>
        </w:rPr>
        <w:t>5</w:t>
      </w:r>
      <w:r w:rsidR="00B11C2B" w:rsidRPr="00B11C2B">
        <w:rPr>
          <w:rFonts w:ascii="Angsana New" w:hAnsi="Angsana New"/>
          <w:sz w:val="30"/>
          <w:szCs w:val="30"/>
        </w:rPr>
        <w:t>0</w:t>
      </w:r>
      <w:r w:rsidR="005B1D4F">
        <w:rPr>
          <w:rFonts w:ascii="Angsana New" w:hAnsi="Angsana New"/>
          <w:sz w:val="30"/>
          <w:szCs w:val="30"/>
        </w:rPr>
        <w:t xml:space="preserve"> </w:t>
      </w:r>
      <w:r w:rsidR="005B1D4F">
        <w:rPr>
          <w:rFonts w:ascii="Angsana New" w:hAnsi="Angsana New" w:hint="cs"/>
          <w:sz w:val="30"/>
          <w:szCs w:val="30"/>
          <w:cs/>
        </w:rPr>
        <w:t xml:space="preserve">ล้านยูโร หรือเทียบเท่า </w:t>
      </w:r>
      <w:r w:rsidR="00B11C2B" w:rsidRPr="00B11C2B">
        <w:rPr>
          <w:rFonts w:ascii="Angsana New" w:hAnsi="Angsana New"/>
          <w:sz w:val="30"/>
          <w:szCs w:val="30"/>
        </w:rPr>
        <w:t>1</w:t>
      </w:r>
      <w:r w:rsidR="005B1D4F">
        <w:rPr>
          <w:rFonts w:ascii="Angsana New" w:hAnsi="Angsana New"/>
          <w:sz w:val="30"/>
          <w:szCs w:val="30"/>
        </w:rPr>
        <w:t>,</w:t>
      </w:r>
      <w:r w:rsidR="00C070A0" w:rsidRPr="00C070A0">
        <w:rPr>
          <w:rFonts w:ascii="Angsana New" w:hAnsi="Angsana New"/>
          <w:sz w:val="30"/>
          <w:szCs w:val="30"/>
        </w:rPr>
        <w:t>698</w:t>
      </w:r>
      <w:r w:rsidR="005B1D4F" w:rsidRPr="00BE5913">
        <w:rPr>
          <w:rFonts w:ascii="Angsana New" w:hAnsi="Angsana New"/>
          <w:sz w:val="30"/>
          <w:szCs w:val="30"/>
          <w:cs/>
        </w:rPr>
        <w:t xml:space="preserve"> </w:t>
      </w:r>
      <w:r w:rsidR="005B1D4F" w:rsidRPr="00BE5913">
        <w:rPr>
          <w:rFonts w:ascii="Angsana New" w:hAnsi="Angsana New" w:hint="cs"/>
          <w:sz w:val="30"/>
          <w:szCs w:val="30"/>
          <w:cs/>
        </w:rPr>
        <w:t>ล้านบาท</w:t>
      </w:r>
      <w:r w:rsidR="005B1D4F" w:rsidRPr="00BE5913">
        <w:rPr>
          <w:rFonts w:ascii="Angsana New" w:hAnsi="Angsana New"/>
          <w:sz w:val="30"/>
          <w:szCs w:val="30"/>
          <w:cs/>
        </w:rPr>
        <w:t xml:space="preserve"> </w:t>
      </w:r>
      <w:r w:rsidR="005B1D4F" w:rsidRPr="00810CE2">
        <w:rPr>
          <w:rFonts w:ascii="Angsana New" w:hAnsi="Angsana New" w:hint="cs"/>
          <w:sz w:val="30"/>
          <w:szCs w:val="30"/>
          <w:cs/>
        </w:rPr>
        <w:t>โดยมีการแลกเปลี่ยนกัน</w:t>
      </w:r>
      <w:r w:rsidR="004940BC">
        <w:rPr>
          <w:rFonts w:ascii="Angsana New" w:hAnsi="Angsana New"/>
          <w:sz w:val="30"/>
          <w:szCs w:val="30"/>
          <w:cs/>
        </w:rPr>
        <w:br/>
      </w:r>
      <w:r w:rsidR="005B1D4F" w:rsidRPr="00810CE2">
        <w:rPr>
          <w:rFonts w:ascii="Angsana New" w:hAnsi="Angsana New" w:hint="cs"/>
          <w:sz w:val="30"/>
          <w:szCs w:val="30"/>
          <w:cs/>
        </w:rPr>
        <w:t>ทุก</w:t>
      </w:r>
      <w:r w:rsidR="009E170B">
        <w:rPr>
          <w:rFonts w:ascii="Angsana New" w:hAnsi="Angsana New" w:hint="cs"/>
          <w:sz w:val="30"/>
          <w:szCs w:val="30"/>
          <w:cs/>
        </w:rPr>
        <w:t xml:space="preserve"> </w:t>
      </w:r>
      <w:r w:rsidR="005B1D4F" w:rsidRPr="00810CE2">
        <w:rPr>
          <w:rFonts w:ascii="Angsana New" w:hAnsi="Angsana New" w:hint="cs"/>
          <w:sz w:val="30"/>
          <w:szCs w:val="30"/>
          <w:cs/>
        </w:rPr>
        <w:t>ๆ</w:t>
      </w:r>
      <w:r w:rsidR="005B1D4F" w:rsidRPr="00810CE2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3</w:t>
      </w:r>
      <w:r w:rsidR="005B1D4F" w:rsidRPr="00810CE2">
        <w:rPr>
          <w:rFonts w:ascii="Angsana New" w:hAnsi="Angsana New"/>
          <w:sz w:val="30"/>
          <w:szCs w:val="30"/>
        </w:rPr>
        <w:t xml:space="preserve"> </w:t>
      </w:r>
      <w:r w:rsidR="005B1D4F" w:rsidRPr="00810CE2">
        <w:rPr>
          <w:rFonts w:ascii="Angsana New" w:hAnsi="Angsana New" w:hint="cs"/>
          <w:sz w:val="30"/>
          <w:szCs w:val="30"/>
          <w:cs/>
        </w:rPr>
        <w:t>เดือน</w:t>
      </w:r>
      <w:r w:rsidR="005B1D4F">
        <w:rPr>
          <w:rFonts w:ascii="Angsana New" w:hAnsi="Angsana New" w:hint="cs"/>
          <w:sz w:val="30"/>
          <w:szCs w:val="30"/>
          <w:cs/>
        </w:rPr>
        <w:t xml:space="preserve"> </w:t>
      </w:r>
      <w:r w:rsidR="005B1D4F" w:rsidRPr="00810CE2">
        <w:rPr>
          <w:rFonts w:ascii="Angsana New" w:hAnsi="Angsana New" w:hint="cs"/>
          <w:sz w:val="30"/>
          <w:szCs w:val="30"/>
          <w:cs/>
        </w:rPr>
        <w:t>เริ่มจาก</w:t>
      </w:r>
      <w:r w:rsidR="005B1D4F">
        <w:rPr>
          <w:rFonts w:ascii="Angsana New" w:hAnsi="Angsana New"/>
          <w:sz w:val="30"/>
          <w:szCs w:val="30"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27</w:t>
      </w:r>
      <w:r w:rsidR="005B1D4F">
        <w:rPr>
          <w:rFonts w:ascii="Angsana New" w:hAnsi="Angsana New"/>
          <w:sz w:val="30"/>
          <w:szCs w:val="30"/>
        </w:rPr>
        <w:t xml:space="preserve"> </w:t>
      </w:r>
      <w:r w:rsidR="005B1D4F">
        <w:rPr>
          <w:rFonts w:ascii="Angsana New" w:hAnsi="Angsana New" w:hint="cs"/>
          <w:sz w:val="30"/>
          <w:szCs w:val="30"/>
          <w:cs/>
        </w:rPr>
        <w:t>ธันวาค</w:t>
      </w:r>
      <w:r w:rsidR="00BE4042">
        <w:rPr>
          <w:rFonts w:ascii="Angsana New" w:hAnsi="Angsana New" w:hint="cs"/>
          <w:sz w:val="30"/>
          <w:szCs w:val="30"/>
          <w:cs/>
        </w:rPr>
        <w:t>ม</w:t>
      </w:r>
      <w:r w:rsidR="005B1D4F">
        <w:rPr>
          <w:rFonts w:ascii="Angsana New" w:hAnsi="Angsana New" w:hint="cs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2567</w:t>
      </w:r>
      <w:r w:rsidR="005B1D4F" w:rsidRPr="00810CE2">
        <w:rPr>
          <w:rFonts w:ascii="Angsana New" w:hAnsi="Angsana New"/>
          <w:sz w:val="30"/>
          <w:szCs w:val="30"/>
          <w:cs/>
        </w:rPr>
        <w:t xml:space="preserve"> </w:t>
      </w:r>
      <w:r w:rsidR="005B1D4F" w:rsidRPr="00810CE2">
        <w:rPr>
          <w:rFonts w:ascii="Angsana New" w:hAnsi="Angsana New" w:hint="cs"/>
          <w:sz w:val="30"/>
          <w:szCs w:val="30"/>
          <w:cs/>
        </w:rPr>
        <w:t>จนถึง</w:t>
      </w:r>
      <w:r w:rsidR="005B1D4F" w:rsidRPr="00810CE2">
        <w:rPr>
          <w:rFonts w:ascii="Angsana New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hAnsi="Angsana New"/>
          <w:sz w:val="30"/>
          <w:szCs w:val="30"/>
        </w:rPr>
        <w:t>24</w:t>
      </w:r>
      <w:r w:rsidR="005B1D4F">
        <w:rPr>
          <w:rFonts w:ascii="Angsana New" w:hAnsi="Angsana New"/>
          <w:sz w:val="30"/>
          <w:szCs w:val="30"/>
        </w:rPr>
        <w:t xml:space="preserve"> </w:t>
      </w:r>
      <w:r w:rsidR="005B1D4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070A0" w:rsidRPr="00C070A0">
        <w:rPr>
          <w:rFonts w:ascii="Angsana New" w:hAnsi="Angsana New"/>
          <w:sz w:val="30"/>
          <w:szCs w:val="30"/>
        </w:rPr>
        <w:t>257</w:t>
      </w:r>
      <w:r w:rsidR="00B11C2B" w:rsidRPr="00B11C2B">
        <w:rPr>
          <w:rFonts w:ascii="Angsana New" w:hAnsi="Angsana New"/>
          <w:sz w:val="30"/>
          <w:szCs w:val="30"/>
        </w:rPr>
        <w:t>0</w:t>
      </w:r>
    </w:p>
    <w:p w14:paraId="38B68879" w14:textId="77777777" w:rsidR="00C8422A" w:rsidRPr="00BE5913" w:rsidRDefault="00C8422A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7806BCD7" w14:textId="45CEF22A" w:rsidR="0094512C" w:rsidRPr="00BE5913" w:rsidRDefault="0094512C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3CC64443" w14:textId="77777777" w:rsidR="00F66FB3" w:rsidRPr="00BE5913" w:rsidRDefault="00F66FB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48C17FD9" w14:textId="0198635E" w:rsidR="00A02AC3" w:rsidRPr="00BE5913" w:rsidRDefault="00A02AC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63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br/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0417C8B3" w14:textId="4C446F6F" w:rsidR="0051253F" w:rsidRPr="00BE5913" w:rsidRDefault="0051253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/>
          <w:b/>
          <w:bCs/>
          <w:sz w:val="30"/>
          <w:szCs w:val="30"/>
        </w:rPr>
        <w:br w:type="page"/>
      </w:r>
    </w:p>
    <w:p w14:paraId="04F24779" w14:textId="1F8F42A2" w:rsidR="00287B73" w:rsidRPr="00BE5913" w:rsidRDefault="00A02AC3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/>
          <w:b/>
          <w:bCs/>
          <w:sz w:val="30"/>
          <w:szCs w:val="30"/>
        </w:rPr>
        <w:lastRenderedPageBreak/>
        <w:t xml:space="preserve"> </w:t>
      </w:r>
      <w:r w:rsidR="004A479B" w:rsidRPr="00BE5913">
        <w:rPr>
          <w:rFonts w:ascii="Angsana New" w:hAnsi="Angsana New" w:hint="cs"/>
          <w:b/>
          <w:bCs/>
          <w:sz w:val="30"/>
          <w:szCs w:val="30"/>
          <w:cs/>
        </w:rPr>
        <w:t>ภ</w:t>
      </w:r>
      <w:r w:rsidR="00287B73" w:rsidRPr="00BE5913">
        <w:rPr>
          <w:rFonts w:ascii="Angsana New" w:hAnsi="Angsana New"/>
          <w:b/>
          <w:bCs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bookmarkEnd w:id="28"/>
    <w:p w14:paraId="5DAC8FDF" w14:textId="77777777" w:rsidR="000249CD" w:rsidRPr="00BE5913" w:rsidRDefault="000249C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0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29"/>
        <w:gridCol w:w="1172"/>
        <w:gridCol w:w="265"/>
        <w:gridCol w:w="1256"/>
        <w:gridCol w:w="267"/>
        <w:gridCol w:w="1171"/>
        <w:gridCol w:w="267"/>
        <w:gridCol w:w="1162"/>
      </w:tblGrid>
      <w:tr w:rsidR="003A1AF7" w:rsidRPr="00BE5913" w14:paraId="0F106AD8" w14:textId="77777777" w:rsidTr="006039EE">
        <w:trPr>
          <w:tblHeader/>
        </w:trPr>
        <w:tc>
          <w:tcPr>
            <w:tcW w:w="1941" w:type="pct"/>
          </w:tcPr>
          <w:p w14:paraId="7FD80D30" w14:textId="77777777" w:rsidR="003A1AF7" w:rsidRPr="00BE5913" w:rsidRDefault="003A1A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bookmarkStart w:id="29" w:name="_Hlk32153113"/>
          </w:p>
        </w:tc>
        <w:tc>
          <w:tcPr>
            <w:tcW w:w="1481" w:type="pct"/>
            <w:gridSpan w:val="3"/>
          </w:tcPr>
          <w:p w14:paraId="1E7ED8F6" w14:textId="1AC43DD1" w:rsidR="003A1AF7" w:rsidRPr="00BE5913" w:rsidRDefault="003A1A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35605DA" w14:textId="77777777" w:rsidR="003A1AF7" w:rsidRPr="00BE5913" w:rsidRDefault="003A1A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30" w:type="pct"/>
            <w:gridSpan w:val="3"/>
          </w:tcPr>
          <w:p w14:paraId="162B1D51" w14:textId="77777777" w:rsidR="003A1AF7" w:rsidRPr="00BE5913" w:rsidRDefault="003A1A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bookmarkEnd w:id="29"/>
      <w:tr w:rsidR="00C7706F" w:rsidRPr="00BE5913" w14:paraId="061FF8C3" w14:textId="77777777" w:rsidTr="006039EE">
        <w:trPr>
          <w:trHeight w:val="425"/>
          <w:tblHeader/>
        </w:trPr>
        <w:tc>
          <w:tcPr>
            <w:tcW w:w="1941" w:type="pct"/>
          </w:tcPr>
          <w:p w14:paraId="34FEC848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2D5650B8" w14:textId="4C633DCD" w:rsidR="00C7706F" w:rsidRPr="00BE5913" w:rsidRDefault="00C070A0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63635F29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691" w:type="pct"/>
          </w:tcPr>
          <w:p w14:paraId="76468A33" w14:textId="27ACFB0E" w:rsidR="00C7706F" w:rsidRPr="00BE5913" w:rsidRDefault="00C070A0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0B30AC5C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6550F333" w14:textId="31114ECE" w:rsidR="00C7706F" w:rsidRPr="00BE5913" w:rsidRDefault="00C070A0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6D8EEB0E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1EDC57C6" w14:textId="4726443A" w:rsidR="00C7706F" w:rsidRPr="00BE5913" w:rsidRDefault="00C070A0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C070A0">
              <w:rPr>
                <w:rFonts w:ascii="Angsana New" w:eastAsia="MS Mincho" w:hAnsi="Angsana New"/>
                <w:bCs/>
                <w:sz w:val="30"/>
                <w:szCs w:val="30"/>
              </w:rPr>
              <w:t>2567</w:t>
            </w:r>
          </w:p>
        </w:tc>
      </w:tr>
      <w:tr w:rsidR="00C7706F" w:rsidRPr="00BE5913" w14:paraId="126DF3C4" w14:textId="77777777" w:rsidTr="006039EE">
        <w:trPr>
          <w:tblHeader/>
        </w:trPr>
        <w:tc>
          <w:tcPr>
            <w:tcW w:w="1941" w:type="pct"/>
          </w:tcPr>
          <w:p w14:paraId="5A215608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3059" w:type="pct"/>
            <w:gridSpan w:val="7"/>
          </w:tcPr>
          <w:p w14:paraId="4BEE5CE1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พันบ</w:t>
            </w: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าท)</w:t>
            </w:r>
          </w:p>
        </w:tc>
      </w:tr>
      <w:tr w:rsidR="00C7706F" w:rsidRPr="00BE5913" w14:paraId="2B4563AA" w14:textId="77777777" w:rsidTr="006039EE">
        <w:tc>
          <w:tcPr>
            <w:tcW w:w="1941" w:type="pct"/>
          </w:tcPr>
          <w:p w14:paraId="1F2D5962" w14:textId="77777777" w:rsidR="00C7706F" w:rsidRPr="00BE5913" w:rsidRDefault="00C7706F" w:rsidP="00C7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45" w:type="pct"/>
          </w:tcPr>
          <w:p w14:paraId="29CABA67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15DC4ED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6558AB30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5" w:right="-115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5AC2A48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08DEB778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31299E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01686FC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C7706F" w:rsidRPr="00BE5913" w14:paraId="40C39BD9" w14:textId="77777777" w:rsidTr="006039EE">
        <w:tc>
          <w:tcPr>
            <w:tcW w:w="1941" w:type="pct"/>
          </w:tcPr>
          <w:p w14:paraId="200D3CD0" w14:textId="77777777" w:rsidR="00C7706F" w:rsidRPr="00BE5913" w:rsidRDefault="00C7706F" w:rsidP="00C7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45" w:type="pct"/>
          </w:tcPr>
          <w:p w14:paraId="36E2B90D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2E1F81F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</w:tcPr>
          <w:p w14:paraId="21F89348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5"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836F8B6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4FF049DD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04E84C4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6F48391A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C7706F" w:rsidRPr="00BE5913" w14:paraId="6BD39215" w14:textId="77777777" w:rsidTr="006039EE">
        <w:tc>
          <w:tcPr>
            <w:tcW w:w="1941" w:type="pct"/>
          </w:tcPr>
          <w:p w14:paraId="41C95F7B" w14:textId="3B5BA177" w:rsidR="00C7706F" w:rsidRPr="00BE5913" w:rsidRDefault="00C7706F" w:rsidP="00C7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45" w:type="pct"/>
          </w:tcPr>
          <w:p w14:paraId="6560C321" w14:textId="5396210C" w:rsidR="00C7706F" w:rsidRPr="00BE5913" w:rsidRDefault="00C070A0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  <w:r w:rsidR="00D55B3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0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77</w:t>
            </w:r>
            <w:r w:rsidR="00D55B3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333</w:t>
            </w:r>
          </w:p>
        </w:tc>
        <w:tc>
          <w:tcPr>
            <w:tcW w:w="146" w:type="pct"/>
          </w:tcPr>
          <w:p w14:paraId="4C2AB3D6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</w:tcPr>
          <w:p w14:paraId="1D41F355" w14:textId="777C0965" w:rsidR="00C7706F" w:rsidRPr="00BE5913" w:rsidRDefault="00C070A0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  <w:r w:rsidR="00C7706F" w:rsidRPr="00BE591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="00C7706F" w:rsidRPr="00BE591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82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47" w:type="pct"/>
          </w:tcPr>
          <w:p w14:paraId="0620CE83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339F27C5" w14:textId="3A0BAC21" w:rsidR="00C7706F" w:rsidRPr="00BE5913" w:rsidRDefault="00C070A0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95C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7BC58289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632DB708" w14:textId="4A821371" w:rsidR="00C7706F" w:rsidRPr="00BE5913" w:rsidRDefault="00C070A0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7706F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C7706F" w:rsidRPr="00BE5913" w14:paraId="1A82F174" w14:textId="77777777" w:rsidTr="006039EE">
        <w:tc>
          <w:tcPr>
            <w:tcW w:w="1941" w:type="pct"/>
          </w:tcPr>
          <w:p w14:paraId="2C4AA77F" w14:textId="77777777" w:rsidR="00C7706F" w:rsidRPr="00BE5913" w:rsidRDefault="00C7706F" w:rsidP="00C7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45" w:type="pct"/>
          </w:tcPr>
          <w:p w14:paraId="47088D6D" w14:textId="4600AB66" w:rsidR="00C7706F" w:rsidRPr="00BE5913" w:rsidRDefault="00C070A0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0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7</w:t>
            </w:r>
            <w:r w:rsidR="00D55B3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37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46" w:type="pct"/>
          </w:tcPr>
          <w:p w14:paraId="2E2663B8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</w:tcPr>
          <w:p w14:paraId="11CC4A83" w14:textId="71FBD1D9" w:rsidR="00C7706F" w:rsidRPr="00BE5913" w:rsidRDefault="00C070A0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236</w:t>
            </w:r>
            <w:r w:rsidR="00C7706F" w:rsidRPr="00BE591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369</w:t>
            </w:r>
          </w:p>
        </w:tc>
        <w:tc>
          <w:tcPr>
            <w:tcW w:w="147" w:type="pct"/>
          </w:tcPr>
          <w:p w14:paraId="65532DB3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430D0903" w14:textId="141FF322" w:rsidR="00C7706F" w:rsidRPr="00BE5913" w:rsidRDefault="00395C86" w:rsidP="00C7706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661FA1E3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66926D96" w14:textId="30C173A0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C7706F" w:rsidRPr="00BE5913" w14:paraId="008A8B37" w14:textId="77777777" w:rsidTr="006039EE">
        <w:tc>
          <w:tcPr>
            <w:tcW w:w="1941" w:type="pct"/>
          </w:tcPr>
          <w:p w14:paraId="32B9C7B6" w14:textId="053F3616" w:rsidR="00C7706F" w:rsidRPr="00BE5913" w:rsidRDefault="00C7706F" w:rsidP="00C7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645" w:type="pct"/>
          </w:tcPr>
          <w:p w14:paraId="1C2F5D06" w14:textId="0E1899E2" w:rsidR="00C7706F" w:rsidRPr="00BE5913" w:rsidRDefault="00C070A0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32</w:t>
            </w:r>
            <w:r w:rsidR="00590D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399</w:t>
            </w:r>
          </w:p>
        </w:tc>
        <w:tc>
          <w:tcPr>
            <w:tcW w:w="146" w:type="pct"/>
          </w:tcPr>
          <w:p w14:paraId="601062BB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</w:tcPr>
          <w:p w14:paraId="6FA87892" w14:textId="452F3511" w:rsidR="00C7706F" w:rsidRPr="00BE5913" w:rsidRDefault="00C070A0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</w:t>
            </w:r>
            <w:r w:rsidR="00B11C2B" w:rsidRPr="00B11C2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0</w:t>
            </w:r>
            <w:r w:rsidR="00C7706F" w:rsidRPr="00BE591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695</w:t>
            </w:r>
          </w:p>
        </w:tc>
        <w:tc>
          <w:tcPr>
            <w:tcW w:w="147" w:type="pct"/>
          </w:tcPr>
          <w:p w14:paraId="2D2674AC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3756B93C" w14:textId="08CDEC0B" w:rsidR="00C7706F" w:rsidRPr="00BE5913" w:rsidRDefault="00C070A0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  <w:r w:rsidR="00590DA7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147" w:type="pct"/>
          </w:tcPr>
          <w:p w14:paraId="150D08F8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301DC13A" w14:textId="74A50907" w:rsidR="00C7706F" w:rsidRPr="00BE5913" w:rsidRDefault="00C070A0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="00B11C2B" w:rsidRPr="00B11C2B">
              <w:rPr>
                <w:rFonts w:asciiTheme="majorBidi" w:eastAsia="MS Mincho" w:hAnsiTheme="majorBidi" w:cstheme="majorBidi"/>
                <w:sz w:val="30"/>
                <w:szCs w:val="30"/>
              </w:rPr>
              <w:t>0</w:t>
            </w:r>
            <w:r w:rsidR="00C7706F"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sz w:val="30"/>
                <w:szCs w:val="30"/>
              </w:rPr>
              <w:t>999</w:t>
            </w:r>
          </w:p>
        </w:tc>
      </w:tr>
      <w:tr w:rsidR="00C7706F" w:rsidRPr="00BE5913" w14:paraId="27344B03" w14:textId="77777777" w:rsidTr="006039EE">
        <w:tc>
          <w:tcPr>
            <w:tcW w:w="1941" w:type="pct"/>
          </w:tcPr>
          <w:p w14:paraId="4D237511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644EEF7B" w14:textId="29A0923B" w:rsidR="00C7706F" w:rsidRPr="00BE5913" w:rsidRDefault="00C070A0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90D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590D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43462783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</w:tcPr>
          <w:p w14:paraId="7566A0A8" w14:textId="0B828736" w:rsidR="00C7706F" w:rsidRPr="00BE5913" w:rsidRDefault="00C070A0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7706F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B11C2B"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C7706F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885</w:t>
            </w:r>
          </w:p>
        </w:tc>
        <w:tc>
          <w:tcPr>
            <w:tcW w:w="147" w:type="pct"/>
          </w:tcPr>
          <w:p w14:paraId="7D2E4596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26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733095BB" w14:textId="2626BC91" w:rsidR="00C7706F" w:rsidRPr="00BE5913" w:rsidRDefault="00C070A0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23</w:t>
            </w:r>
            <w:r w:rsidR="00590DA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853</w:t>
            </w:r>
          </w:p>
        </w:tc>
        <w:tc>
          <w:tcPr>
            <w:tcW w:w="147" w:type="pct"/>
          </w:tcPr>
          <w:p w14:paraId="29ED2C15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0AC0F2EE" w14:textId="25E3A523" w:rsidR="00C7706F" w:rsidRPr="00BE5913" w:rsidRDefault="00C070A0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</w:t>
            </w:r>
            <w:r w:rsidR="00C7706F"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659</w:t>
            </w:r>
          </w:p>
        </w:tc>
      </w:tr>
      <w:tr w:rsidR="00C7706F" w:rsidRPr="00BE5913" w14:paraId="736C8822" w14:textId="77777777" w:rsidTr="006039EE">
        <w:tc>
          <w:tcPr>
            <w:tcW w:w="1941" w:type="pct"/>
          </w:tcPr>
          <w:p w14:paraId="1C2E6E8F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45" w:type="pct"/>
          </w:tcPr>
          <w:p w14:paraId="3C542DD4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14:paraId="046EFB9B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691" w:type="pct"/>
          </w:tcPr>
          <w:p w14:paraId="30B717C4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5" w:right="-115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7B17855A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644" w:type="pct"/>
          </w:tcPr>
          <w:p w14:paraId="5063D504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20EFD618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639" w:type="pct"/>
          </w:tcPr>
          <w:p w14:paraId="2BF50FD1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</w:p>
        </w:tc>
      </w:tr>
      <w:tr w:rsidR="00C7706F" w:rsidRPr="00BE5913" w14:paraId="6B234F32" w14:textId="77777777" w:rsidTr="006039EE">
        <w:tc>
          <w:tcPr>
            <w:tcW w:w="1941" w:type="pct"/>
          </w:tcPr>
          <w:p w14:paraId="6666A741" w14:textId="670C585E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E46EC3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45" w:type="pct"/>
          </w:tcPr>
          <w:p w14:paraId="0B2B4C6C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6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</w:tcPr>
          <w:p w14:paraId="171F7C9D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1" w:type="pct"/>
          </w:tcPr>
          <w:p w14:paraId="2DFC6169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60" w:lineRule="atLeast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4631D2D5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26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00721F7B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352E6CF4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51169A1E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C7706F" w:rsidRPr="00BE5913" w14:paraId="6D9A0125" w14:textId="77777777" w:rsidTr="006039EE">
        <w:tc>
          <w:tcPr>
            <w:tcW w:w="1941" w:type="pct"/>
          </w:tcPr>
          <w:p w14:paraId="3292818B" w14:textId="6BBD16CF" w:rsidR="00C7706F" w:rsidRPr="00BE5913" w:rsidRDefault="00C7706F" w:rsidP="00C7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สัญญาที่ปรึกษางานออกแบบ</w:t>
            </w:r>
          </w:p>
        </w:tc>
        <w:tc>
          <w:tcPr>
            <w:tcW w:w="645" w:type="pct"/>
          </w:tcPr>
          <w:p w14:paraId="39807921" w14:textId="7C4B3AED" w:rsidR="00C7706F" w:rsidRPr="00BE5913" w:rsidRDefault="00B11C2B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95C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529</w:t>
            </w:r>
            <w:r w:rsidR="004A47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10B3B358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</w:tcPr>
          <w:p w14:paraId="58F3EDF7" w14:textId="68684A6F" w:rsidR="00C7706F" w:rsidRPr="00BE5913" w:rsidRDefault="00B11C2B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7706F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486</w:t>
            </w:r>
            <w:r w:rsidR="00C7706F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70A0" w:rsidRPr="00C070A0">
              <w:rPr>
                <w:rFonts w:asciiTheme="majorBidi" w:hAnsiTheme="majorBidi" w:cstheme="majorBidi"/>
                <w:sz w:val="30"/>
                <w:szCs w:val="30"/>
              </w:rPr>
              <w:t>747</w:t>
            </w:r>
          </w:p>
        </w:tc>
        <w:tc>
          <w:tcPr>
            <w:tcW w:w="147" w:type="pct"/>
          </w:tcPr>
          <w:p w14:paraId="20FD0303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26"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25693B3F" w14:textId="314ABBE6" w:rsidR="00C7706F" w:rsidRPr="00BE5913" w:rsidRDefault="00395C86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5112995B" w14:textId="77777777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51921E1C" w14:textId="400FB8B0" w:rsidR="00C7706F" w:rsidRPr="00BE5913" w:rsidRDefault="00C7706F" w:rsidP="00C77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913362" w:rsidRPr="00BE5913" w14:paraId="14EC65F6" w14:textId="77777777" w:rsidTr="006039EE">
        <w:tc>
          <w:tcPr>
            <w:tcW w:w="1941" w:type="pct"/>
          </w:tcPr>
          <w:p w14:paraId="60D5B010" w14:textId="7E82452A" w:rsidR="00913362" w:rsidRPr="00BE5913" w:rsidRDefault="00913362" w:rsidP="00913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สัญญาค้ำประกัน</w:t>
            </w:r>
          </w:p>
        </w:tc>
        <w:tc>
          <w:tcPr>
            <w:tcW w:w="645" w:type="pct"/>
          </w:tcPr>
          <w:p w14:paraId="00D04C81" w14:textId="66A45424" w:rsidR="00913362" w:rsidRPr="00B11C2B" w:rsidRDefault="00913362" w:rsidP="0091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  <w:tc>
          <w:tcPr>
            <w:tcW w:w="146" w:type="pct"/>
          </w:tcPr>
          <w:p w14:paraId="5213998C" w14:textId="77777777" w:rsidR="00913362" w:rsidRPr="00BE5913" w:rsidRDefault="00913362" w:rsidP="0091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</w:tcPr>
          <w:p w14:paraId="54F681E7" w14:textId="493CDAE5" w:rsidR="00913362" w:rsidRPr="00B11C2B" w:rsidRDefault="00913362" w:rsidP="0091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298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147" w:type="pct"/>
          </w:tcPr>
          <w:p w14:paraId="0FE24B65" w14:textId="77777777" w:rsidR="00913362" w:rsidRPr="00BE5913" w:rsidRDefault="00913362" w:rsidP="0091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26"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77731850" w14:textId="3EA659A9" w:rsidR="00913362" w:rsidRDefault="00913362" w:rsidP="0091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637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15789EDD" w14:textId="77777777" w:rsidR="00913362" w:rsidRPr="00BE5913" w:rsidRDefault="00913362" w:rsidP="0091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4F734A0B" w14:textId="0ECA7367" w:rsidR="00913362" w:rsidRPr="00BE5913" w:rsidRDefault="00913362" w:rsidP="0091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913362" w:rsidRPr="00BE5913" w14:paraId="6D6343E3" w14:textId="77777777" w:rsidTr="006039EE">
        <w:tc>
          <w:tcPr>
            <w:tcW w:w="1941" w:type="pct"/>
          </w:tcPr>
          <w:p w14:paraId="44A20EAD" w14:textId="26389308" w:rsidR="00913362" w:rsidRPr="00BE5913" w:rsidRDefault="00913362" w:rsidP="00913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645" w:type="pct"/>
          </w:tcPr>
          <w:p w14:paraId="1819D0B3" w14:textId="180A4483" w:rsidR="00913362" w:rsidRPr="00BE5913" w:rsidRDefault="00913362" w:rsidP="0091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494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146" w:type="pct"/>
          </w:tcPr>
          <w:p w14:paraId="3168324D" w14:textId="77777777" w:rsidR="00913362" w:rsidRPr="00BE5913" w:rsidRDefault="00913362" w:rsidP="0091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</w:tcPr>
          <w:p w14:paraId="055E948F" w14:textId="4A6D412C" w:rsidR="00913362" w:rsidRPr="00BE5913" w:rsidRDefault="00913362" w:rsidP="0091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1875EA99" w14:textId="77777777" w:rsidR="00913362" w:rsidRPr="00BE5913" w:rsidRDefault="00913362" w:rsidP="0091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26"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7EB5AF58" w14:textId="44DBCDBA" w:rsidR="00913362" w:rsidRPr="00BE5913" w:rsidRDefault="00913362" w:rsidP="0091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47" w:type="pct"/>
          </w:tcPr>
          <w:p w14:paraId="1B14B2EA" w14:textId="77777777" w:rsidR="00913362" w:rsidRPr="00BE5913" w:rsidRDefault="00913362" w:rsidP="0091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04207CE0" w14:textId="75DFFE1E" w:rsidR="00913362" w:rsidRPr="00BE5913" w:rsidRDefault="00913362" w:rsidP="0091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0A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E59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913362" w:rsidRPr="00BE5913" w14:paraId="66D13775" w14:textId="77777777" w:rsidTr="006039EE">
        <w:tc>
          <w:tcPr>
            <w:tcW w:w="1941" w:type="pct"/>
          </w:tcPr>
          <w:p w14:paraId="05FB93A8" w14:textId="5FA6EB48" w:rsidR="00913362" w:rsidRPr="00BE5913" w:rsidRDefault="00913362" w:rsidP="0091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สัญญาอื่น</w:t>
            </w:r>
            <w:r w:rsidR="00E46EC3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645" w:type="pct"/>
          </w:tcPr>
          <w:p w14:paraId="1F5C3873" w14:textId="32313FF8" w:rsidR="00913362" w:rsidRPr="00BE5913" w:rsidRDefault="00913362" w:rsidP="0091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2FEE51E5" w14:textId="77777777" w:rsidR="00913362" w:rsidRPr="00BE5913" w:rsidRDefault="00913362" w:rsidP="0091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</w:tcPr>
          <w:p w14:paraId="64C887EB" w14:textId="5F2DDE8D" w:rsidR="00913362" w:rsidRPr="00BE5913" w:rsidRDefault="00913362" w:rsidP="0091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B11C2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7C133861" w14:textId="77777777" w:rsidR="00913362" w:rsidRPr="00BE5913" w:rsidRDefault="00913362" w:rsidP="0091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26"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0866E4AB" w14:textId="6B887CD1" w:rsidR="00913362" w:rsidRPr="00BE5913" w:rsidRDefault="00913362" w:rsidP="0091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6E5F184F" w14:textId="77777777" w:rsidR="00913362" w:rsidRPr="00BE5913" w:rsidRDefault="00913362" w:rsidP="0091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513484A3" w14:textId="264ED261" w:rsidR="00913362" w:rsidRPr="00BE5913" w:rsidRDefault="00913362" w:rsidP="0091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913362" w:rsidRPr="00BE5913" w14:paraId="137DBB6F" w14:textId="77777777" w:rsidTr="006039EE">
        <w:tc>
          <w:tcPr>
            <w:tcW w:w="1941" w:type="pct"/>
          </w:tcPr>
          <w:p w14:paraId="19C7EBCE" w14:textId="77777777" w:rsidR="00913362" w:rsidRPr="00BE5913" w:rsidRDefault="00913362" w:rsidP="0091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25ADF4C3" w14:textId="3EB4B067" w:rsidR="00913362" w:rsidRPr="00BE5913" w:rsidRDefault="00913362" w:rsidP="0091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852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146" w:type="pct"/>
          </w:tcPr>
          <w:p w14:paraId="1D9395CA" w14:textId="77777777" w:rsidR="00913362" w:rsidRPr="00BE5913" w:rsidRDefault="00913362" w:rsidP="0091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</w:tcPr>
          <w:p w14:paraId="41E61BA8" w14:textId="0730D856" w:rsidR="00913362" w:rsidRPr="00BE5913" w:rsidRDefault="00913362" w:rsidP="0091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</w:t>
            </w: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</w:t>
            </w:r>
            <w:r w:rsidRPr="00B11C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</w:t>
            </w: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645</w:t>
            </w:r>
          </w:p>
        </w:tc>
        <w:tc>
          <w:tcPr>
            <w:tcW w:w="147" w:type="pct"/>
          </w:tcPr>
          <w:p w14:paraId="33BFDB7E" w14:textId="77777777" w:rsidR="00913362" w:rsidRPr="00BE5913" w:rsidRDefault="00913362" w:rsidP="0091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26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625433FB" w14:textId="75AB0BEA" w:rsidR="00913362" w:rsidRPr="00BE5913" w:rsidRDefault="00913362" w:rsidP="0091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 w:right="1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588</w:t>
            </w:r>
          </w:p>
        </w:tc>
        <w:tc>
          <w:tcPr>
            <w:tcW w:w="147" w:type="pct"/>
          </w:tcPr>
          <w:p w14:paraId="535B21C3" w14:textId="77777777" w:rsidR="00913362" w:rsidRPr="00BE5913" w:rsidRDefault="00913362" w:rsidP="0091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6A2B2029" w14:textId="3820613E" w:rsidR="00913362" w:rsidRPr="00BE5913" w:rsidRDefault="00913362" w:rsidP="0091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1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070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</w:tr>
    </w:tbl>
    <w:p w14:paraId="16D0E001" w14:textId="42D49765" w:rsidR="00020DB6" w:rsidRPr="00BE5913" w:rsidRDefault="00020DB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543426ED" w14:textId="192F1048" w:rsidR="00020DB6" w:rsidRPr="00BE5913" w:rsidRDefault="00020DB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  <w:cs/>
        </w:rPr>
      </w:pPr>
      <w:r w:rsidRPr="00E54559">
        <w:rPr>
          <w:rFonts w:ascii="Angsana New" w:eastAsia="MS Mincho" w:hAnsi="Angsana New"/>
          <w:i/>
          <w:iCs/>
          <w:sz w:val="30"/>
          <w:szCs w:val="30"/>
          <w:cs/>
        </w:rPr>
        <w:t>สัญญาค้ำประกัน</w:t>
      </w:r>
      <w:r w:rsidRPr="00BE5913">
        <w:rPr>
          <w:rFonts w:ascii="Angsana New" w:eastAsia="MS Mincho" w:hAnsi="Angsana New" w:hint="cs"/>
          <w:i/>
          <w:iCs/>
          <w:sz w:val="30"/>
          <w:szCs w:val="30"/>
          <w:cs/>
        </w:rPr>
        <w:t xml:space="preserve"> </w:t>
      </w:r>
    </w:p>
    <w:p w14:paraId="6FC62B7C" w14:textId="77777777" w:rsidR="00020DB6" w:rsidRPr="00BE5913" w:rsidRDefault="00020DB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207F28A3" w14:textId="2BA7A081" w:rsidR="00020DB6" w:rsidRPr="00E54559" w:rsidRDefault="00020DB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E54559">
        <w:rPr>
          <w:rFonts w:ascii="Angsana New" w:eastAsia="MS Mincho" w:hAnsi="Angsana New"/>
          <w:sz w:val="30"/>
          <w:szCs w:val="30"/>
          <w:cs/>
        </w:rPr>
        <w:t xml:space="preserve">กลุ่มบริษัททำสัญญาวงเงินค้ำประกันกับสถาบันการเงินในประเทศหลายแห่ง วงเงินรวม </w:t>
      </w:r>
      <w:r w:rsidR="00C070A0" w:rsidRPr="00C070A0">
        <w:rPr>
          <w:rFonts w:ascii="Angsana New" w:eastAsia="MS Mincho" w:hAnsi="Angsana New"/>
          <w:sz w:val="30"/>
          <w:szCs w:val="30"/>
        </w:rPr>
        <w:t>2</w:t>
      </w:r>
      <w:r w:rsidR="00B11C2B" w:rsidRPr="00B11C2B">
        <w:rPr>
          <w:rFonts w:ascii="Angsana New" w:eastAsia="MS Mincho" w:hAnsi="Angsana New"/>
          <w:sz w:val="30"/>
          <w:szCs w:val="30"/>
        </w:rPr>
        <w:t>0</w:t>
      </w:r>
      <w:r w:rsidR="00C070A0" w:rsidRPr="00C070A0">
        <w:rPr>
          <w:rFonts w:ascii="Angsana New" w:eastAsia="MS Mincho" w:hAnsi="Angsana New"/>
          <w:sz w:val="30"/>
          <w:szCs w:val="30"/>
        </w:rPr>
        <w:t>6</w:t>
      </w:r>
      <w:r w:rsidR="00E54559">
        <w:rPr>
          <w:rFonts w:ascii="Angsana New" w:eastAsia="MS Mincho" w:hAnsi="Angsana New"/>
          <w:sz w:val="30"/>
          <w:szCs w:val="30"/>
        </w:rPr>
        <w:t>.</w:t>
      </w:r>
      <w:r w:rsidR="00C070A0" w:rsidRPr="00C070A0">
        <w:rPr>
          <w:rFonts w:ascii="Angsana New" w:eastAsia="MS Mincho" w:hAnsi="Angsana New"/>
          <w:sz w:val="30"/>
          <w:szCs w:val="30"/>
        </w:rPr>
        <w:t>68</w:t>
      </w:r>
      <w:r w:rsidR="00337B18" w:rsidRPr="00E54559">
        <w:rPr>
          <w:rFonts w:ascii="Angsana New" w:eastAsia="MS Mincho" w:hAnsi="Angsana New"/>
          <w:sz w:val="30"/>
          <w:szCs w:val="30"/>
        </w:rPr>
        <w:t xml:space="preserve"> </w:t>
      </w:r>
      <w:r w:rsidRPr="00E54559">
        <w:rPr>
          <w:rFonts w:ascii="Angsana New" w:eastAsia="MS Mincho" w:hAnsi="Angsana New"/>
          <w:sz w:val="30"/>
          <w:szCs w:val="30"/>
          <w:cs/>
        </w:rPr>
        <w:t xml:space="preserve">ล้านบาท เพื่อใช้เป็นหลักค้ำประกันการใช้ไฟฟ้าของแต่ละโครงการของกลุ่มบริษัท ณ วันที่ </w:t>
      </w:r>
      <w:r w:rsidR="00C070A0" w:rsidRPr="00C070A0">
        <w:rPr>
          <w:rFonts w:ascii="Angsana New" w:eastAsia="MS Mincho" w:hAnsi="Angsana New"/>
          <w:sz w:val="30"/>
          <w:szCs w:val="30"/>
        </w:rPr>
        <w:t>3</w:t>
      </w:r>
      <w:r w:rsidR="00B11C2B" w:rsidRPr="00B11C2B">
        <w:rPr>
          <w:rFonts w:ascii="Angsana New" w:eastAsia="MS Mincho" w:hAnsi="Angsana New"/>
          <w:sz w:val="30"/>
          <w:szCs w:val="30"/>
        </w:rPr>
        <w:t>1</w:t>
      </w:r>
      <w:r w:rsidRPr="00E54559">
        <w:rPr>
          <w:rFonts w:ascii="Angsana New" w:eastAsia="MS Mincho" w:hAnsi="Angsana New"/>
          <w:sz w:val="30"/>
          <w:szCs w:val="30"/>
        </w:rPr>
        <w:t xml:space="preserve"> </w:t>
      </w:r>
      <w:r w:rsidRPr="00E54559">
        <w:rPr>
          <w:rFonts w:ascii="Angsana New" w:eastAsia="MS Mincho" w:hAnsi="Angsana New"/>
          <w:sz w:val="30"/>
          <w:szCs w:val="30"/>
          <w:cs/>
        </w:rPr>
        <w:t>ธันวาคม</w:t>
      </w:r>
      <w:r w:rsidR="003223FC" w:rsidRPr="00E54559">
        <w:rPr>
          <w:rFonts w:ascii="Angsana New" w:eastAsia="MS Mincho" w:hAnsi="Angsana New"/>
          <w:sz w:val="30"/>
          <w:szCs w:val="30"/>
        </w:rPr>
        <w:t xml:space="preserve"> </w:t>
      </w:r>
      <w:r w:rsidR="00C070A0" w:rsidRPr="00C070A0">
        <w:rPr>
          <w:rFonts w:ascii="Angsana New" w:eastAsia="MS Mincho" w:hAnsi="Angsana New"/>
          <w:sz w:val="30"/>
          <w:szCs w:val="30"/>
        </w:rPr>
        <w:t>2568</w:t>
      </w:r>
      <w:r w:rsidRPr="00E54559">
        <w:rPr>
          <w:rFonts w:ascii="Angsana New" w:eastAsia="MS Mincho" w:hAnsi="Angsana New"/>
          <w:sz w:val="30"/>
          <w:szCs w:val="30"/>
        </w:rPr>
        <w:t xml:space="preserve"> </w:t>
      </w:r>
      <w:r w:rsidRPr="00E54559">
        <w:rPr>
          <w:rFonts w:ascii="Angsana New" w:eastAsia="MS Mincho" w:hAnsi="Angsana New"/>
          <w:sz w:val="30"/>
          <w:szCs w:val="30"/>
          <w:cs/>
        </w:rPr>
        <w:t>กลุ่มบริษัทมี</w:t>
      </w:r>
      <w:r w:rsidR="00141347" w:rsidRPr="00E54559">
        <w:rPr>
          <w:rFonts w:ascii="Angsana New" w:eastAsia="MS Mincho" w:hAnsi="Angsana New"/>
          <w:sz w:val="30"/>
          <w:szCs w:val="30"/>
          <w:cs/>
        </w:rPr>
        <w:br/>
      </w:r>
      <w:r w:rsidRPr="00E54559">
        <w:rPr>
          <w:rFonts w:ascii="Angsana New" w:eastAsia="MS Mincho" w:hAnsi="Angsana New"/>
          <w:sz w:val="30"/>
          <w:szCs w:val="30"/>
          <w:cs/>
        </w:rPr>
        <w:t>ภาระผูกพันจากสัญญาค้ำประกันทั้งสิ้นจำนวน</w:t>
      </w:r>
      <w:r w:rsidR="005A1C2B">
        <w:rPr>
          <w:rFonts w:ascii="Angsana New" w:eastAsia="MS Mincho" w:hAnsi="Angsana New" w:hint="cs"/>
          <w:sz w:val="30"/>
          <w:szCs w:val="30"/>
          <w:cs/>
        </w:rPr>
        <w:t>เงิน</w:t>
      </w:r>
      <w:r w:rsidRPr="00E54559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hAnsi="Angsana New"/>
          <w:sz w:val="30"/>
          <w:szCs w:val="30"/>
          <w:lang w:eastAsia="zh-CN"/>
        </w:rPr>
        <w:t>1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7</w:t>
      </w:r>
      <w:r w:rsidR="00B11C2B" w:rsidRPr="00B11C2B">
        <w:rPr>
          <w:rFonts w:ascii="Angsana New" w:hAnsi="Angsana New"/>
          <w:sz w:val="30"/>
          <w:szCs w:val="30"/>
          <w:lang w:eastAsia="zh-CN"/>
        </w:rPr>
        <w:t>1</w:t>
      </w:r>
      <w:r w:rsidR="00137BDB">
        <w:rPr>
          <w:rFonts w:ascii="Angsana New" w:hAnsi="Angsana New"/>
          <w:sz w:val="30"/>
          <w:szCs w:val="30"/>
          <w:lang w:eastAsia="zh-CN"/>
        </w:rPr>
        <w:t>.</w:t>
      </w:r>
      <w:r w:rsidR="00C070A0" w:rsidRPr="00C070A0">
        <w:rPr>
          <w:rFonts w:ascii="Angsana New" w:hAnsi="Angsana New"/>
          <w:sz w:val="30"/>
          <w:szCs w:val="30"/>
          <w:lang w:eastAsia="zh-CN"/>
        </w:rPr>
        <w:t>7</w:t>
      </w:r>
      <w:r w:rsidR="00B11C2B" w:rsidRPr="00B11C2B">
        <w:rPr>
          <w:rFonts w:ascii="Angsana New" w:hAnsi="Angsana New"/>
          <w:sz w:val="30"/>
          <w:szCs w:val="30"/>
          <w:lang w:eastAsia="zh-CN"/>
        </w:rPr>
        <w:t>1</w:t>
      </w:r>
      <w:r w:rsidR="00337B18" w:rsidRPr="00E54559">
        <w:rPr>
          <w:rFonts w:asciiTheme="majorBidi" w:hAnsiTheme="majorBidi" w:cstheme="majorBidi"/>
          <w:sz w:val="30"/>
          <w:szCs w:val="30"/>
        </w:rPr>
        <w:t xml:space="preserve"> </w:t>
      </w:r>
      <w:r w:rsidRPr="00E54559">
        <w:rPr>
          <w:rFonts w:ascii="Angsana New" w:eastAsia="MS Mincho" w:hAnsi="Angsana New"/>
          <w:sz w:val="30"/>
          <w:szCs w:val="30"/>
          <w:cs/>
        </w:rPr>
        <w:t>ล้านบาท</w:t>
      </w:r>
      <w:r w:rsidR="00D76D26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D76D26" w:rsidRPr="00590F33">
        <w:rPr>
          <w:rFonts w:ascii="Angsana New" w:eastAsia="MS Mincho" w:hAnsi="Angsana New"/>
          <w:i/>
          <w:iCs/>
          <w:sz w:val="30"/>
          <w:szCs w:val="30"/>
        </w:rPr>
        <w:t>(</w:t>
      </w:r>
      <w:r w:rsidR="00606294" w:rsidRPr="00590F33">
        <w:rPr>
          <w:rFonts w:ascii="Angsana New" w:eastAsia="MS Mincho" w:hAnsi="Angsana New"/>
          <w:i/>
          <w:iCs/>
          <w:sz w:val="30"/>
          <w:szCs w:val="30"/>
        </w:rPr>
        <w:t>25</w:t>
      </w:r>
      <w:r w:rsidR="00590F33" w:rsidRPr="00590F33">
        <w:rPr>
          <w:rFonts w:ascii="Angsana New" w:eastAsia="MS Mincho" w:hAnsi="Angsana New"/>
          <w:i/>
          <w:iCs/>
          <w:sz w:val="30"/>
          <w:szCs w:val="30"/>
        </w:rPr>
        <w:t xml:space="preserve">67: 169.43 </w:t>
      </w:r>
      <w:r w:rsidR="00590F33" w:rsidRPr="00590F33">
        <w:rPr>
          <w:rFonts w:ascii="Angsana New" w:eastAsia="MS Mincho" w:hAnsi="Angsana New" w:hint="cs"/>
          <w:i/>
          <w:iCs/>
          <w:sz w:val="30"/>
          <w:szCs w:val="30"/>
          <w:cs/>
        </w:rPr>
        <w:t>ล้านบาท</w:t>
      </w:r>
      <w:r w:rsidR="00590F33" w:rsidRPr="00590F33">
        <w:rPr>
          <w:rFonts w:ascii="Angsana New" w:eastAsia="MS Mincho" w:hAnsi="Angsana New"/>
          <w:i/>
          <w:iCs/>
          <w:sz w:val="30"/>
          <w:szCs w:val="30"/>
        </w:rPr>
        <w:t>)</w:t>
      </w:r>
    </w:p>
    <w:p w14:paraId="6115B385" w14:textId="41A8215C" w:rsidR="0087706E" w:rsidRPr="00E54559" w:rsidRDefault="0087706E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18E721B6" w14:textId="4E2CF4DA" w:rsidR="003223FC" w:rsidRPr="00E54559" w:rsidRDefault="009A55B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 w:hint="cs"/>
          <w:sz w:val="30"/>
          <w:szCs w:val="30"/>
          <w:cs/>
        </w:rPr>
        <w:t xml:space="preserve">ในปี </w:t>
      </w:r>
      <w:r w:rsidR="00CB3583">
        <w:rPr>
          <w:rFonts w:ascii="Angsana New" w:eastAsia="MS Mincho" w:hAnsi="Angsana New"/>
          <w:sz w:val="30"/>
          <w:szCs w:val="30"/>
        </w:rPr>
        <w:t xml:space="preserve">2568 </w:t>
      </w:r>
      <w:r w:rsidR="003223FC" w:rsidRPr="00E54559">
        <w:rPr>
          <w:rFonts w:ascii="Angsana New" w:eastAsia="MS Mincho" w:hAnsi="Angsana New"/>
          <w:sz w:val="30"/>
          <w:szCs w:val="30"/>
          <w:cs/>
        </w:rPr>
        <w:t xml:space="preserve">บริษัททำสัญญาวงเงินค้ำประกันกับสถาบันการเงินในประเทศแห่งหนึ่ง วงเงิน </w:t>
      </w:r>
      <w:r w:rsidR="00C070A0" w:rsidRPr="00C070A0">
        <w:rPr>
          <w:rFonts w:ascii="Angsana New" w:eastAsia="MS Mincho" w:hAnsi="Angsana New"/>
          <w:sz w:val="30"/>
          <w:szCs w:val="30"/>
        </w:rPr>
        <w:t>8</w:t>
      </w:r>
      <w:r w:rsidR="00B11C2B" w:rsidRPr="00B11C2B">
        <w:rPr>
          <w:rFonts w:ascii="Angsana New" w:eastAsia="MS Mincho" w:hAnsi="Angsana New"/>
          <w:sz w:val="30"/>
          <w:szCs w:val="30"/>
        </w:rPr>
        <w:t>00</w:t>
      </w:r>
      <w:r w:rsidR="003223FC" w:rsidRPr="00E54559">
        <w:rPr>
          <w:rFonts w:ascii="Angsana New" w:eastAsia="MS Mincho" w:hAnsi="Angsana New"/>
          <w:sz w:val="30"/>
          <w:szCs w:val="30"/>
        </w:rPr>
        <w:t>.</w:t>
      </w:r>
      <w:r w:rsidR="00B11C2B" w:rsidRPr="00B11C2B">
        <w:rPr>
          <w:rFonts w:ascii="Angsana New" w:eastAsia="MS Mincho" w:hAnsi="Angsana New"/>
          <w:sz w:val="30"/>
          <w:szCs w:val="30"/>
        </w:rPr>
        <w:t>00</w:t>
      </w:r>
      <w:r w:rsidR="003223FC" w:rsidRPr="00E54559">
        <w:rPr>
          <w:rFonts w:ascii="Angsana New" w:eastAsia="MS Mincho" w:hAnsi="Angsana New"/>
          <w:sz w:val="30"/>
          <w:szCs w:val="30"/>
          <w:cs/>
        </w:rPr>
        <w:t xml:space="preserve"> ล้านบาท เพื่อใช้เป็นหลัก</w:t>
      </w:r>
      <w:r w:rsidR="003223FC" w:rsidRPr="00314F31">
        <w:rPr>
          <w:rFonts w:ascii="Angsana New" w:eastAsia="MS Mincho" w:hAnsi="Angsana New"/>
          <w:spacing w:val="-2"/>
          <w:sz w:val="30"/>
          <w:szCs w:val="30"/>
          <w:cs/>
        </w:rPr>
        <w:t>ค้ำประกันที่ดินเพื่อพัฒนาปรับปรุงสิ่งปลูกสร้าง</w:t>
      </w:r>
      <w:r w:rsidR="00CD6C50" w:rsidRPr="00314F31">
        <w:rPr>
          <w:rFonts w:ascii="Angsana New" w:eastAsia="MS Mincho" w:hAnsi="Angsana New" w:hint="cs"/>
          <w:spacing w:val="-2"/>
          <w:sz w:val="30"/>
          <w:szCs w:val="30"/>
          <w:cs/>
        </w:rPr>
        <w:t>และ</w:t>
      </w:r>
      <w:r w:rsidR="002C312F" w:rsidRPr="002C312F">
        <w:rPr>
          <w:rFonts w:ascii="Angsana New" w:eastAsia="MS Mincho" w:hAnsi="Angsana New" w:hint="cs"/>
          <w:spacing w:val="-2"/>
          <w:sz w:val="30"/>
          <w:szCs w:val="30"/>
          <w:cs/>
        </w:rPr>
        <w:t>เพื่อใช้เป็นหลักค้ำประกัน</w:t>
      </w:r>
      <w:r w:rsidR="004F6C8E" w:rsidRPr="00314F31">
        <w:rPr>
          <w:rFonts w:ascii="Angsana New" w:eastAsia="MS Mincho" w:hAnsi="Angsana New" w:hint="cs"/>
          <w:spacing w:val="-2"/>
          <w:sz w:val="30"/>
          <w:szCs w:val="30"/>
          <w:cs/>
        </w:rPr>
        <w:t>ในการ</w:t>
      </w:r>
      <w:r w:rsidR="00AE3430" w:rsidRPr="00314F31">
        <w:rPr>
          <w:rFonts w:ascii="Angsana New" w:eastAsia="MS Mincho" w:hAnsi="Angsana New" w:hint="cs"/>
          <w:spacing w:val="-2"/>
          <w:sz w:val="30"/>
          <w:szCs w:val="30"/>
          <w:cs/>
        </w:rPr>
        <w:t>ขอคืนภาษีกับกรมสรรพากร</w:t>
      </w:r>
      <w:r w:rsidR="003223FC" w:rsidRPr="00314F31">
        <w:rPr>
          <w:rFonts w:ascii="Angsana New" w:eastAsia="MS Mincho" w:hAnsi="Angsana New"/>
          <w:spacing w:val="-2"/>
          <w:sz w:val="30"/>
          <w:szCs w:val="30"/>
          <w:cs/>
        </w:rPr>
        <w:t xml:space="preserve"> ณ วันที่ </w:t>
      </w:r>
      <w:r w:rsidR="00C070A0" w:rsidRPr="00C070A0">
        <w:rPr>
          <w:rFonts w:ascii="Angsana New" w:eastAsia="MS Mincho" w:hAnsi="Angsana New"/>
          <w:spacing w:val="-2"/>
          <w:sz w:val="30"/>
          <w:szCs w:val="30"/>
        </w:rPr>
        <w:t>3</w:t>
      </w:r>
      <w:r w:rsidR="00B11C2B" w:rsidRPr="00B11C2B">
        <w:rPr>
          <w:rFonts w:ascii="Angsana New" w:eastAsia="MS Mincho" w:hAnsi="Angsana New"/>
          <w:spacing w:val="-2"/>
          <w:sz w:val="30"/>
          <w:szCs w:val="30"/>
        </w:rPr>
        <w:t>1</w:t>
      </w:r>
      <w:r w:rsidR="003223FC" w:rsidRPr="00314F31">
        <w:rPr>
          <w:rFonts w:ascii="Angsana New" w:eastAsia="MS Mincho" w:hAnsi="Angsana New"/>
          <w:spacing w:val="-2"/>
          <w:sz w:val="30"/>
          <w:szCs w:val="30"/>
          <w:cs/>
        </w:rPr>
        <w:t xml:space="preserve"> ธันวาคม</w:t>
      </w:r>
      <w:r w:rsidR="003223FC" w:rsidRPr="00314F31">
        <w:rPr>
          <w:rFonts w:ascii="Angsana New" w:eastAsia="MS Mincho" w:hAnsi="Angsana New"/>
          <w:spacing w:val="-2"/>
          <w:sz w:val="30"/>
          <w:szCs w:val="30"/>
        </w:rPr>
        <w:t xml:space="preserve"> </w:t>
      </w:r>
      <w:r w:rsidR="00C070A0" w:rsidRPr="00C070A0">
        <w:rPr>
          <w:rFonts w:ascii="Angsana New" w:eastAsia="MS Mincho" w:hAnsi="Angsana New"/>
          <w:spacing w:val="-2"/>
          <w:sz w:val="30"/>
          <w:szCs w:val="30"/>
        </w:rPr>
        <w:t>2568</w:t>
      </w:r>
      <w:r w:rsidR="003223FC" w:rsidRPr="00E54559">
        <w:rPr>
          <w:rFonts w:ascii="Angsana New" w:eastAsia="MS Mincho" w:hAnsi="Angsana New"/>
          <w:sz w:val="30"/>
          <w:szCs w:val="30"/>
        </w:rPr>
        <w:t xml:space="preserve"> </w:t>
      </w:r>
      <w:r w:rsidR="003223FC" w:rsidRPr="00E54559">
        <w:rPr>
          <w:rFonts w:ascii="Angsana New" w:eastAsia="MS Mincho" w:hAnsi="Angsana New"/>
          <w:sz w:val="30"/>
          <w:szCs w:val="30"/>
          <w:cs/>
        </w:rPr>
        <w:t>บริษัทมีภาระผูกพันจากสัญญาค้ำประกัน</w:t>
      </w:r>
      <w:r w:rsidR="00552680">
        <w:rPr>
          <w:rFonts w:ascii="Angsana New" w:eastAsia="MS Mincho" w:hAnsi="Angsana New" w:hint="cs"/>
          <w:sz w:val="30"/>
          <w:szCs w:val="30"/>
          <w:cs/>
        </w:rPr>
        <w:t>ที่ดิน</w:t>
      </w:r>
      <w:r w:rsidR="003223FC" w:rsidRPr="00E54559">
        <w:rPr>
          <w:rFonts w:ascii="Angsana New" w:eastAsia="MS Mincho" w:hAnsi="Angsana New"/>
          <w:sz w:val="30"/>
          <w:szCs w:val="30"/>
          <w:cs/>
        </w:rPr>
        <w:t>จำนวน</w:t>
      </w:r>
      <w:r w:rsidR="005A1C2B">
        <w:rPr>
          <w:rFonts w:ascii="Angsana New" w:eastAsia="MS Mincho" w:hAnsi="Angsana New" w:hint="cs"/>
          <w:sz w:val="30"/>
          <w:szCs w:val="30"/>
          <w:cs/>
        </w:rPr>
        <w:t>เงิน</w:t>
      </w:r>
      <w:r w:rsidR="003223FC" w:rsidRPr="00E54559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B11C2B" w:rsidRPr="00B11C2B">
        <w:rPr>
          <w:rFonts w:ascii="Angsana New" w:eastAsia="MS Mincho" w:hAnsi="Angsana New"/>
          <w:sz w:val="30"/>
          <w:szCs w:val="30"/>
        </w:rPr>
        <w:t>1</w:t>
      </w:r>
      <w:r w:rsidR="00C070A0" w:rsidRPr="00C070A0">
        <w:rPr>
          <w:rFonts w:ascii="Angsana New" w:eastAsia="MS Mincho" w:hAnsi="Angsana New"/>
          <w:sz w:val="30"/>
          <w:szCs w:val="30"/>
        </w:rPr>
        <w:t>27</w:t>
      </w:r>
      <w:r w:rsidR="00552680">
        <w:rPr>
          <w:rFonts w:ascii="Angsana New" w:eastAsia="MS Mincho" w:hAnsi="Angsana New"/>
          <w:sz w:val="30"/>
          <w:szCs w:val="30"/>
        </w:rPr>
        <w:t>.</w:t>
      </w:r>
      <w:r w:rsidR="00B11C2B" w:rsidRPr="00B11C2B">
        <w:rPr>
          <w:rFonts w:ascii="Angsana New" w:eastAsia="MS Mincho" w:hAnsi="Angsana New"/>
          <w:sz w:val="30"/>
          <w:szCs w:val="30"/>
        </w:rPr>
        <w:t>00</w:t>
      </w:r>
      <w:r w:rsidR="003223FC" w:rsidRPr="00E54559">
        <w:rPr>
          <w:rFonts w:ascii="Angsana New" w:eastAsia="MS Mincho" w:hAnsi="Angsana New"/>
          <w:sz w:val="30"/>
          <w:szCs w:val="30"/>
        </w:rPr>
        <w:t xml:space="preserve"> </w:t>
      </w:r>
      <w:r w:rsidR="003223FC" w:rsidRPr="00E54559">
        <w:rPr>
          <w:rFonts w:ascii="Angsana New" w:eastAsia="MS Mincho" w:hAnsi="Angsana New"/>
          <w:sz w:val="30"/>
          <w:szCs w:val="30"/>
          <w:cs/>
        </w:rPr>
        <w:t>ล้านบาท</w:t>
      </w:r>
      <w:r w:rsidR="00A353BC">
        <w:rPr>
          <w:rFonts w:ascii="Angsana New" w:eastAsia="MS Mincho" w:hAnsi="Angsana New"/>
          <w:sz w:val="30"/>
          <w:szCs w:val="30"/>
        </w:rPr>
        <w:t xml:space="preserve"> </w:t>
      </w:r>
      <w:r w:rsidR="00A353BC" w:rsidRPr="00A353BC">
        <w:rPr>
          <w:rFonts w:ascii="Angsana New" w:eastAsia="MS Mincho" w:hAnsi="Angsana New" w:hint="cs"/>
          <w:sz w:val="30"/>
          <w:szCs w:val="30"/>
          <w:cs/>
        </w:rPr>
        <w:t>และภาระผูกพันจากสัญญาค้ำประกันต่อกรมสรรพากรจำนวน</w:t>
      </w:r>
      <w:r w:rsidR="005A1C2B">
        <w:rPr>
          <w:rFonts w:ascii="Angsana New" w:eastAsia="MS Mincho" w:hAnsi="Angsana New" w:hint="cs"/>
          <w:sz w:val="30"/>
          <w:szCs w:val="30"/>
          <w:cs/>
        </w:rPr>
        <w:t>เงิน</w:t>
      </w:r>
      <w:r w:rsidR="00A353BC" w:rsidRPr="00A353BC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C070A0" w:rsidRPr="00C070A0">
        <w:rPr>
          <w:rFonts w:ascii="Angsana New" w:eastAsia="MS Mincho" w:hAnsi="Angsana New"/>
          <w:sz w:val="30"/>
          <w:szCs w:val="30"/>
        </w:rPr>
        <w:t>5</w:t>
      </w:r>
      <w:r w:rsidR="00B11C2B" w:rsidRPr="00B11C2B">
        <w:rPr>
          <w:rFonts w:ascii="Angsana New" w:eastAsia="MS Mincho" w:hAnsi="Angsana New"/>
          <w:sz w:val="30"/>
          <w:szCs w:val="30"/>
        </w:rPr>
        <w:t>10</w:t>
      </w:r>
      <w:r w:rsidR="00E54559">
        <w:rPr>
          <w:rFonts w:ascii="Angsana New" w:eastAsia="MS Mincho" w:hAnsi="Angsana New"/>
          <w:sz w:val="30"/>
          <w:szCs w:val="30"/>
        </w:rPr>
        <w:t>.</w:t>
      </w:r>
      <w:r w:rsidR="00C070A0" w:rsidRPr="00C070A0">
        <w:rPr>
          <w:rFonts w:ascii="Angsana New" w:eastAsia="MS Mincho" w:hAnsi="Angsana New"/>
          <w:sz w:val="30"/>
          <w:szCs w:val="30"/>
        </w:rPr>
        <w:t>4</w:t>
      </w:r>
      <w:r w:rsidR="00B11C2B" w:rsidRPr="00B11C2B">
        <w:rPr>
          <w:rFonts w:ascii="Angsana New" w:eastAsia="MS Mincho" w:hAnsi="Angsana New"/>
          <w:sz w:val="30"/>
          <w:szCs w:val="30"/>
        </w:rPr>
        <w:t>1</w:t>
      </w:r>
      <w:r w:rsidR="003223FC" w:rsidRPr="00E54559">
        <w:rPr>
          <w:rFonts w:ascii="Angsana New" w:eastAsia="MS Mincho" w:hAnsi="Angsana New"/>
          <w:sz w:val="30"/>
          <w:szCs w:val="30"/>
        </w:rPr>
        <w:t xml:space="preserve"> </w:t>
      </w:r>
      <w:r w:rsidR="003223FC" w:rsidRPr="00E54559">
        <w:rPr>
          <w:rFonts w:ascii="Angsana New" w:eastAsia="MS Mincho" w:hAnsi="Angsana New"/>
          <w:sz w:val="30"/>
          <w:szCs w:val="30"/>
          <w:cs/>
        </w:rPr>
        <w:t>ล้านบาท</w:t>
      </w:r>
    </w:p>
    <w:p w14:paraId="56E81026" w14:textId="77777777" w:rsidR="003223FC" w:rsidRPr="002C7796" w:rsidRDefault="003223F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  <w:highlight w:val="yellow"/>
          <w:cs/>
        </w:rPr>
      </w:pPr>
    </w:p>
    <w:p w14:paraId="31653422" w14:textId="77777777" w:rsidR="003223FC" w:rsidRPr="002C7796" w:rsidRDefault="003223F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i/>
          <w:iCs/>
          <w:sz w:val="30"/>
          <w:szCs w:val="30"/>
          <w:highlight w:val="yellow"/>
          <w:cs/>
        </w:rPr>
      </w:pPr>
      <w:r w:rsidRPr="002C7796">
        <w:rPr>
          <w:rFonts w:ascii="Angsana New" w:eastAsia="MS Mincho" w:hAnsi="Angsana New"/>
          <w:i/>
          <w:iCs/>
          <w:sz w:val="30"/>
          <w:szCs w:val="30"/>
          <w:highlight w:val="yellow"/>
          <w:cs/>
        </w:rPr>
        <w:br w:type="page"/>
      </w:r>
    </w:p>
    <w:p w14:paraId="3A65B612" w14:textId="4A1F64A7" w:rsidR="00020DB6" w:rsidRPr="00F96568" w:rsidRDefault="00020DB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F96568">
        <w:rPr>
          <w:rFonts w:ascii="Angsana New" w:eastAsia="MS Mincho" w:hAnsi="Angsana New"/>
          <w:i/>
          <w:iCs/>
          <w:sz w:val="30"/>
          <w:szCs w:val="30"/>
          <w:cs/>
        </w:rPr>
        <w:lastRenderedPageBreak/>
        <w:t>สัญญาบริการ</w:t>
      </w:r>
    </w:p>
    <w:p w14:paraId="6B06B16B" w14:textId="77777777" w:rsidR="00020DB6" w:rsidRPr="00F96568" w:rsidRDefault="00020DB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7AD150C0" w14:textId="219D20E5" w:rsidR="00020DB6" w:rsidRPr="00F96568" w:rsidRDefault="00020DB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F96568">
        <w:rPr>
          <w:rFonts w:ascii="Angsana New" w:eastAsia="MS Mincho" w:hAnsi="Angsana New"/>
          <w:sz w:val="30"/>
          <w:szCs w:val="30"/>
          <w:cs/>
        </w:rPr>
        <w:t>กลุ่มบริษัทได้ทำสัญญาบริการกับบริษัทในประเทศหลายแห่ง เกี่ยวกับการบริการสาธารณูปโภคต่าง</w:t>
      </w:r>
      <w:r w:rsidR="00E46EC3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F96568">
        <w:rPr>
          <w:rFonts w:ascii="Angsana New" w:eastAsia="MS Mincho" w:hAnsi="Angsana New"/>
          <w:sz w:val="30"/>
          <w:szCs w:val="30"/>
          <w:cs/>
        </w:rPr>
        <w:t xml:space="preserve">ๆ โดยมีกำหนดระยะเวลา </w:t>
      </w:r>
      <w:r w:rsidR="00B11C2B" w:rsidRPr="00B11C2B">
        <w:rPr>
          <w:rFonts w:ascii="Angsana New" w:eastAsia="MS Mincho" w:hAnsi="Angsana New"/>
          <w:sz w:val="30"/>
          <w:szCs w:val="30"/>
        </w:rPr>
        <w:t>1</w:t>
      </w:r>
      <w:r w:rsidRPr="00F96568">
        <w:rPr>
          <w:rFonts w:ascii="Angsana New" w:eastAsia="MS Mincho" w:hAnsi="Angsana New"/>
          <w:sz w:val="30"/>
          <w:szCs w:val="30"/>
        </w:rPr>
        <w:t xml:space="preserve"> </w:t>
      </w:r>
      <w:r w:rsidRPr="00F96568">
        <w:rPr>
          <w:rFonts w:ascii="Angsana New" w:eastAsia="MS Mincho" w:hAnsi="Angsana New"/>
          <w:sz w:val="30"/>
          <w:szCs w:val="30"/>
          <w:cs/>
        </w:rPr>
        <w:t xml:space="preserve">ถึง </w:t>
      </w:r>
      <w:r w:rsidR="00C070A0" w:rsidRPr="00C070A0">
        <w:rPr>
          <w:rFonts w:ascii="Angsana New" w:eastAsia="MS Mincho" w:hAnsi="Angsana New"/>
          <w:sz w:val="30"/>
          <w:szCs w:val="30"/>
        </w:rPr>
        <w:t>5</w:t>
      </w:r>
      <w:r w:rsidRPr="00F96568">
        <w:rPr>
          <w:rFonts w:ascii="Angsana New" w:eastAsia="MS Mincho" w:hAnsi="Angsana New"/>
          <w:sz w:val="30"/>
          <w:szCs w:val="30"/>
        </w:rPr>
        <w:t xml:space="preserve"> </w:t>
      </w:r>
      <w:r w:rsidRPr="00F96568">
        <w:rPr>
          <w:rFonts w:ascii="Angsana New" w:eastAsia="MS Mincho" w:hAnsi="Angsana New"/>
          <w:sz w:val="30"/>
          <w:szCs w:val="30"/>
          <w:cs/>
        </w:rPr>
        <w:t>ปี ทั้งนี้ กลุ่มบริษัทต้องจ่ายค่าบริการเป็นรายเดือนตามอัตราที่ระบุไว้ในสัญญา</w:t>
      </w:r>
    </w:p>
    <w:p w14:paraId="16C9AE28" w14:textId="77777777" w:rsidR="007B31C9" w:rsidRPr="00F96568" w:rsidRDefault="007B31C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5262CAA1" w14:textId="50D655AD" w:rsidR="00020DB6" w:rsidRPr="00F96568" w:rsidRDefault="00020DB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  <w:r w:rsidRPr="00F96568">
        <w:rPr>
          <w:rFonts w:ascii="Angsana New" w:eastAsia="MS Mincho" w:hAnsi="Angsana New"/>
          <w:i/>
          <w:iCs/>
          <w:sz w:val="30"/>
          <w:szCs w:val="30"/>
          <w:cs/>
        </w:rPr>
        <w:t>สัญญาบริหารโรงแรม</w:t>
      </w:r>
      <w:r w:rsidRPr="00F96568">
        <w:rPr>
          <w:rFonts w:ascii="Angsana New" w:eastAsia="MS Mincho" w:hAnsi="Angsana New"/>
          <w:i/>
          <w:iCs/>
          <w:sz w:val="30"/>
          <w:szCs w:val="30"/>
        </w:rPr>
        <w:br/>
      </w:r>
    </w:p>
    <w:p w14:paraId="33046372" w14:textId="35E36FC4" w:rsidR="00020DB6" w:rsidRPr="00F96568" w:rsidRDefault="00020DB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F96568">
        <w:rPr>
          <w:rFonts w:ascii="Angsana New" w:eastAsia="MS Mincho" w:hAnsi="Angsana New"/>
          <w:sz w:val="30"/>
          <w:szCs w:val="30"/>
          <w:cs/>
        </w:rPr>
        <w:t>บริษัทย่อยหลายแห่งได้ทำสัญญารับบริการงานด้านบริหารงานกับบริษัทผู้บริหารโรงแรมหลายแห่งซึ่งจะให้บริการด้านการบริหารงานและงานด้านการตลาดแก่</w:t>
      </w:r>
      <w:r w:rsidR="00EF2206" w:rsidRPr="00F96568">
        <w:rPr>
          <w:rFonts w:ascii="Angsana New" w:eastAsia="MS Mincho" w:hAnsi="Angsana New"/>
          <w:sz w:val="30"/>
          <w:szCs w:val="30"/>
          <w:cs/>
        </w:rPr>
        <w:t>บริษัทย่อย</w:t>
      </w:r>
      <w:r w:rsidRPr="00F96568">
        <w:rPr>
          <w:rFonts w:ascii="Angsana New" w:eastAsia="MS Mincho" w:hAnsi="Angsana New"/>
          <w:sz w:val="30"/>
          <w:szCs w:val="30"/>
          <w:cs/>
        </w:rPr>
        <w:t xml:space="preserve"> สัญญาดังกล่าวมีกำหนดระยะเวลาตั้งแต่ </w:t>
      </w:r>
      <w:r w:rsidR="00B11C2B" w:rsidRPr="00B11C2B">
        <w:rPr>
          <w:rFonts w:ascii="Angsana New" w:eastAsia="MS Mincho" w:hAnsi="Angsana New"/>
          <w:sz w:val="30"/>
          <w:szCs w:val="30"/>
        </w:rPr>
        <w:t>10</w:t>
      </w:r>
      <w:r w:rsidRPr="00F96568">
        <w:rPr>
          <w:rFonts w:ascii="Angsana New" w:eastAsia="MS Mincho" w:hAnsi="Angsana New"/>
          <w:sz w:val="30"/>
          <w:szCs w:val="30"/>
          <w:cs/>
        </w:rPr>
        <w:t xml:space="preserve"> ถึง </w:t>
      </w:r>
      <w:r w:rsidR="00C070A0" w:rsidRPr="00C070A0">
        <w:rPr>
          <w:rFonts w:ascii="Angsana New" w:eastAsia="MS Mincho" w:hAnsi="Angsana New"/>
          <w:sz w:val="30"/>
          <w:szCs w:val="30"/>
        </w:rPr>
        <w:t>2</w:t>
      </w:r>
      <w:r w:rsidR="00B11C2B" w:rsidRPr="00B11C2B">
        <w:rPr>
          <w:rFonts w:ascii="Angsana New" w:eastAsia="MS Mincho" w:hAnsi="Angsana New"/>
          <w:sz w:val="30"/>
          <w:szCs w:val="30"/>
        </w:rPr>
        <w:t>0</w:t>
      </w:r>
      <w:r w:rsidRPr="00F96568">
        <w:rPr>
          <w:rFonts w:ascii="Angsana New" w:eastAsia="MS Mincho" w:hAnsi="Angsana New"/>
          <w:sz w:val="30"/>
          <w:szCs w:val="30"/>
          <w:cs/>
        </w:rPr>
        <w:t xml:space="preserve"> ปี </w:t>
      </w:r>
      <w:r w:rsidRPr="00F96568">
        <w:rPr>
          <w:rFonts w:ascii="Angsana New" w:eastAsia="MS Mincho" w:hAnsi="Angsana New"/>
          <w:sz w:val="30"/>
          <w:szCs w:val="30"/>
          <w:cs/>
        </w:rPr>
        <w:br/>
        <w:t>และสามารถต่ออายุสัญญาได้ตามที่กำหนดไว้ในสัญญา โดยบริษัท</w:t>
      </w:r>
      <w:r w:rsidR="00124161" w:rsidRPr="00F96568">
        <w:rPr>
          <w:rFonts w:ascii="Angsana New" w:eastAsia="MS Mincho" w:hAnsi="Angsana New"/>
          <w:sz w:val="30"/>
          <w:szCs w:val="30"/>
          <w:cs/>
        </w:rPr>
        <w:t>ย่อย</w:t>
      </w:r>
      <w:r w:rsidRPr="00F96568">
        <w:rPr>
          <w:rFonts w:ascii="Angsana New" w:eastAsia="MS Mincho" w:hAnsi="Angsana New"/>
          <w:sz w:val="30"/>
          <w:szCs w:val="30"/>
          <w:cs/>
        </w:rPr>
        <w:t>มีภาระผูกพันที่จะต้องจ่ายค่าธรรมเนียมบริหารและค่าส่วนแบ่งการตลาดตามเกณฑ์ที่ระบุไว้ในสัญญา</w:t>
      </w:r>
    </w:p>
    <w:p w14:paraId="0C45F23F" w14:textId="77777777" w:rsidR="00392A77" w:rsidRPr="00F96568" w:rsidRDefault="00392A77" w:rsidP="00C84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1BBCDFA" w14:textId="21A9DB11" w:rsidR="00392A77" w:rsidRPr="00F96568" w:rsidRDefault="00392A7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i/>
          <w:iCs/>
          <w:color w:val="000000"/>
          <w:sz w:val="30"/>
          <w:szCs w:val="30"/>
        </w:rPr>
      </w:pPr>
      <w:r w:rsidRPr="00F96568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สัญญาที่ปรึกษางานออกแบบ </w:t>
      </w:r>
    </w:p>
    <w:p w14:paraId="3C610B5A" w14:textId="77777777" w:rsidR="00392A77" w:rsidRPr="00F96568" w:rsidRDefault="00392A7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color w:val="000000"/>
          <w:sz w:val="30"/>
          <w:szCs w:val="30"/>
        </w:rPr>
      </w:pPr>
    </w:p>
    <w:p w14:paraId="6CD9ACA9" w14:textId="78690109" w:rsidR="00392A77" w:rsidRPr="00F96568" w:rsidRDefault="00392A7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96568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F96568">
        <w:rPr>
          <w:rFonts w:ascii="Angsana New" w:eastAsia="MS Mincho" w:hAnsi="Angsana New"/>
          <w:sz w:val="30"/>
          <w:szCs w:val="30"/>
          <w:cs/>
        </w:rPr>
        <w:t>ย่อย</w:t>
      </w:r>
      <w:r w:rsidRPr="00F96568">
        <w:rPr>
          <w:rFonts w:ascii="Angsana New" w:hAnsi="Angsana New"/>
          <w:color w:val="000000"/>
          <w:sz w:val="30"/>
          <w:szCs w:val="30"/>
          <w:cs/>
        </w:rPr>
        <w:t>หลายแห่งได้ทำสัญญาที่ปรึกษางานออกแบบกับบริษัทในประเทศและต่างประเทศหลายแห่งเกี่ยวกับ</w:t>
      </w:r>
      <w:r w:rsidR="00732E73" w:rsidRPr="00F96568">
        <w:rPr>
          <w:rFonts w:ascii="Angsana New" w:hAnsi="Angsana New"/>
          <w:color w:val="000000"/>
          <w:sz w:val="30"/>
          <w:szCs w:val="30"/>
        </w:rPr>
        <w:t xml:space="preserve"> </w:t>
      </w:r>
      <w:r w:rsidRPr="00F96568">
        <w:rPr>
          <w:rFonts w:ascii="Angsana New" w:hAnsi="Angsana New"/>
          <w:color w:val="000000"/>
          <w:sz w:val="30"/>
          <w:szCs w:val="30"/>
          <w:cs/>
        </w:rPr>
        <w:t xml:space="preserve">การออกแบบงานสถาปัตยกรรมสำหรับโรงแรม โดยบริษัทย่อยมีภาระผูกพันที่ต้องจ่ายค่าที่ปรึกษางานออกแบบตามอัตราและระยะเวลาที่กำหนดในสัญญา </w:t>
      </w:r>
    </w:p>
    <w:p w14:paraId="769BABF6" w14:textId="77777777" w:rsidR="00392A77" w:rsidRPr="00F96568" w:rsidRDefault="00392A7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5C1BC1D" w14:textId="77777777" w:rsidR="00392A77" w:rsidRPr="00F96568" w:rsidRDefault="00392A7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i/>
          <w:iCs/>
          <w:color w:val="000000"/>
          <w:sz w:val="30"/>
          <w:szCs w:val="30"/>
        </w:rPr>
      </w:pPr>
      <w:r w:rsidRPr="00F96568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สัญญาก่อสร้าง ปรับปรุง และตกแต่งภายในพื้นที่และอาคาร </w:t>
      </w:r>
    </w:p>
    <w:p w14:paraId="23BE73B8" w14:textId="77777777" w:rsidR="00392A77" w:rsidRPr="00F96568" w:rsidRDefault="00392A7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color w:val="000000"/>
          <w:sz w:val="30"/>
          <w:szCs w:val="30"/>
        </w:rPr>
      </w:pPr>
    </w:p>
    <w:p w14:paraId="1D9D6B7C" w14:textId="52E8DE88" w:rsidR="00AD7CB0" w:rsidRPr="00BE5913" w:rsidRDefault="00392A7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F96568">
        <w:rPr>
          <w:rFonts w:ascii="Angsana New" w:hAnsi="Angsana New"/>
          <w:color w:val="000000"/>
          <w:sz w:val="30"/>
          <w:szCs w:val="30"/>
          <w:cs/>
        </w:rPr>
        <w:t>บริษัทย่อยหลายแห่งได้ทำสัญญาก่อสร้าง ปรับปรุง และตกแต่งภายในพื้นที่และอาคาร กับบริษัทในประเทศหลายแห่ง</w:t>
      </w:r>
      <w:r w:rsidR="00BC1B9B" w:rsidRPr="00F9656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96568">
        <w:rPr>
          <w:rFonts w:ascii="Angsana New" w:hAnsi="Angsana New"/>
          <w:color w:val="000000"/>
          <w:sz w:val="30"/>
          <w:szCs w:val="30"/>
          <w:cs/>
        </w:rPr>
        <w:t>โดยบริษัทย่อยมีภาระผูกพันที่ต้องจ่ายค่าบริการตามอัตราและระยะเวลาที่กำหนดในสัญญา</w:t>
      </w:r>
    </w:p>
    <w:p w14:paraId="0BA13FD2" w14:textId="77777777" w:rsidR="000F796B" w:rsidRPr="00BE5913" w:rsidRDefault="000F796B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3F44CDE" w14:textId="77777777" w:rsidR="00AD7CB0" w:rsidRPr="00BE5913" w:rsidRDefault="00AD7CB0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eastAsia="MS Mincho" w:hAnsi="Angsana New"/>
          <w:b/>
          <w:bCs/>
          <w:sz w:val="30"/>
          <w:szCs w:val="30"/>
        </w:rPr>
      </w:pPr>
      <w:r w:rsidRPr="00BE5913">
        <w:rPr>
          <w:rFonts w:ascii="Angsana New" w:eastAsia="MS Mincho" w:hAnsi="Angsana New" w:hint="cs"/>
          <w:b/>
          <w:bCs/>
          <w:sz w:val="30"/>
          <w:szCs w:val="30"/>
          <w:cs/>
        </w:rPr>
        <w:t>หนี้สินที่อาจเกิดขึ้น</w:t>
      </w:r>
    </w:p>
    <w:p w14:paraId="5031855F" w14:textId="77777777" w:rsidR="00B0693C" w:rsidRPr="00B0693C" w:rsidRDefault="00B0693C" w:rsidP="00D96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6D6651B" w14:textId="615363DD" w:rsidR="00B0693C" w:rsidRPr="00B0693C" w:rsidRDefault="00B0693C" w:rsidP="00B06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63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693C">
        <w:rPr>
          <w:rFonts w:asciiTheme="majorBidi" w:hAnsiTheme="majorBidi" w:hint="cs"/>
          <w:sz w:val="30"/>
          <w:szCs w:val="30"/>
          <w:cs/>
        </w:rPr>
        <w:t>ณ</w:t>
      </w:r>
      <w:r w:rsidRPr="00B0693C">
        <w:rPr>
          <w:rFonts w:asciiTheme="majorBidi" w:hAnsiTheme="majorBidi"/>
          <w:sz w:val="30"/>
          <w:szCs w:val="30"/>
          <w:cs/>
        </w:rPr>
        <w:t xml:space="preserve"> </w:t>
      </w:r>
      <w:r w:rsidRPr="00B0693C">
        <w:rPr>
          <w:rFonts w:asciiTheme="majorBidi" w:hAnsiTheme="majorBidi" w:hint="cs"/>
          <w:sz w:val="30"/>
          <w:szCs w:val="30"/>
          <w:cs/>
        </w:rPr>
        <w:t>วันที่</w:t>
      </w:r>
      <w:r w:rsidRPr="00B0693C">
        <w:rPr>
          <w:rFonts w:asciiTheme="majorBidi" w:hAnsiTheme="majorBidi"/>
          <w:sz w:val="30"/>
          <w:szCs w:val="30"/>
          <w:cs/>
        </w:rPr>
        <w:t xml:space="preserve"> </w:t>
      </w:r>
      <w:r w:rsidR="00C070A0" w:rsidRPr="00C070A0">
        <w:rPr>
          <w:rFonts w:asciiTheme="majorBidi" w:hAnsiTheme="majorBidi"/>
          <w:sz w:val="30"/>
          <w:szCs w:val="30"/>
        </w:rPr>
        <w:t>3</w:t>
      </w:r>
      <w:r w:rsidR="0030119E">
        <w:rPr>
          <w:rFonts w:asciiTheme="majorBidi" w:hAnsiTheme="majorBidi"/>
          <w:sz w:val="30"/>
          <w:szCs w:val="30"/>
        </w:rPr>
        <w:t>1</w:t>
      </w:r>
      <w:r w:rsidRPr="00B0693C">
        <w:rPr>
          <w:rFonts w:asciiTheme="majorBidi" w:hAnsiTheme="majorBidi"/>
          <w:sz w:val="30"/>
          <w:szCs w:val="30"/>
          <w:cs/>
        </w:rPr>
        <w:t xml:space="preserve"> </w:t>
      </w:r>
      <w:r w:rsidR="00D96018">
        <w:rPr>
          <w:rFonts w:asciiTheme="majorBidi" w:hAnsiTheme="majorBidi" w:hint="cs"/>
          <w:sz w:val="30"/>
          <w:szCs w:val="30"/>
          <w:cs/>
        </w:rPr>
        <w:t>ธันวาคม</w:t>
      </w:r>
      <w:r w:rsidRPr="00B0693C">
        <w:rPr>
          <w:rFonts w:asciiTheme="majorBidi" w:hAnsiTheme="majorBidi"/>
          <w:sz w:val="30"/>
          <w:szCs w:val="30"/>
          <w:cs/>
        </w:rPr>
        <w:t xml:space="preserve"> </w:t>
      </w:r>
      <w:r w:rsidR="00C070A0" w:rsidRPr="00C070A0">
        <w:rPr>
          <w:rFonts w:asciiTheme="majorBidi" w:hAnsiTheme="majorBidi"/>
          <w:sz w:val="30"/>
          <w:szCs w:val="30"/>
        </w:rPr>
        <w:t>2568</w:t>
      </w:r>
      <w:r w:rsidRPr="00B0693C">
        <w:rPr>
          <w:rFonts w:asciiTheme="majorBidi" w:hAnsiTheme="majorBidi"/>
          <w:sz w:val="30"/>
          <w:szCs w:val="30"/>
          <w:cs/>
        </w:rPr>
        <w:t xml:space="preserve"> </w:t>
      </w:r>
      <w:r w:rsidRPr="00B0693C">
        <w:rPr>
          <w:rFonts w:asciiTheme="majorBidi" w:hAnsiTheme="majorBidi" w:hint="cs"/>
          <w:sz w:val="30"/>
          <w:szCs w:val="30"/>
          <w:cs/>
        </w:rPr>
        <w:t>บริษัทมีหนี้สินที่อาจเกิดขึ้นจากการทำสัญญาให้การสนับสนุนแก่กิจการร่วมค้า</w:t>
      </w:r>
      <w:r w:rsidR="003066C7">
        <w:rPr>
          <w:rFonts w:asciiTheme="majorBidi" w:hAnsiTheme="majorBidi"/>
          <w:sz w:val="30"/>
          <w:szCs w:val="30"/>
        </w:rPr>
        <w:br/>
      </w:r>
      <w:r w:rsidR="00D96018">
        <w:rPr>
          <w:rFonts w:asciiTheme="majorBidi" w:hAnsiTheme="majorBidi" w:hint="cs"/>
          <w:sz w:val="30"/>
          <w:szCs w:val="30"/>
          <w:cs/>
        </w:rPr>
        <w:t>หลายแห่ง</w:t>
      </w:r>
      <w:r w:rsidRPr="00B0693C">
        <w:rPr>
          <w:rFonts w:asciiTheme="majorBidi" w:hAnsiTheme="majorBidi"/>
          <w:sz w:val="30"/>
          <w:szCs w:val="30"/>
          <w:cs/>
        </w:rPr>
        <w:t xml:space="preserve"> </w:t>
      </w:r>
      <w:r w:rsidRPr="00B0693C">
        <w:rPr>
          <w:rFonts w:asciiTheme="majorBidi" w:hAnsiTheme="majorBidi" w:hint="cs"/>
          <w:sz w:val="30"/>
          <w:szCs w:val="30"/>
          <w:cs/>
        </w:rPr>
        <w:t>ในการทำสัญญาสินเชื่อ</w:t>
      </w:r>
      <w:r w:rsidR="00D96018">
        <w:rPr>
          <w:rFonts w:asciiTheme="majorBidi" w:hAnsiTheme="majorBidi" w:hint="cs"/>
          <w:sz w:val="30"/>
          <w:szCs w:val="30"/>
          <w:cs/>
        </w:rPr>
        <w:t>หลายฉบับ</w:t>
      </w:r>
      <w:r w:rsidRPr="00B0693C">
        <w:rPr>
          <w:rFonts w:asciiTheme="majorBidi" w:hAnsiTheme="majorBidi" w:hint="cs"/>
          <w:sz w:val="30"/>
          <w:szCs w:val="30"/>
          <w:cs/>
        </w:rPr>
        <w:t>กับสถาบันการเงิน</w:t>
      </w:r>
      <w:r w:rsidR="00D96018">
        <w:rPr>
          <w:rFonts w:asciiTheme="majorBidi" w:hAnsiTheme="majorBidi" w:hint="cs"/>
          <w:sz w:val="30"/>
          <w:szCs w:val="30"/>
          <w:cs/>
        </w:rPr>
        <w:t>เป็นวงเงิน</w:t>
      </w:r>
      <w:r w:rsidRPr="00B0693C">
        <w:rPr>
          <w:rFonts w:asciiTheme="majorBidi" w:hAnsiTheme="majorBidi" w:hint="cs"/>
          <w:sz w:val="30"/>
          <w:szCs w:val="30"/>
          <w:cs/>
        </w:rPr>
        <w:t>จำนวน</w:t>
      </w:r>
      <w:r w:rsidRPr="00B0693C">
        <w:rPr>
          <w:rFonts w:asciiTheme="majorBidi" w:hAnsiTheme="majorBidi"/>
          <w:sz w:val="30"/>
          <w:szCs w:val="30"/>
          <w:cs/>
        </w:rPr>
        <w:t xml:space="preserve"> </w:t>
      </w:r>
      <w:r w:rsidR="00C070A0" w:rsidRPr="00C070A0">
        <w:rPr>
          <w:rFonts w:asciiTheme="majorBidi" w:hAnsiTheme="majorBidi"/>
          <w:sz w:val="30"/>
          <w:szCs w:val="30"/>
        </w:rPr>
        <w:t>2</w:t>
      </w:r>
      <w:r w:rsidR="00B11C2B" w:rsidRPr="00B11C2B">
        <w:rPr>
          <w:rFonts w:asciiTheme="majorBidi" w:hAnsiTheme="majorBidi"/>
          <w:sz w:val="30"/>
          <w:szCs w:val="30"/>
        </w:rPr>
        <w:t>0</w:t>
      </w:r>
      <w:r w:rsidR="00C070A0" w:rsidRPr="00C070A0">
        <w:rPr>
          <w:rFonts w:asciiTheme="majorBidi" w:hAnsiTheme="majorBidi"/>
          <w:sz w:val="30"/>
          <w:szCs w:val="30"/>
        </w:rPr>
        <w:t>8</w:t>
      </w:r>
      <w:r w:rsidRPr="00B0693C">
        <w:rPr>
          <w:rFonts w:asciiTheme="majorBidi" w:hAnsiTheme="majorBidi"/>
          <w:sz w:val="30"/>
          <w:szCs w:val="30"/>
          <w:cs/>
        </w:rPr>
        <w:t xml:space="preserve"> </w:t>
      </w:r>
      <w:r w:rsidRPr="00B0693C">
        <w:rPr>
          <w:rFonts w:asciiTheme="majorBidi" w:hAnsiTheme="majorBidi" w:hint="cs"/>
          <w:sz w:val="30"/>
          <w:szCs w:val="30"/>
          <w:cs/>
        </w:rPr>
        <w:t>ล้านเหรียญสหรัฐ</w:t>
      </w:r>
      <w:r w:rsidR="008C655D">
        <w:rPr>
          <w:rFonts w:asciiTheme="majorBidi" w:hAnsiTheme="majorBidi" w:hint="cs"/>
          <w:sz w:val="30"/>
          <w:szCs w:val="30"/>
          <w:cs/>
        </w:rPr>
        <w:t>อเมริกา</w:t>
      </w:r>
      <w:r w:rsidRPr="00B0693C">
        <w:rPr>
          <w:rFonts w:asciiTheme="majorBidi" w:hAnsiTheme="majorBidi"/>
          <w:sz w:val="30"/>
          <w:szCs w:val="30"/>
          <w:cs/>
        </w:rPr>
        <w:t xml:space="preserve"> </w:t>
      </w:r>
      <w:r w:rsidRPr="00B0693C">
        <w:rPr>
          <w:rFonts w:asciiTheme="majorBidi" w:hAnsiTheme="majorBidi" w:hint="cs"/>
          <w:sz w:val="30"/>
          <w:szCs w:val="30"/>
          <w:cs/>
        </w:rPr>
        <w:t>หรือเทียบเท่า</w:t>
      </w:r>
      <w:r w:rsidRPr="00B0693C">
        <w:rPr>
          <w:rFonts w:asciiTheme="majorBidi" w:hAnsiTheme="majorBidi"/>
          <w:sz w:val="30"/>
          <w:szCs w:val="30"/>
          <w:cs/>
        </w:rPr>
        <w:t xml:space="preserve"> </w:t>
      </w:r>
      <w:r w:rsidR="00C070A0" w:rsidRPr="00C070A0">
        <w:rPr>
          <w:rFonts w:asciiTheme="majorBidi" w:hAnsiTheme="majorBidi"/>
          <w:sz w:val="30"/>
          <w:szCs w:val="30"/>
        </w:rPr>
        <w:t>7</w:t>
      </w:r>
      <w:r w:rsidRPr="00B0693C">
        <w:rPr>
          <w:rFonts w:asciiTheme="majorBidi" w:hAnsiTheme="majorBidi"/>
          <w:sz w:val="30"/>
          <w:szCs w:val="30"/>
          <w:cs/>
        </w:rPr>
        <w:t>,</w:t>
      </w:r>
      <w:r w:rsidR="00C070A0" w:rsidRPr="00C070A0">
        <w:rPr>
          <w:rFonts w:asciiTheme="majorBidi" w:hAnsiTheme="majorBidi"/>
          <w:sz w:val="30"/>
          <w:szCs w:val="30"/>
        </w:rPr>
        <w:t>9</w:t>
      </w:r>
      <w:r w:rsidR="00B11C2B" w:rsidRPr="00B11C2B">
        <w:rPr>
          <w:rFonts w:asciiTheme="majorBidi" w:hAnsiTheme="majorBidi"/>
          <w:sz w:val="30"/>
          <w:szCs w:val="30"/>
        </w:rPr>
        <w:t>0</w:t>
      </w:r>
      <w:r w:rsidR="00C070A0" w:rsidRPr="00C070A0">
        <w:rPr>
          <w:rFonts w:asciiTheme="majorBidi" w:hAnsiTheme="majorBidi"/>
          <w:sz w:val="30"/>
          <w:szCs w:val="30"/>
        </w:rPr>
        <w:t>4</w:t>
      </w:r>
      <w:r w:rsidRPr="00B0693C">
        <w:rPr>
          <w:rFonts w:asciiTheme="majorBidi" w:hAnsiTheme="majorBidi"/>
          <w:sz w:val="30"/>
          <w:szCs w:val="30"/>
          <w:cs/>
        </w:rPr>
        <w:t xml:space="preserve"> </w:t>
      </w:r>
      <w:r w:rsidRPr="00B0693C">
        <w:rPr>
          <w:rFonts w:asciiTheme="majorBidi" w:hAnsiTheme="majorBidi" w:hint="cs"/>
          <w:sz w:val="30"/>
          <w:szCs w:val="30"/>
          <w:cs/>
        </w:rPr>
        <w:t>ล้านบาท</w:t>
      </w:r>
      <w:r w:rsidRPr="00B0693C">
        <w:rPr>
          <w:rFonts w:asciiTheme="majorBidi" w:hAnsiTheme="majorBidi"/>
          <w:sz w:val="30"/>
          <w:szCs w:val="30"/>
          <w:cs/>
        </w:rPr>
        <w:t xml:space="preserve"> </w:t>
      </w:r>
      <w:r w:rsidR="00D96018">
        <w:rPr>
          <w:rFonts w:asciiTheme="majorBidi" w:hAnsiTheme="majorBidi" w:hint="cs"/>
          <w:sz w:val="30"/>
          <w:szCs w:val="30"/>
          <w:cs/>
        </w:rPr>
        <w:t xml:space="preserve">และ วงเงินจำนวน </w:t>
      </w:r>
      <w:r w:rsidR="00C070A0" w:rsidRPr="00C070A0">
        <w:rPr>
          <w:rFonts w:asciiTheme="majorBidi" w:hAnsiTheme="majorBidi"/>
          <w:sz w:val="30"/>
          <w:szCs w:val="30"/>
        </w:rPr>
        <w:t>2</w:t>
      </w:r>
      <w:r w:rsidR="00D96018">
        <w:rPr>
          <w:rFonts w:asciiTheme="majorBidi" w:hAnsiTheme="majorBidi"/>
          <w:sz w:val="30"/>
          <w:szCs w:val="30"/>
        </w:rPr>
        <w:t>,</w:t>
      </w:r>
      <w:r w:rsidR="00C070A0" w:rsidRPr="00C070A0">
        <w:rPr>
          <w:rFonts w:asciiTheme="majorBidi" w:hAnsiTheme="majorBidi"/>
          <w:sz w:val="30"/>
          <w:szCs w:val="30"/>
        </w:rPr>
        <w:t>6</w:t>
      </w:r>
      <w:r w:rsidR="00B11C2B" w:rsidRPr="00B11C2B">
        <w:rPr>
          <w:rFonts w:asciiTheme="majorBidi" w:hAnsiTheme="majorBidi"/>
          <w:sz w:val="30"/>
          <w:szCs w:val="30"/>
        </w:rPr>
        <w:t>00</w:t>
      </w:r>
      <w:r w:rsidR="00D96018">
        <w:rPr>
          <w:rFonts w:asciiTheme="majorBidi" w:hAnsiTheme="majorBidi"/>
          <w:sz w:val="30"/>
          <w:szCs w:val="30"/>
        </w:rPr>
        <w:t xml:space="preserve"> </w:t>
      </w:r>
      <w:r w:rsidR="00D96018">
        <w:rPr>
          <w:rFonts w:asciiTheme="majorBidi" w:hAnsiTheme="majorBidi" w:hint="cs"/>
          <w:sz w:val="30"/>
          <w:szCs w:val="30"/>
          <w:cs/>
        </w:rPr>
        <w:t>ล้านบาท ทั้งนี้ เป็นไปตามเงื่อนไขที่กำหนดในสัญญา</w:t>
      </w:r>
    </w:p>
    <w:p w14:paraId="39F17D3F" w14:textId="77777777" w:rsidR="00B0693C" w:rsidRPr="00B0693C" w:rsidRDefault="00B0693C" w:rsidP="00B06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63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934F48B" w14:textId="77777777" w:rsidR="007113C8" w:rsidRDefault="007113C8" w:rsidP="00B06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63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F6C7DC4" w14:textId="77777777" w:rsidR="007113C8" w:rsidRPr="00B0693C" w:rsidRDefault="007113C8" w:rsidP="00B06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63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C59848F" w14:textId="77777777" w:rsidR="00380BD9" w:rsidRPr="00B0693C" w:rsidRDefault="00380BD9" w:rsidP="00B06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63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B12FA9D" w14:textId="7A91DFB2" w:rsidR="00405DD5" w:rsidRPr="00F43FCF" w:rsidRDefault="00405DD5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eastAsia="MS Mincho" w:hAnsi="Angsana New"/>
          <w:b/>
          <w:bCs/>
          <w:sz w:val="30"/>
          <w:szCs w:val="30"/>
        </w:rPr>
      </w:pPr>
      <w:r w:rsidRPr="00F43FCF">
        <w:rPr>
          <w:rFonts w:ascii="Angsana New" w:eastAsia="MS Mincho" w:hAnsi="Angsana New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2E57CD33" w14:textId="77777777" w:rsidR="008C4DCA" w:rsidRDefault="008C4DCA" w:rsidP="0092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01207421" w14:textId="6CCDCDA9" w:rsidR="009222B1" w:rsidRPr="009F3D7A" w:rsidRDefault="009222B1" w:rsidP="0092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9F3D7A">
        <w:rPr>
          <w:rFonts w:ascii="Angsana New" w:eastAsia="MS Mincho" w:hAnsi="Angsana New"/>
          <w:i/>
          <w:iCs/>
          <w:sz w:val="30"/>
          <w:szCs w:val="30"/>
          <w:cs/>
        </w:rPr>
        <w:t>การอนุมัติจัดสรรกำไรสุทธิเพื่อเป็นทุนสำรองตามกฎหมายและอนุมัติจ่ายเงินปันผล</w:t>
      </w:r>
    </w:p>
    <w:p w14:paraId="5513BB87" w14:textId="77777777" w:rsidR="009222B1" w:rsidRPr="009F3D7A" w:rsidRDefault="009222B1" w:rsidP="0092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710E03F5" w14:textId="359DCD0A" w:rsidR="009222B1" w:rsidRPr="00F43FCF" w:rsidRDefault="009222B1" w:rsidP="0092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573D88">
        <w:rPr>
          <w:rFonts w:ascii="Angsana New" w:eastAsia="MS Mincho" w:hAnsi="Angsana New"/>
          <w:spacing w:val="-2"/>
          <w:sz w:val="30"/>
          <w:szCs w:val="30"/>
          <w:cs/>
        </w:rPr>
        <w:t xml:space="preserve">อนุมัติการจัดสรรกำไรสุทธิเพื่อเป็นทุนสำรองตามกฎหมาย เป็นจำนวน </w:t>
      </w:r>
      <w:r w:rsidR="00B11C2B" w:rsidRPr="00B11C2B">
        <w:rPr>
          <w:rFonts w:ascii="Angsana New" w:eastAsia="MS Mincho" w:hAnsi="Angsana New"/>
          <w:spacing w:val="-2"/>
          <w:sz w:val="30"/>
          <w:szCs w:val="30"/>
        </w:rPr>
        <w:t>1</w:t>
      </w:r>
      <w:r w:rsidR="00C070A0" w:rsidRPr="00C070A0">
        <w:rPr>
          <w:rFonts w:ascii="Angsana New" w:eastAsia="MS Mincho" w:hAnsi="Angsana New"/>
          <w:spacing w:val="-2"/>
          <w:sz w:val="30"/>
          <w:szCs w:val="30"/>
        </w:rPr>
        <w:t>47</w:t>
      </w:r>
      <w:r w:rsidRPr="00573D88">
        <w:rPr>
          <w:rFonts w:ascii="Angsana New" w:eastAsia="MS Mincho" w:hAnsi="Angsana New"/>
          <w:spacing w:val="-2"/>
          <w:sz w:val="30"/>
          <w:szCs w:val="30"/>
        </w:rPr>
        <w:t xml:space="preserve"> </w:t>
      </w:r>
      <w:r w:rsidRPr="00573D88">
        <w:rPr>
          <w:rFonts w:ascii="Angsana New" w:eastAsia="MS Mincho" w:hAnsi="Angsana New" w:hint="cs"/>
          <w:spacing w:val="-2"/>
          <w:sz w:val="30"/>
          <w:szCs w:val="30"/>
          <w:cs/>
        </w:rPr>
        <w:t xml:space="preserve">ล้านบาท คิดเป็นร้อยละ </w:t>
      </w:r>
      <w:r w:rsidR="00C070A0" w:rsidRPr="00C070A0">
        <w:rPr>
          <w:rFonts w:ascii="Angsana New" w:eastAsia="MS Mincho" w:hAnsi="Angsana New"/>
          <w:spacing w:val="-2"/>
          <w:sz w:val="30"/>
          <w:szCs w:val="30"/>
        </w:rPr>
        <w:t>5</w:t>
      </w:r>
      <w:r w:rsidRPr="00573D88">
        <w:rPr>
          <w:rFonts w:ascii="Angsana New" w:eastAsia="MS Mincho" w:hAnsi="Angsana New"/>
          <w:spacing w:val="-2"/>
          <w:sz w:val="30"/>
          <w:szCs w:val="30"/>
        </w:rPr>
        <w:t xml:space="preserve"> </w:t>
      </w:r>
      <w:r w:rsidRPr="00573D88">
        <w:rPr>
          <w:rFonts w:ascii="Angsana New" w:eastAsia="MS Mincho" w:hAnsi="Angsana New" w:hint="cs"/>
          <w:spacing w:val="-2"/>
          <w:sz w:val="30"/>
          <w:szCs w:val="30"/>
          <w:cs/>
        </w:rPr>
        <w:t>ของกำไรสุทธิ</w:t>
      </w:r>
      <w:r w:rsidRPr="009F3D7A">
        <w:rPr>
          <w:rFonts w:ascii="Angsana New" w:eastAsia="MS Mincho" w:hAnsi="Angsana New" w:hint="cs"/>
          <w:sz w:val="30"/>
          <w:szCs w:val="30"/>
          <w:cs/>
        </w:rPr>
        <w:t xml:space="preserve">จากงบการเงินเฉพาะกิจการ และเสนอจ่ายเงินปันผลจากกำไรสุทธิของงบการเงินรวมสำหรับปีสิ้นสุดวันที่ </w:t>
      </w:r>
      <w:r w:rsidR="00CC4250" w:rsidRPr="009F3D7A">
        <w:rPr>
          <w:rFonts w:ascii="Angsana New" w:eastAsia="MS Mincho" w:hAnsi="Angsana New"/>
          <w:sz w:val="30"/>
          <w:szCs w:val="30"/>
        </w:rPr>
        <w:br/>
      </w:r>
      <w:r w:rsidR="00C070A0" w:rsidRPr="00C070A0">
        <w:rPr>
          <w:rFonts w:ascii="Angsana New" w:eastAsia="MS Mincho" w:hAnsi="Angsana New"/>
          <w:sz w:val="30"/>
          <w:szCs w:val="30"/>
        </w:rPr>
        <w:t>3</w:t>
      </w:r>
      <w:r w:rsidR="00B11C2B" w:rsidRPr="00B11C2B">
        <w:rPr>
          <w:rFonts w:ascii="Angsana New" w:eastAsia="MS Mincho" w:hAnsi="Angsana New"/>
          <w:sz w:val="30"/>
          <w:szCs w:val="30"/>
        </w:rPr>
        <w:t>1</w:t>
      </w:r>
      <w:r w:rsidRPr="009F3D7A">
        <w:rPr>
          <w:rFonts w:ascii="Angsana New" w:eastAsia="MS Mincho" w:hAnsi="Angsana New"/>
          <w:sz w:val="30"/>
          <w:szCs w:val="30"/>
        </w:rPr>
        <w:t xml:space="preserve"> </w:t>
      </w:r>
      <w:r w:rsidRPr="009F3D7A">
        <w:rPr>
          <w:rFonts w:ascii="Angsana New" w:eastAsia="MS Mincho" w:hAnsi="Angsana New" w:hint="cs"/>
          <w:sz w:val="30"/>
          <w:szCs w:val="30"/>
          <w:cs/>
        </w:rPr>
        <w:t xml:space="preserve">ธันวาคม </w:t>
      </w:r>
      <w:r w:rsidR="00C070A0" w:rsidRPr="00C070A0">
        <w:rPr>
          <w:rFonts w:ascii="Angsana New" w:eastAsia="MS Mincho" w:hAnsi="Angsana New"/>
          <w:sz w:val="30"/>
          <w:szCs w:val="30"/>
        </w:rPr>
        <w:t>2568</w:t>
      </w:r>
      <w:r w:rsidRPr="009F3D7A">
        <w:rPr>
          <w:rFonts w:ascii="Angsana New" w:eastAsia="MS Mincho" w:hAnsi="Angsana New"/>
          <w:sz w:val="30"/>
          <w:szCs w:val="30"/>
        </w:rPr>
        <w:t xml:space="preserve"> </w:t>
      </w:r>
      <w:r w:rsidRPr="009F3D7A">
        <w:rPr>
          <w:rFonts w:ascii="Angsana New" w:eastAsia="MS Mincho" w:hAnsi="Angsana New" w:hint="cs"/>
          <w:sz w:val="30"/>
          <w:szCs w:val="30"/>
          <w:cs/>
        </w:rPr>
        <w:t xml:space="preserve">ในอัตราหุ้นละ </w:t>
      </w:r>
      <w:r w:rsidR="00B11C2B" w:rsidRPr="00B11C2B">
        <w:rPr>
          <w:rFonts w:ascii="Angsana New" w:eastAsia="MS Mincho" w:hAnsi="Angsana New"/>
          <w:sz w:val="30"/>
          <w:szCs w:val="30"/>
        </w:rPr>
        <w:t>0</w:t>
      </w:r>
      <w:r w:rsidRPr="00F43FCF">
        <w:rPr>
          <w:rFonts w:ascii="Angsana New" w:eastAsia="MS Mincho" w:hAnsi="Angsana New"/>
          <w:sz w:val="30"/>
          <w:szCs w:val="30"/>
        </w:rPr>
        <w:t>.</w:t>
      </w:r>
      <w:r w:rsidR="00B11C2B" w:rsidRPr="00B11C2B">
        <w:rPr>
          <w:rFonts w:ascii="Angsana New" w:eastAsia="MS Mincho" w:hAnsi="Angsana New"/>
          <w:sz w:val="30"/>
          <w:szCs w:val="30"/>
        </w:rPr>
        <w:t>0</w:t>
      </w:r>
      <w:r w:rsidR="00C37FE9">
        <w:rPr>
          <w:rFonts w:ascii="Angsana New" w:eastAsia="MS Mincho" w:hAnsi="Angsana New"/>
          <w:sz w:val="30"/>
          <w:szCs w:val="30"/>
        </w:rPr>
        <w:t>8</w:t>
      </w:r>
      <w:r w:rsidRPr="00F43FCF">
        <w:rPr>
          <w:rFonts w:ascii="Angsana New" w:eastAsia="MS Mincho" w:hAnsi="Angsana New"/>
          <w:sz w:val="30"/>
          <w:szCs w:val="30"/>
        </w:rPr>
        <w:t xml:space="preserve"> </w:t>
      </w:r>
      <w:r w:rsidRPr="00755152">
        <w:rPr>
          <w:rFonts w:ascii="Angsana New" w:eastAsia="MS Mincho" w:hAnsi="Angsana New" w:hint="cs"/>
          <w:sz w:val="30"/>
          <w:szCs w:val="30"/>
          <w:cs/>
        </w:rPr>
        <w:t xml:space="preserve">บาทต่อหุ้น เป็นจำนวนเงินทั้งสิ้นประมาณ </w:t>
      </w:r>
      <w:r w:rsidR="00C070A0" w:rsidRPr="00C070A0">
        <w:rPr>
          <w:rFonts w:ascii="Angsana New" w:eastAsia="MS Mincho" w:hAnsi="Angsana New"/>
          <w:sz w:val="30"/>
          <w:szCs w:val="30"/>
        </w:rPr>
        <w:t>2</w:t>
      </w:r>
      <w:r w:rsidRPr="00F43FCF">
        <w:rPr>
          <w:rFonts w:ascii="Angsana New" w:eastAsia="MS Mincho" w:hAnsi="Angsana New"/>
          <w:sz w:val="30"/>
          <w:szCs w:val="30"/>
        </w:rPr>
        <w:t>,</w:t>
      </w:r>
      <w:r w:rsidR="00C37FE9">
        <w:rPr>
          <w:rFonts w:ascii="Angsana New" w:eastAsia="MS Mincho" w:hAnsi="Angsana New"/>
          <w:sz w:val="30"/>
          <w:szCs w:val="30"/>
        </w:rPr>
        <w:t>562</w:t>
      </w:r>
      <w:r w:rsidRPr="00755152">
        <w:rPr>
          <w:rFonts w:ascii="Angsana New" w:eastAsia="MS Mincho" w:hAnsi="Angsana New"/>
          <w:sz w:val="30"/>
          <w:szCs w:val="30"/>
        </w:rPr>
        <w:t xml:space="preserve"> </w:t>
      </w:r>
      <w:r w:rsidRPr="00755152">
        <w:rPr>
          <w:rFonts w:ascii="Angsana New" w:eastAsia="MS Mincho" w:hAnsi="Angsana New" w:hint="cs"/>
          <w:sz w:val="30"/>
          <w:szCs w:val="30"/>
          <w:cs/>
        </w:rPr>
        <w:t>ล้านบาท ทั้งนี้คณะกรรมการบริษัทให้นำเสนอให้ที่ประชุมผู้ถือหุ้นพิจารณาอนุมัติต่อไป</w:t>
      </w:r>
    </w:p>
    <w:p w14:paraId="5665D6CE" w14:textId="77777777" w:rsidR="00644737" w:rsidRPr="002C7796" w:rsidRDefault="00644737" w:rsidP="0092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  <w:highlight w:val="yellow"/>
        </w:rPr>
      </w:pPr>
    </w:p>
    <w:sectPr w:rsidR="00644737" w:rsidRPr="002C7796" w:rsidSect="00891371">
      <w:headerReference w:type="default" r:id="rId31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41497" w14:textId="77777777" w:rsidR="009103B3" w:rsidRDefault="009103B3">
      <w:r>
        <w:separator/>
      </w:r>
    </w:p>
  </w:endnote>
  <w:endnote w:type="continuationSeparator" w:id="0">
    <w:p w14:paraId="00115FF6" w14:textId="77777777" w:rsidR="009103B3" w:rsidRDefault="009103B3">
      <w:r>
        <w:continuationSeparator/>
      </w:r>
    </w:p>
  </w:endnote>
  <w:endnote w:type="continuationNotice" w:id="1">
    <w:p w14:paraId="1683979B" w14:textId="77777777" w:rsidR="009103B3" w:rsidRDefault="009103B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Leelawadee UI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-7343890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B01920" w14:textId="77777777" w:rsidR="00D03299" w:rsidRPr="00A10735" w:rsidRDefault="00D03299" w:rsidP="00A1073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1073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1073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1073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A1073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1073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EDD46" w14:textId="77777777" w:rsidR="009B55E5" w:rsidRPr="009030CF" w:rsidRDefault="009B55E5" w:rsidP="009030CF">
    <w:pPr>
      <w:pStyle w:val="Footer"/>
      <w:jc w:val="center"/>
      <w:rPr>
        <w:rFonts w:ascii="Angsana New" w:hAnsi="Angsana New"/>
        <w:sz w:val="30"/>
        <w:szCs w:val="30"/>
      </w:rPr>
    </w:pPr>
    <w:r w:rsidRPr="009030CF">
      <w:rPr>
        <w:rFonts w:ascii="Angsana New" w:hAnsi="Angsana New"/>
        <w:sz w:val="30"/>
        <w:szCs w:val="30"/>
      </w:rPr>
      <w:fldChar w:fldCharType="begin"/>
    </w:r>
    <w:r w:rsidRPr="009030CF">
      <w:rPr>
        <w:rFonts w:ascii="Angsana New" w:hAnsi="Angsana New"/>
        <w:sz w:val="30"/>
        <w:szCs w:val="30"/>
      </w:rPr>
      <w:instrText xml:space="preserve"> PAGE   \* MERGEFORMAT </w:instrText>
    </w:r>
    <w:r w:rsidRPr="009030C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102</w:t>
    </w:r>
    <w:r w:rsidRPr="009030CF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4A469" w14:textId="77777777" w:rsidR="009B55E5" w:rsidRPr="009030CF" w:rsidRDefault="009B55E5" w:rsidP="009030CF">
    <w:pPr>
      <w:pStyle w:val="Footer"/>
      <w:jc w:val="center"/>
      <w:rPr>
        <w:rFonts w:ascii="Angsana New" w:hAnsi="Angsana New"/>
        <w:sz w:val="30"/>
        <w:szCs w:val="30"/>
      </w:rPr>
    </w:pPr>
    <w:r w:rsidRPr="009030CF">
      <w:rPr>
        <w:rFonts w:ascii="Angsana New" w:hAnsi="Angsana New"/>
        <w:sz w:val="30"/>
        <w:szCs w:val="30"/>
      </w:rPr>
      <w:fldChar w:fldCharType="begin"/>
    </w:r>
    <w:r w:rsidRPr="009030CF">
      <w:rPr>
        <w:rFonts w:ascii="Angsana New" w:hAnsi="Angsana New"/>
        <w:sz w:val="30"/>
        <w:szCs w:val="30"/>
      </w:rPr>
      <w:instrText xml:space="preserve"> PAGE   \* MERGEFORMAT </w:instrText>
    </w:r>
    <w:r w:rsidRPr="009030C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107</w:t>
    </w:r>
    <w:r w:rsidRPr="009030CF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B0626" w14:textId="77777777" w:rsidR="009B55E5" w:rsidRPr="002E10F2" w:rsidRDefault="009B55E5">
    <w:pPr>
      <w:pStyle w:val="Footer"/>
      <w:jc w:val="center"/>
      <w:rPr>
        <w:rFonts w:ascii="Angsana New" w:hAnsi="Angsana New"/>
        <w:sz w:val="30"/>
        <w:szCs w:val="30"/>
      </w:rPr>
    </w:pPr>
    <w:r w:rsidRPr="002E10F2">
      <w:rPr>
        <w:rFonts w:ascii="Angsana New" w:hAnsi="Angsana New"/>
        <w:sz w:val="30"/>
        <w:szCs w:val="30"/>
      </w:rPr>
      <w:fldChar w:fldCharType="begin"/>
    </w:r>
    <w:r w:rsidRPr="002E10F2">
      <w:rPr>
        <w:rFonts w:ascii="Angsana New" w:hAnsi="Angsana New"/>
        <w:sz w:val="30"/>
        <w:szCs w:val="30"/>
      </w:rPr>
      <w:instrText xml:space="preserve"> PAGE   \* MERGEFORMAT </w:instrText>
    </w:r>
    <w:r w:rsidRPr="002E10F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110</w:t>
    </w:r>
    <w:r w:rsidRPr="002E10F2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CA4DF" w14:textId="77777777" w:rsidR="009B55E5" w:rsidRPr="002E10F2" w:rsidRDefault="009B55E5">
    <w:pPr>
      <w:pStyle w:val="Footer"/>
      <w:jc w:val="center"/>
      <w:rPr>
        <w:rFonts w:ascii="Angsana New" w:hAnsi="Angsana New"/>
        <w:sz w:val="30"/>
        <w:szCs w:val="30"/>
      </w:rPr>
    </w:pPr>
    <w:r w:rsidRPr="002E10F2">
      <w:rPr>
        <w:rFonts w:ascii="Angsana New" w:hAnsi="Angsana New"/>
        <w:sz w:val="30"/>
        <w:szCs w:val="30"/>
      </w:rPr>
      <w:fldChar w:fldCharType="begin"/>
    </w:r>
    <w:r w:rsidRPr="002E10F2">
      <w:rPr>
        <w:rFonts w:ascii="Angsana New" w:hAnsi="Angsana New"/>
        <w:sz w:val="30"/>
        <w:szCs w:val="30"/>
      </w:rPr>
      <w:instrText xml:space="preserve"> PAGE   \* MERGEFORMAT </w:instrText>
    </w:r>
    <w:r w:rsidRPr="002E10F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131</w:t>
    </w:r>
    <w:r w:rsidRPr="002E10F2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BCFAB" w14:textId="77777777" w:rsidR="009B55E5" w:rsidRPr="002E10F2" w:rsidRDefault="009B55E5">
    <w:pPr>
      <w:pStyle w:val="Footer"/>
      <w:jc w:val="center"/>
      <w:rPr>
        <w:rFonts w:ascii="Angsana New" w:hAnsi="Angsana New"/>
        <w:sz w:val="30"/>
        <w:szCs w:val="30"/>
      </w:rPr>
    </w:pPr>
    <w:r w:rsidRPr="002E10F2">
      <w:rPr>
        <w:rFonts w:ascii="Angsana New" w:hAnsi="Angsana New"/>
        <w:sz w:val="30"/>
        <w:szCs w:val="30"/>
      </w:rPr>
      <w:fldChar w:fldCharType="begin"/>
    </w:r>
    <w:r w:rsidRPr="002E10F2">
      <w:rPr>
        <w:rFonts w:ascii="Angsana New" w:hAnsi="Angsana New"/>
        <w:sz w:val="30"/>
        <w:szCs w:val="30"/>
      </w:rPr>
      <w:instrText xml:space="preserve"> PAGE   \* MERGEFORMAT </w:instrText>
    </w:r>
    <w:r w:rsidRPr="002E10F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132</w:t>
    </w:r>
    <w:r w:rsidRPr="002E10F2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D520" w14:textId="77777777" w:rsidR="009B55E5" w:rsidRPr="008C4DCA" w:rsidRDefault="009B55E5">
    <w:pPr>
      <w:pStyle w:val="Footer"/>
      <w:jc w:val="center"/>
      <w:rPr>
        <w:rFonts w:ascii="Angsana New" w:hAnsi="Angsana New"/>
        <w:sz w:val="30"/>
        <w:szCs w:val="30"/>
      </w:rPr>
    </w:pPr>
    <w:r w:rsidRPr="008C4DCA">
      <w:rPr>
        <w:rFonts w:ascii="Angsana New" w:hAnsi="Angsana New"/>
        <w:sz w:val="30"/>
        <w:szCs w:val="30"/>
      </w:rPr>
      <w:fldChar w:fldCharType="begin"/>
    </w:r>
    <w:r w:rsidRPr="008C4DCA">
      <w:rPr>
        <w:rFonts w:ascii="Angsana New" w:hAnsi="Angsana New"/>
        <w:sz w:val="30"/>
        <w:szCs w:val="30"/>
      </w:rPr>
      <w:instrText xml:space="preserve"> PAGE   \* MERGEFORMAT </w:instrText>
    </w:r>
    <w:r w:rsidRPr="008C4DCA">
      <w:rPr>
        <w:rFonts w:ascii="Angsana New" w:hAnsi="Angsana New"/>
        <w:sz w:val="30"/>
        <w:szCs w:val="30"/>
      </w:rPr>
      <w:fldChar w:fldCharType="separate"/>
    </w:r>
    <w:r w:rsidRPr="008C4DCA">
      <w:rPr>
        <w:rFonts w:ascii="Angsana New" w:hAnsi="Angsana New"/>
        <w:noProof/>
        <w:sz w:val="30"/>
        <w:szCs w:val="30"/>
      </w:rPr>
      <w:t>139</w:t>
    </w:r>
    <w:r w:rsidRPr="008C4DCA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3CB5F" w14:textId="77777777" w:rsidR="009103B3" w:rsidRDefault="009103B3">
      <w:r>
        <w:separator/>
      </w:r>
    </w:p>
  </w:footnote>
  <w:footnote w:type="continuationSeparator" w:id="0">
    <w:p w14:paraId="489419FD" w14:textId="77777777" w:rsidR="009103B3" w:rsidRDefault="009103B3">
      <w:r>
        <w:continuationSeparator/>
      </w:r>
    </w:p>
  </w:footnote>
  <w:footnote w:type="continuationNotice" w:id="1">
    <w:p w14:paraId="7F20D13B" w14:textId="77777777" w:rsidR="009103B3" w:rsidRDefault="009103B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E6374" w14:textId="77777777" w:rsidR="009227BF" w:rsidRDefault="009227BF" w:rsidP="009227BF">
    <w:pPr>
      <w:pStyle w:val="Header"/>
      <w:tabs>
        <w:tab w:val="clear" w:pos="454"/>
      </w:tabs>
      <w:ind w:left="-90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B3A21AB" w14:textId="77777777" w:rsidR="009227BF" w:rsidRDefault="009227BF" w:rsidP="009227BF">
    <w:pPr>
      <w:pStyle w:val="Header"/>
      <w:tabs>
        <w:tab w:val="clear" w:pos="454"/>
      </w:tabs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CE55647" w14:textId="61494E1D" w:rsidR="009227BF" w:rsidRDefault="009227BF" w:rsidP="00BA1DF4">
    <w:pPr>
      <w:pStyle w:val="Header"/>
      <w:tabs>
        <w:tab w:val="clear" w:pos="454"/>
        <w:tab w:val="left" w:pos="540"/>
      </w:tabs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C1424C">
      <w:rPr>
        <w:rFonts w:ascii="Angsana New" w:hAnsi="Angsana New"/>
        <w:b/>
        <w:bCs/>
        <w:sz w:val="32"/>
        <w:szCs w:val="32"/>
      </w:rPr>
      <w:t>8</w:t>
    </w:r>
  </w:p>
  <w:p w14:paraId="18FCEA50" w14:textId="77777777" w:rsidR="00AD2D5F" w:rsidRPr="00BA1DF4" w:rsidRDefault="00AD2D5F" w:rsidP="00BA1DF4">
    <w:pPr>
      <w:pStyle w:val="Header"/>
      <w:tabs>
        <w:tab w:val="clear" w:pos="454"/>
        <w:tab w:val="left" w:pos="540"/>
      </w:tabs>
      <w:ind w:left="-90"/>
      <w:rPr>
        <w:rFonts w:ascii="Angsana New" w:hAnsi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7F936" w14:textId="0996F6CC" w:rsidR="009B55E5" w:rsidRDefault="009B55E5" w:rsidP="007218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11204D0F" w14:textId="77777777" w:rsidR="009B55E5" w:rsidRDefault="009B55E5" w:rsidP="007218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F38F405" w14:textId="2C729331" w:rsidR="009B55E5" w:rsidRDefault="009B55E5" w:rsidP="007218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13159">
      <w:rPr>
        <w:rFonts w:ascii="Angsana New" w:hAnsi="Angsana New"/>
        <w:b/>
        <w:bCs/>
        <w:sz w:val="32"/>
        <w:szCs w:val="32"/>
      </w:rPr>
      <w:t>8</w:t>
    </w:r>
  </w:p>
  <w:p w14:paraId="66F626CD" w14:textId="77777777" w:rsidR="009B55E5" w:rsidRPr="005B29F8" w:rsidRDefault="009B55E5" w:rsidP="005B29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CD54A" w14:textId="77777777" w:rsidR="00721815" w:rsidRDefault="00721815" w:rsidP="007218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06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144F297D" w14:textId="77777777" w:rsidR="00721815" w:rsidRDefault="00721815" w:rsidP="007218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06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BF768D4" w14:textId="7BF3EBA5" w:rsidR="00721815" w:rsidRDefault="00721815" w:rsidP="007218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06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296434">
      <w:rPr>
        <w:rFonts w:ascii="Angsana New" w:hAnsi="Angsana New"/>
        <w:b/>
        <w:bCs/>
        <w:sz w:val="32"/>
        <w:szCs w:val="32"/>
      </w:rPr>
      <w:t>8</w:t>
    </w:r>
  </w:p>
  <w:p w14:paraId="1D7D68FE" w14:textId="77777777" w:rsidR="00721815" w:rsidRPr="005B29F8" w:rsidRDefault="00721815" w:rsidP="005B29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396DB" w14:textId="77777777" w:rsidR="00721815" w:rsidRDefault="00721815" w:rsidP="007218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CCF49D7" w14:textId="77777777" w:rsidR="00721815" w:rsidRDefault="00721815" w:rsidP="007218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750A7BB" w14:textId="732E87DB" w:rsidR="00721815" w:rsidRDefault="00721815" w:rsidP="007218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C66F7A">
      <w:rPr>
        <w:rFonts w:ascii="Angsana New" w:hAnsi="Angsana New"/>
        <w:b/>
        <w:bCs/>
        <w:sz w:val="32"/>
        <w:szCs w:val="32"/>
      </w:rPr>
      <w:t>8</w:t>
    </w:r>
  </w:p>
  <w:p w14:paraId="0C3F769F" w14:textId="77777777" w:rsidR="00721815" w:rsidRPr="005B29F8" w:rsidRDefault="00721815" w:rsidP="005B29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92099" w14:textId="77777777" w:rsidR="004E7901" w:rsidRDefault="004E7901" w:rsidP="006C09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47D47F19" w14:textId="77777777" w:rsidR="004E7901" w:rsidRDefault="004E7901" w:rsidP="006C09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E1CC30A" w14:textId="0993C981" w:rsidR="004E7901" w:rsidRDefault="004E7901" w:rsidP="006C09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1B04E9">
      <w:rPr>
        <w:rFonts w:ascii="Angsana New" w:hAnsi="Angsana New"/>
        <w:b/>
        <w:bCs/>
        <w:sz w:val="32"/>
        <w:szCs w:val="32"/>
      </w:rPr>
      <w:t>8</w:t>
    </w:r>
  </w:p>
  <w:p w14:paraId="7073321E" w14:textId="77777777" w:rsidR="004E7901" w:rsidRDefault="004E7901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57966" w14:textId="77777777" w:rsidR="00EC1A9B" w:rsidRDefault="00EC1A9B" w:rsidP="006C09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50EF3A1" w14:textId="77777777" w:rsidR="00EC1A9B" w:rsidRDefault="00EC1A9B" w:rsidP="006C09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9A55374" w14:textId="625F5D28" w:rsidR="00EC1A9B" w:rsidRDefault="00EC1A9B" w:rsidP="006C09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B971B7">
      <w:rPr>
        <w:rFonts w:ascii="Angsana New" w:hAnsi="Angsana New"/>
        <w:b/>
        <w:bCs/>
        <w:sz w:val="32"/>
        <w:szCs w:val="32"/>
      </w:rPr>
      <w:t>8</w:t>
    </w:r>
  </w:p>
  <w:p w14:paraId="167F49E2" w14:textId="77777777" w:rsidR="00EC1A9B" w:rsidRDefault="00EC1A9B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8843F" w14:textId="77777777" w:rsidR="006C0951" w:rsidRDefault="006C0951" w:rsidP="00E67A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0DF6324B" w14:textId="77777777" w:rsidR="006C0951" w:rsidRDefault="006C0951" w:rsidP="00E67A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8F40CB6" w14:textId="7C376CCA" w:rsidR="006C0951" w:rsidRDefault="006C0951" w:rsidP="00E67A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4A2967">
      <w:rPr>
        <w:rFonts w:ascii="Angsana New" w:hAnsi="Angsana New"/>
        <w:b/>
        <w:bCs/>
        <w:sz w:val="32"/>
        <w:szCs w:val="32"/>
      </w:rPr>
      <w:t>8</w:t>
    </w:r>
  </w:p>
  <w:p w14:paraId="05987511" w14:textId="77777777" w:rsidR="006C0951" w:rsidRDefault="006C0951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7C416" w14:textId="77777777" w:rsidR="009B55E5" w:rsidRDefault="009B55E5" w:rsidP="001264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EEA381C" w14:textId="77777777" w:rsidR="009B55E5" w:rsidRDefault="009B55E5" w:rsidP="001264D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A778C3F" w14:textId="14C88A3B" w:rsidR="009B55E5" w:rsidRDefault="009B55E5" w:rsidP="001264D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F17F2F">
      <w:rPr>
        <w:rFonts w:ascii="Angsana New" w:hAnsi="Angsana New"/>
        <w:b/>
        <w:bCs/>
        <w:sz w:val="32"/>
        <w:szCs w:val="32"/>
      </w:rPr>
      <w:t>8</w:t>
    </w:r>
  </w:p>
  <w:p w14:paraId="574C3350" w14:textId="77777777" w:rsidR="009B55E5" w:rsidRDefault="009B55E5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E68D2" w14:textId="77777777" w:rsidR="009B55E5" w:rsidRDefault="009B55E5" w:rsidP="007277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54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17806B9" w14:textId="77777777" w:rsidR="009B55E5" w:rsidRDefault="009B55E5" w:rsidP="00727713">
    <w:pPr>
      <w:pStyle w:val="Header"/>
      <w:ind w:firstLine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4A6B727" w14:textId="43667909" w:rsidR="009B55E5" w:rsidRDefault="009B55E5" w:rsidP="00727713">
    <w:pPr>
      <w:pStyle w:val="Header"/>
      <w:ind w:firstLine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891CF6">
      <w:rPr>
        <w:rFonts w:ascii="Angsana New" w:hAnsi="Angsana New"/>
        <w:b/>
        <w:bCs/>
        <w:sz w:val="32"/>
        <w:szCs w:val="32"/>
      </w:rPr>
      <w:t>8</w:t>
    </w:r>
  </w:p>
  <w:p w14:paraId="6ACD4C1A" w14:textId="77777777" w:rsidR="009B55E5" w:rsidRDefault="009B55E5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F916A" w14:textId="77777777" w:rsidR="009B55E5" w:rsidRDefault="009B55E5" w:rsidP="003D40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2FA6ED1" w14:textId="71AE1B80" w:rsidR="009B55E5" w:rsidRDefault="009B55E5" w:rsidP="003D40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C7A2390" w14:textId="67477D5E" w:rsidR="009B55E5" w:rsidRDefault="009B55E5" w:rsidP="003D40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7E4E0B">
      <w:rPr>
        <w:rFonts w:ascii="Angsana New" w:hAnsi="Angsana New"/>
        <w:b/>
        <w:bCs/>
        <w:sz w:val="32"/>
        <w:szCs w:val="32"/>
      </w:rPr>
      <w:t>8</w:t>
    </w:r>
  </w:p>
  <w:p w14:paraId="37781291" w14:textId="271E7496" w:rsidR="009B55E5" w:rsidRPr="00D948B9" w:rsidRDefault="009B55E5" w:rsidP="00D948B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540"/>
      <w:jc w:val="both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CB40E" w14:textId="77777777" w:rsidR="009B55E5" w:rsidRDefault="009B55E5" w:rsidP="009572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2E42E77" w14:textId="77777777" w:rsidR="009B55E5" w:rsidRDefault="009B55E5" w:rsidP="009572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6D7651C" w14:textId="566DED28" w:rsidR="009B55E5" w:rsidRDefault="009B55E5" w:rsidP="009572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7E405C">
      <w:rPr>
        <w:rFonts w:ascii="Angsana New" w:hAnsi="Angsana New"/>
        <w:b/>
        <w:bCs/>
        <w:sz w:val="32"/>
        <w:szCs w:val="32"/>
      </w:rPr>
      <w:t>8</w:t>
    </w:r>
  </w:p>
  <w:p w14:paraId="604EA51B" w14:textId="77777777" w:rsidR="009B55E5" w:rsidRPr="00D948B9" w:rsidRDefault="009B55E5" w:rsidP="00D948B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540"/>
      <w:jc w:val="both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7B9C9" w14:textId="77777777" w:rsidR="009B55E5" w:rsidRDefault="009B55E5" w:rsidP="004A6F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23F0A32" w14:textId="77777777" w:rsidR="009B55E5" w:rsidRDefault="009B55E5" w:rsidP="004A6FE7">
    <w:pPr>
      <w:pStyle w:val="Header"/>
      <w:ind w:firstLine="72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776E027" w14:textId="3E4B0F8D" w:rsidR="009B55E5" w:rsidRDefault="009B55E5" w:rsidP="004A6FE7">
    <w:pPr>
      <w:pStyle w:val="Header"/>
      <w:ind w:firstLine="72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13159">
      <w:rPr>
        <w:rFonts w:ascii="Angsana New" w:hAnsi="Angsana New"/>
        <w:b/>
        <w:bCs/>
        <w:sz w:val="32"/>
        <w:szCs w:val="32"/>
        <w:lang w:eastAsia="zh-CN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4E34B8"/>
    <w:multiLevelType w:val="hybridMultilevel"/>
    <w:tmpl w:val="4E78CE4A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0C63860"/>
    <w:multiLevelType w:val="multilevel"/>
    <w:tmpl w:val="331078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5" w15:restartNumberingAfterBreak="0">
    <w:nsid w:val="185C3160"/>
    <w:multiLevelType w:val="multilevel"/>
    <w:tmpl w:val="3D8A4EF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8BF0946"/>
    <w:multiLevelType w:val="hybridMultilevel"/>
    <w:tmpl w:val="97D8C82A"/>
    <w:lvl w:ilvl="0" w:tplc="DC36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A97531E"/>
    <w:multiLevelType w:val="hybridMultilevel"/>
    <w:tmpl w:val="D716271A"/>
    <w:lvl w:ilvl="0" w:tplc="17D0E55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9E3D9A"/>
    <w:multiLevelType w:val="hybridMultilevel"/>
    <w:tmpl w:val="01CE9124"/>
    <w:lvl w:ilvl="0" w:tplc="2D92A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2F6021"/>
    <w:multiLevelType w:val="hybridMultilevel"/>
    <w:tmpl w:val="27740CC8"/>
    <w:lvl w:ilvl="0" w:tplc="789453FA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9632A388"/>
    <w:lvl w:ilvl="0">
      <w:start w:val="19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576225E"/>
    <w:multiLevelType w:val="hybridMultilevel"/>
    <w:tmpl w:val="12ACAF26"/>
    <w:lvl w:ilvl="0" w:tplc="252A1000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C146537"/>
    <w:multiLevelType w:val="multilevel"/>
    <w:tmpl w:val="D696D10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9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30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178328A"/>
    <w:multiLevelType w:val="hybridMultilevel"/>
    <w:tmpl w:val="8C1EC62C"/>
    <w:lvl w:ilvl="0" w:tplc="22242A5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18A6421"/>
    <w:multiLevelType w:val="hybridMultilevel"/>
    <w:tmpl w:val="0CCC4C7E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4F7E8A"/>
    <w:multiLevelType w:val="hybridMultilevel"/>
    <w:tmpl w:val="C0A85F1A"/>
    <w:lvl w:ilvl="0" w:tplc="F420318C">
      <w:start w:val="1"/>
      <w:numFmt w:val="thaiLetters"/>
      <w:lvlText w:val="(%1)"/>
      <w:lvlJc w:val="left"/>
      <w:pPr>
        <w:ind w:left="144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74AE1113"/>
    <w:multiLevelType w:val="hybridMultilevel"/>
    <w:tmpl w:val="0DB41134"/>
    <w:lvl w:ilvl="0" w:tplc="2D92A590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36" w15:restartNumberingAfterBreak="0">
    <w:nsid w:val="7ECA53BA"/>
    <w:multiLevelType w:val="hybridMultilevel"/>
    <w:tmpl w:val="BED45AAA"/>
    <w:lvl w:ilvl="0" w:tplc="89D88AD4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8" w15:restartNumberingAfterBreak="0">
    <w:nsid w:val="7FA95D99"/>
    <w:multiLevelType w:val="hybridMultilevel"/>
    <w:tmpl w:val="0F580B2E"/>
    <w:lvl w:ilvl="0" w:tplc="BE80B2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5756013">
    <w:abstractNumId w:val="6"/>
  </w:num>
  <w:num w:numId="2" w16cid:durableId="2128086001">
    <w:abstractNumId w:val="5"/>
  </w:num>
  <w:num w:numId="3" w16cid:durableId="717973737">
    <w:abstractNumId w:val="9"/>
  </w:num>
  <w:num w:numId="4" w16cid:durableId="430441396">
    <w:abstractNumId w:val="7"/>
  </w:num>
  <w:num w:numId="5" w16cid:durableId="923536897">
    <w:abstractNumId w:val="8"/>
  </w:num>
  <w:num w:numId="6" w16cid:durableId="1714882452">
    <w:abstractNumId w:val="3"/>
  </w:num>
  <w:num w:numId="7" w16cid:durableId="1220288569">
    <w:abstractNumId w:val="2"/>
  </w:num>
  <w:num w:numId="8" w16cid:durableId="267084477">
    <w:abstractNumId w:val="0"/>
  </w:num>
  <w:num w:numId="9" w16cid:durableId="151801972">
    <w:abstractNumId w:val="1"/>
  </w:num>
  <w:num w:numId="10" w16cid:durableId="1600211939">
    <w:abstractNumId w:val="4"/>
  </w:num>
  <w:num w:numId="11" w16cid:durableId="1899592401">
    <w:abstractNumId w:val="26"/>
  </w:num>
  <w:num w:numId="12" w16cid:durableId="1998457734">
    <w:abstractNumId w:val="18"/>
  </w:num>
  <w:num w:numId="13" w16cid:durableId="34237016">
    <w:abstractNumId w:val="34"/>
  </w:num>
  <w:num w:numId="14" w16cid:durableId="1416124914">
    <w:abstractNumId w:val="23"/>
  </w:num>
  <w:num w:numId="15" w16cid:durableId="545022565">
    <w:abstractNumId w:val="27"/>
  </w:num>
  <w:num w:numId="16" w16cid:durableId="1747070721">
    <w:abstractNumId w:val="13"/>
  </w:num>
  <w:num w:numId="17" w16cid:durableId="1748384130">
    <w:abstractNumId w:val="31"/>
  </w:num>
  <w:num w:numId="18" w16cid:durableId="1038894434">
    <w:abstractNumId w:val="21"/>
  </w:num>
  <w:num w:numId="19" w16cid:durableId="1014189362">
    <w:abstractNumId w:val="36"/>
  </w:num>
  <w:num w:numId="20" w16cid:durableId="2076854085">
    <w:abstractNumId w:val="22"/>
  </w:num>
  <w:num w:numId="21" w16cid:durableId="1473449635">
    <w:abstractNumId w:val="19"/>
  </w:num>
  <w:num w:numId="22" w16cid:durableId="833225917">
    <w:abstractNumId w:val="25"/>
  </w:num>
  <w:num w:numId="23" w16cid:durableId="757289414">
    <w:abstractNumId w:val="37"/>
  </w:num>
  <w:num w:numId="24" w16cid:durableId="1390613421">
    <w:abstractNumId w:val="33"/>
  </w:num>
  <w:num w:numId="25" w16cid:durableId="682585172">
    <w:abstractNumId w:val="30"/>
  </w:num>
  <w:num w:numId="26" w16cid:durableId="1051073911">
    <w:abstractNumId w:val="29"/>
  </w:num>
  <w:num w:numId="27" w16cid:durableId="524641076">
    <w:abstractNumId w:val="24"/>
  </w:num>
  <w:num w:numId="28" w16cid:durableId="1543786003">
    <w:abstractNumId w:val="11"/>
  </w:num>
  <w:num w:numId="29" w16cid:durableId="28922719">
    <w:abstractNumId w:val="38"/>
  </w:num>
  <w:num w:numId="30" w16cid:durableId="705644354">
    <w:abstractNumId w:val="10"/>
  </w:num>
  <w:num w:numId="31" w16cid:durableId="1592666878">
    <w:abstractNumId w:val="17"/>
  </w:num>
  <w:num w:numId="32" w16cid:durableId="1299919103">
    <w:abstractNumId w:val="12"/>
  </w:num>
  <w:num w:numId="33" w16cid:durableId="490029401">
    <w:abstractNumId w:val="32"/>
  </w:num>
  <w:num w:numId="34" w16cid:durableId="776293198">
    <w:abstractNumId w:val="20"/>
  </w:num>
  <w:num w:numId="35" w16cid:durableId="1139421695">
    <w:abstractNumId w:val="16"/>
  </w:num>
  <w:num w:numId="36" w16cid:durableId="1216431051">
    <w:abstractNumId w:val="35"/>
  </w:num>
  <w:num w:numId="37" w16cid:durableId="1127234575">
    <w:abstractNumId w:val="14"/>
  </w:num>
  <w:num w:numId="38" w16cid:durableId="910625158">
    <w:abstractNumId w:val="28"/>
  </w:num>
  <w:num w:numId="39" w16cid:durableId="1507556708">
    <w:abstractNumId w:val="1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D77"/>
    <w:rsid w:val="00000055"/>
    <w:rsid w:val="0000005B"/>
    <w:rsid w:val="00000165"/>
    <w:rsid w:val="00000191"/>
    <w:rsid w:val="000001AF"/>
    <w:rsid w:val="00000280"/>
    <w:rsid w:val="00000332"/>
    <w:rsid w:val="00000417"/>
    <w:rsid w:val="000005D7"/>
    <w:rsid w:val="00000600"/>
    <w:rsid w:val="0000071D"/>
    <w:rsid w:val="0000076C"/>
    <w:rsid w:val="000007B2"/>
    <w:rsid w:val="0000084D"/>
    <w:rsid w:val="00000A6D"/>
    <w:rsid w:val="00000A74"/>
    <w:rsid w:val="00000DA2"/>
    <w:rsid w:val="000010EC"/>
    <w:rsid w:val="0000125F"/>
    <w:rsid w:val="000012EE"/>
    <w:rsid w:val="00001344"/>
    <w:rsid w:val="0000137A"/>
    <w:rsid w:val="00001395"/>
    <w:rsid w:val="00001499"/>
    <w:rsid w:val="0000157C"/>
    <w:rsid w:val="00001794"/>
    <w:rsid w:val="000017EF"/>
    <w:rsid w:val="00001A34"/>
    <w:rsid w:val="00001A8F"/>
    <w:rsid w:val="00001A97"/>
    <w:rsid w:val="00001B51"/>
    <w:rsid w:val="00001D10"/>
    <w:rsid w:val="00001D38"/>
    <w:rsid w:val="00001EDE"/>
    <w:rsid w:val="000020DD"/>
    <w:rsid w:val="00002206"/>
    <w:rsid w:val="0000227F"/>
    <w:rsid w:val="00002299"/>
    <w:rsid w:val="000023D6"/>
    <w:rsid w:val="000023EC"/>
    <w:rsid w:val="00002658"/>
    <w:rsid w:val="000027DA"/>
    <w:rsid w:val="0000281C"/>
    <w:rsid w:val="00002837"/>
    <w:rsid w:val="000028B1"/>
    <w:rsid w:val="000028B3"/>
    <w:rsid w:val="000028EF"/>
    <w:rsid w:val="000028F5"/>
    <w:rsid w:val="00002D45"/>
    <w:rsid w:val="00002DBA"/>
    <w:rsid w:val="00002FFE"/>
    <w:rsid w:val="000032F2"/>
    <w:rsid w:val="000032F5"/>
    <w:rsid w:val="00003432"/>
    <w:rsid w:val="000034CC"/>
    <w:rsid w:val="000035A6"/>
    <w:rsid w:val="00003605"/>
    <w:rsid w:val="00003649"/>
    <w:rsid w:val="000036A2"/>
    <w:rsid w:val="0000372E"/>
    <w:rsid w:val="0000379C"/>
    <w:rsid w:val="00003808"/>
    <w:rsid w:val="000038F8"/>
    <w:rsid w:val="00003A1F"/>
    <w:rsid w:val="00003A2C"/>
    <w:rsid w:val="00003ACE"/>
    <w:rsid w:val="00003BAC"/>
    <w:rsid w:val="00003BBE"/>
    <w:rsid w:val="00003D74"/>
    <w:rsid w:val="00003E5F"/>
    <w:rsid w:val="00004152"/>
    <w:rsid w:val="0000416D"/>
    <w:rsid w:val="0000419C"/>
    <w:rsid w:val="000042CD"/>
    <w:rsid w:val="00004336"/>
    <w:rsid w:val="000044FE"/>
    <w:rsid w:val="00004549"/>
    <w:rsid w:val="0000455D"/>
    <w:rsid w:val="0000469F"/>
    <w:rsid w:val="0000481E"/>
    <w:rsid w:val="0000482A"/>
    <w:rsid w:val="0000496F"/>
    <w:rsid w:val="000049EC"/>
    <w:rsid w:val="00004D9B"/>
    <w:rsid w:val="00005328"/>
    <w:rsid w:val="0000557B"/>
    <w:rsid w:val="000059DB"/>
    <w:rsid w:val="00005E60"/>
    <w:rsid w:val="00005E7F"/>
    <w:rsid w:val="00005F24"/>
    <w:rsid w:val="00005FCD"/>
    <w:rsid w:val="00006087"/>
    <w:rsid w:val="000060EE"/>
    <w:rsid w:val="0000617B"/>
    <w:rsid w:val="000062F5"/>
    <w:rsid w:val="0000641B"/>
    <w:rsid w:val="000064E4"/>
    <w:rsid w:val="00006517"/>
    <w:rsid w:val="000068A6"/>
    <w:rsid w:val="000068D9"/>
    <w:rsid w:val="00006BAD"/>
    <w:rsid w:val="00006E92"/>
    <w:rsid w:val="00006F64"/>
    <w:rsid w:val="00006FDF"/>
    <w:rsid w:val="00007067"/>
    <w:rsid w:val="000070B9"/>
    <w:rsid w:val="00007127"/>
    <w:rsid w:val="000071B6"/>
    <w:rsid w:val="00007205"/>
    <w:rsid w:val="00007282"/>
    <w:rsid w:val="00007287"/>
    <w:rsid w:val="0000753E"/>
    <w:rsid w:val="0000758C"/>
    <w:rsid w:val="00007651"/>
    <w:rsid w:val="00007692"/>
    <w:rsid w:val="00007700"/>
    <w:rsid w:val="00007A7C"/>
    <w:rsid w:val="00007E9D"/>
    <w:rsid w:val="00007EC3"/>
    <w:rsid w:val="00010058"/>
    <w:rsid w:val="00010158"/>
    <w:rsid w:val="000101A5"/>
    <w:rsid w:val="00010344"/>
    <w:rsid w:val="000103A6"/>
    <w:rsid w:val="00010492"/>
    <w:rsid w:val="0001056F"/>
    <w:rsid w:val="0001057A"/>
    <w:rsid w:val="00010619"/>
    <w:rsid w:val="000106E4"/>
    <w:rsid w:val="00010850"/>
    <w:rsid w:val="0001089D"/>
    <w:rsid w:val="000108D7"/>
    <w:rsid w:val="00010B1C"/>
    <w:rsid w:val="00010C43"/>
    <w:rsid w:val="00010CE2"/>
    <w:rsid w:val="00010D28"/>
    <w:rsid w:val="00010E50"/>
    <w:rsid w:val="00010E7A"/>
    <w:rsid w:val="00010F4F"/>
    <w:rsid w:val="00010F8A"/>
    <w:rsid w:val="0001101C"/>
    <w:rsid w:val="0001102B"/>
    <w:rsid w:val="0001105A"/>
    <w:rsid w:val="000110A6"/>
    <w:rsid w:val="0001130F"/>
    <w:rsid w:val="00011490"/>
    <w:rsid w:val="00011491"/>
    <w:rsid w:val="000114B6"/>
    <w:rsid w:val="000114B9"/>
    <w:rsid w:val="0001150D"/>
    <w:rsid w:val="00011676"/>
    <w:rsid w:val="00011768"/>
    <w:rsid w:val="00011787"/>
    <w:rsid w:val="000117A3"/>
    <w:rsid w:val="0001183B"/>
    <w:rsid w:val="0001187D"/>
    <w:rsid w:val="0001193A"/>
    <w:rsid w:val="000119BE"/>
    <w:rsid w:val="00011BC2"/>
    <w:rsid w:val="00011D0A"/>
    <w:rsid w:val="00011D45"/>
    <w:rsid w:val="00011D8E"/>
    <w:rsid w:val="00011D99"/>
    <w:rsid w:val="00011DF8"/>
    <w:rsid w:val="00011FD9"/>
    <w:rsid w:val="000121BA"/>
    <w:rsid w:val="00012205"/>
    <w:rsid w:val="000122D0"/>
    <w:rsid w:val="000124CD"/>
    <w:rsid w:val="000125A7"/>
    <w:rsid w:val="000127D7"/>
    <w:rsid w:val="0001287B"/>
    <w:rsid w:val="000128CA"/>
    <w:rsid w:val="000128E8"/>
    <w:rsid w:val="0001299C"/>
    <w:rsid w:val="00012AC2"/>
    <w:rsid w:val="00012B4E"/>
    <w:rsid w:val="00012B76"/>
    <w:rsid w:val="00012BDD"/>
    <w:rsid w:val="00012BF8"/>
    <w:rsid w:val="00012CCC"/>
    <w:rsid w:val="00012D24"/>
    <w:rsid w:val="00012E0C"/>
    <w:rsid w:val="00012E74"/>
    <w:rsid w:val="00012F64"/>
    <w:rsid w:val="00012FB6"/>
    <w:rsid w:val="000130A2"/>
    <w:rsid w:val="00013132"/>
    <w:rsid w:val="000134AD"/>
    <w:rsid w:val="00013534"/>
    <w:rsid w:val="000135DF"/>
    <w:rsid w:val="00013792"/>
    <w:rsid w:val="000137F9"/>
    <w:rsid w:val="00013896"/>
    <w:rsid w:val="000138D0"/>
    <w:rsid w:val="00013C6C"/>
    <w:rsid w:val="00013D45"/>
    <w:rsid w:val="00013D9C"/>
    <w:rsid w:val="00013E08"/>
    <w:rsid w:val="00013E5E"/>
    <w:rsid w:val="00013FA3"/>
    <w:rsid w:val="00013FE1"/>
    <w:rsid w:val="0001401F"/>
    <w:rsid w:val="00014035"/>
    <w:rsid w:val="000140A0"/>
    <w:rsid w:val="00014109"/>
    <w:rsid w:val="00014425"/>
    <w:rsid w:val="0001443B"/>
    <w:rsid w:val="00014442"/>
    <w:rsid w:val="000145A7"/>
    <w:rsid w:val="00014647"/>
    <w:rsid w:val="00014690"/>
    <w:rsid w:val="0001476B"/>
    <w:rsid w:val="000148B4"/>
    <w:rsid w:val="0001492C"/>
    <w:rsid w:val="0001497B"/>
    <w:rsid w:val="00014B21"/>
    <w:rsid w:val="00014B2D"/>
    <w:rsid w:val="00014B33"/>
    <w:rsid w:val="00014BC9"/>
    <w:rsid w:val="00014DB6"/>
    <w:rsid w:val="00014E96"/>
    <w:rsid w:val="00014EEB"/>
    <w:rsid w:val="00014F83"/>
    <w:rsid w:val="00015075"/>
    <w:rsid w:val="0001519B"/>
    <w:rsid w:val="00015485"/>
    <w:rsid w:val="000155A7"/>
    <w:rsid w:val="000156DD"/>
    <w:rsid w:val="0001572A"/>
    <w:rsid w:val="00015799"/>
    <w:rsid w:val="00015802"/>
    <w:rsid w:val="0001583E"/>
    <w:rsid w:val="000159C6"/>
    <w:rsid w:val="00015B40"/>
    <w:rsid w:val="00015B78"/>
    <w:rsid w:val="00015BD0"/>
    <w:rsid w:val="00015C62"/>
    <w:rsid w:val="00015CD8"/>
    <w:rsid w:val="00015DA6"/>
    <w:rsid w:val="00015DAC"/>
    <w:rsid w:val="00015DCD"/>
    <w:rsid w:val="00015FCA"/>
    <w:rsid w:val="000160CE"/>
    <w:rsid w:val="000160FF"/>
    <w:rsid w:val="00016207"/>
    <w:rsid w:val="00016238"/>
    <w:rsid w:val="0001623A"/>
    <w:rsid w:val="00016241"/>
    <w:rsid w:val="0001630E"/>
    <w:rsid w:val="0001635E"/>
    <w:rsid w:val="0001637A"/>
    <w:rsid w:val="000163C9"/>
    <w:rsid w:val="00016443"/>
    <w:rsid w:val="0001649A"/>
    <w:rsid w:val="00016967"/>
    <w:rsid w:val="00016B93"/>
    <w:rsid w:val="00016C84"/>
    <w:rsid w:val="00016F04"/>
    <w:rsid w:val="00016F61"/>
    <w:rsid w:val="00016FFB"/>
    <w:rsid w:val="00017114"/>
    <w:rsid w:val="000171FD"/>
    <w:rsid w:val="000173EC"/>
    <w:rsid w:val="0001740C"/>
    <w:rsid w:val="000174F7"/>
    <w:rsid w:val="00017543"/>
    <w:rsid w:val="00017760"/>
    <w:rsid w:val="000177CA"/>
    <w:rsid w:val="00017896"/>
    <w:rsid w:val="000178F6"/>
    <w:rsid w:val="00017974"/>
    <w:rsid w:val="00017BFE"/>
    <w:rsid w:val="00017D5D"/>
    <w:rsid w:val="0002013E"/>
    <w:rsid w:val="00020192"/>
    <w:rsid w:val="000201C3"/>
    <w:rsid w:val="000201D0"/>
    <w:rsid w:val="0002023E"/>
    <w:rsid w:val="0002024D"/>
    <w:rsid w:val="0002029E"/>
    <w:rsid w:val="000202A1"/>
    <w:rsid w:val="0002030A"/>
    <w:rsid w:val="000203F0"/>
    <w:rsid w:val="00020469"/>
    <w:rsid w:val="000204B6"/>
    <w:rsid w:val="000204E8"/>
    <w:rsid w:val="00020563"/>
    <w:rsid w:val="000206F6"/>
    <w:rsid w:val="0002070C"/>
    <w:rsid w:val="00020799"/>
    <w:rsid w:val="000207CB"/>
    <w:rsid w:val="0002090B"/>
    <w:rsid w:val="00020985"/>
    <w:rsid w:val="00020B5A"/>
    <w:rsid w:val="00020CD6"/>
    <w:rsid w:val="00020D09"/>
    <w:rsid w:val="00020DB6"/>
    <w:rsid w:val="000212C2"/>
    <w:rsid w:val="00021333"/>
    <w:rsid w:val="00021474"/>
    <w:rsid w:val="00021481"/>
    <w:rsid w:val="00021610"/>
    <w:rsid w:val="000218F3"/>
    <w:rsid w:val="0002195A"/>
    <w:rsid w:val="000219AE"/>
    <w:rsid w:val="00021FE3"/>
    <w:rsid w:val="00022042"/>
    <w:rsid w:val="0002204E"/>
    <w:rsid w:val="000220AB"/>
    <w:rsid w:val="00022188"/>
    <w:rsid w:val="000221AA"/>
    <w:rsid w:val="000221DF"/>
    <w:rsid w:val="00022279"/>
    <w:rsid w:val="000224F5"/>
    <w:rsid w:val="000225F8"/>
    <w:rsid w:val="00022777"/>
    <w:rsid w:val="00022A44"/>
    <w:rsid w:val="00022B2F"/>
    <w:rsid w:val="00022E5A"/>
    <w:rsid w:val="00022E7A"/>
    <w:rsid w:val="00022F5A"/>
    <w:rsid w:val="00022FD1"/>
    <w:rsid w:val="00023029"/>
    <w:rsid w:val="00023045"/>
    <w:rsid w:val="000232E7"/>
    <w:rsid w:val="0002330D"/>
    <w:rsid w:val="00023553"/>
    <w:rsid w:val="000237FC"/>
    <w:rsid w:val="000238B6"/>
    <w:rsid w:val="0002399D"/>
    <w:rsid w:val="00023AF7"/>
    <w:rsid w:val="00023BC1"/>
    <w:rsid w:val="00023F85"/>
    <w:rsid w:val="00023F9C"/>
    <w:rsid w:val="00024003"/>
    <w:rsid w:val="0002413F"/>
    <w:rsid w:val="000241FB"/>
    <w:rsid w:val="00024258"/>
    <w:rsid w:val="000243B2"/>
    <w:rsid w:val="0002454F"/>
    <w:rsid w:val="0002459B"/>
    <w:rsid w:val="000245DA"/>
    <w:rsid w:val="00024722"/>
    <w:rsid w:val="0002495A"/>
    <w:rsid w:val="000249CD"/>
    <w:rsid w:val="00024A7A"/>
    <w:rsid w:val="00024AB4"/>
    <w:rsid w:val="00024CC5"/>
    <w:rsid w:val="00024E92"/>
    <w:rsid w:val="00024ECB"/>
    <w:rsid w:val="00025070"/>
    <w:rsid w:val="0002507E"/>
    <w:rsid w:val="000250B2"/>
    <w:rsid w:val="00025177"/>
    <w:rsid w:val="0002518F"/>
    <w:rsid w:val="000251A3"/>
    <w:rsid w:val="0002525A"/>
    <w:rsid w:val="00025302"/>
    <w:rsid w:val="0002545D"/>
    <w:rsid w:val="00025802"/>
    <w:rsid w:val="000258DF"/>
    <w:rsid w:val="000259F9"/>
    <w:rsid w:val="00025BCB"/>
    <w:rsid w:val="00025BF3"/>
    <w:rsid w:val="00025C95"/>
    <w:rsid w:val="00025DA2"/>
    <w:rsid w:val="00025E85"/>
    <w:rsid w:val="00025EEE"/>
    <w:rsid w:val="00025FEF"/>
    <w:rsid w:val="000260F9"/>
    <w:rsid w:val="000261EB"/>
    <w:rsid w:val="0002642F"/>
    <w:rsid w:val="000265FC"/>
    <w:rsid w:val="00026602"/>
    <w:rsid w:val="00026704"/>
    <w:rsid w:val="0002679A"/>
    <w:rsid w:val="000268B8"/>
    <w:rsid w:val="00026B5B"/>
    <w:rsid w:val="00026C6F"/>
    <w:rsid w:val="00026E8C"/>
    <w:rsid w:val="00026F23"/>
    <w:rsid w:val="00026F53"/>
    <w:rsid w:val="00026FAD"/>
    <w:rsid w:val="0002708F"/>
    <w:rsid w:val="00027140"/>
    <w:rsid w:val="00027342"/>
    <w:rsid w:val="000273F2"/>
    <w:rsid w:val="00027639"/>
    <w:rsid w:val="0002768C"/>
    <w:rsid w:val="00027714"/>
    <w:rsid w:val="000278F7"/>
    <w:rsid w:val="00027930"/>
    <w:rsid w:val="00027AB3"/>
    <w:rsid w:val="00027D35"/>
    <w:rsid w:val="00027EC8"/>
    <w:rsid w:val="000300E6"/>
    <w:rsid w:val="000301CF"/>
    <w:rsid w:val="00030393"/>
    <w:rsid w:val="0003041D"/>
    <w:rsid w:val="00030568"/>
    <w:rsid w:val="0003056A"/>
    <w:rsid w:val="0003084D"/>
    <w:rsid w:val="00030853"/>
    <w:rsid w:val="000309FE"/>
    <w:rsid w:val="00030A52"/>
    <w:rsid w:val="00030C18"/>
    <w:rsid w:val="00030D33"/>
    <w:rsid w:val="00030D3C"/>
    <w:rsid w:val="00030DB8"/>
    <w:rsid w:val="00030E41"/>
    <w:rsid w:val="00030F64"/>
    <w:rsid w:val="0003114A"/>
    <w:rsid w:val="000313E1"/>
    <w:rsid w:val="00031533"/>
    <w:rsid w:val="000317B7"/>
    <w:rsid w:val="000317C0"/>
    <w:rsid w:val="000317EC"/>
    <w:rsid w:val="00031917"/>
    <w:rsid w:val="00031AA5"/>
    <w:rsid w:val="00031B30"/>
    <w:rsid w:val="00031E49"/>
    <w:rsid w:val="00031EA7"/>
    <w:rsid w:val="00031F79"/>
    <w:rsid w:val="00032082"/>
    <w:rsid w:val="000320B5"/>
    <w:rsid w:val="000320D3"/>
    <w:rsid w:val="000321F4"/>
    <w:rsid w:val="00032245"/>
    <w:rsid w:val="00032367"/>
    <w:rsid w:val="000323C0"/>
    <w:rsid w:val="00032575"/>
    <w:rsid w:val="00032653"/>
    <w:rsid w:val="000327A6"/>
    <w:rsid w:val="00032BA9"/>
    <w:rsid w:val="00032C34"/>
    <w:rsid w:val="00032C6A"/>
    <w:rsid w:val="00032C73"/>
    <w:rsid w:val="00032CE8"/>
    <w:rsid w:val="00032D88"/>
    <w:rsid w:val="00032D95"/>
    <w:rsid w:val="00032ECB"/>
    <w:rsid w:val="000330CA"/>
    <w:rsid w:val="00033194"/>
    <w:rsid w:val="000331A1"/>
    <w:rsid w:val="0003325C"/>
    <w:rsid w:val="0003333C"/>
    <w:rsid w:val="0003345C"/>
    <w:rsid w:val="00033464"/>
    <w:rsid w:val="00033493"/>
    <w:rsid w:val="000336E7"/>
    <w:rsid w:val="0003379D"/>
    <w:rsid w:val="0003387C"/>
    <w:rsid w:val="000338E9"/>
    <w:rsid w:val="00033B09"/>
    <w:rsid w:val="00033B9E"/>
    <w:rsid w:val="00033BC7"/>
    <w:rsid w:val="00033C4E"/>
    <w:rsid w:val="00033E83"/>
    <w:rsid w:val="000340BF"/>
    <w:rsid w:val="00034315"/>
    <w:rsid w:val="0003439F"/>
    <w:rsid w:val="00034677"/>
    <w:rsid w:val="00034694"/>
    <w:rsid w:val="000346D1"/>
    <w:rsid w:val="00034758"/>
    <w:rsid w:val="00034768"/>
    <w:rsid w:val="000348AE"/>
    <w:rsid w:val="00034A1B"/>
    <w:rsid w:val="00034A3F"/>
    <w:rsid w:val="00034B0A"/>
    <w:rsid w:val="00034B8F"/>
    <w:rsid w:val="00034C81"/>
    <w:rsid w:val="00034C83"/>
    <w:rsid w:val="00034D1A"/>
    <w:rsid w:val="00034E7C"/>
    <w:rsid w:val="00034ED2"/>
    <w:rsid w:val="00034EF0"/>
    <w:rsid w:val="0003511B"/>
    <w:rsid w:val="000351B5"/>
    <w:rsid w:val="000353BF"/>
    <w:rsid w:val="00035493"/>
    <w:rsid w:val="000354D9"/>
    <w:rsid w:val="0003558A"/>
    <w:rsid w:val="00035690"/>
    <w:rsid w:val="0003574B"/>
    <w:rsid w:val="00035790"/>
    <w:rsid w:val="000357D8"/>
    <w:rsid w:val="00035B38"/>
    <w:rsid w:val="00035BE3"/>
    <w:rsid w:val="00035F76"/>
    <w:rsid w:val="00036073"/>
    <w:rsid w:val="000362E5"/>
    <w:rsid w:val="000362FC"/>
    <w:rsid w:val="0003636B"/>
    <w:rsid w:val="000364D0"/>
    <w:rsid w:val="0003651F"/>
    <w:rsid w:val="000365DC"/>
    <w:rsid w:val="0003660C"/>
    <w:rsid w:val="0003678D"/>
    <w:rsid w:val="00036C91"/>
    <w:rsid w:val="00036D2F"/>
    <w:rsid w:val="00036D79"/>
    <w:rsid w:val="00036DBC"/>
    <w:rsid w:val="00036FC4"/>
    <w:rsid w:val="00037026"/>
    <w:rsid w:val="000370A8"/>
    <w:rsid w:val="00037104"/>
    <w:rsid w:val="000375F5"/>
    <w:rsid w:val="00037698"/>
    <w:rsid w:val="0003792F"/>
    <w:rsid w:val="00037B54"/>
    <w:rsid w:val="00037BD2"/>
    <w:rsid w:val="00037DB0"/>
    <w:rsid w:val="00037DF0"/>
    <w:rsid w:val="00037E00"/>
    <w:rsid w:val="00037FC8"/>
    <w:rsid w:val="000400C8"/>
    <w:rsid w:val="000401DD"/>
    <w:rsid w:val="00040256"/>
    <w:rsid w:val="000402D8"/>
    <w:rsid w:val="00040548"/>
    <w:rsid w:val="00040A6C"/>
    <w:rsid w:val="00040C6A"/>
    <w:rsid w:val="00040C9F"/>
    <w:rsid w:val="000414DA"/>
    <w:rsid w:val="00041558"/>
    <w:rsid w:val="000415D8"/>
    <w:rsid w:val="000416C7"/>
    <w:rsid w:val="00041702"/>
    <w:rsid w:val="00041721"/>
    <w:rsid w:val="0004173D"/>
    <w:rsid w:val="00041755"/>
    <w:rsid w:val="000418AD"/>
    <w:rsid w:val="00041AA0"/>
    <w:rsid w:val="00041B14"/>
    <w:rsid w:val="00041D35"/>
    <w:rsid w:val="00041F30"/>
    <w:rsid w:val="00041F50"/>
    <w:rsid w:val="00041FF7"/>
    <w:rsid w:val="00042078"/>
    <w:rsid w:val="00042122"/>
    <w:rsid w:val="00042149"/>
    <w:rsid w:val="0004215D"/>
    <w:rsid w:val="000421CC"/>
    <w:rsid w:val="000421F9"/>
    <w:rsid w:val="00042268"/>
    <w:rsid w:val="000422C5"/>
    <w:rsid w:val="0004246A"/>
    <w:rsid w:val="000424E0"/>
    <w:rsid w:val="000424EF"/>
    <w:rsid w:val="00042694"/>
    <w:rsid w:val="00042771"/>
    <w:rsid w:val="000427A4"/>
    <w:rsid w:val="0004295B"/>
    <w:rsid w:val="00042A65"/>
    <w:rsid w:val="00042A76"/>
    <w:rsid w:val="00042E12"/>
    <w:rsid w:val="00042EC9"/>
    <w:rsid w:val="00042F1B"/>
    <w:rsid w:val="0004302B"/>
    <w:rsid w:val="0004310D"/>
    <w:rsid w:val="0004312E"/>
    <w:rsid w:val="000431D8"/>
    <w:rsid w:val="000433F2"/>
    <w:rsid w:val="000434B4"/>
    <w:rsid w:val="000434D9"/>
    <w:rsid w:val="00043532"/>
    <w:rsid w:val="0004369B"/>
    <w:rsid w:val="00043A4E"/>
    <w:rsid w:val="00043BE6"/>
    <w:rsid w:val="00043BEE"/>
    <w:rsid w:val="00043D5E"/>
    <w:rsid w:val="0004400F"/>
    <w:rsid w:val="0004404D"/>
    <w:rsid w:val="000440FC"/>
    <w:rsid w:val="00044156"/>
    <w:rsid w:val="000443AB"/>
    <w:rsid w:val="00044438"/>
    <w:rsid w:val="00044613"/>
    <w:rsid w:val="0004461E"/>
    <w:rsid w:val="00044636"/>
    <w:rsid w:val="00044686"/>
    <w:rsid w:val="00044688"/>
    <w:rsid w:val="00044839"/>
    <w:rsid w:val="0004486C"/>
    <w:rsid w:val="000449E3"/>
    <w:rsid w:val="00044A42"/>
    <w:rsid w:val="00044AB3"/>
    <w:rsid w:val="00044B40"/>
    <w:rsid w:val="00044BE7"/>
    <w:rsid w:val="00044C00"/>
    <w:rsid w:val="00044C33"/>
    <w:rsid w:val="00044C9D"/>
    <w:rsid w:val="00044E1D"/>
    <w:rsid w:val="00044E8F"/>
    <w:rsid w:val="00044EE9"/>
    <w:rsid w:val="00044FE1"/>
    <w:rsid w:val="000450F5"/>
    <w:rsid w:val="0004528B"/>
    <w:rsid w:val="000456AE"/>
    <w:rsid w:val="000456E5"/>
    <w:rsid w:val="00045751"/>
    <w:rsid w:val="000457E9"/>
    <w:rsid w:val="000458B7"/>
    <w:rsid w:val="00045B3B"/>
    <w:rsid w:val="00045BE4"/>
    <w:rsid w:val="00045DA5"/>
    <w:rsid w:val="00045EC4"/>
    <w:rsid w:val="00045FE5"/>
    <w:rsid w:val="00046070"/>
    <w:rsid w:val="00046258"/>
    <w:rsid w:val="000462EE"/>
    <w:rsid w:val="00046709"/>
    <w:rsid w:val="00046BA1"/>
    <w:rsid w:val="00046BD2"/>
    <w:rsid w:val="00046D3D"/>
    <w:rsid w:val="00047022"/>
    <w:rsid w:val="00047045"/>
    <w:rsid w:val="00047150"/>
    <w:rsid w:val="000471B7"/>
    <w:rsid w:val="00047325"/>
    <w:rsid w:val="0004740E"/>
    <w:rsid w:val="00047473"/>
    <w:rsid w:val="000476A0"/>
    <w:rsid w:val="000476EB"/>
    <w:rsid w:val="00047772"/>
    <w:rsid w:val="000477C8"/>
    <w:rsid w:val="00047865"/>
    <w:rsid w:val="000478E5"/>
    <w:rsid w:val="000478F5"/>
    <w:rsid w:val="00047951"/>
    <w:rsid w:val="000479FF"/>
    <w:rsid w:val="00047AC0"/>
    <w:rsid w:val="00047BBB"/>
    <w:rsid w:val="00047CA8"/>
    <w:rsid w:val="00047E55"/>
    <w:rsid w:val="00047F7E"/>
    <w:rsid w:val="0005037C"/>
    <w:rsid w:val="000503AC"/>
    <w:rsid w:val="00050419"/>
    <w:rsid w:val="0005059D"/>
    <w:rsid w:val="000505E4"/>
    <w:rsid w:val="00050657"/>
    <w:rsid w:val="0005071B"/>
    <w:rsid w:val="0005084F"/>
    <w:rsid w:val="00050BBF"/>
    <w:rsid w:val="00050C08"/>
    <w:rsid w:val="00050C56"/>
    <w:rsid w:val="00050DDD"/>
    <w:rsid w:val="00050E68"/>
    <w:rsid w:val="00050EC5"/>
    <w:rsid w:val="00050F7C"/>
    <w:rsid w:val="0005124F"/>
    <w:rsid w:val="000512C1"/>
    <w:rsid w:val="00051369"/>
    <w:rsid w:val="0005143D"/>
    <w:rsid w:val="000514C2"/>
    <w:rsid w:val="000515E4"/>
    <w:rsid w:val="000516EB"/>
    <w:rsid w:val="000519BA"/>
    <w:rsid w:val="00051DDD"/>
    <w:rsid w:val="00051F0E"/>
    <w:rsid w:val="00051FDA"/>
    <w:rsid w:val="00052117"/>
    <w:rsid w:val="0005218D"/>
    <w:rsid w:val="00052312"/>
    <w:rsid w:val="00052375"/>
    <w:rsid w:val="0005240D"/>
    <w:rsid w:val="00052464"/>
    <w:rsid w:val="00052589"/>
    <w:rsid w:val="000525E9"/>
    <w:rsid w:val="00052677"/>
    <w:rsid w:val="000526B1"/>
    <w:rsid w:val="000526D0"/>
    <w:rsid w:val="000526DF"/>
    <w:rsid w:val="0005277F"/>
    <w:rsid w:val="000527F9"/>
    <w:rsid w:val="00052889"/>
    <w:rsid w:val="00052941"/>
    <w:rsid w:val="00052A90"/>
    <w:rsid w:val="00052AE7"/>
    <w:rsid w:val="00052B39"/>
    <w:rsid w:val="00052C84"/>
    <w:rsid w:val="00052D5C"/>
    <w:rsid w:val="00052F74"/>
    <w:rsid w:val="000532F1"/>
    <w:rsid w:val="000535C6"/>
    <w:rsid w:val="000537CF"/>
    <w:rsid w:val="00053831"/>
    <w:rsid w:val="00053892"/>
    <w:rsid w:val="000538AC"/>
    <w:rsid w:val="0005390D"/>
    <w:rsid w:val="00053A39"/>
    <w:rsid w:val="00053CA4"/>
    <w:rsid w:val="00053DF0"/>
    <w:rsid w:val="00053DF7"/>
    <w:rsid w:val="00054044"/>
    <w:rsid w:val="00054054"/>
    <w:rsid w:val="0005416C"/>
    <w:rsid w:val="00054272"/>
    <w:rsid w:val="000543B9"/>
    <w:rsid w:val="0005443A"/>
    <w:rsid w:val="0005453F"/>
    <w:rsid w:val="000545D2"/>
    <w:rsid w:val="0005479B"/>
    <w:rsid w:val="000549A4"/>
    <w:rsid w:val="000549D0"/>
    <w:rsid w:val="00054A8A"/>
    <w:rsid w:val="00054AB9"/>
    <w:rsid w:val="00054C4E"/>
    <w:rsid w:val="00054D5C"/>
    <w:rsid w:val="00054D7A"/>
    <w:rsid w:val="00054DD6"/>
    <w:rsid w:val="00054E1B"/>
    <w:rsid w:val="00054E88"/>
    <w:rsid w:val="00054E94"/>
    <w:rsid w:val="00054EE4"/>
    <w:rsid w:val="00054F90"/>
    <w:rsid w:val="0005502D"/>
    <w:rsid w:val="0005504C"/>
    <w:rsid w:val="000551D7"/>
    <w:rsid w:val="00055317"/>
    <w:rsid w:val="0005538F"/>
    <w:rsid w:val="000553A2"/>
    <w:rsid w:val="000553DD"/>
    <w:rsid w:val="000554C4"/>
    <w:rsid w:val="00055545"/>
    <w:rsid w:val="000555EE"/>
    <w:rsid w:val="00055630"/>
    <w:rsid w:val="00055CC8"/>
    <w:rsid w:val="00055F4A"/>
    <w:rsid w:val="000560BC"/>
    <w:rsid w:val="00056139"/>
    <w:rsid w:val="000563EA"/>
    <w:rsid w:val="0005651C"/>
    <w:rsid w:val="00056558"/>
    <w:rsid w:val="0005673B"/>
    <w:rsid w:val="0005675E"/>
    <w:rsid w:val="00056769"/>
    <w:rsid w:val="000568D2"/>
    <w:rsid w:val="00056C59"/>
    <w:rsid w:val="00056C5E"/>
    <w:rsid w:val="00056D55"/>
    <w:rsid w:val="000570CC"/>
    <w:rsid w:val="000571DE"/>
    <w:rsid w:val="0005721B"/>
    <w:rsid w:val="00057432"/>
    <w:rsid w:val="000574F6"/>
    <w:rsid w:val="00057591"/>
    <w:rsid w:val="000575B3"/>
    <w:rsid w:val="000575F5"/>
    <w:rsid w:val="00057663"/>
    <w:rsid w:val="0005774D"/>
    <w:rsid w:val="00057755"/>
    <w:rsid w:val="00057930"/>
    <w:rsid w:val="000579DE"/>
    <w:rsid w:val="00057BDC"/>
    <w:rsid w:val="00057E83"/>
    <w:rsid w:val="00057E85"/>
    <w:rsid w:val="00057F0E"/>
    <w:rsid w:val="00057F24"/>
    <w:rsid w:val="00057F9B"/>
    <w:rsid w:val="00057FB9"/>
    <w:rsid w:val="0006005A"/>
    <w:rsid w:val="00060144"/>
    <w:rsid w:val="000601EE"/>
    <w:rsid w:val="0006021B"/>
    <w:rsid w:val="00060256"/>
    <w:rsid w:val="000602CE"/>
    <w:rsid w:val="000604CE"/>
    <w:rsid w:val="00060513"/>
    <w:rsid w:val="000605E8"/>
    <w:rsid w:val="0006076B"/>
    <w:rsid w:val="0006081E"/>
    <w:rsid w:val="00060830"/>
    <w:rsid w:val="00060998"/>
    <w:rsid w:val="00060ABB"/>
    <w:rsid w:val="00060D74"/>
    <w:rsid w:val="00060EC2"/>
    <w:rsid w:val="00060F70"/>
    <w:rsid w:val="00061165"/>
    <w:rsid w:val="000611F0"/>
    <w:rsid w:val="00061275"/>
    <w:rsid w:val="00061327"/>
    <w:rsid w:val="00061360"/>
    <w:rsid w:val="00061377"/>
    <w:rsid w:val="0006143E"/>
    <w:rsid w:val="000615E1"/>
    <w:rsid w:val="000616C2"/>
    <w:rsid w:val="00061738"/>
    <w:rsid w:val="0006174E"/>
    <w:rsid w:val="000618FE"/>
    <w:rsid w:val="000619A3"/>
    <w:rsid w:val="00061A18"/>
    <w:rsid w:val="00061D9C"/>
    <w:rsid w:val="00061DA2"/>
    <w:rsid w:val="00061E3A"/>
    <w:rsid w:val="00061EDA"/>
    <w:rsid w:val="00062054"/>
    <w:rsid w:val="000621CF"/>
    <w:rsid w:val="00062259"/>
    <w:rsid w:val="00062336"/>
    <w:rsid w:val="0006237D"/>
    <w:rsid w:val="0006238C"/>
    <w:rsid w:val="0006267B"/>
    <w:rsid w:val="000626AA"/>
    <w:rsid w:val="000626DF"/>
    <w:rsid w:val="00062783"/>
    <w:rsid w:val="000628F9"/>
    <w:rsid w:val="00062918"/>
    <w:rsid w:val="00062B12"/>
    <w:rsid w:val="00062C15"/>
    <w:rsid w:val="00062D3E"/>
    <w:rsid w:val="00062D45"/>
    <w:rsid w:val="00062D83"/>
    <w:rsid w:val="00062E57"/>
    <w:rsid w:val="00062F12"/>
    <w:rsid w:val="00062FBC"/>
    <w:rsid w:val="000630E3"/>
    <w:rsid w:val="00063183"/>
    <w:rsid w:val="00063293"/>
    <w:rsid w:val="00063457"/>
    <w:rsid w:val="00063492"/>
    <w:rsid w:val="0006350E"/>
    <w:rsid w:val="000636CA"/>
    <w:rsid w:val="000636D8"/>
    <w:rsid w:val="0006397A"/>
    <w:rsid w:val="00063A52"/>
    <w:rsid w:val="00063ACD"/>
    <w:rsid w:val="00063B1F"/>
    <w:rsid w:val="00063BF1"/>
    <w:rsid w:val="00063C7D"/>
    <w:rsid w:val="00063CEE"/>
    <w:rsid w:val="00063E3B"/>
    <w:rsid w:val="00064071"/>
    <w:rsid w:val="000640C5"/>
    <w:rsid w:val="000642C5"/>
    <w:rsid w:val="000643FA"/>
    <w:rsid w:val="000645CA"/>
    <w:rsid w:val="000646A6"/>
    <w:rsid w:val="00064764"/>
    <w:rsid w:val="00064896"/>
    <w:rsid w:val="000649F6"/>
    <w:rsid w:val="00064A1D"/>
    <w:rsid w:val="00064DCF"/>
    <w:rsid w:val="00064F83"/>
    <w:rsid w:val="00064FCF"/>
    <w:rsid w:val="00064FE6"/>
    <w:rsid w:val="00065013"/>
    <w:rsid w:val="0006502C"/>
    <w:rsid w:val="000653CF"/>
    <w:rsid w:val="000656ED"/>
    <w:rsid w:val="000658B7"/>
    <w:rsid w:val="00065935"/>
    <w:rsid w:val="000659BD"/>
    <w:rsid w:val="00065C40"/>
    <w:rsid w:val="00065C9D"/>
    <w:rsid w:val="00066055"/>
    <w:rsid w:val="000660BC"/>
    <w:rsid w:val="0006613B"/>
    <w:rsid w:val="00066275"/>
    <w:rsid w:val="00066299"/>
    <w:rsid w:val="0006676E"/>
    <w:rsid w:val="000668F4"/>
    <w:rsid w:val="000668FF"/>
    <w:rsid w:val="0006695A"/>
    <w:rsid w:val="00066C7C"/>
    <w:rsid w:val="00066D26"/>
    <w:rsid w:val="00066DB3"/>
    <w:rsid w:val="00066F16"/>
    <w:rsid w:val="00066F87"/>
    <w:rsid w:val="000670FB"/>
    <w:rsid w:val="00067200"/>
    <w:rsid w:val="00067329"/>
    <w:rsid w:val="000673BD"/>
    <w:rsid w:val="000673E0"/>
    <w:rsid w:val="00067468"/>
    <w:rsid w:val="000674E7"/>
    <w:rsid w:val="00067777"/>
    <w:rsid w:val="0006797A"/>
    <w:rsid w:val="00067B4F"/>
    <w:rsid w:val="00067B6A"/>
    <w:rsid w:val="00067BD0"/>
    <w:rsid w:val="00067BFC"/>
    <w:rsid w:val="00067C00"/>
    <w:rsid w:val="00067D00"/>
    <w:rsid w:val="00067F48"/>
    <w:rsid w:val="00067F50"/>
    <w:rsid w:val="00067FB5"/>
    <w:rsid w:val="00067FFE"/>
    <w:rsid w:val="000700AB"/>
    <w:rsid w:val="000702BF"/>
    <w:rsid w:val="000703A1"/>
    <w:rsid w:val="0007040A"/>
    <w:rsid w:val="00070459"/>
    <w:rsid w:val="0007050A"/>
    <w:rsid w:val="0007075E"/>
    <w:rsid w:val="000707C4"/>
    <w:rsid w:val="00070898"/>
    <w:rsid w:val="00070A37"/>
    <w:rsid w:val="00070BC4"/>
    <w:rsid w:val="00070D85"/>
    <w:rsid w:val="00070DB7"/>
    <w:rsid w:val="00070DF8"/>
    <w:rsid w:val="0007104E"/>
    <w:rsid w:val="00071050"/>
    <w:rsid w:val="000711B8"/>
    <w:rsid w:val="000711DC"/>
    <w:rsid w:val="0007126C"/>
    <w:rsid w:val="000713D9"/>
    <w:rsid w:val="00071486"/>
    <w:rsid w:val="000715DB"/>
    <w:rsid w:val="00071628"/>
    <w:rsid w:val="00071750"/>
    <w:rsid w:val="00071752"/>
    <w:rsid w:val="000718C9"/>
    <w:rsid w:val="00071A2F"/>
    <w:rsid w:val="00071A5B"/>
    <w:rsid w:val="00071BC0"/>
    <w:rsid w:val="00071CAE"/>
    <w:rsid w:val="00071DE6"/>
    <w:rsid w:val="00071E4A"/>
    <w:rsid w:val="00071F05"/>
    <w:rsid w:val="00071F07"/>
    <w:rsid w:val="00072241"/>
    <w:rsid w:val="0007257A"/>
    <w:rsid w:val="0007264D"/>
    <w:rsid w:val="0007274E"/>
    <w:rsid w:val="00072820"/>
    <w:rsid w:val="00072852"/>
    <w:rsid w:val="000729A2"/>
    <w:rsid w:val="00072A06"/>
    <w:rsid w:val="00072AFD"/>
    <w:rsid w:val="00072B45"/>
    <w:rsid w:val="00072C3E"/>
    <w:rsid w:val="00072D48"/>
    <w:rsid w:val="00072D9A"/>
    <w:rsid w:val="00072DDB"/>
    <w:rsid w:val="00072EFB"/>
    <w:rsid w:val="000730DB"/>
    <w:rsid w:val="0007320C"/>
    <w:rsid w:val="0007361C"/>
    <w:rsid w:val="000736A7"/>
    <w:rsid w:val="00073880"/>
    <w:rsid w:val="000738A9"/>
    <w:rsid w:val="00073A67"/>
    <w:rsid w:val="00073E99"/>
    <w:rsid w:val="000740BD"/>
    <w:rsid w:val="0007415A"/>
    <w:rsid w:val="00074674"/>
    <w:rsid w:val="0007490A"/>
    <w:rsid w:val="00074952"/>
    <w:rsid w:val="00074A08"/>
    <w:rsid w:val="00074A6C"/>
    <w:rsid w:val="00074AD8"/>
    <w:rsid w:val="00074B02"/>
    <w:rsid w:val="00074BD3"/>
    <w:rsid w:val="00074BFA"/>
    <w:rsid w:val="00074DEE"/>
    <w:rsid w:val="00075030"/>
    <w:rsid w:val="000751BD"/>
    <w:rsid w:val="00075329"/>
    <w:rsid w:val="00075740"/>
    <w:rsid w:val="000757AD"/>
    <w:rsid w:val="00075831"/>
    <w:rsid w:val="00075A02"/>
    <w:rsid w:val="00075A31"/>
    <w:rsid w:val="00075CA7"/>
    <w:rsid w:val="00075D2A"/>
    <w:rsid w:val="00075DD5"/>
    <w:rsid w:val="00075F2C"/>
    <w:rsid w:val="00075F32"/>
    <w:rsid w:val="00076152"/>
    <w:rsid w:val="00076188"/>
    <w:rsid w:val="000761DA"/>
    <w:rsid w:val="00076280"/>
    <w:rsid w:val="0007631D"/>
    <w:rsid w:val="000763D4"/>
    <w:rsid w:val="0007642B"/>
    <w:rsid w:val="000764C8"/>
    <w:rsid w:val="000764E6"/>
    <w:rsid w:val="000764F5"/>
    <w:rsid w:val="00076871"/>
    <w:rsid w:val="000768A9"/>
    <w:rsid w:val="000768D2"/>
    <w:rsid w:val="000768EE"/>
    <w:rsid w:val="00076A1A"/>
    <w:rsid w:val="00076C1C"/>
    <w:rsid w:val="00076CE5"/>
    <w:rsid w:val="00076DBE"/>
    <w:rsid w:val="00076DE9"/>
    <w:rsid w:val="00076F33"/>
    <w:rsid w:val="00077026"/>
    <w:rsid w:val="0007715C"/>
    <w:rsid w:val="000772A6"/>
    <w:rsid w:val="00077540"/>
    <w:rsid w:val="000775B5"/>
    <w:rsid w:val="000776C5"/>
    <w:rsid w:val="00077721"/>
    <w:rsid w:val="0007781A"/>
    <w:rsid w:val="0007783D"/>
    <w:rsid w:val="00077C16"/>
    <w:rsid w:val="00077C8C"/>
    <w:rsid w:val="00077D30"/>
    <w:rsid w:val="00077E48"/>
    <w:rsid w:val="00077E8E"/>
    <w:rsid w:val="00080093"/>
    <w:rsid w:val="000801E2"/>
    <w:rsid w:val="0008029F"/>
    <w:rsid w:val="000802E8"/>
    <w:rsid w:val="00080328"/>
    <w:rsid w:val="00080436"/>
    <w:rsid w:val="00080519"/>
    <w:rsid w:val="000805EA"/>
    <w:rsid w:val="0008060D"/>
    <w:rsid w:val="000807BA"/>
    <w:rsid w:val="000808C7"/>
    <w:rsid w:val="00080986"/>
    <w:rsid w:val="00080A72"/>
    <w:rsid w:val="00080B4A"/>
    <w:rsid w:val="00080BB8"/>
    <w:rsid w:val="00080D07"/>
    <w:rsid w:val="00081191"/>
    <w:rsid w:val="0008142A"/>
    <w:rsid w:val="00081488"/>
    <w:rsid w:val="000814EB"/>
    <w:rsid w:val="000817C7"/>
    <w:rsid w:val="000818A6"/>
    <w:rsid w:val="00081B3D"/>
    <w:rsid w:val="00081B73"/>
    <w:rsid w:val="00081CF4"/>
    <w:rsid w:val="00081DAE"/>
    <w:rsid w:val="00081EE9"/>
    <w:rsid w:val="00081F54"/>
    <w:rsid w:val="00082099"/>
    <w:rsid w:val="0008226C"/>
    <w:rsid w:val="00082308"/>
    <w:rsid w:val="000824CA"/>
    <w:rsid w:val="000826E4"/>
    <w:rsid w:val="0008277F"/>
    <w:rsid w:val="0008288C"/>
    <w:rsid w:val="0008298E"/>
    <w:rsid w:val="000829B3"/>
    <w:rsid w:val="00082A4E"/>
    <w:rsid w:val="00082B44"/>
    <w:rsid w:val="00082C0C"/>
    <w:rsid w:val="00082D05"/>
    <w:rsid w:val="000830AF"/>
    <w:rsid w:val="000830E0"/>
    <w:rsid w:val="00083311"/>
    <w:rsid w:val="00083399"/>
    <w:rsid w:val="000834A9"/>
    <w:rsid w:val="00083522"/>
    <w:rsid w:val="00083528"/>
    <w:rsid w:val="0008369B"/>
    <w:rsid w:val="00083891"/>
    <w:rsid w:val="000839BB"/>
    <w:rsid w:val="00083C4D"/>
    <w:rsid w:val="00083FD4"/>
    <w:rsid w:val="000841AC"/>
    <w:rsid w:val="00084323"/>
    <w:rsid w:val="000843F8"/>
    <w:rsid w:val="0008443A"/>
    <w:rsid w:val="00084470"/>
    <w:rsid w:val="00084577"/>
    <w:rsid w:val="00084684"/>
    <w:rsid w:val="000847B7"/>
    <w:rsid w:val="00084821"/>
    <w:rsid w:val="0008489E"/>
    <w:rsid w:val="000849D3"/>
    <w:rsid w:val="00084C79"/>
    <w:rsid w:val="00084C97"/>
    <w:rsid w:val="00084D9A"/>
    <w:rsid w:val="00084E32"/>
    <w:rsid w:val="00084F58"/>
    <w:rsid w:val="00084F5A"/>
    <w:rsid w:val="000852D7"/>
    <w:rsid w:val="00085626"/>
    <w:rsid w:val="00085780"/>
    <w:rsid w:val="000858C9"/>
    <w:rsid w:val="00085AA9"/>
    <w:rsid w:val="00085B8F"/>
    <w:rsid w:val="00085C78"/>
    <w:rsid w:val="00085EB4"/>
    <w:rsid w:val="00086002"/>
    <w:rsid w:val="0008618F"/>
    <w:rsid w:val="00086226"/>
    <w:rsid w:val="00086273"/>
    <w:rsid w:val="000863F7"/>
    <w:rsid w:val="000864BE"/>
    <w:rsid w:val="0008661F"/>
    <w:rsid w:val="000866E1"/>
    <w:rsid w:val="00086895"/>
    <w:rsid w:val="00086B30"/>
    <w:rsid w:val="00086CA8"/>
    <w:rsid w:val="00086D37"/>
    <w:rsid w:val="00086FFA"/>
    <w:rsid w:val="000873C2"/>
    <w:rsid w:val="00087404"/>
    <w:rsid w:val="000876EB"/>
    <w:rsid w:val="0008774C"/>
    <w:rsid w:val="0008777E"/>
    <w:rsid w:val="000877D3"/>
    <w:rsid w:val="00087887"/>
    <w:rsid w:val="00087C55"/>
    <w:rsid w:val="00087CED"/>
    <w:rsid w:val="00087E85"/>
    <w:rsid w:val="00087E86"/>
    <w:rsid w:val="00087EA4"/>
    <w:rsid w:val="00090015"/>
    <w:rsid w:val="00090119"/>
    <w:rsid w:val="000901A4"/>
    <w:rsid w:val="00090298"/>
    <w:rsid w:val="0009035A"/>
    <w:rsid w:val="00090417"/>
    <w:rsid w:val="000904C0"/>
    <w:rsid w:val="00090590"/>
    <w:rsid w:val="0009083E"/>
    <w:rsid w:val="00090AEA"/>
    <w:rsid w:val="00090B8B"/>
    <w:rsid w:val="00090D2F"/>
    <w:rsid w:val="00090DA3"/>
    <w:rsid w:val="00090E06"/>
    <w:rsid w:val="00090E8C"/>
    <w:rsid w:val="00090EEB"/>
    <w:rsid w:val="00090F99"/>
    <w:rsid w:val="00090FAD"/>
    <w:rsid w:val="00091020"/>
    <w:rsid w:val="00091079"/>
    <w:rsid w:val="000911B4"/>
    <w:rsid w:val="000911E1"/>
    <w:rsid w:val="000912A3"/>
    <w:rsid w:val="00091498"/>
    <w:rsid w:val="000914C8"/>
    <w:rsid w:val="00091554"/>
    <w:rsid w:val="000915E5"/>
    <w:rsid w:val="000916EA"/>
    <w:rsid w:val="000916F4"/>
    <w:rsid w:val="0009174B"/>
    <w:rsid w:val="00091874"/>
    <w:rsid w:val="00091908"/>
    <w:rsid w:val="00091BC4"/>
    <w:rsid w:val="00091C60"/>
    <w:rsid w:val="00091DFF"/>
    <w:rsid w:val="00091E1D"/>
    <w:rsid w:val="00091EDE"/>
    <w:rsid w:val="0009201F"/>
    <w:rsid w:val="000921BD"/>
    <w:rsid w:val="0009222E"/>
    <w:rsid w:val="000922E7"/>
    <w:rsid w:val="0009232E"/>
    <w:rsid w:val="000923C1"/>
    <w:rsid w:val="000927DD"/>
    <w:rsid w:val="000928C1"/>
    <w:rsid w:val="00092901"/>
    <w:rsid w:val="0009296F"/>
    <w:rsid w:val="00092A9A"/>
    <w:rsid w:val="00092B3A"/>
    <w:rsid w:val="00092B64"/>
    <w:rsid w:val="00092E49"/>
    <w:rsid w:val="00092E82"/>
    <w:rsid w:val="00092FF0"/>
    <w:rsid w:val="00093360"/>
    <w:rsid w:val="0009348F"/>
    <w:rsid w:val="000934D2"/>
    <w:rsid w:val="000935F5"/>
    <w:rsid w:val="00093624"/>
    <w:rsid w:val="000936C7"/>
    <w:rsid w:val="00093756"/>
    <w:rsid w:val="00093892"/>
    <w:rsid w:val="00093B3E"/>
    <w:rsid w:val="00093BB5"/>
    <w:rsid w:val="00093BCB"/>
    <w:rsid w:val="00093C5E"/>
    <w:rsid w:val="00093DB2"/>
    <w:rsid w:val="00093DF4"/>
    <w:rsid w:val="00093E7A"/>
    <w:rsid w:val="00093EB1"/>
    <w:rsid w:val="00093F05"/>
    <w:rsid w:val="000941E2"/>
    <w:rsid w:val="0009426F"/>
    <w:rsid w:val="0009433E"/>
    <w:rsid w:val="00094615"/>
    <w:rsid w:val="0009483D"/>
    <w:rsid w:val="00094A36"/>
    <w:rsid w:val="00094AD7"/>
    <w:rsid w:val="00094C02"/>
    <w:rsid w:val="00094CF2"/>
    <w:rsid w:val="00094D4F"/>
    <w:rsid w:val="00094D52"/>
    <w:rsid w:val="00094D87"/>
    <w:rsid w:val="00094E15"/>
    <w:rsid w:val="00094E46"/>
    <w:rsid w:val="00094E65"/>
    <w:rsid w:val="00094F80"/>
    <w:rsid w:val="00095044"/>
    <w:rsid w:val="00095150"/>
    <w:rsid w:val="000951B7"/>
    <w:rsid w:val="000952BE"/>
    <w:rsid w:val="00095304"/>
    <w:rsid w:val="0009531D"/>
    <w:rsid w:val="000953A4"/>
    <w:rsid w:val="00095444"/>
    <w:rsid w:val="000954E8"/>
    <w:rsid w:val="0009589E"/>
    <w:rsid w:val="00095907"/>
    <w:rsid w:val="00095A26"/>
    <w:rsid w:val="00095AD1"/>
    <w:rsid w:val="00095B44"/>
    <w:rsid w:val="00095B4D"/>
    <w:rsid w:val="00095D3A"/>
    <w:rsid w:val="00095E14"/>
    <w:rsid w:val="00095EA7"/>
    <w:rsid w:val="00095EEA"/>
    <w:rsid w:val="00096176"/>
    <w:rsid w:val="000962C8"/>
    <w:rsid w:val="000963E2"/>
    <w:rsid w:val="000963F0"/>
    <w:rsid w:val="0009645B"/>
    <w:rsid w:val="00096485"/>
    <w:rsid w:val="0009655D"/>
    <w:rsid w:val="00096573"/>
    <w:rsid w:val="0009658F"/>
    <w:rsid w:val="000965DB"/>
    <w:rsid w:val="0009686B"/>
    <w:rsid w:val="000969CF"/>
    <w:rsid w:val="00096AA8"/>
    <w:rsid w:val="00096B64"/>
    <w:rsid w:val="00096C1E"/>
    <w:rsid w:val="00096F9B"/>
    <w:rsid w:val="0009726F"/>
    <w:rsid w:val="00097277"/>
    <w:rsid w:val="000973F1"/>
    <w:rsid w:val="000974C2"/>
    <w:rsid w:val="0009751D"/>
    <w:rsid w:val="00097585"/>
    <w:rsid w:val="000975B1"/>
    <w:rsid w:val="000975BF"/>
    <w:rsid w:val="0009760D"/>
    <w:rsid w:val="000976F6"/>
    <w:rsid w:val="0009794D"/>
    <w:rsid w:val="00097968"/>
    <w:rsid w:val="00097979"/>
    <w:rsid w:val="00097AB0"/>
    <w:rsid w:val="00097C77"/>
    <w:rsid w:val="000A00A2"/>
    <w:rsid w:val="000A0105"/>
    <w:rsid w:val="000A0150"/>
    <w:rsid w:val="000A0196"/>
    <w:rsid w:val="000A01B7"/>
    <w:rsid w:val="000A020C"/>
    <w:rsid w:val="000A033F"/>
    <w:rsid w:val="000A066F"/>
    <w:rsid w:val="000A06DC"/>
    <w:rsid w:val="000A0756"/>
    <w:rsid w:val="000A07B2"/>
    <w:rsid w:val="000A0888"/>
    <w:rsid w:val="000A0B20"/>
    <w:rsid w:val="000A0B2D"/>
    <w:rsid w:val="000A0BC5"/>
    <w:rsid w:val="000A0DA5"/>
    <w:rsid w:val="000A0EB7"/>
    <w:rsid w:val="000A1012"/>
    <w:rsid w:val="000A108D"/>
    <w:rsid w:val="000A1111"/>
    <w:rsid w:val="000A126A"/>
    <w:rsid w:val="000A1321"/>
    <w:rsid w:val="000A15D7"/>
    <w:rsid w:val="000A163D"/>
    <w:rsid w:val="000A1660"/>
    <w:rsid w:val="000A1776"/>
    <w:rsid w:val="000A1864"/>
    <w:rsid w:val="000A1AD7"/>
    <w:rsid w:val="000A1BC1"/>
    <w:rsid w:val="000A1D30"/>
    <w:rsid w:val="000A1E23"/>
    <w:rsid w:val="000A1F76"/>
    <w:rsid w:val="000A2124"/>
    <w:rsid w:val="000A21CC"/>
    <w:rsid w:val="000A2232"/>
    <w:rsid w:val="000A223B"/>
    <w:rsid w:val="000A22D1"/>
    <w:rsid w:val="000A2359"/>
    <w:rsid w:val="000A2445"/>
    <w:rsid w:val="000A246D"/>
    <w:rsid w:val="000A2541"/>
    <w:rsid w:val="000A25F0"/>
    <w:rsid w:val="000A25F4"/>
    <w:rsid w:val="000A2811"/>
    <w:rsid w:val="000A28A2"/>
    <w:rsid w:val="000A29F9"/>
    <w:rsid w:val="000A2C68"/>
    <w:rsid w:val="000A2D4C"/>
    <w:rsid w:val="000A2E13"/>
    <w:rsid w:val="000A2EB4"/>
    <w:rsid w:val="000A30BC"/>
    <w:rsid w:val="000A33DD"/>
    <w:rsid w:val="000A34CD"/>
    <w:rsid w:val="000A36F1"/>
    <w:rsid w:val="000A388A"/>
    <w:rsid w:val="000A3A02"/>
    <w:rsid w:val="000A3A1F"/>
    <w:rsid w:val="000A3B78"/>
    <w:rsid w:val="000A3D03"/>
    <w:rsid w:val="000A3D70"/>
    <w:rsid w:val="000A3D7F"/>
    <w:rsid w:val="000A3DCD"/>
    <w:rsid w:val="000A41BE"/>
    <w:rsid w:val="000A430A"/>
    <w:rsid w:val="000A43C0"/>
    <w:rsid w:val="000A43C8"/>
    <w:rsid w:val="000A43C9"/>
    <w:rsid w:val="000A4545"/>
    <w:rsid w:val="000A4609"/>
    <w:rsid w:val="000A461F"/>
    <w:rsid w:val="000A4658"/>
    <w:rsid w:val="000A46B9"/>
    <w:rsid w:val="000A46D1"/>
    <w:rsid w:val="000A473D"/>
    <w:rsid w:val="000A4949"/>
    <w:rsid w:val="000A4AFE"/>
    <w:rsid w:val="000A4B9D"/>
    <w:rsid w:val="000A4C5A"/>
    <w:rsid w:val="000A4D05"/>
    <w:rsid w:val="000A4D85"/>
    <w:rsid w:val="000A4DEF"/>
    <w:rsid w:val="000A5101"/>
    <w:rsid w:val="000A51FA"/>
    <w:rsid w:val="000A5281"/>
    <w:rsid w:val="000A5333"/>
    <w:rsid w:val="000A5420"/>
    <w:rsid w:val="000A5572"/>
    <w:rsid w:val="000A55F7"/>
    <w:rsid w:val="000A57C0"/>
    <w:rsid w:val="000A57DF"/>
    <w:rsid w:val="000A580B"/>
    <w:rsid w:val="000A5AA3"/>
    <w:rsid w:val="000A5AAE"/>
    <w:rsid w:val="000A5C19"/>
    <w:rsid w:val="000A5C9F"/>
    <w:rsid w:val="000A5CBC"/>
    <w:rsid w:val="000A5D33"/>
    <w:rsid w:val="000A5D54"/>
    <w:rsid w:val="000A5DA6"/>
    <w:rsid w:val="000A5DD7"/>
    <w:rsid w:val="000A6069"/>
    <w:rsid w:val="000A60B8"/>
    <w:rsid w:val="000A66BF"/>
    <w:rsid w:val="000A6701"/>
    <w:rsid w:val="000A671E"/>
    <w:rsid w:val="000A678C"/>
    <w:rsid w:val="000A67F7"/>
    <w:rsid w:val="000A690E"/>
    <w:rsid w:val="000A6947"/>
    <w:rsid w:val="000A6980"/>
    <w:rsid w:val="000A69C7"/>
    <w:rsid w:val="000A6B21"/>
    <w:rsid w:val="000A6CF0"/>
    <w:rsid w:val="000A6ECA"/>
    <w:rsid w:val="000A70A7"/>
    <w:rsid w:val="000A721C"/>
    <w:rsid w:val="000A72A7"/>
    <w:rsid w:val="000A72AF"/>
    <w:rsid w:val="000A7391"/>
    <w:rsid w:val="000A7394"/>
    <w:rsid w:val="000A7468"/>
    <w:rsid w:val="000A7684"/>
    <w:rsid w:val="000A7830"/>
    <w:rsid w:val="000A78EE"/>
    <w:rsid w:val="000A79C0"/>
    <w:rsid w:val="000A7A5F"/>
    <w:rsid w:val="000A7AA7"/>
    <w:rsid w:val="000A7BE6"/>
    <w:rsid w:val="000A7C09"/>
    <w:rsid w:val="000A7C79"/>
    <w:rsid w:val="000A7CCF"/>
    <w:rsid w:val="000A7D79"/>
    <w:rsid w:val="000A7DD4"/>
    <w:rsid w:val="000A7DFD"/>
    <w:rsid w:val="000A7E6D"/>
    <w:rsid w:val="000A7F5A"/>
    <w:rsid w:val="000A7F72"/>
    <w:rsid w:val="000B003A"/>
    <w:rsid w:val="000B0164"/>
    <w:rsid w:val="000B0216"/>
    <w:rsid w:val="000B0319"/>
    <w:rsid w:val="000B049D"/>
    <w:rsid w:val="000B04FA"/>
    <w:rsid w:val="000B0527"/>
    <w:rsid w:val="000B0845"/>
    <w:rsid w:val="000B0A34"/>
    <w:rsid w:val="000B0B09"/>
    <w:rsid w:val="000B0BA5"/>
    <w:rsid w:val="000B0C17"/>
    <w:rsid w:val="000B0C67"/>
    <w:rsid w:val="000B0CA9"/>
    <w:rsid w:val="000B0CDB"/>
    <w:rsid w:val="000B0E9B"/>
    <w:rsid w:val="000B0F74"/>
    <w:rsid w:val="000B0F77"/>
    <w:rsid w:val="000B1027"/>
    <w:rsid w:val="000B10A1"/>
    <w:rsid w:val="000B10D9"/>
    <w:rsid w:val="000B115E"/>
    <w:rsid w:val="000B158D"/>
    <w:rsid w:val="000B180D"/>
    <w:rsid w:val="000B1844"/>
    <w:rsid w:val="000B1882"/>
    <w:rsid w:val="000B1931"/>
    <w:rsid w:val="000B1952"/>
    <w:rsid w:val="000B1C45"/>
    <w:rsid w:val="000B1D58"/>
    <w:rsid w:val="000B1D69"/>
    <w:rsid w:val="000B1FDB"/>
    <w:rsid w:val="000B205F"/>
    <w:rsid w:val="000B21AB"/>
    <w:rsid w:val="000B21B0"/>
    <w:rsid w:val="000B22BB"/>
    <w:rsid w:val="000B22CE"/>
    <w:rsid w:val="000B232E"/>
    <w:rsid w:val="000B238A"/>
    <w:rsid w:val="000B24CE"/>
    <w:rsid w:val="000B261A"/>
    <w:rsid w:val="000B26F5"/>
    <w:rsid w:val="000B28B7"/>
    <w:rsid w:val="000B2B3C"/>
    <w:rsid w:val="000B2CA4"/>
    <w:rsid w:val="000B2D5B"/>
    <w:rsid w:val="000B2DB6"/>
    <w:rsid w:val="000B30E6"/>
    <w:rsid w:val="000B3117"/>
    <w:rsid w:val="000B3201"/>
    <w:rsid w:val="000B3227"/>
    <w:rsid w:val="000B340E"/>
    <w:rsid w:val="000B3413"/>
    <w:rsid w:val="000B35DE"/>
    <w:rsid w:val="000B35ED"/>
    <w:rsid w:val="000B366C"/>
    <w:rsid w:val="000B3787"/>
    <w:rsid w:val="000B3888"/>
    <w:rsid w:val="000B395D"/>
    <w:rsid w:val="000B39E8"/>
    <w:rsid w:val="000B3AC9"/>
    <w:rsid w:val="000B3F00"/>
    <w:rsid w:val="000B3F07"/>
    <w:rsid w:val="000B3F11"/>
    <w:rsid w:val="000B3F19"/>
    <w:rsid w:val="000B40AA"/>
    <w:rsid w:val="000B4133"/>
    <w:rsid w:val="000B4292"/>
    <w:rsid w:val="000B43F4"/>
    <w:rsid w:val="000B44C0"/>
    <w:rsid w:val="000B4556"/>
    <w:rsid w:val="000B4701"/>
    <w:rsid w:val="000B4746"/>
    <w:rsid w:val="000B483C"/>
    <w:rsid w:val="000B4864"/>
    <w:rsid w:val="000B48CA"/>
    <w:rsid w:val="000B48CE"/>
    <w:rsid w:val="000B4964"/>
    <w:rsid w:val="000B49AE"/>
    <w:rsid w:val="000B49D3"/>
    <w:rsid w:val="000B4AB4"/>
    <w:rsid w:val="000B4B56"/>
    <w:rsid w:val="000B4BCB"/>
    <w:rsid w:val="000B4C3E"/>
    <w:rsid w:val="000B4CFD"/>
    <w:rsid w:val="000B4DDD"/>
    <w:rsid w:val="000B4E32"/>
    <w:rsid w:val="000B4FC3"/>
    <w:rsid w:val="000B52BD"/>
    <w:rsid w:val="000B52F6"/>
    <w:rsid w:val="000B540D"/>
    <w:rsid w:val="000B54CC"/>
    <w:rsid w:val="000B5661"/>
    <w:rsid w:val="000B568B"/>
    <w:rsid w:val="000B5762"/>
    <w:rsid w:val="000B5882"/>
    <w:rsid w:val="000B5A3C"/>
    <w:rsid w:val="000B5ACE"/>
    <w:rsid w:val="000B5BA1"/>
    <w:rsid w:val="000B5BF7"/>
    <w:rsid w:val="000B5CC3"/>
    <w:rsid w:val="000B5D93"/>
    <w:rsid w:val="000B5ED4"/>
    <w:rsid w:val="000B5F35"/>
    <w:rsid w:val="000B5FB2"/>
    <w:rsid w:val="000B61AE"/>
    <w:rsid w:val="000B629D"/>
    <w:rsid w:val="000B6332"/>
    <w:rsid w:val="000B6340"/>
    <w:rsid w:val="000B6417"/>
    <w:rsid w:val="000B659D"/>
    <w:rsid w:val="000B662E"/>
    <w:rsid w:val="000B665A"/>
    <w:rsid w:val="000B676E"/>
    <w:rsid w:val="000B67A0"/>
    <w:rsid w:val="000B6A1A"/>
    <w:rsid w:val="000B6A21"/>
    <w:rsid w:val="000B6C66"/>
    <w:rsid w:val="000B6D5C"/>
    <w:rsid w:val="000B6DC2"/>
    <w:rsid w:val="000B6EC0"/>
    <w:rsid w:val="000B6F84"/>
    <w:rsid w:val="000B70C3"/>
    <w:rsid w:val="000B7156"/>
    <w:rsid w:val="000B718D"/>
    <w:rsid w:val="000B728F"/>
    <w:rsid w:val="000B72AE"/>
    <w:rsid w:val="000B72B2"/>
    <w:rsid w:val="000B72D3"/>
    <w:rsid w:val="000B7325"/>
    <w:rsid w:val="000B7577"/>
    <w:rsid w:val="000B75EB"/>
    <w:rsid w:val="000B7740"/>
    <w:rsid w:val="000B7743"/>
    <w:rsid w:val="000B79A8"/>
    <w:rsid w:val="000B7A16"/>
    <w:rsid w:val="000B7A44"/>
    <w:rsid w:val="000B7A68"/>
    <w:rsid w:val="000B7AC1"/>
    <w:rsid w:val="000B7DA2"/>
    <w:rsid w:val="000B7F24"/>
    <w:rsid w:val="000C014A"/>
    <w:rsid w:val="000C03B0"/>
    <w:rsid w:val="000C03DF"/>
    <w:rsid w:val="000C03E5"/>
    <w:rsid w:val="000C0452"/>
    <w:rsid w:val="000C0651"/>
    <w:rsid w:val="000C0747"/>
    <w:rsid w:val="000C0A83"/>
    <w:rsid w:val="000C0B13"/>
    <w:rsid w:val="000C0B92"/>
    <w:rsid w:val="000C0CE5"/>
    <w:rsid w:val="000C0CF6"/>
    <w:rsid w:val="000C0DFC"/>
    <w:rsid w:val="000C0FD2"/>
    <w:rsid w:val="000C11BD"/>
    <w:rsid w:val="000C1419"/>
    <w:rsid w:val="000C1799"/>
    <w:rsid w:val="000C187E"/>
    <w:rsid w:val="000C1E6F"/>
    <w:rsid w:val="000C1EA0"/>
    <w:rsid w:val="000C1EFA"/>
    <w:rsid w:val="000C1FAB"/>
    <w:rsid w:val="000C2094"/>
    <w:rsid w:val="000C215F"/>
    <w:rsid w:val="000C216D"/>
    <w:rsid w:val="000C2497"/>
    <w:rsid w:val="000C24C2"/>
    <w:rsid w:val="000C2745"/>
    <w:rsid w:val="000C2786"/>
    <w:rsid w:val="000C27CF"/>
    <w:rsid w:val="000C29CC"/>
    <w:rsid w:val="000C2AA9"/>
    <w:rsid w:val="000C2B6A"/>
    <w:rsid w:val="000C2C12"/>
    <w:rsid w:val="000C2C4D"/>
    <w:rsid w:val="000C2EC9"/>
    <w:rsid w:val="000C2F50"/>
    <w:rsid w:val="000C3017"/>
    <w:rsid w:val="000C3192"/>
    <w:rsid w:val="000C3402"/>
    <w:rsid w:val="000C35B2"/>
    <w:rsid w:val="000C362E"/>
    <w:rsid w:val="000C37A9"/>
    <w:rsid w:val="000C38C4"/>
    <w:rsid w:val="000C397D"/>
    <w:rsid w:val="000C3B0C"/>
    <w:rsid w:val="000C3B3F"/>
    <w:rsid w:val="000C3B88"/>
    <w:rsid w:val="000C3C90"/>
    <w:rsid w:val="000C3C9A"/>
    <w:rsid w:val="000C3CD8"/>
    <w:rsid w:val="000C3D9E"/>
    <w:rsid w:val="000C3F49"/>
    <w:rsid w:val="000C3F65"/>
    <w:rsid w:val="000C40FB"/>
    <w:rsid w:val="000C4251"/>
    <w:rsid w:val="000C4270"/>
    <w:rsid w:val="000C42EE"/>
    <w:rsid w:val="000C43A3"/>
    <w:rsid w:val="000C4412"/>
    <w:rsid w:val="000C4489"/>
    <w:rsid w:val="000C44B4"/>
    <w:rsid w:val="000C44BC"/>
    <w:rsid w:val="000C461E"/>
    <w:rsid w:val="000C46A1"/>
    <w:rsid w:val="000C480E"/>
    <w:rsid w:val="000C4952"/>
    <w:rsid w:val="000C4A60"/>
    <w:rsid w:val="000C4A68"/>
    <w:rsid w:val="000C4ADE"/>
    <w:rsid w:val="000C4B36"/>
    <w:rsid w:val="000C4C65"/>
    <w:rsid w:val="000C4C66"/>
    <w:rsid w:val="000C4CD2"/>
    <w:rsid w:val="000C4E1E"/>
    <w:rsid w:val="000C4E5C"/>
    <w:rsid w:val="000C4F02"/>
    <w:rsid w:val="000C5095"/>
    <w:rsid w:val="000C54E9"/>
    <w:rsid w:val="000C5536"/>
    <w:rsid w:val="000C558C"/>
    <w:rsid w:val="000C561C"/>
    <w:rsid w:val="000C564F"/>
    <w:rsid w:val="000C567A"/>
    <w:rsid w:val="000C58E6"/>
    <w:rsid w:val="000C598C"/>
    <w:rsid w:val="000C5A6C"/>
    <w:rsid w:val="000C5A80"/>
    <w:rsid w:val="000C5D3C"/>
    <w:rsid w:val="000C5ECF"/>
    <w:rsid w:val="000C5F46"/>
    <w:rsid w:val="000C606A"/>
    <w:rsid w:val="000C61B1"/>
    <w:rsid w:val="000C6557"/>
    <w:rsid w:val="000C66CD"/>
    <w:rsid w:val="000C681E"/>
    <w:rsid w:val="000C68F4"/>
    <w:rsid w:val="000C6948"/>
    <w:rsid w:val="000C6B48"/>
    <w:rsid w:val="000C6E77"/>
    <w:rsid w:val="000C6E81"/>
    <w:rsid w:val="000C7104"/>
    <w:rsid w:val="000C7258"/>
    <w:rsid w:val="000C7412"/>
    <w:rsid w:val="000C748E"/>
    <w:rsid w:val="000C74F2"/>
    <w:rsid w:val="000C7503"/>
    <w:rsid w:val="000C75C8"/>
    <w:rsid w:val="000C7694"/>
    <w:rsid w:val="000C7784"/>
    <w:rsid w:val="000C78EE"/>
    <w:rsid w:val="000C7BC8"/>
    <w:rsid w:val="000C7E0A"/>
    <w:rsid w:val="000C7ED2"/>
    <w:rsid w:val="000C7F11"/>
    <w:rsid w:val="000C7F4B"/>
    <w:rsid w:val="000C7FD3"/>
    <w:rsid w:val="000D0061"/>
    <w:rsid w:val="000D0143"/>
    <w:rsid w:val="000D02B9"/>
    <w:rsid w:val="000D03EA"/>
    <w:rsid w:val="000D0443"/>
    <w:rsid w:val="000D0699"/>
    <w:rsid w:val="000D07E9"/>
    <w:rsid w:val="000D07F9"/>
    <w:rsid w:val="000D0CD4"/>
    <w:rsid w:val="000D0D06"/>
    <w:rsid w:val="000D0D42"/>
    <w:rsid w:val="000D0D7A"/>
    <w:rsid w:val="000D0DB7"/>
    <w:rsid w:val="000D0E20"/>
    <w:rsid w:val="000D0E39"/>
    <w:rsid w:val="000D1011"/>
    <w:rsid w:val="000D1112"/>
    <w:rsid w:val="000D1276"/>
    <w:rsid w:val="000D1482"/>
    <w:rsid w:val="000D158B"/>
    <w:rsid w:val="000D180D"/>
    <w:rsid w:val="000D1A5A"/>
    <w:rsid w:val="000D1CD2"/>
    <w:rsid w:val="000D1D5D"/>
    <w:rsid w:val="000D1E9C"/>
    <w:rsid w:val="000D207B"/>
    <w:rsid w:val="000D2135"/>
    <w:rsid w:val="000D214E"/>
    <w:rsid w:val="000D21DA"/>
    <w:rsid w:val="000D2318"/>
    <w:rsid w:val="000D2366"/>
    <w:rsid w:val="000D24DC"/>
    <w:rsid w:val="000D2515"/>
    <w:rsid w:val="000D257F"/>
    <w:rsid w:val="000D261C"/>
    <w:rsid w:val="000D26A6"/>
    <w:rsid w:val="000D26E8"/>
    <w:rsid w:val="000D2C53"/>
    <w:rsid w:val="000D2D48"/>
    <w:rsid w:val="000D2DC7"/>
    <w:rsid w:val="000D2EF6"/>
    <w:rsid w:val="000D30FB"/>
    <w:rsid w:val="000D3109"/>
    <w:rsid w:val="000D3147"/>
    <w:rsid w:val="000D31C8"/>
    <w:rsid w:val="000D34D3"/>
    <w:rsid w:val="000D3698"/>
    <w:rsid w:val="000D3708"/>
    <w:rsid w:val="000D378F"/>
    <w:rsid w:val="000D3810"/>
    <w:rsid w:val="000D3891"/>
    <w:rsid w:val="000D39F6"/>
    <w:rsid w:val="000D3AA5"/>
    <w:rsid w:val="000D3B45"/>
    <w:rsid w:val="000D3D2D"/>
    <w:rsid w:val="000D3EA0"/>
    <w:rsid w:val="000D4069"/>
    <w:rsid w:val="000D40C9"/>
    <w:rsid w:val="000D414A"/>
    <w:rsid w:val="000D41DA"/>
    <w:rsid w:val="000D421C"/>
    <w:rsid w:val="000D43D2"/>
    <w:rsid w:val="000D4731"/>
    <w:rsid w:val="000D47CC"/>
    <w:rsid w:val="000D4909"/>
    <w:rsid w:val="000D4914"/>
    <w:rsid w:val="000D499A"/>
    <w:rsid w:val="000D49A2"/>
    <w:rsid w:val="000D4A04"/>
    <w:rsid w:val="000D4A42"/>
    <w:rsid w:val="000D4AA2"/>
    <w:rsid w:val="000D4B09"/>
    <w:rsid w:val="000D4C6D"/>
    <w:rsid w:val="000D4ED5"/>
    <w:rsid w:val="000D4EFA"/>
    <w:rsid w:val="000D5084"/>
    <w:rsid w:val="000D5176"/>
    <w:rsid w:val="000D51E1"/>
    <w:rsid w:val="000D525C"/>
    <w:rsid w:val="000D52C4"/>
    <w:rsid w:val="000D5361"/>
    <w:rsid w:val="000D558F"/>
    <w:rsid w:val="000D55BD"/>
    <w:rsid w:val="000D57A6"/>
    <w:rsid w:val="000D57E8"/>
    <w:rsid w:val="000D58DE"/>
    <w:rsid w:val="000D5958"/>
    <w:rsid w:val="000D5979"/>
    <w:rsid w:val="000D59DE"/>
    <w:rsid w:val="000D59FE"/>
    <w:rsid w:val="000D5AAB"/>
    <w:rsid w:val="000D5AB8"/>
    <w:rsid w:val="000D5B8A"/>
    <w:rsid w:val="000D5CB8"/>
    <w:rsid w:val="000D5CDB"/>
    <w:rsid w:val="000D5E10"/>
    <w:rsid w:val="000D5ED9"/>
    <w:rsid w:val="000D5FA1"/>
    <w:rsid w:val="000D6071"/>
    <w:rsid w:val="000D60C1"/>
    <w:rsid w:val="000D61E9"/>
    <w:rsid w:val="000D657D"/>
    <w:rsid w:val="000D65DC"/>
    <w:rsid w:val="000D65DF"/>
    <w:rsid w:val="000D67F3"/>
    <w:rsid w:val="000D6869"/>
    <w:rsid w:val="000D6910"/>
    <w:rsid w:val="000D6A74"/>
    <w:rsid w:val="000D6C37"/>
    <w:rsid w:val="000D6D3B"/>
    <w:rsid w:val="000D6DBD"/>
    <w:rsid w:val="000D6EE5"/>
    <w:rsid w:val="000D7039"/>
    <w:rsid w:val="000D7082"/>
    <w:rsid w:val="000D71D9"/>
    <w:rsid w:val="000D74B3"/>
    <w:rsid w:val="000D7511"/>
    <w:rsid w:val="000D7765"/>
    <w:rsid w:val="000D77DC"/>
    <w:rsid w:val="000D780B"/>
    <w:rsid w:val="000D7A8A"/>
    <w:rsid w:val="000D7B0A"/>
    <w:rsid w:val="000D7B64"/>
    <w:rsid w:val="000D7BE5"/>
    <w:rsid w:val="000D7C6D"/>
    <w:rsid w:val="000D7CF1"/>
    <w:rsid w:val="000D7CF2"/>
    <w:rsid w:val="000D7D56"/>
    <w:rsid w:val="000D7EFB"/>
    <w:rsid w:val="000E027F"/>
    <w:rsid w:val="000E04E4"/>
    <w:rsid w:val="000E0750"/>
    <w:rsid w:val="000E0841"/>
    <w:rsid w:val="000E098F"/>
    <w:rsid w:val="000E09C1"/>
    <w:rsid w:val="000E0A0A"/>
    <w:rsid w:val="000E0A10"/>
    <w:rsid w:val="000E0AAC"/>
    <w:rsid w:val="000E0CAD"/>
    <w:rsid w:val="000E0E5D"/>
    <w:rsid w:val="000E0E7E"/>
    <w:rsid w:val="000E0F62"/>
    <w:rsid w:val="000E0FFD"/>
    <w:rsid w:val="000E10B3"/>
    <w:rsid w:val="000E121C"/>
    <w:rsid w:val="000E140E"/>
    <w:rsid w:val="000E15B8"/>
    <w:rsid w:val="000E1725"/>
    <w:rsid w:val="000E1793"/>
    <w:rsid w:val="000E18D6"/>
    <w:rsid w:val="000E1B05"/>
    <w:rsid w:val="000E1BB1"/>
    <w:rsid w:val="000E1BD7"/>
    <w:rsid w:val="000E1C8A"/>
    <w:rsid w:val="000E1CCE"/>
    <w:rsid w:val="000E1D56"/>
    <w:rsid w:val="000E1D95"/>
    <w:rsid w:val="000E1EC0"/>
    <w:rsid w:val="000E20BB"/>
    <w:rsid w:val="000E21B1"/>
    <w:rsid w:val="000E2208"/>
    <w:rsid w:val="000E2233"/>
    <w:rsid w:val="000E2275"/>
    <w:rsid w:val="000E22C8"/>
    <w:rsid w:val="000E2311"/>
    <w:rsid w:val="000E23A6"/>
    <w:rsid w:val="000E245D"/>
    <w:rsid w:val="000E2669"/>
    <w:rsid w:val="000E267D"/>
    <w:rsid w:val="000E26AD"/>
    <w:rsid w:val="000E277F"/>
    <w:rsid w:val="000E2787"/>
    <w:rsid w:val="000E27F5"/>
    <w:rsid w:val="000E280A"/>
    <w:rsid w:val="000E2826"/>
    <w:rsid w:val="000E2829"/>
    <w:rsid w:val="000E28A7"/>
    <w:rsid w:val="000E292C"/>
    <w:rsid w:val="000E296C"/>
    <w:rsid w:val="000E29D5"/>
    <w:rsid w:val="000E2B67"/>
    <w:rsid w:val="000E2DE4"/>
    <w:rsid w:val="000E2EA7"/>
    <w:rsid w:val="000E2FF3"/>
    <w:rsid w:val="000E3122"/>
    <w:rsid w:val="000E32C1"/>
    <w:rsid w:val="000E3385"/>
    <w:rsid w:val="000E3473"/>
    <w:rsid w:val="000E3588"/>
    <w:rsid w:val="000E3785"/>
    <w:rsid w:val="000E390C"/>
    <w:rsid w:val="000E393A"/>
    <w:rsid w:val="000E39AD"/>
    <w:rsid w:val="000E39CD"/>
    <w:rsid w:val="000E3BA3"/>
    <w:rsid w:val="000E3CA0"/>
    <w:rsid w:val="000E3CC5"/>
    <w:rsid w:val="000E3D1C"/>
    <w:rsid w:val="000E3DF2"/>
    <w:rsid w:val="000E3E6D"/>
    <w:rsid w:val="000E3F66"/>
    <w:rsid w:val="000E3FE7"/>
    <w:rsid w:val="000E413D"/>
    <w:rsid w:val="000E42A8"/>
    <w:rsid w:val="000E44F5"/>
    <w:rsid w:val="000E4786"/>
    <w:rsid w:val="000E495A"/>
    <w:rsid w:val="000E4A0D"/>
    <w:rsid w:val="000E4A82"/>
    <w:rsid w:val="000E4C4C"/>
    <w:rsid w:val="000E4D72"/>
    <w:rsid w:val="000E502F"/>
    <w:rsid w:val="000E51F7"/>
    <w:rsid w:val="000E52FC"/>
    <w:rsid w:val="000E5474"/>
    <w:rsid w:val="000E550A"/>
    <w:rsid w:val="000E5552"/>
    <w:rsid w:val="000E55CB"/>
    <w:rsid w:val="000E5620"/>
    <w:rsid w:val="000E569B"/>
    <w:rsid w:val="000E57A1"/>
    <w:rsid w:val="000E585B"/>
    <w:rsid w:val="000E599F"/>
    <w:rsid w:val="000E5A94"/>
    <w:rsid w:val="000E5B58"/>
    <w:rsid w:val="000E5BB2"/>
    <w:rsid w:val="000E5BCD"/>
    <w:rsid w:val="000E5E5E"/>
    <w:rsid w:val="000E5F30"/>
    <w:rsid w:val="000E5F6B"/>
    <w:rsid w:val="000E6015"/>
    <w:rsid w:val="000E6067"/>
    <w:rsid w:val="000E60CE"/>
    <w:rsid w:val="000E6154"/>
    <w:rsid w:val="000E622A"/>
    <w:rsid w:val="000E6255"/>
    <w:rsid w:val="000E6312"/>
    <w:rsid w:val="000E6464"/>
    <w:rsid w:val="000E652A"/>
    <w:rsid w:val="000E6548"/>
    <w:rsid w:val="000E6570"/>
    <w:rsid w:val="000E66A8"/>
    <w:rsid w:val="000E66CD"/>
    <w:rsid w:val="000E67FB"/>
    <w:rsid w:val="000E6839"/>
    <w:rsid w:val="000E69F3"/>
    <w:rsid w:val="000E6A29"/>
    <w:rsid w:val="000E6B2E"/>
    <w:rsid w:val="000E6B48"/>
    <w:rsid w:val="000E6B8F"/>
    <w:rsid w:val="000E6C85"/>
    <w:rsid w:val="000E6CB5"/>
    <w:rsid w:val="000E6D7A"/>
    <w:rsid w:val="000E6E68"/>
    <w:rsid w:val="000E6EA4"/>
    <w:rsid w:val="000E6F52"/>
    <w:rsid w:val="000E6FEC"/>
    <w:rsid w:val="000E7019"/>
    <w:rsid w:val="000E70AE"/>
    <w:rsid w:val="000E7144"/>
    <w:rsid w:val="000E732A"/>
    <w:rsid w:val="000E7457"/>
    <w:rsid w:val="000E7484"/>
    <w:rsid w:val="000E75AD"/>
    <w:rsid w:val="000E75C3"/>
    <w:rsid w:val="000E75E6"/>
    <w:rsid w:val="000E760D"/>
    <w:rsid w:val="000E7687"/>
    <w:rsid w:val="000E78A0"/>
    <w:rsid w:val="000E798F"/>
    <w:rsid w:val="000E79FB"/>
    <w:rsid w:val="000E7B3A"/>
    <w:rsid w:val="000E7C38"/>
    <w:rsid w:val="000E7C76"/>
    <w:rsid w:val="000E7CDB"/>
    <w:rsid w:val="000E7D05"/>
    <w:rsid w:val="000E7E72"/>
    <w:rsid w:val="000F0105"/>
    <w:rsid w:val="000F0480"/>
    <w:rsid w:val="000F04A6"/>
    <w:rsid w:val="000F0503"/>
    <w:rsid w:val="000F0662"/>
    <w:rsid w:val="000F0767"/>
    <w:rsid w:val="000F076E"/>
    <w:rsid w:val="000F09D2"/>
    <w:rsid w:val="000F0C36"/>
    <w:rsid w:val="000F0C49"/>
    <w:rsid w:val="000F0C58"/>
    <w:rsid w:val="000F0CC1"/>
    <w:rsid w:val="000F0F79"/>
    <w:rsid w:val="000F0F85"/>
    <w:rsid w:val="000F103D"/>
    <w:rsid w:val="000F11AC"/>
    <w:rsid w:val="000F1304"/>
    <w:rsid w:val="000F133B"/>
    <w:rsid w:val="000F13EF"/>
    <w:rsid w:val="000F15B9"/>
    <w:rsid w:val="000F1648"/>
    <w:rsid w:val="000F174B"/>
    <w:rsid w:val="000F18B6"/>
    <w:rsid w:val="000F1A38"/>
    <w:rsid w:val="000F1C5F"/>
    <w:rsid w:val="000F1C85"/>
    <w:rsid w:val="000F1DE1"/>
    <w:rsid w:val="000F1DF4"/>
    <w:rsid w:val="000F20AB"/>
    <w:rsid w:val="000F21D8"/>
    <w:rsid w:val="000F225C"/>
    <w:rsid w:val="000F2372"/>
    <w:rsid w:val="000F23C3"/>
    <w:rsid w:val="000F2445"/>
    <w:rsid w:val="000F24B8"/>
    <w:rsid w:val="000F28D8"/>
    <w:rsid w:val="000F28F2"/>
    <w:rsid w:val="000F297A"/>
    <w:rsid w:val="000F2A61"/>
    <w:rsid w:val="000F2AB6"/>
    <w:rsid w:val="000F2AE0"/>
    <w:rsid w:val="000F2AF2"/>
    <w:rsid w:val="000F2B12"/>
    <w:rsid w:val="000F2B29"/>
    <w:rsid w:val="000F2B9B"/>
    <w:rsid w:val="000F31F1"/>
    <w:rsid w:val="000F32EC"/>
    <w:rsid w:val="000F342B"/>
    <w:rsid w:val="000F368F"/>
    <w:rsid w:val="000F36AB"/>
    <w:rsid w:val="000F37DD"/>
    <w:rsid w:val="000F3859"/>
    <w:rsid w:val="000F38C3"/>
    <w:rsid w:val="000F39A3"/>
    <w:rsid w:val="000F3D23"/>
    <w:rsid w:val="000F3EE5"/>
    <w:rsid w:val="000F3F57"/>
    <w:rsid w:val="000F4094"/>
    <w:rsid w:val="000F411B"/>
    <w:rsid w:val="000F4171"/>
    <w:rsid w:val="000F429F"/>
    <w:rsid w:val="000F4334"/>
    <w:rsid w:val="000F4357"/>
    <w:rsid w:val="000F47C4"/>
    <w:rsid w:val="000F48BB"/>
    <w:rsid w:val="000F49FC"/>
    <w:rsid w:val="000F4A99"/>
    <w:rsid w:val="000F4B04"/>
    <w:rsid w:val="000F4C12"/>
    <w:rsid w:val="000F4C55"/>
    <w:rsid w:val="000F4CCD"/>
    <w:rsid w:val="000F4CEC"/>
    <w:rsid w:val="000F4E9B"/>
    <w:rsid w:val="000F5047"/>
    <w:rsid w:val="000F508E"/>
    <w:rsid w:val="000F50AE"/>
    <w:rsid w:val="000F50B6"/>
    <w:rsid w:val="000F5317"/>
    <w:rsid w:val="000F531C"/>
    <w:rsid w:val="000F53C1"/>
    <w:rsid w:val="000F5488"/>
    <w:rsid w:val="000F5627"/>
    <w:rsid w:val="000F567E"/>
    <w:rsid w:val="000F56B5"/>
    <w:rsid w:val="000F56E3"/>
    <w:rsid w:val="000F574F"/>
    <w:rsid w:val="000F59E1"/>
    <w:rsid w:val="000F5A50"/>
    <w:rsid w:val="000F5A61"/>
    <w:rsid w:val="000F5AD9"/>
    <w:rsid w:val="000F5C3B"/>
    <w:rsid w:val="000F5D3C"/>
    <w:rsid w:val="000F5E7A"/>
    <w:rsid w:val="000F5ED5"/>
    <w:rsid w:val="000F5FE6"/>
    <w:rsid w:val="000F6077"/>
    <w:rsid w:val="000F62B6"/>
    <w:rsid w:val="000F6386"/>
    <w:rsid w:val="000F6389"/>
    <w:rsid w:val="000F64FE"/>
    <w:rsid w:val="000F657F"/>
    <w:rsid w:val="000F6723"/>
    <w:rsid w:val="000F681F"/>
    <w:rsid w:val="000F68EA"/>
    <w:rsid w:val="000F69C1"/>
    <w:rsid w:val="000F6B1A"/>
    <w:rsid w:val="000F6F8D"/>
    <w:rsid w:val="000F7009"/>
    <w:rsid w:val="000F71E6"/>
    <w:rsid w:val="000F72B1"/>
    <w:rsid w:val="000F72DD"/>
    <w:rsid w:val="000F74AB"/>
    <w:rsid w:val="000F7580"/>
    <w:rsid w:val="000F770B"/>
    <w:rsid w:val="000F7745"/>
    <w:rsid w:val="000F7966"/>
    <w:rsid w:val="000F796B"/>
    <w:rsid w:val="000F79E5"/>
    <w:rsid w:val="000F7B38"/>
    <w:rsid w:val="000F7B4C"/>
    <w:rsid w:val="000F7B51"/>
    <w:rsid w:val="000F7C64"/>
    <w:rsid w:val="000F7CD5"/>
    <w:rsid w:val="000F7E80"/>
    <w:rsid w:val="000F7F01"/>
    <w:rsid w:val="000F7FE1"/>
    <w:rsid w:val="00100065"/>
    <w:rsid w:val="0010009A"/>
    <w:rsid w:val="001002A6"/>
    <w:rsid w:val="001002DE"/>
    <w:rsid w:val="001002F1"/>
    <w:rsid w:val="001002F5"/>
    <w:rsid w:val="0010030D"/>
    <w:rsid w:val="0010031F"/>
    <w:rsid w:val="00100332"/>
    <w:rsid w:val="0010034B"/>
    <w:rsid w:val="00100355"/>
    <w:rsid w:val="0010044A"/>
    <w:rsid w:val="001004DF"/>
    <w:rsid w:val="00100518"/>
    <w:rsid w:val="00100527"/>
    <w:rsid w:val="00100549"/>
    <w:rsid w:val="0010086B"/>
    <w:rsid w:val="00100A3A"/>
    <w:rsid w:val="00100AC6"/>
    <w:rsid w:val="00100BFC"/>
    <w:rsid w:val="00100CA9"/>
    <w:rsid w:val="0010101C"/>
    <w:rsid w:val="00101113"/>
    <w:rsid w:val="001011F1"/>
    <w:rsid w:val="001012CF"/>
    <w:rsid w:val="00101365"/>
    <w:rsid w:val="00101448"/>
    <w:rsid w:val="00101580"/>
    <w:rsid w:val="00101669"/>
    <w:rsid w:val="0010171A"/>
    <w:rsid w:val="00101761"/>
    <w:rsid w:val="001017D4"/>
    <w:rsid w:val="001017EA"/>
    <w:rsid w:val="00101802"/>
    <w:rsid w:val="001019BE"/>
    <w:rsid w:val="001019F0"/>
    <w:rsid w:val="00101B0A"/>
    <w:rsid w:val="00101C50"/>
    <w:rsid w:val="00101CE3"/>
    <w:rsid w:val="00101E87"/>
    <w:rsid w:val="00101F14"/>
    <w:rsid w:val="001021B3"/>
    <w:rsid w:val="00102278"/>
    <w:rsid w:val="001023A0"/>
    <w:rsid w:val="001023F4"/>
    <w:rsid w:val="001025D3"/>
    <w:rsid w:val="001025DA"/>
    <w:rsid w:val="0010268B"/>
    <w:rsid w:val="0010269A"/>
    <w:rsid w:val="0010288F"/>
    <w:rsid w:val="0010296E"/>
    <w:rsid w:val="00102A49"/>
    <w:rsid w:val="00102B74"/>
    <w:rsid w:val="00102B8D"/>
    <w:rsid w:val="00102C16"/>
    <w:rsid w:val="00102CAA"/>
    <w:rsid w:val="00102D0F"/>
    <w:rsid w:val="00102D98"/>
    <w:rsid w:val="00102DF6"/>
    <w:rsid w:val="00102E4F"/>
    <w:rsid w:val="00103224"/>
    <w:rsid w:val="001032BF"/>
    <w:rsid w:val="0010333F"/>
    <w:rsid w:val="001036B2"/>
    <w:rsid w:val="00103752"/>
    <w:rsid w:val="001037A0"/>
    <w:rsid w:val="001037B1"/>
    <w:rsid w:val="00103870"/>
    <w:rsid w:val="001038A9"/>
    <w:rsid w:val="00103C5C"/>
    <w:rsid w:val="00103D1A"/>
    <w:rsid w:val="00103D65"/>
    <w:rsid w:val="00103DB1"/>
    <w:rsid w:val="00103E1A"/>
    <w:rsid w:val="00104136"/>
    <w:rsid w:val="0010423E"/>
    <w:rsid w:val="00104358"/>
    <w:rsid w:val="00104791"/>
    <w:rsid w:val="00104877"/>
    <w:rsid w:val="00104B18"/>
    <w:rsid w:val="00104C07"/>
    <w:rsid w:val="00104D09"/>
    <w:rsid w:val="00104E1A"/>
    <w:rsid w:val="00104F84"/>
    <w:rsid w:val="00104FF3"/>
    <w:rsid w:val="001052A9"/>
    <w:rsid w:val="001053C2"/>
    <w:rsid w:val="001053E5"/>
    <w:rsid w:val="00105466"/>
    <w:rsid w:val="001054B3"/>
    <w:rsid w:val="0010555D"/>
    <w:rsid w:val="00105669"/>
    <w:rsid w:val="00105672"/>
    <w:rsid w:val="00105AAF"/>
    <w:rsid w:val="00105ADF"/>
    <w:rsid w:val="00105B3A"/>
    <w:rsid w:val="00105BA5"/>
    <w:rsid w:val="00105CDE"/>
    <w:rsid w:val="00105E7B"/>
    <w:rsid w:val="00105F24"/>
    <w:rsid w:val="00106162"/>
    <w:rsid w:val="00106224"/>
    <w:rsid w:val="001062D2"/>
    <w:rsid w:val="001062DB"/>
    <w:rsid w:val="00106308"/>
    <w:rsid w:val="001064D2"/>
    <w:rsid w:val="00106500"/>
    <w:rsid w:val="00106505"/>
    <w:rsid w:val="0010668F"/>
    <w:rsid w:val="0010670E"/>
    <w:rsid w:val="00106836"/>
    <w:rsid w:val="001068B0"/>
    <w:rsid w:val="00106B5C"/>
    <w:rsid w:val="00106E90"/>
    <w:rsid w:val="00106ECB"/>
    <w:rsid w:val="001070AC"/>
    <w:rsid w:val="001072CE"/>
    <w:rsid w:val="001073F0"/>
    <w:rsid w:val="001076F3"/>
    <w:rsid w:val="0010772A"/>
    <w:rsid w:val="0010786B"/>
    <w:rsid w:val="00107976"/>
    <w:rsid w:val="00107B3B"/>
    <w:rsid w:val="00107B41"/>
    <w:rsid w:val="00107B8D"/>
    <w:rsid w:val="00107C53"/>
    <w:rsid w:val="00107C64"/>
    <w:rsid w:val="00107DCA"/>
    <w:rsid w:val="00107E9B"/>
    <w:rsid w:val="00107F45"/>
    <w:rsid w:val="00107F71"/>
    <w:rsid w:val="00107F7A"/>
    <w:rsid w:val="00110017"/>
    <w:rsid w:val="001102E8"/>
    <w:rsid w:val="0011032C"/>
    <w:rsid w:val="0011059D"/>
    <w:rsid w:val="0011074F"/>
    <w:rsid w:val="001107EC"/>
    <w:rsid w:val="00110893"/>
    <w:rsid w:val="00110B54"/>
    <w:rsid w:val="00110BB3"/>
    <w:rsid w:val="00110C0A"/>
    <w:rsid w:val="00110C8F"/>
    <w:rsid w:val="00110D09"/>
    <w:rsid w:val="00110DCE"/>
    <w:rsid w:val="00110E1B"/>
    <w:rsid w:val="0011108E"/>
    <w:rsid w:val="001111E7"/>
    <w:rsid w:val="001111F7"/>
    <w:rsid w:val="00111224"/>
    <w:rsid w:val="0011130A"/>
    <w:rsid w:val="001113FC"/>
    <w:rsid w:val="00111568"/>
    <w:rsid w:val="0011168D"/>
    <w:rsid w:val="00111816"/>
    <w:rsid w:val="0011186F"/>
    <w:rsid w:val="00111A46"/>
    <w:rsid w:val="00111BB8"/>
    <w:rsid w:val="00111D7F"/>
    <w:rsid w:val="00111F28"/>
    <w:rsid w:val="00111F6A"/>
    <w:rsid w:val="001120AF"/>
    <w:rsid w:val="0011213D"/>
    <w:rsid w:val="00112191"/>
    <w:rsid w:val="001122AF"/>
    <w:rsid w:val="001122B2"/>
    <w:rsid w:val="0011237A"/>
    <w:rsid w:val="001125C2"/>
    <w:rsid w:val="0011262A"/>
    <w:rsid w:val="00112740"/>
    <w:rsid w:val="00112821"/>
    <w:rsid w:val="001129DA"/>
    <w:rsid w:val="00112A4F"/>
    <w:rsid w:val="00112A99"/>
    <w:rsid w:val="00112AE8"/>
    <w:rsid w:val="00112C2E"/>
    <w:rsid w:val="00112C3E"/>
    <w:rsid w:val="00112C93"/>
    <w:rsid w:val="00112CA0"/>
    <w:rsid w:val="00112DC0"/>
    <w:rsid w:val="00112DCA"/>
    <w:rsid w:val="00112E30"/>
    <w:rsid w:val="00112EB1"/>
    <w:rsid w:val="00112ED6"/>
    <w:rsid w:val="00112FC4"/>
    <w:rsid w:val="001130A7"/>
    <w:rsid w:val="001130AC"/>
    <w:rsid w:val="0011311E"/>
    <w:rsid w:val="0011314A"/>
    <w:rsid w:val="00113195"/>
    <w:rsid w:val="00113227"/>
    <w:rsid w:val="001132F5"/>
    <w:rsid w:val="00113325"/>
    <w:rsid w:val="0011337E"/>
    <w:rsid w:val="001133E1"/>
    <w:rsid w:val="0011366A"/>
    <w:rsid w:val="0011368F"/>
    <w:rsid w:val="00113A72"/>
    <w:rsid w:val="00113A7D"/>
    <w:rsid w:val="00113B55"/>
    <w:rsid w:val="00113B95"/>
    <w:rsid w:val="00113B97"/>
    <w:rsid w:val="00113BEB"/>
    <w:rsid w:val="00113C89"/>
    <w:rsid w:val="00113E83"/>
    <w:rsid w:val="00113E9B"/>
    <w:rsid w:val="00114253"/>
    <w:rsid w:val="0011429C"/>
    <w:rsid w:val="00114425"/>
    <w:rsid w:val="001148EA"/>
    <w:rsid w:val="00114F56"/>
    <w:rsid w:val="00114FEC"/>
    <w:rsid w:val="001151AA"/>
    <w:rsid w:val="001151D9"/>
    <w:rsid w:val="0011534A"/>
    <w:rsid w:val="00115446"/>
    <w:rsid w:val="0011559B"/>
    <w:rsid w:val="00115660"/>
    <w:rsid w:val="001158D0"/>
    <w:rsid w:val="00115977"/>
    <w:rsid w:val="00115A9D"/>
    <w:rsid w:val="00115C03"/>
    <w:rsid w:val="00115DB8"/>
    <w:rsid w:val="00115E47"/>
    <w:rsid w:val="00115E9A"/>
    <w:rsid w:val="00116026"/>
    <w:rsid w:val="001161F8"/>
    <w:rsid w:val="00116239"/>
    <w:rsid w:val="00116389"/>
    <w:rsid w:val="00116430"/>
    <w:rsid w:val="001164CA"/>
    <w:rsid w:val="00116582"/>
    <w:rsid w:val="001167BF"/>
    <w:rsid w:val="00116870"/>
    <w:rsid w:val="001168D9"/>
    <w:rsid w:val="0011694F"/>
    <w:rsid w:val="00116A3D"/>
    <w:rsid w:val="00116A45"/>
    <w:rsid w:val="00116B0F"/>
    <w:rsid w:val="00116BC8"/>
    <w:rsid w:val="00116D4E"/>
    <w:rsid w:val="00116F88"/>
    <w:rsid w:val="00116FAA"/>
    <w:rsid w:val="00116FF0"/>
    <w:rsid w:val="001172A4"/>
    <w:rsid w:val="00117538"/>
    <w:rsid w:val="00117571"/>
    <w:rsid w:val="001176A9"/>
    <w:rsid w:val="001176CC"/>
    <w:rsid w:val="0011771B"/>
    <w:rsid w:val="00117A42"/>
    <w:rsid w:val="00117A6B"/>
    <w:rsid w:val="00117ABC"/>
    <w:rsid w:val="00117B3D"/>
    <w:rsid w:val="00117BCC"/>
    <w:rsid w:val="00117C90"/>
    <w:rsid w:val="00117DEC"/>
    <w:rsid w:val="00117E34"/>
    <w:rsid w:val="00117E63"/>
    <w:rsid w:val="00117F14"/>
    <w:rsid w:val="00117F5B"/>
    <w:rsid w:val="0012004D"/>
    <w:rsid w:val="0012014A"/>
    <w:rsid w:val="00120322"/>
    <w:rsid w:val="00120395"/>
    <w:rsid w:val="00120472"/>
    <w:rsid w:val="00120517"/>
    <w:rsid w:val="001205EE"/>
    <w:rsid w:val="0012074C"/>
    <w:rsid w:val="00120A68"/>
    <w:rsid w:val="00120F0A"/>
    <w:rsid w:val="00121082"/>
    <w:rsid w:val="001210FF"/>
    <w:rsid w:val="001212BC"/>
    <w:rsid w:val="001212ED"/>
    <w:rsid w:val="00121455"/>
    <w:rsid w:val="00121498"/>
    <w:rsid w:val="0012171A"/>
    <w:rsid w:val="001217B9"/>
    <w:rsid w:val="001217DB"/>
    <w:rsid w:val="001217DD"/>
    <w:rsid w:val="00121A75"/>
    <w:rsid w:val="00121BDE"/>
    <w:rsid w:val="00121C7A"/>
    <w:rsid w:val="00121DC2"/>
    <w:rsid w:val="00121EA8"/>
    <w:rsid w:val="001221FD"/>
    <w:rsid w:val="0012228D"/>
    <w:rsid w:val="001222C4"/>
    <w:rsid w:val="001223A1"/>
    <w:rsid w:val="00122536"/>
    <w:rsid w:val="001226F7"/>
    <w:rsid w:val="00122721"/>
    <w:rsid w:val="001227FE"/>
    <w:rsid w:val="00122831"/>
    <w:rsid w:val="001229C3"/>
    <w:rsid w:val="00122A41"/>
    <w:rsid w:val="00122A67"/>
    <w:rsid w:val="00122C09"/>
    <w:rsid w:val="00122C9A"/>
    <w:rsid w:val="00122DDC"/>
    <w:rsid w:val="00122F9A"/>
    <w:rsid w:val="00122F9B"/>
    <w:rsid w:val="00123618"/>
    <w:rsid w:val="00123634"/>
    <w:rsid w:val="00123683"/>
    <w:rsid w:val="0012380D"/>
    <w:rsid w:val="00123834"/>
    <w:rsid w:val="00123B50"/>
    <w:rsid w:val="00123C01"/>
    <w:rsid w:val="00123D99"/>
    <w:rsid w:val="00123F50"/>
    <w:rsid w:val="00123FAC"/>
    <w:rsid w:val="0012412D"/>
    <w:rsid w:val="00124135"/>
    <w:rsid w:val="00124161"/>
    <w:rsid w:val="0012418C"/>
    <w:rsid w:val="001241EB"/>
    <w:rsid w:val="0012426B"/>
    <w:rsid w:val="00124489"/>
    <w:rsid w:val="0012455B"/>
    <w:rsid w:val="001245BE"/>
    <w:rsid w:val="001245CC"/>
    <w:rsid w:val="001245EB"/>
    <w:rsid w:val="0012461C"/>
    <w:rsid w:val="00124660"/>
    <w:rsid w:val="00124832"/>
    <w:rsid w:val="001248DF"/>
    <w:rsid w:val="00124942"/>
    <w:rsid w:val="001249A0"/>
    <w:rsid w:val="00124AD3"/>
    <w:rsid w:val="00124C67"/>
    <w:rsid w:val="00124CB7"/>
    <w:rsid w:val="00124D2F"/>
    <w:rsid w:val="00124D93"/>
    <w:rsid w:val="00124E5E"/>
    <w:rsid w:val="00124E65"/>
    <w:rsid w:val="00124E68"/>
    <w:rsid w:val="00124F17"/>
    <w:rsid w:val="00124F65"/>
    <w:rsid w:val="00124FA0"/>
    <w:rsid w:val="00124FD7"/>
    <w:rsid w:val="00125018"/>
    <w:rsid w:val="00125164"/>
    <w:rsid w:val="00125226"/>
    <w:rsid w:val="00125241"/>
    <w:rsid w:val="0012525B"/>
    <w:rsid w:val="001252F6"/>
    <w:rsid w:val="001253E7"/>
    <w:rsid w:val="00125488"/>
    <w:rsid w:val="0012571D"/>
    <w:rsid w:val="00125794"/>
    <w:rsid w:val="0012580D"/>
    <w:rsid w:val="00125843"/>
    <w:rsid w:val="001258B8"/>
    <w:rsid w:val="00125982"/>
    <w:rsid w:val="001259DF"/>
    <w:rsid w:val="00125B4C"/>
    <w:rsid w:val="00125C3D"/>
    <w:rsid w:val="00125F79"/>
    <w:rsid w:val="00125F8B"/>
    <w:rsid w:val="00126428"/>
    <w:rsid w:val="001264D9"/>
    <w:rsid w:val="001265F5"/>
    <w:rsid w:val="00126649"/>
    <w:rsid w:val="001266AB"/>
    <w:rsid w:val="001266BD"/>
    <w:rsid w:val="001267FE"/>
    <w:rsid w:val="00126894"/>
    <w:rsid w:val="00126A61"/>
    <w:rsid w:val="00126E19"/>
    <w:rsid w:val="0012714E"/>
    <w:rsid w:val="0012715B"/>
    <w:rsid w:val="0012733E"/>
    <w:rsid w:val="001273FA"/>
    <w:rsid w:val="0012742C"/>
    <w:rsid w:val="00127526"/>
    <w:rsid w:val="00127562"/>
    <w:rsid w:val="0012759C"/>
    <w:rsid w:val="0012767E"/>
    <w:rsid w:val="00127692"/>
    <w:rsid w:val="001277AC"/>
    <w:rsid w:val="001278C7"/>
    <w:rsid w:val="00127A4C"/>
    <w:rsid w:val="00127B01"/>
    <w:rsid w:val="00127B23"/>
    <w:rsid w:val="00127B57"/>
    <w:rsid w:val="00127B66"/>
    <w:rsid w:val="00127BBE"/>
    <w:rsid w:val="00127BDE"/>
    <w:rsid w:val="00127E5D"/>
    <w:rsid w:val="00127EAE"/>
    <w:rsid w:val="00127FB1"/>
    <w:rsid w:val="0013015A"/>
    <w:rsid w:val="0013021C"/>
    <w:rsid w:val="00130278"/>
    <w:rsid w:val="00130294"/>
    <w:rsid w:val="0013038C"/>
    <w:rsid w:val="0013051A"/>
    <w:rsid w:val="00130958"/>
    <w:rsid w:val="00130990"/>
    <w:rsid w:val="001309D9"/>
    <w:rsid w:val="00130AF9"/>
    <w:rsid w:val="00130B27"/>
    <w:rsid w:val="00130C0D"/>
    <w:rsid w:val="00130DA8"/>
    <w:rsid w:val="00130DB0"/>
    <w:rsid w:val="00130E55"/>
    <w:rsid w:val="00130FC4"/>
    <w:rsid w:val="00131278"/>
    <w:rsid w:val="001313C6"/>
    <w:rsid w:val="001313EF"/>
    <w:rsid w:val="0013152B"/>
    <w:rsid w:val="00131547"/>
    <w:rsid w:val="001315CA"/>
    <w:rsid w:val="001316B0"/>
    <w:rsid w:val="001316E4"/>
    <w:rsid w:val="00131993"/>
    <w:rsid w:val="00131A67"/>
    <w:rsid w:val="00131B52"/>
    <w:rsid w:val="00131D19"/>
    <w:rsid w:val="00131D3A"/>
    <w:rsid w:val="00131D64"/>
    <w:rsid w:val="00131D7E"/>
    <w:rsid w:val="00131D95"/>
    <w:rsid w:val="00131DAC"/>
    <w:rsid w:val="00131F04"/>
    <w:rsid w:val="00131FB5"/>
    <w:rsid w:val="001320C1"/>
    <w:rsid w:val="001321BC"/>
    <w:rsid w:val="001321EB"/>
    <w:rsid w:val="00132259"/>
    <w:rsid w:val="001322BA"/>
    <w:rsid w:val="00132306"/>
    <w:rsid w:val="00132331"/>
    <w:rsid w:val="00132469"/>
    <w:rsid w:val="0013249A"/>
    <w:rsid w:val="00132795"/>
    <w:rsid w:val="00132945"/>
    <w:rsid w:val="00132A24"/>
    <w:rsid w:val="00132A97"/>
    <w:rsid w:val="00132B55"/>
    <w:rsid w:val="00132BBF"/>
    <w:rsid w:val="00132C6B"/>
    <w:rsid w:val="00132C98"/>
    <w:rsid w:val="00132CA0"/>
    <w:rsid w:val="00132CB8"/>
    <w:rsid w:val="00132E21"/>
    <w:rsid w:val="00132E5C"/>
    <w:rsid w:val="00132EAA"/>
    <w:rsid w:val="00132EEE"/>
    <w:rsid w:val="00133040"/>
    <w:rsid w:val="001330B4"/>
    <w:rsid w:val="001330E7"/>
    <w:rsid w:val="00133105"/>
    <w:rsid w:val="001331E3"/>
    <w:rsid w:val="001332CA"/>
    <w:rsid w:val="001332F2"/>
    <w:rsid w:val="001334CE"/>
    <w:rsid w:val="00133907"/>
    <w:rsid w:val="00133A2B"/>
    <w:rsid w:val="00133AC7"/>
    <w:rsid w:val="00133BD8"/>
    <w:rsid w:val="00133BF7"/>
    <w:rsid w:val="00133D08"/>
    <w:rsid w:val="00133D82"/>
    <w:rsid w:val="00133EAB"/>
    <w:rsid w:val="001340E7"/>
    <w:rsid w:val="0013413D"/>
    <w:rsid w:val="00134345"/>
    <w:rsid w:val="0013437A"/>
    <w:rsid w:val="001344C1"/>
    <w:rsid w:val="001345F2"/>
    <w:rsid w:val="001346B7"/>
    <w:rsid w:val="00134962"/>
    <w:rsid w:val="00134986"/>
    <w:rsid w:val="001349F1"/>
    <w:rsid w:val="00134ADC"/>
    <w:rsid w:val="00134C64"/>
    <w:rsid w:val="00134DA0"/>
    <w:rsid w:val="00134E54"/>
    <w:rsid w:val="00134F7A"/>
    <w:rsid w:val="001353DD"/>
    <w:rsid w:val="001353FA"/>
    <w:rsid w:val="001354C5"/>
    <w:rsid w:val="001354F8"/>
    <w:rsid w:val="00135527"/>
    <w:rsid w:val="00135529"/>
    <w:rsid w:val="00135580"/>
    <w:rsid w:val="00135673"/>
    <w:rsid w:val="00135788"/>
    <w:rsid w:val="00135871"/>
    <w:rsid w:val="00135987"/>
    <w:rsid w:val="00135A9B"/>
    <w:rsid w:val="00135B15"/>
    <w:rsid w:val="00135B1C"/>
    <w:rsid w:val="00135CE1"/>
    <w:rsid w:val="00135D96"/>
    <w:rsid w:val="00135E05"/>
    <w:rsid w:val="00135E8E"/>
    <w:rsid w:val="00135EBF"/>
    <w:rsid w:val="00135F0A"/>
    <w:rsid w:val="00136299"/>
    <w:rsid w:val="001363C0"/>
    <w:rsid w:val="001363CC"/>
    <w:rsid w:val="0013641F"/>
    <w:rsid w:val="00136449"/>
    <w:rsid w:val="0013656E"/>
    <w:rsid w:val="0013675C"/>
    <w:rsid w:val="00136795"/>
    <w:rsid w:val="00136874"/>
    <w:rsid w:val="001368B7"/>
    <w:rsid w:val="00136B14"/>
    <w:rsid w:val="00136BF4"/>
    <w:rsid w:val="00136C61"/>
    <w:rsid w:val="00136C89"/>
    <w:rsid w:val="00136D53"/>
    <w:rsid w:val="00136DC6"/>
    <w:rsid w:val="00136E7D"/>
    <w:rsid w:val="00136E8B"/>
    <w:rsid w:val="00136F81"/>
    <w:rsid w:val="0013731D"/>
    <w:rsid w:val="001373F1"/>
    <w:rsid w:val="001374E3"/>
    <w:rsid w:val="0013752B"/>
    <w:rsid w:val="0013757E"/>
    <w:rsid w:val="0013759C"/>
    <w:rsid w:val="0013789F"/>
    <w:rsid w:val="00137A57"/>
    <w:rsid w:val="00137BDB"/>
    <w:rsid w:val="00137BF4"/>
    <w:rsid w:val="00137C09"/>
    <w:rsid w:val="00137CA6"/>
    <w:rsid w:val="00137E51"/>
    <w:rsid w:val="00137F9F"/>
    <w:rsid w:val="0014001E"/>
    <w:rsid w:val="00140053"/>
    <w:rsid w:val="00140105"/>
    <w:rsid w:val="00140129"/>
    <w:rsid w:val="001401B5"/>
    <w:rsid w:val="0014026F"/>
    <w:rsid w:val="00140573"/>
    <w:rsid w:val="0014066A"/>
    <w:rsid w:val="001407CB"/>
    <w:rsid w:val="001408B9"/>
    <w:rsid w:val="001409C7"/>
    <w:rsid w:val="00140BFA"/>
    <w:rsid w:val="00140C60"/>
    <w:rsid w:val="00140E76"/>
    <w:rsid w:val="00140EEA"/>
    <w:rsid w:val="00140FAC"/>
    <w:rsid w:val="00141041"/>
    <w:rsid w:val="00141182"/>
    <w:rsid w:val="001411AB"/>
    <w:rsid w:val="0014126C"/>
    <w:rsid w:val="00141347"/>
    <w:rsid w:val="00141367"/>
    <w:rsid w:val="0014143F"/>
    <w:rsid w:val="00141474"/>
    <w:rsid w:val="00141574"/>
    <w:rsid w:val="00141781"/>
    <w:rsid w:val="00141883"/>
    <w:rsid w:val="0014188C"/>
    <w:rsid w:val="001419BD"/>
    <w:rsid w:val="00141A17"/>
    <w:rsid w:val="00141A43"/>
    <w:rsid w:val="00141A79"/>
    <w:rsid w:val="00142006"/>
    <w:rsid w:val="00142031"/>
    <w:rsid w:val="0014207E"/>
    <w:rsid w:val="00142094"/>
    <w:rsid w:val="00142133"/>
    <w:rsid w:val="001421CF"/>
    <w:rsid w:val="00142307"/>
    <w:rsid w:val="00142488"/>
    <w:rsid w:val="001424C1"/>
    <w:rsid w:val="001426A1"/>
    <w:rsid w:val="001427E1"/>
    <w:rsid w:val="00142BE7"/>
    <w:rsid w:val="00142CA7"/>
    <w:rsid w:val="00142D44"/>
    <w:rsid w:val="00142F45"/>
    <w:rsid w:val="00143149"/>
    <w:rsid w:val="001432BA"/>
    <w:rsid w:val="001433D4"/>
    <w:rsid w:val="001434BA"/>
    <w:rsid w:val="00143598"/>
    <w:rsid w:val="001437D0"/>
    <w:rsid w:val="0014386A"/>
    <w:rsid w:val="00143981"/>
    <w:rsid w:val="00143AB9"/>
    <w:rsid w:val="00143B33"/>
    <w:rsid w:val="00143BCF"/>
    <w:rsid w:val="00143C93"/>
    <w:rsid w:val="00143CD0"/>
    <w:rsid w:val="00143DAA"/>
    <w:rsid w:val="00143DC3"/>
    <w:rsid w:val="00143F64"/>
    <w:rsid w:val="00143FD1"/>
    <w:rsid w:val="00144071"/>
    <w:rsid w:val="0014407A"/>
    <w:rsid w:val="001442C7"/>
    <w:rsid w:val="00144322"/>
    <w:rsid w:val="00144782"/>
    <w:rsid w:val="001447C6"/>
    <w:rsid w:val="001447EA"/>
    <w:rsid w:val="00144831"/>
    <w:rsid w:val="001448EF"/>
    <w:rsid w:val="00144932"/>
    <w:rsid w:val="00144957"/>
    <w:rsid w:val="001449F0"/>
    <w:rsid w:val="00144A76"/>
    <w:rsid w:val="00144AE2"/>
    <w:rsid w:val="00144C99"/>
    <w:rsid w:val="00144DC0"/>
    <w:rsid w:val="00144DC4"/>
    <w:rsid w:val="00144E15"/>
    <w:rsid w:val="00144E83"/>
    <w:rsid w:val="001450A7"/>
    <w:rsid w:val="00145496"/>
    <w:rsid w:val="00145529"/>
    <w:rsid w:val="0014553C"/>
    <w:rsid w:val="00145664"/>
    <w:rsid w:val="001457CF"/>
    <w:rsid w:val="0014587F"/>
    <w:rsid w:val="0014595E"/>
    <w:rsid w:val="00145A8B"/>
    <w:rsid w:val="00145B61"/>
    <w:rsid w:val="00145BF0"/>
    <w:rsid w:val="00145CAA"/>
    <w:rsid w:val="00145D05"/>
    <w:rsid w:val="00145D2F"/>
    <w:rsid w:val="00145D3D"/>
    <w:rsid w:val="00145D75"/>
    <w:rsid w:val="00145DD2"/>
    <w:rsid w:val="00145F0A"/>
    <w:rsid w:val="00145FC9"/>
    <w:rsid w:val="00145FE7"/>
    <w:rsid w:val="001460C1"/>
    <w:rsid w:val="0014612C"/>
    <w:rsid w:val="00146221"/>
    <w:rsid w:val="00146373"/>
    <w:rsid w:val="001463C9"/>
    <w:rsid w:val="00146411"/>
    <w:rsid w:val="0014646E"/>
    <w:rsid w:val="001466AB"/>
    <w:rsid w:val="00146987"/>
    <w:rsid w:val="00146A4F"/>
    <w:rsid w:val="00146AC3"/>
    <w:rsid w:val="00146D19"/>
    <w:rsid w:val="00146EA3"/>
    <w:rsid w:val="0014723B"/>
    <w:rsid w:val="00147362"/>
    <w:rsid w:val="00147521"/>
    <w:rsid w:val="001475BE"/>
    <w:rsid w:val="00147635"/>
    <w:rsid w:val="0014769A"/>
    <w:rsid w:val="0014791F"/>
    <w:rsid w:val="00147920"/>
    <w:rsid w:val="001479A3"/>
    <w:rsid w:val="00147A52"/>
    <w:rsid w:val="00147AF7"/>
    <w:rsid w:val="00147B49"/>
    <w:rsid w:val="00147C4D"/>
    <w:rsid w:val="001501CF"/>
    <w:rsid w:val="001502A8"/>
    <w:rsid w:val="0015042B"/>
    <w:rsid w:val="00150827"/>
    <w:rsid w:val="00150884"/>
    <w:rsid w:val="00150B86"/>
    <w:rsid w:val="00150C6D"/>
    <w:rsid w:val="00150C7A"/>
    <w:rsid w:val="00150CA7"/>
    <w:rsid w:val="00150CEA"/>
    <w:rsid w:val="00150D12"/>
    <w:rsid w:val="00150D5E"/>
    <w:rsid w:val="00151094"/>
    <w:rsid w:val="001510BF"/>
    <w:rsid w:val="00151147"/>
    <w:rsid w:val="0015115E"/>
    <w:rsid w:val="001513EF"/>
    <w:rsid w:val="0015142F"/>
    <w:rsid w:val="00151562"/>
    <w:rsid w:val="0015174F"/>
    <w:rsid w:val="001517C3"/>
    <w:rsid w:val="001517E2"/>
    <w:rsid w:val="00151A2B"/>
    <w:rsid w:val="00151BAA"/>
    <w:rsid w:val="00151E01"/>
    <w:rsid w:val="00151E80"/>
    <w:rsid w:val="00151FA0"/>
    <w:rsid w:val="0015234B"/>
    <w:rsid w:val="001524E9"/>
    <w:rsid w:val="001525D3"/>
    <w:rsid w:val="001525EE"/>
    <w:rsid w:val="001526FE"/>
    <w:rsid w:val="00152755"/>
    <w:rsid w:val="001529B4"/>
    <w:rsid w:val="00152E81"/>
    <w:rsid w:val="0015312F"/>
    <w:rsid w:val="001531C6"/>
    <w:rsid w:val="001531CD"/>
    <w:rsid w:val="0015328F"/>
    <w:rsid w:val="001534B1"/>
    <w:rsid w:val="00153528"/>
    <w:rsid w:val="0015355C"/>
    <w:rsid w:val="001535EE"/>
    <w:rsid w:val="0015379B"/>
    <w:rsid w:val="0015389C"/>
    <w:rsid w:val="0015399F"/>
    <w:rsid w:val="00153A80"/>
    <w:rsid w:val="00153AAC"/>
    <w:rsid w:val="00153C86"/>
    <w:rsid w:val="00153EAD"/>
    <w:rsid w:val="00154043"/>
    <w:rsid w:val="00154089"/>
    <w:rsid w:val="00154095"/>
    <w:rsid w:val="001540E2"/>
    <w:rsid w:val="00154150"/>
    <w:rsid w:val="00154240"/>
    <w:rsid w:val="001544C9"/>
    <w:rsid w:val="001544DF"/>
    <w:rsid w:val="00154589"/>
    <w:rsid w:val="001545A3"/>
    <w:rsid w:val="001545AA"/>
    <w:rsid w:val="001545F4"/>
    <w:rsid w:val="001546EE"/>
    <w:rsid w:val="00154735"/>
    <w:rsid w:val="00154790"/>
    <w:rsid w:val="00154855"/>
    <w:rsid w:val="001548BA"/>
    <w:rsid w:val="001549BF"/>
    <w:rsid w:val="00154BE1"/>
    <w:rsid w:val="00154C76"/>
    <w:rsid w:val="00154EB1"/>
    <w:rsid w:val="00154EF4"/>
    <w:rsid w:val="00154F16"/>
    <w:rsid w:val="00154F83"/>
    <w:rsid w:val="001551A1"/>
    <w:rsid w:val="001551C1"/>
    <w:rsid w:val="0015528D"/>
    <w:rsid w:val="00155550"/>
    <w:rsid w:val="00155BFD"/>
    <w:rsid w:val="00155CC4"/>
    <w:rsid w:val="00155D2F"/>
    <w:rsid w:val="00155D4B"/>
    <w:rsid w:val="00155F3A"/>
    <w:rsid w:val="00155F51"/>
    <w:rsid w:val="001564DE"/>
    <w:rsid w:val="00156558"/>
    <w:rsid w:val="0015655A"/>
    <w:rsid w:val="001566DF"/>
    <w:rsid w:val="0015692F"/>
    <w:rsid w:val="00156A2D"/>
    <w:rsid w:val="00156BDF"/>
    <w:rsid w:val="00156F48"/>
    <w:rsid w:val="00157281"/>
    <w:rsid w:val="001573EA"/>
    <w:rsid w:val="0015757F"/>
    <w:rsid w:val="00157666"/>
    <w:rsid w:val="00157683"/>
    <w:rsid w:val="001576AB"/>
    <w:rsid w:val="00157786"/>
    <w:rsid w:val="0015792C"/>
    <w:rsid w:val="0015797E"/>
    <w:rsid w:val="00157B44"/>
    <w:rsid w:val="00157C1A"/>
    <w:rsid w:val="00157DB1"/>
    <w:rsid w:val="00157FC2"/>
    <w:rsid w:val="00160088"/>
    <w:rsid w:val="001600DF"/>
    <w:rsid w:val="00160108"/>
    <w:rsid w:val="00160179"/>
    <w:rsid w:val="001601A9"/>
    <w:rsid w:val="001601D0"/>
    <w:rsid w:val="001601F3"/>
    <w:rsid w:val="00160428"/>
    <w:rsid w:val="001606A1"/>
    <w:rsid w:val="001608A4"/>
    <w:rsid w:val="0016091C"/>
    <w:rsid w:val="00160949"/>
    <w:rsid w:val="00160AA6"/>
    <w:rsid w:val="00160BBD"/>
    <w:rsid w:val="00160DBA"/>
    <w:rsid w:val="00160E9C"/>
    <w:rsid w:val="00160F94"/>
    <w:rsid w:val="00161190"/>
    <w:rsid w:val="001612AD"/>
    <w:rsid w:val="00161327"/>
    <w:rsid w:val="0016141C"/>
    <w:rsid w:val="00161456"/>
    <w:rsid w:val="001615EC"/>
    <w:rsid w:val="001616B6"/>
    <w:rsid w:val="00161702"/>
    <w:rsid w:val="0016172C"/>
    <w:rsid w:val="00161C4D"/>
    <w:rsid w:val="00161C96"/>
    <w:rsid w:val="00161E55"/>
    <w:rsid w:val="00161FF1"/>
    <w:rsid w:val="00162039"/>
    <w:rsid w:val="00162224"/>
    <w:rsid w:val="00162299"/>
    <w:rsid w:val="001623AC"/>
    <w:rsid w:val="001625AE"/>
    <w:rsid w:val="0016267A"/>
    <w:rsid w:val="00162746"/>
    <w:rsid w:val="0016281D"/>
    <w:rsid w:val="001628CF"/>
    <w:rsid w:val="00162982"/>
    <w:rsid w:val="00162A8E"/>
    <w:rsid w:val="00162CBA"/>
    <w:rsid w:val="00162DF4"/>
    <w:rsid w:val="00162E2C"/>
    <w:rsid w:val="00163069"/>
    <w:rsid w:val="00163100"/>
    <w:rsid w:val="00163101"/>
    <w:rsid w:val="0016312F"/>
    <w:rsid w:val="00163196"/>
    <w:rsid w:val="001634D0"/>
    <w:rsid w:val="00163754"/>
    <w:rsid w:val="0016377E"/>
    <w:rsid w:val="001637DF"/>
    <w:rsid w:val="00163920"/>
    <w:rsid w:val="001639D2"/>
    <w:rsid w:val="00163AAA"/>
    <w:rsid w:val="00163C09"/>
    <w:rsid w:val="00163D49"/>
    <w:rsid w:val="00163EA3"/>
    <w:rsid w:val="00163F0B"/>
    <w:rsid w:val="0016409E"/>
    <w:rsid w:val="001640AB"/>
    <w:rsid w:val="00164322"/>
    <w:rsid w:val="00164491"/>
    <w:rsid w:val="001644BF"/>
    <w:rsid w:val="00164575"/>
    <w:rsid w:val="001645C2"/>
    <w:rsid w:val="0016460D"/>
    <w:rsid w:val="0016468A"/>
    <w:rsid w:val="0016481F"/>
    <w:rsid w:val="00164884"/>
    <w:rsid w:val="001649CB"/>
    <w:rsid w:val="00164AAA"/>
    <w:rsid w:val="00164AD2"/>
    <w:rsid w:val="00164CA2"/>
    <w:rsid w:val="00164D2E"/>
    <w:rsid w:val="00164DEC"/>
    <w:rsid w:val="00164FF9"/>
    <w:rsid w:val="001650BF"/>
    <w:rsid w:val="001654EF"/>
    <w:rsid w:val="00165566"/>
    <w:rsid w:val="001656D5"/>
    <w:rsid w:val="0016585A"/>
    <w:rsid w:val="00165879"/>
    <w:rsid w:val="001658DD"/>
    <w:rsid w:val="001658F2"/>
    <w:rsid w:val="0016594B"/>
    <w:rsid w:val="00165BB5"/>
    <w:rsid w:val="00165D71"/>
    <w:rsid w:val="00166142"/>
    <w:rsid w:val="00166147"/>
    <w:rsid w:val="001662B4"/>
    <w:rsid w:val="00166312"/>
    <w:rsid w:val="0016662B"/>
    <w:rsid w:val="0016663A"/>
    <w:rsid w:val="00166838"/>
    <w:rsid w:val="001669F1"/>
    <w:rsid w:val="00166A19"/>
    <w:rsid w:val="00166DCD"/>
    <w:rsid w:val="00166EFD"/>
    <w:rsid w:val="00166F5C"/>
    <w:rsid w:val="00167001"/>
    <w:rsid w:val="0016718B"/>
    <w:rsid w:val="001672A2"/>
    <w:rsid w:val="00167354"/>
    <w:rsid w:val="0016742D"/>
    <w:rsid w:val="001674B8"/>
    <w:rsid w:val="0016755D"/>
    <w:rsid w:val="0016760E"/>
    <w:rsid w:val="0016767A"/>
    <w:rsid w:val="0016780A"/>
    <w:rsid w:val="001678C1"/>
    <w:rsid w:val="00167903"/>
    <w:rsid w:val="00167AF5"/>
    <w:rsid w:val="00167B8C"/>
    <w:rsid w:val="00167B9D"/>
    <w:rsid w:val="00167C55"/>
    <w:rsid w:val="00167D92"/>
    <w:rsid w:val="00167EB1"/>
    <w:rsid w:val="001700C2"/>
    <w:rsid w:val="0017023E"/>
    <w:rsid w:val="00170342"/>
    <w:rsid w:val="00170607"/>
    <w:rsid w:val="001708C0"/>
    <w:rsid w:val="00170A5C"/>
    <w:rsid w:val="00170B18"/>
    <w:rsid w:val="00170C48"/>
    <w:rsid w:val="00170FF5"/>
    <w:rsid w:val="00171201"/>
    <w:rsid w:val="001712AA"/>
    <w:rsid w:val="0017153B"/>
    <w:rsid w:val="0017155A"/>
    <w:rsid w:val="001716FE"/>
    <w:rsid w:val="001717A8"/>
    <w:rsid w:val="001718AB"/>
    <w:rsid w:val="001718FA"/>
    <w:rsid w:val="001719D0"/>
    <w:rsid w:val="00171A4C"/>
    <w:rsid w:val="00171AA5"/>
    <w:rsid w:val="00171B5C"/>
    <w:rsid w:val="00171CAB"/>
    <w:rsid w:val="00171CAC"/>
    <w:rsid w:val="00171CDA"/>
    <w:rsid w:val="00171D04"/>
    <w:rsid w:val="00171D79"/>
    <w:rsid w:val="00171E1B"/>
    <w:rsid w:val="00171E30"/>
    <w:rsid w:val="00171E7E"/>
    <w:rsid w:val="00171ED6"/>
    <w:rsid w:val="0017200B"/>
    <w:rsid w:val="001720ED"/>
    <w:rsid w:val="00172373"/>
    <w:rsid w:val="001723DD"/>
    <w:rsid w:val="00172503"/>
    <w:rsid w:val="00172573"/>
    <w:rsid w:val="00172600"/>
    <w:rsid w:val="001726FC"/>
    <w:rsid w:val="0017274E"/>
    <w:rsid w:val="00172999"/>
    <w:rsid w:val="00172B07"/>
    <w:rsid w:val="00172C4F"/>
    <w:rsid w:val="00172E03"/>
    <w:rsid w:val="00172E14"/>
    <w:rsid w:val="00172E4A"/>
    <w:rsid w:val="00172EA9"/>
    <w:rsid w:val="00172F69"/>
    <w:rsid w:val="00172FA5"/>
    <w:rsid w:val="0017307F"/>
    <w:rsid w:val="00173123"/>
    <w:rsid w:val="0017327C"/>
    <w:rsid w:val="0017329D"/>
    <w:rsid w:val="001732BF"/>
    <w:rsid w:val="001734EA"/>
    <w:rsid w:val="0017361B"/>
    <w:rsid w:val="0017367A"/>
    <w:rsid w:val="00173882"/>
    <w:rsid w:val="0017392E"/>
    <w:rsid w:val="00173ABA"/>
    <w:rsid w:val="00173B6E"/>
    <w:rsid w:val="00173B96"/>
    <w:rsid w:val="00173C24"/>
    <w:rsid w:val="00173F68"/>
    <w:rsid w:val="00173FBC"/>
    <w:rsid w:val="00173FDC"/>
    <w:rsid w:val="001740A7"/>
    <w:rsid w:val="001741A7"/>
    <w:rsid w:val="00174391"/>
    <w:rsid w:val="00174682"/>
    <w:rsid w:val="00174686"/>
    <w:rsid w:val="0017487E"/>
    <w:rsid w:val="0017492C"/>
    <w:rsid w:val="0017492E"/>
    <w:rsid w:val="00174CA6"/>
    <w:rsid w:val="00174D70"/>
    <w:rsid w:val="00174E17"/>
    <w:rsid w:val="00174E8E"/>
    <w:rsid w:val="00174E92"/>
    <w:rsid w:val="001751B9"/>
    <w:rsid w:val="001752A5"/>
    <w:rsid w:val="001752D9"/>
    <w:rsid w:val="0017531C"/>
    <w:rsid w:val="0017535B"/>
    <w:rsid w:val="00175377"/>
    <w:rsid w:val="0017537F"/>
    <w:rsid w:val="00175383"/>
    <w:rsid w:val="0017559A"/>
    <w:rsid w:val="00175777"/>
    <w:rsid w:val="001757EE"/>
    <w:rsid w:val="00175877"/>
    <w:rsid w:val="00175A76"/>
    <w:rsid w:val="00175AB3"/>
    <w:rsid w:val="00175CB9"/>
    <w:rsid w:val="00175CCF"/>
    <w:rsid w:val="00175CD2"/>
    <w:rsid w:val="00175CFC"/>
    <w:rsid w:val="00175DBE"/>
    <w:rsid w:val="00175E66"/>
    <w:rsid w:val="00175E8A"/>
    <w:rsid w:val="00175F10"/>
    <w:rsid w:val="00175F2C"/>
    <w:rsid w:val="00175F59"/>
    <w:rsid w:val="00175FC6"/>
    <w:rsid w:val="001761AD"/>
    <w:rsid w:val="001762A2"/>
    <w:rsid w:val="0017630E"/>
    <w:rsid w:val="001763B5"/>
    <w:rsid w:val="00176542"/>
    <w:rsid w:val="001766F5"/>
    <w:rsid w:val="001767EA"/>
    <w:rsid w:val="00176810"/>
    <w:rsid w:val="00176B75"/>
    <w:rsid w:val="00176D50"/>
    <w:rsid w:val="00176D9E"/>
    <w:rsid w:val="0017702A"/>
    <w:rsid w:val="0017709A"/>
    <w:rsid w:val="0017710E"/>
    <w:rsid w:val="001771BE"/>
    <w:rsid w:val="001772BB"/>
    <w:rsid w:val="001772FD"/>
    <w:rsid w:val="0017743F"/>
    <w:rsid w:val="00177461"/>
    <w:rsid w:val="0017770F"/>
    <w:rsid w:val="00177920"/>
    <w:rsid w:val="00177955"/>
    <w:rsid w:val="00177961"/>
    <w:rsid w:val="001779A4"/>
    <w:rsid w:val="00177A91"/>
    <w:rsid w:val="00177B9E"/>
    <w:rsid w:val="00177E1E"/>
    <w:rsid w:val="00177F7F"/>
    <w:rsid w:val="00180028"/>
    <w:rsid w:val="00180035"/>
    <w:rsid w:val="0018012A"/>
    <w:rsid w:val="0018038B"/>
    <w:rsid w:val="00180397"/>
    <w:rsid w:val="00180592"/>
    <w:rsid w:val="001805DF"/>
    <w:rsid w:val="00180645"/>
    <w:rsid w:val="001806A4"/>
    <w:rsid w:val="001806E8"/>
    <w:rsid w:val="00180795"/>
    <w:rsid w:val="001808C8"/>
    <w:rsid w:val="00180B02"/>
    <w:rsid w:val="00180B49"/>
    <w:rsid w:val="00180CBB"/>
    <w:rsid w:val="00180E9A"/>
    <w:rsid w:val="0018106D"/>
    <w:rsid w:val="0018146D"/>
    <w:rsid w:val="001819EA"/>
    <w:rsid w:val="00181A03"/>
    <w:rsid w:val="00181AF4"/>
    <w:rsid w:val="00181B1B"/>
    <w:rsid w:val="00181BC0"/>
    <w:rsid w:val="00181C0B"/>
    <w:rsid w:val="00181C81"/>
    <w:rsid w:val="00181CC1"/>
    <w:rsid w:val="00181D46"/>
    <w:rsid w:val="00181E27"/>
    <w:rsid w:val="00182280"/>
    <w:rsid w:val="001822EC"/>
    <w:rsid w:val="001823D4"/>
    <w:rsid w:val="00182421"/>
    <w:rsid w:val="0018257B"/>
    <w:rsid w:val="001826EF"/>
    <w:rsid w:val="001827A2"/>
    <w:rsid w:val="001828B3"/>
    <w:rsid w:val="00182A3A"/>
    <w:rsid w:val="00182AC3"/>
    <w:rsid w:val="00182B06"/>
    <w:rsid w:val="00182C28"/>
    <w:rsid w:val="00182CAE"/>
    <w:rsid w:val="00182CD7"/>
    <w:rsid w:val="00182DA4"/>
    <w:rsid w:val="00182F93"/>
    <w:rsid w:val="00182F99"/>
    <w:rsid w:val="001830DF"/>
    <w:rsid w:val="001830E8"/>
    <w:rsid w:val="00183125"/>
    <w:rsid w:val="001832A4"/>
    <w:rsid w:val="0018332D"/>
    <w:rsid w:val="0018334B"/>
    <w:rsid w:val="00183507"/>
    <w:rsid w:val="001835E7"/>
    <w:rsid w:val="001835E8"/>
    <w:rsid w:val="00183669"/>
    <w:rsid w:val="001836A2"/>
    <w:rsid w:val="0018378A"/>
    <w:rsid w:val="001837D3"/>
    <w:rsid w:val="00183804"/>
    <w:rsid w:val="00183813"/>
    <w:rsid w:val="00183A59"/>
    <w:rsid w:val="00183CD1"/>
    <w:rsid w:val="00183FE8"/>
    <w:rsid w:val="0018416B"/>
    <w:rsid w:val="00184A32"/>
    <w:rsid w:val="00184A57"/>
    <w:rsid w:val="00184BAA"/>
    <w:rsid w:val="00184C52"/>
    <w:rsid w:val="00184CFF"/>
    <w:rsid w:val="00184EBE"/>
    <w:rsid w:val="0018519A"/>
    <w:rsid w:val="001851B9"/>
    <w:rsid w:val="00185331"/>
    <w:rsid w:val="00185360"/>
    <w:rsid w:val="001853DC"/>
    <w:rsid w:val="0018547E"/>
    <w:rsid w:val="00185577"/>
    <w:rsid w:val="00185B25"/>
    <w:rsid w:val="00185B31"/>
    <w:rsid w:val="00185B90"/>
    <w:rsid w:val="00185BAD"/>
    <w:rsid w:val="00185E79"/>
    <w:rsid w:val="00185EBC"/>
    <w:rsid w:val="0018628F"/>
    <w:rsid w:val="001862B3"/>
    <w:rsid w:val="001864AD"/>
    <w:rsid w:val="00186581"/>
    <w:rsid w:val="00186684"/>
    <w:rsid w:val="0018681E"/>
    <w:rsid w:val="00186937"/>
    <w:rsid w:val="00186938"/>
    <w:rsid w:val="00186939"/>
    <w:rsid w:val="00186B5C"/>
    <w:rsid w:val="00186E06"/>
    <w:rsid w:val="00187172"/>
    <w:rsid w:val="00187260"/>
    <w:rsid w:val="0018726F"/>
    <w:rsid w:val="00187332"/>
    <w:rsid w:val="001874C1"/>
    <w:rsid w:val="0018751D"/>
    <w:rsid w:val="00187786"/>
    <w:rsid w:val="00187888"/>
    <w:rsid w:val="0018794E"/>
    <w:rsid w:val="00187AB1"/>
    <w:rsid w:val="00187C2C"/>
    <w:rsid w:val="00187E89"/>
    <w:rsid w:val="001902AF"/>
    <w:rsid w:val="001903EF"/>
    <w:rsid w:val="00190405"/>
    <w:rsid w:val="001904E6"/>
    <w:rsid w:val="0019061A"/>
    <w:rsid w:val="001906BE"/>
    <w:rsid w:val="0019079A"/>
    <w:rsid w:val="001907E8"/>
    <w:rsid w:val="00190A18"/>
    <w:rsid w:val="00190A50"/>
    <w:rsid w:val="00190C14"/>
    <w:rsid w:val="00190C7C"/>
    <w:rsid w:val="00190CBC"/>
    <w:rsid w:val="00190DD7"/>
    <w:rsid w:val="00190EFB"/>
    <w:rsid w:val="00191155"/>
    <w:rsid w:val="0019129D"/>
    <w:rsid w:val="0019142A"/>
    <w:rsid w:val="00191522"/>
    <w:rsid w:val="00191547"/>
    <w:rsid w:val="0019167A"/>
    <w:rsid w:val="001917D2"/>
    <w:rsid w:val="00191818"/>
    <w:rsid w:val="00191890"/>
    <w:rsid w:val="00191958"/>
    <w:rsid w:val="001919BA"/>
    <w:rsid w:val="00191A88"/>
    <w:rsid w:val="00191BE1"/>
    <w:rsid w:val="00191C05"/>
    <w:rsid w:val="00191C0F"/>
    <w:rsid w:val="00191C84"/>
    <w:rsid w:val="00191CF4"/>
    <w:rsid w:val="00191DF6"/>
    <w:rsid w:val="00191EC1"/>
    <w:rsid w:val="00192048"/>
    <w:rsid w:val="001921FA"/>
    <w:rsid w:val="001922E0"/>
    <w:rsid w:val="00192325"/>
    <w:rsid w:val="0019239A"/>
    <w:rsid w:val="001923D6"/>
    <w:rsid w:val="0019246B"/>
    <w:rsid w:val="00192663"/>
    <w:rsid w:val="00192792"/>
    <w:rsid w:val="0019287B"/>
    <w:rsid w:val="00192968"/>
    <w:rsid w:val="001929A3"/>
    <w:rsid w:val="00192A87"/>
    <w:rsid w:val="00192E3B"/>
    <w:rsid w:val="0019308B"/>
    <w:rsid w:val="0019316F"/>
    <w:rsid w:val="00193203"/>
    <w:rsid w:val="0019331F"/>
    <w:rsid w:val="0019332E"/>
    <w:rsid w:val="001933C4"/>
    <w:rsid w:val="0019357F"/>
    <w:rsid w:val="00193685"/>
    <w:rsid w:val="0019368C"/>
    <w:rsid w:val="001937C2"/>
    <w:rsid w:val="00193AC2"/>
    <w:rsid w:val="00193B85"/>
    <w:rsid w:val="00193B98"/>
    <w:rsid w:val="00193BDE"/>
    <w:rsid w:val="00193BF3"/>
    <w:rsid w:val="00193C22"/>
    <w:rsid w:val="00193ED9"/>
    <w:rsid w:val="00193F65"/>
    <w:rsid w:val="00194045"/>
    <w:rsid w:val="00194183"/>
    <w:rsid w:val="00194240"/>
    <w:rsid w:val="001944F0"/>
    <w:rsid w:val="0019457D"/>
    <w:rsid w:val="001945BC"/>
    <w:rsid w:val="00194625"/>
    <w:rsid w:val="00194647"/>
    <w:rsid w:val="001946E3"/>
    <w:rsid w:val="0019483E"/>
    <w:rsid w:val="00194B20"/>
    <w:rsid w:val="00194BA9"/>
    <w:rsid w:val="00194D6D"/>
    <w:rsid w:val="00194EF0"/>
    <w:rsid w:val="001950DD"/>
    <w:rsid w:val="00195354"/>
    <w:rsid w:val="001953C1"/>
    <w:rsid w:val="00195468"/>
    <w:rsid w:val="001954DE"/>
    <w:rsid w:val="00195557"/>
    <w:rsid w:val="001955A6"/>
    <w:rsid w:val="00195629"/>
    <w:rsid w:val="0019568F"/>
    <w:rsid w:val="00195A69"/>
    <w:rsid w:val="00195B3E"/>
    <w:rsid w:val="00195BB4"/>
    <w:rsid w:val="00195C11"/>
    <w:rsid w:val="00195C7A"/>
    <w:rsid w:val="00195EB7"/>
    <w:rsid w:val="00195F03"/>
    <w:rsid w:val="00196058"/>
    <w:rsid w:val="001961D3"/>
    <w:rsid w:val="001961F1"/>
    <w:rsid w:val="00196220"/>
    <w:rsid w:val="001963D5"/>
    <w:rsid w:val="00196518"/>
    <w:rsid w:val="00196593"/>
    <w:rsid w:val="001967FD"/>
    <w:rsid w:val="00196921"/>
    <w:rsid w:val="00196A04"/>
    <w:rsid w:val="00196A52"/>
    <w:rsid w:val="00196AA3"/>
    <w:rsid w:val="00196BD7"/>
    <w:rsid w:val="00196C0D"/>
    <w:rsid w:val="00196DF6"/>
    <w:rsid w:val="00196E73"/>
    <w:rsid w:val="00197116"/>
    <w:rsid w:val="00197188"/>
    <w:rsid w:val="00197191"/>
    <w:rsid w:val="001971B9"/>
    <w:rsid w:val="001972E6"/>
    <w:rsid w:val="00197362"/>
    <w:rsid w:val="0019743F"/>
    <w:rsid w:val="0019749C"/>
    <w:rsid w:val="001977F5"/>
    <w:rsid w:val="00197875"/>
    <w:rsid w:val="001979CA"/>
    <w:rsid w:val="00197A1A"/>
    <w:rsid w:val="00197BAC"/>
    <w:rsid w:val="00197BF6"/>
    <w:rsid w:val="00197C02"/>
    <w:rsid w:val="00197CCA"/>
    <w:rsid w:val="00197CDA"/>
    <w:rsid w:val="00197D9C"/>
    <w:rsid w:val="00197DE6"/>
    <w:rsid w:val="00197F30"/>
    <w:rsid w:val="00197F4A"/>
    <w:rsid w:val="00197F83"/>
    <w:rsid w:val="00197F8E"/>
    <w:rsid w:val="001A0010"/>
    <w:rsid w:val="001A0024"/>
    <w:rsid w:val="001A00C2"/>
    <w:rsid w:val="001A0137"/>
    <w:rsid w:val="001A014C"/>
    <w:rsid w:val="001A0337"/>
    <w:rsid w:val="001A059E"/>
    <w:rsid w:val="001A05A2"/>
    <w:rsid w:val="001A0785"/>
    <w:rsid w:val="001A08A8"/>
    <w:rsid w:val="001A0EDB"/>
    <w:rsid w:val="001A0EE4"/>
    <w:rsid w:val="001A0F17"/>
    <w:rsid w:val="001A1092"/>
    <w:rsid w:val="001A10DA"/>
    <w:rsid w:val="001A1344"/>
    <w:rsid w:val="001A139E"/>
    <w:rsid w:val="001A14F6"/>
    <w:rsid w:val="001A1585"/>
    <w:rsid w:val="001A158E"/>
    <w:rsid w:val="001A175C"/>
    <w:rsid w:val="001A17C0"/>
    <w:rsid w:val="001A1B81"/>
    <w:rsid w:val="001A1DFE"/>
    <w:rsid w:val="001A1F6B"/>
    <w:rsid w:val="001A216A"/>
    <w:rsid w:val="001A2285"/>
    <w:rsid w:val="001A230B"/>
    <w:rsid w:val="001A232C"/>
    <w:rsid w:val="001A2429"/>
    <w:rsid w:val="001A252B"/>
    <w:rsid w:val="001A254F"/>
    <w:rsid w:val="001A260C"/>
    <w:rsid w:val="001A27F8"/>
    <w:rsid w:val="001A2885"/>
    <w:rsid w:val="001A28EC"/>
    <w:rsid w:val="001A296A"/>
    <w:rsid w:val="001A297E"/>
    <w:rsid w:val="001A29B7"/>
    <w:rsid w:val="001A2A5A"/>
    <w:rsid w:val="001A2BA3"/>
    <w:rsid w:val="001A2CAA"/>
    <w:rsid w:val="001A2D43"/>
    <w:rsid w:val="001A2D83"/>
    <w:rsid w:val="001A2DB0"/>
    <w:rsid w:val="001A3002"/>
    <w:rsid w:val="001A3356"/>
    <w:rsid w:val="001A3407"/>
    <w:rsid w:val="001A36EF"/>
    <w:rsid w:val="001A38B9"/>
    <w:rsid w:val="001A3ADF"/>
    <w:rsid w:val="001A3AEC"/>
    <w:rsid w:val="001A3B05"/>
    <w:rsid w:val="001A3C8F"/>
    <w:rsid w:val="001A3D74"/>
    <w:rsid w:val="001A401E"/>
    <w:rsid w:val="001A404D"/>
    <w:rsid w:val="001A4157"/>
    <w:rsid w:val="001A416E"/>
    <w:rsid w:val="001A4331"/>
    <w:rsid w:val="001A4373"/>
    <w:rsid w:val="001A4504"/>
    <w:rsid w:val="001A45D2"/>
    <w:rsid w:val="001A4649"/>
    <w:rsid w:val="001A4842"/>
    <w:rsid w:val="001A4895"/>
    <w:rsid w:val="001A48C1"/>
    <w:rsid w:val="001A490F"/>
    <w:rsid w:val="001A49F0"/>
    <w:rsid w:val="001A4AE8"/>
    <w:rsid w:val="001A4BF6"/>
    <w:rsid w:val="001A4C1A"/>
    <w:rsid w:val="001A4DDC"/>
    <w:rsid w:val="001A4EE1"/>
    <w:rsid w:val="001A500C"/>
    <w:rsid w:val="001A50CF"/>
    <w:rsid w:val="001A5111"/>
    <w:rsid w:val="001A529F"/>
    <w:rsid w:val="001A52A4"/>
    <w:rsid w:val="001A5365"/>
    <w:rsid w:val="001A5658"/>
    <w:rsid w:val="001A57D1"/>
    <w:rsid w:val="001A59CE"/>
    <w:rsid w:val="001A5AAF"/>
    <w:rsid w:val="001A5CFC"/>
    <w:rsid w:val="001A5E90"/>
    <w:rsid w:val="001A60E7"/>
    <w:rsid w:val="001A63D8"/>
    <w:rsid w:val="001A6454"/>
    <w:rsid w:val="001A666A"/>
    <w:rsid w:val="001A667E"/>
    <w:rsid w:val="001A6957"/>
    <w:rsid w:val="001A6A45"/>
    <w:rsid w:val="001A6A89"/>
    <w:rsid w:val="001A6B20"/>
    <w:rsid w:val="001A6B7F"/>
    <w:rsid w:val="001A6DCE"/>
    <w:rsid w:val="001A704A"/>
    <w:rsid w:val="001A70EF"/>
    <w:rsid w:val="001A71E3"/>
    <w:rsid w:val="001A7275"/>
    <w:rsid w:val="001A729B"/>
    <w:rsid w:val="001A73FB"/>
    <w:rsid w:val="001A747F"/>
    <w:rsid w:val="001A7593"/>
    <w:rsid w:val="001A7623"/>
    <w:rsid w:val="001A7638"/>
    <w:rsid w:val="001A774F"/>
    <w:rsid w:val="001A7776"/>
    <w:rsid w:val="001A77DC"/>
    <w:rsid w:val="001A781B"/>
    <w:rsid w:val="001A7977"/>
    <w:rsid w:val="001A7A83"/>
    <w:rsid w:val="001A7B88"/>
    <w:rsid w:val="001A7B9B"/>
    <w:rsid w:val="001A7CD7"/>
    <w:rsid w:val="001A7D32"/>
    <w:rsid w:val="001A7D86"/>
    <w:rsid w:val="001A7EF5"/>
    <w:rsid w:val="001B0153"/>
    <w:rsid w:val="001B017A"/>
    <w:rsid w:val="001B017B"/>
    <w:rsid w:val="001B01D7"/>
    <w:rsid w:val="001B02B9"/>
    <w:rsid w:val="001B04E9"/>
    <w:rsid w:val="001B0654"/>
    <w:rsid w:val="001B092D"/>
    <w:rsid w:val="001B096D"/>
    <w:rsid w:val="001B09BF"/>
    <w:rsid w:val="001B09FC"/>
    <w:rsid w:val="001B0A4E"/>
    <w:rsid w:val="001B10DA"/>
    <w:rsid w:val="001B123E"/>
    <w:rsid w:val="001B1266"/>
    <w:rsid w:val="001B1267"/>
    <w:rsid w:val="001B13EF"/>
    <w:rsid w:val="001B15B6"/>
    <w:rsid w:val="001B15FA"/>
    <w:rsid w:val="001B160C"/>
    <w:rsid w:val="001B1701"/>
    <w:rsid w:val="001B18A1"/>
    <w:rsid w:val="001B199D"/>
    <w:rsid w:val="001B19CD"/>
    <w:rsid w:val="001B1A05"/>
    <w:rsid w:val="001B1C30"/>
    <w:rsid w:val="001B1CB0"/>
    <w:rsid w:val="001B1D00"/>
    <w:rsid w:val="001B1D0E"/>
    <w:rsid w:val="001B1E18"/>
    <w:rsid w:val="001B1EEA"/>
    <w:rsid w:val="001B1EFE"/>
    <w:rsid w:val="001B1FF6"/>
    <w:rsid w:val="001B1FF8"/>
    <w:rsid w:val="001B2012"/>
    <w:rsid w:val="001B214A"/>
    <w:rsid w:val="001B21D0"/>
    <w:rsid w:val="001B2208"/>
    <w:rsid w:val="001B22FE"/>
    <w:rsid w:val="001B2325"/>
    <w:rsid w:val="001B2484"/>
    <w:rsid w:val="001B25CC"/>
    <w:rsid w:val="001B25DD"/>
    <w:rsid w:val="001B27CA"/>
    <w:rsid w:val="001B28B6"/>
    <w:rsid w:val="001B2B0A"/>
    <w:rsid w:val="001B2B1B"/>
    <w:rsid w:val="001B2C94"/>
    <w:rsid w:val="001B2D85"/>
    <w:rsid w:val="001B304C"/>
    <w:rsid w:val="001B315D"/>
    <w:rsid w:val="001B3436"/>
    <w:rsid w:val="001B35AD"/>
    <w:rsid w:val="001B3632"/>
    <w:rsid w:val="001B38A1"/>
    <w:rsid w:val="001B39D1"/>
    <w:rsid w:val="001B3D3D"/>
    <w:rsid w:val="001B3EA6"/>
    <w:rsid w:val="001B4094"/>
    <w:rsid w:val="001B41DC"/>
    <w:rsid w:val="001B42BB"/>
    <w:rsid w:val="001B43C6"/>
    <w:rsid w:val="001B43D3"/>
    <w:rsid w:val="001B4608"/>
    <w:rsid w:val="001B481C"/>
    <w:rsid w:val="001B482B"/>
    <w:rsid w:val="001B4B88"/>
    <w:rsid w:val="001B4B8B"/>
    <w:rsid w:val="001B4B8F"/>
    <w:rsid w:val="001B4B97"/>
    <w:rsid w:val="001B4BEE"/>
    <w:rsid w:val="001B4C1A"/>
    <w:rsid w:val="001B4C65"/>
    <w:rsid w:val="001B4E05"/>
    <w:rsid w:val="001B4E45"/>
    <w:rsid w:val="001B4EE4"/>
    <w:rsid w:val="001B4F52"/>
    <w:rsid w:val="001B5024"/>
    <w:rsid w:val="001B50BD"/>
    <w:rsid w:val="001B51B2"/>
    <w:rsid w:val="001B51B3"/>
    <w:rsid w:val="001B52D9"/>
    <w:rsid w:val="001B54E4"/>
    <w:rsid w:val="001B54FD"/>
    <w:rsid w:val="001B560A"/>
    <w:rsid w:val="001B57C3"/>
    <w:rsid w:val="001B5AF1"/>
    <w:rsid w:val="001B5BEE"/>
    <w:rsid w:val="001B5C68"/>
    <w:rsid w:val="001B5D1B"/>
    <w:rsid w:val="001B5EA8"/>
    <w:rsid w:val="001B5EDF"/>
    <w:rsid w:val="001B5F61"/>
    <w:rsid w:val="001B5FDF"/>
    <w:rsid w:val="001B5FED"/>
    <w:rsid w:val="001B60AA"/>
    <w:rsid w:val="001B614D"/>
    <w:rsid w:val="001B6200"/>
    <w:rsid w:val="001B628F"/>
    <w:rsid w:val="001B649B"/>
    <w:rsid w:val="001B64E2"/>
    <w:rsid w:val="001B655A"/>
    <w:rsid w:val="001B6947"/>
    <w:rsid w:val="001B6ABB"/>
    <w:rsid w:val="001B6B39"/>
    <w:rsid w:val="001B6C1C"/>
    <w:rsid w:val="001B6D06"/>
    <w:rsid w:val="001B6D94"/>
    <w:rsid w:val="001B6E11"/>
    <w:rsid w:val="001B6EBB"/>
    <w:rsid w:val="001B6FEA"/>
    <w:rsid w:val="001B7292"/>
    <w:rsid w:val="001B72EA"/>
    <w:rsid w:val="001B73B8"/>
    <w:rsid w:val="001B746E"/>
    <w:rsid w:val="001B7526"/>
    <w:rsid w:val="001B766F"/>
    <w:rsid w:val="001B76D0"/>
    <w:rsid w:val="001B775C"/>
    <w:rsid w:val="001B77C8"/>
    <w:rsid w:val="001B7A00"/>
    <w:rsid w:val="001B7BDC"/>
    <w:rsid w:val="001B7C57"/>
    <w:rsid w:val="001B7CC7"/>
    <w:rsid w:val="001B7D57"/>
    <w:rsid w:val="001C0025"/>
    <w:rsid w:val="001C00E2"/>
    <w:rsid w:val="001C00FC"/>
    <w:rsid w:val="001C013D"/>
    <w:rsid w:val="001C037C"/>
    <w:rsid w:val="001C0449"/>
    <w:rsid w:val="001C0542"/>
    <w:rsid w:val="001C0679"/>
    <w:rsid w:val="001C0955"/>
    <w:rsid w:val="001C097B"/>
    <w:rsid w:val="001C0A67"/>
    <w:rsid w:val="001C0ABA"/>
    <w:rsid w:val="001C0B4F"/>
    <w:rsid w:val="001C0BFF"/>
    <w:rsid w:val="001C0C59"/>
    <w:rsid w:val="001C0F36"/>
    <w:rsid w:val="001C0F69"/>
    <w:rsid w:val="001C1125"/>
    <w:rsid w:val="001C11CA"/>
    <w:rsid w:val="001C1305"/>
    <w:rsid w:val="001C1459"/>
    <w:rsid w:val="001C165C"/>
    <w:rsid w:val="001C166F"/>
    <w:rsid w:val="001C1694"/>
    <w:rsid w:val="001C176E"/>
    <w:rsid w:val="001C18F0"/>
    <w:rsid w:val="001C190E"/>
    <w:rsid w:val="001C1A29"/>
    <w:rsid w:val="001C1A63"/>
    <w:rsid w:val="001C1DF3"/>
    <w:rsid w:val="001C1E40"/>
    <w:rsid w:val="001C1EC9"/>
    <w:rsid w:val="001C1F48"/>
    <w:rsid w:val="001C1FC3"/>
    <w:rsid w:val="001C2000"/>
    <w:rsid w:val="001C2026"/>
    <w:rsid w:val="001C215B"/>
    <w:rsid w:val="001C22A8"/>
    <w:rsid w:val="001C2322"/>
    <w:rsid w:val="001C232D"/>
    <w:rsid w:val="001C23AB"/>
    <w:rsid w:val="001C256A"/>
    <w:rsid w:val="001C2571"/>
    <w:rsid w:val="001C264A"/>
    <w:rsid w:val="001C27A1"/>
    <w:rsid w:val="001C27B1"/>
    <w:rsid w:val="001C28AE"/>
    <w:rsid w:val="001C2C0B"/>
    <w:rsid w:val="001C2EF8"/>
    <w:rsid w:val="001C2FDA"/>
    <w:rsid w:val="001C349D"/>
    <w:rsid w:val="001C35B2"/>
    <w:rsid w:val="001C35F6"/>
    <w:rsid w:val="001C376B"/>
    <w:rsid w:val="001C378E"/>
    <w:rsid w:val="001C37D2"/>
    <w:rsid w:val="001C389F"/>
    <w:rsid w:val="001C38E7"/>
    <w:rsid w:val="001C39CD"/>
    <w:rsid w:val="001C3A59"/>
    <w:rsid w:val="001C3C04"/>
    <w:rsid w:val="001C3C1C"/>
    <w:rsid w:val="001C403D"/>
    <w:rsid w:val="001C4093"/>
    <w:rsid w:val="001C40F9"/>
    <w:rsid w:val="001C43D4"/>
    <w:rsid w:val="001C445B"/>
    <w:rsid w:val="001C478B"/>
    <w:rsid w:val="001C47AB"/>
    <w:rsid w:val="001C47E8"/>
    <w:rsid w:val="001C47FC"/>
    <w:rsid w:val="001C4920"/>
    <w:rsid w:val="001C4A57"/>
    <w:rsid w:val="001C4ACF"/>
    <w:rsid w:val="001C4B60"/>
    <w:rsid w:val="001C4BC9"/>
    <w:rsid w:val="001C4C1D"/>
    <w:rsid w:val="001C4D79"/>
    <w:rsid w:val="001C51AE"/>
    <w:rsid w:val="001C51F1"/>
    <w:rsid w:val="001C527A"/>
    <w:rsid w:val="001C5287"/>
    <w:rsid w:val="001C5436"/>
    <w:rsid w:val="001C5682"/>
    <w:rsid w:val="001C5740"/>
    <w:rsid w:val="001C59FA"/>
    <w:rsid w:val="001C5A7B"/>
    <w:rsid w:val="001C5ADF"/>
    <w:rsid w:val="001C5B27"/>
    <w:rsid w:val="001C5B3A"/>
    <w:rsid w:val="001C5B45"/>
    <w:rsid w:val="001C5BAD"/>
    <w:rsid w:val="001C5E35"/>
    <w:rsid w:val="001C6109"/>
    <w:rsid w:val="001C6165"/>
    <w:rsid w:val="001C620D"/>
    <w:rsid w:val="001C62E8"/>
    <w:rsid w:val="001C6384"/>
    <w:rsid w:val="001C642A"/>
    <w:rsid w:val="001C6959"/>
    <w:rsid w:val="001C6987"/>
    <w:rsid w:val="001C6AB7"/>
    <w:rsid w:val="001C6B68"/>
    <w:rsid w:val="001C6BA4"/>
    <w:rsid w:val="001C6CF2"/>
    <w:rsid w:val="001C6D93"/>
    <w:rsid w:val="001C6FE5"/>
    <w:rsid w:val="001C7124"/>
    <w:rsid w:val="001C71C8"/>
    <w:rsid w:val="001C71FA"/>
    <w:rsid w:val="001C726C"/>
    <w:rsid w:val="001C727E"/>
    <w:rsid w:val="001C72BB"/>
    <w:rsid w:val="001C72E1"/>
    <w:rsid w:val="001C73AE"/>
    <w:rsid w:val="001C751B"/>
    <w:rsid w:val="001C753C"/>
    <w:rsid w:val="001C7585"/>
    <w:rsid w:val="001C75CF"/>
    <w:rsid w:val="001C768B"/>
    <w:rsid w:val="001C76BA"/>
    <w:rsid w:val="001C7779"/>
    <w:rsid w:val="001C7792"/>
    <w:rsid w:val="001C7823"/>
    <w:rsid w:val="001C7833"/>
    <w:rsid w:val="001C792F"/>
    <w:rsid w:val="001C7A5F"/>
    <w:rsid w:val="001C7A9B"/>
    <w:rsid w:val="001C7B7B"/>
    <w:rsid w:val="001C7C19"/>
    <w:rsid w:val="001C7D06"/>
    <w:rsid w:val="001C7D3F"/>
    <w:rsid w:val="001C7D99"/>
    <w:rsid w:val="001C7DC6"/>
    <w:rsid w:val="001C7DCC"/>
    <w:rsid w:val="001C7E1C"/>
    <w:rsid w:val="001C7F04"/>
    <w:rsid w:val="001D00D5"/>
    <w:rsid w:val="001D01FE"/>
    <w:rsid w:val="001D04B2"/>
    <w:rsid w:val="001D050A"/>
    <w:rsid w:val="001D0619"/>
    <w:rsid w:val="001D0823"/>
    <w:rsid w:val="001D08BD"/>
    <w:rsid w:val="001D0914"/>
    <w:rsid w:val="001D0A8E"/>
    <w:rsid w:val="001D0B6B"/>
    <w:rsid w:val="001D0B70"/>
    <w:rsid w:val="001D0BEF"/>
    <w:rsid w:val="001D0C3E"/>
    <w:rsid w:val="001D0C56"/>
    <w:rsid w:val="001D0C67"/>
    <w:rsid w:val="001D0C72"/>
    <w:rsid w:val="001D0C73"/>
    <w:rsid w:val="001D0C96"/>
    <w:rsid w:val="001D0CD4"/>
    <w:rsid w:val="001D0CED"/>
    <w:rsid w:val="001D0EA7"/>
    <w:rsid w:val="001D0ECF"/>
    <w:rsid w:val="001D0F67"/>
    <w:rsid w:val="001D0F7C"/>
    <w:rsid w:val="001D1074"/>
    <w:rsid w:val="001D10EA"/>
    <w:rsid w:val="001D10F9"/>
    <w:rsid w:val="001D110D"/>
    <w:rsid w:val="001D11D6"/>
    <w:rsid w:val="001D1312"/>
    <w:rsid w:val="001D13C8"/>
    <w:rsid w:val="001D143C"/>
    <w:rsid w:val="001D14C1"/>
    <w:rsid w:val="001D16CF"/>
    <w:rsid w:val="001D16F5"/>
    <w:rsid w:val="001D1948"/>
    <w:rsid w:val="001D19BE"/>
    <w:rsid w:val="001D1AB5"/>
    <w:rsid w:val="001D1ACB"/>
    <w:rsid w:val="001D1DB1"/>
    <w:rsid w:val="001D1F25"/>
    <w:rsid w:val="001D1F6F"/>
    <w:rsid w:val="001D22E9"/>
    <w:rsid w:val="001D2336"/>
    <w:rsid w:val="001D258C"/>
    <w:rsid w:val="001D25B0"/>
    <w:rsid w:val="001D2661"/>
    <w:rsid w:val="001D27AC"/>
    <w:rsid w:val="001D281B"/>
    <w:rsid w:val="001D2CC3"/>
    <w:rsid w:val="001D2D0B"/>
    <w:rsid w:val="001D2D67"/>
    <w:rsid w:val="001D2EED"/>
    <w:rsid w:val="001D2F17"/>
    <w:rsid w:val="001D2F60"/>
    <w:rsid w:val="001D308E"/>
    <w:rsid w:val="001D30EE"/>
    <w:rsid w:val="001D31A4"/>
    <w:rsid w:val="001D31EF"/>
    <w:rsid w:val="001D3404"/>
    <w:rsid w:val="001D344A"/>
    <w:rsid w:val="001D345B"/>
    <w:rsid w:val="001D34A4"/>
    <w:rsid w:val="001D34CB"/>
    <w:rsid w:val="001D34F7"/>
    <w:rsid w:val="001D34FE"/>
    <w:rsid w:val="001D3547"/>
    <w:rsid w:val="001D364B"/>
    <w:rsid w:val="001D3746"/>
    <w:rsid w:val="001D37A5"/>
    <w:rsid w:val="001D397E"/>
    <w:rsid w:val="001D39EB"/>
    <w:rsid w:val="001D3A16"/>
    <w:rsid w:val="001D3B1F"/>
    <w:rsid w:val="001D3B85"/>
    <w:rsid w:val="001D3C1B"/>
    <w:rsid w:val="001D3EC9"/>
    <w:rsid w:val="001D40AE"/>
    <w:rsid w:val="001D41DF"/>
    <w:rsid w:val="001D41E5"/>
    <w:rsid w:val="001D42BC"/>
    <w:rsid w:val="001D443D"/>
    <w:rsid w:val="001D456F"/>
    <w:rsid w:val="001D4969"/>
    <w:rsid w:val="001D4A63"/>
    <w:rsid w:val="001D4C7B"/>
    <w:rsid w:val="001D4EE7"/>
    <w:rsid w:val="001D4F8F"/>
    <w:rsid w:val="001D4FCE"/>
    <w:rsid w:val="001D526A"/>
    <w:rsid w:val="001D52B2"/>
    <w:rsid w:val="001D53E3"/>
    <w:rsid w:val="001D5467"/>
    <w:rsid w:val="001D5468"/>
    <w:rsid w:val="001D590D"/>
    <w:rsid w:val="001D5911"/>
    <w:rsid w:val="001D5BA3"/>
    <w:rsid w:val="001D5BBC"/>
    <w:rsid w:val="001D5CAD"/>
    <w:rsid w:val="001D5CD4"/>
    <w:rsid w:val="001D5FB9"/>
    <w:rsid w:val="001D619E"/>
    <w:rsid w:val="001D6277"/>
    <w:rsid w:val="001D62F4"/>
    <w:rsid w:val="001D62F8"/>
    <w:rsid w:val="001D66D5"/>
    <w:rsid w:val="001D69F5"/>
    <w:rsid w:val="001D6A34"/>
    <w:rsid w:val="001D6A63"/>
    <w:rsid w:val="001D6A71"/>
    <w:rsid w:val="001D6AD0"/>
    <w:rsid w:val="001D6BBC"/>
    <w:rsid w:val="001D6BC8"/>
    <w:rsid w:val="001D6BDE"/>
    <w:rsid w:val="001D6C7D"/>
    <w:rsid w:val="001D6ECD"/>
    <w:rsid w:val="001D71D3"/>
    <w:rsid w:val="001D725A"/>
    <w:rsid w:val="001D730B"/>
    <w:rsid w:val="001D73C3"/>
    <w:rsid w:val="001D73FB"/>
    <w:rsid w:val="001D74D9"/>
    <w:rsid w:val="001D7680"/>
    <w:rsid w:val="001D7720"/>
    <w:rsid w:val="001D79A9"/>
    <w:rsid w:val="001D7AF1"/>
    <w:rsid w:val="001D7BCC"/>
    <w:rsid w:val="001D7C07"/>
    <w:rsid w:val="001D7C12"/>
    <w:rsid w:val="001D7C75"/>
    <w:rsid w:val="001D7DB7"/>
    <w:rsid w:val="001D7FF5"/>
    <w:rsid w:val="001D7FFB"/>
    <w:rsid w:val="001E0117"/>
    <w:rsid w:val="001E0314"/>
    <w:rsid w:val="001E038C"/>
    <w:rsid w:val="001E03FA"/>
    <w:rsid w:val="001E04A8"/>
    <w:rsid w:val="001E0703"/>
    <w:rsid w:val="001E07CE"/>
    <w:rsid w:val="001E0A3C"/>
    <w:rsid w:val="001E0A70"/>
    <w:rsid w:val="001E0B59"/>
    <w:rsid w:val="001E0C0B"/>
    <w:rsid w:val="001E0C21"/>
    <w:rsid w:val="001E0CF6"/>
    <w:rsid w:val="001E0D42"/>
    <w:rsid w:val="001E0FFD"/>
    <w:rsid w:val="001E10F9"/>
    <w:rsid w:val="001E11B9"/>
    <w:rsid w:val="001E13BF"/>
    <w:rsid w:val="001E146E"/>
    <w:rsid w:val="001E1536"/>
    <w:rsid w:val="001E156A"/>
    <w:rsid w:val="001E1596"/>
    <w:rsid w:val="001E16BD"/>
    <w:rsid w:val="001E1729"/>
    <w:rsid w:val="001E1969"/>
    <w:rsid w:val="001E1AAB"/>
    <w:rsid w:val="001E1CA4"/>
    <w:rsid w:val="001E1D65"/>
    <w:rsid w:val="001E1F99"/>
    <w:rsid w:val="001E1FA6"/>
    <w:rsid w:val="001E22C6"/>
    <w:rsid w:val="001E24CF"/>
    <w:rsid w:val="001E26A7"/>
    <w:rsid w:val="001E2712"/>
    <w:rsid w:val="001E272A"/>
    <w:rsid w:val="001E2733"/>
    <w:rsid w:val="001E288A"/>
    <w:rsid w:val="001E2A36"/>
    <w:rsid w:val="001E2BEF"/>
    <w:rsid w:val="001E2BF1"/>
    <w:rsid w:val="001E2CEC"/>
    <w:rsid w:val="001E2DCC"/>
    <w:rsid w:val="001E2DD1"/>
    <w:rsid w:val="001E2EB9"/>
    <w:rsid w:val="001E2EF5"/>
    <w:rsid w:val="001E2F30"/>
    <w:rsid w:val="001E314C"/>
    <w:rsid w:val="001E32C5"/>
    <w:rsid w:val="001E32F0"/>
    <w:rsid w:val="001E3303"/>
    <w:rsid w:val="001E339D"/>
    <w:rsid w:val="001E35F6"/>
    <w:rsid w:val="001E3665"/>
    <w:rsid w:val="001E36EA"/>
    <w:rsid w:val="001E3756"/>
    <w:rsid w:val="001E3760"/>
    <w:rsid w:val="001E37B5"/>
    <w:rsid w:val="001E3841"/>
    <w:rsid w:val="001E3C56"/>
    <w:rsid w:val="001E3DA0"/>
    <w:rsid w:val="001E3DA2"/>
    <w:rsid w:val="001E3F45"/>
    <w:rsid w:val="001E3F80"/>
    <w:rsid w:val="001E3FD1"/>
    <w:rsid w:val="001E4094"/>
    <w:rsid w:val="001E424A"/>
    <w:rsid w:val="001E425B"/>
    <w:rsid w:val="001E4262"/>
    <w:rsid w:val="001E42A6"/>
    <w:rsid w:val="001E4387"/>
    <w:rsid w:val="001E446D"/>
    <w:rsid w:val="001E4560"/>
    <w:rsid w:val="001E4794"/>
    <w:rsid w:val="001E47CE"/>
    <w:rsid w:val="001E488F"/>
    <w:rsid w:val="001E48AA"/>
    <w:rsid w:val="001E48E3"/>
    <w:rsid w:val="001E4A62"/>
    <w:rsid w:val="001E4A66"/>
    <w:rsid w:val="001E4A9F"/>
    <w:rsid w:val="001E4B92"/>
    <w:rsid w:val="001E4CCA"/>
    <w:rsid w:val="001E5009"/>
    <w:rsid w:val="001E505D"/>
    <w:rsid w:val="001E50F3"/>
    <w:rsid w:val="001E5133"/>
    <w:rsid w:val="001E5164"/>
    <w:rsid w:val="001E5244"/>
    <w:rsid w:val="001E532C"/>
    <w:rsid w:val="001E53EE"/>
    <w:rsid w:val="001E5448"/>
    <w:rsid w:val="001E5553"/>
    <w:rsid w:val="001E5581"/>
    <w:rsid w:val="001E55AE"/>
    <w:rsid w:val="001E5626"/>
    <w:rsid w:val="001E5675"/>
    <w:rsid w:val="001E5718"/>
    <w:rsid w:val="001E5798"/>
    <w:rsid w:val="001E57A3"/>
    <w:rsid w:val="001E585B"/>
    <w:rsid w:val="001E5A0C"/>
    <w:rsid w:val="001E5B78"/>
    <w:rsid w:val="001E5BCF"/>
    <w:rsid w:val="001E5DE6"/>
    <w:rsid w:val="001E602A"/>
    <w:rsid w:val="001E6224"/>
    <w:rsid w:val="001E62C0"/>
    <w:rsid w:val="001E639B"/>
    <w:rsid w:val="001E63CE"/>
    <w:rsid w:val="001E65B2"/>
    <w:rsid w:val="001E66DC"/>
    <w:rsid w:val="001E67A2"/>
    <w:rsid w:val="001E67B2"/>
    <w:rsid w:val="001E6961"/>
    <w:rsid w:val="001E69B2"/>
    <w:rsid w:val="001E6B5C"/>
    <w:rsid w:val="001E6CFF"/>
    <w:rsid w:val="001E6E22"/>
    <w:rsid w:val="001E6E7F"/>
    <w:rsid w:val="001E6E93"/>
    <w:rsid w:val="001E6F61"/>
    <w:rsid w:val="001E6F84"/>
    <w:rsid w:val="001E7046"/>
    <w:rsid w:val="001E7076"/>
    <w:rsid w:val="001E70BF"/>
    <w:rsid w:val="001E70D8"/>
    <w:rsid w:val="001E71AC"/>
    <w:rsid w:val="001E71B7"/>
    <w:rsid w:val="001E7621"/>
    <w:rsid w:val="001E766B"/>
    <w:rsid w:val="001E768C"/>
    <w:rsid w:val="001E7833"/>
    <w:rsid w:val="001E790A"/>
    <w:rsid w:val="001E7AD1"/>
    <w:rsid w:val="001E7AF8"/>
    <w:rsid w:val="001E7BAB"/>
    <w:rsid w:val="001E7BC3"/>
    <w:rsid w:val="001F0182"/>
    <w:rsid w:val="001F0204"/>
    <w:rsid w:val="001F02D8"/>
    <w:rsid w:val="001F05E7"/>
    <w:rsid w:val="001F05FB"/>
    <w:rsid w:val="001F06C5"/>
    <w:rsid w:val="001F071B"/>
    <w:rsid w:val="001F08EC"/>
    <w:rsid w:val="001F08F4"/>
    <w:rsid w:val="001F0934"/>
    <w:rsid w:val="001F0955"/>
    <w:rsid w:val="001F09B1"/>
    <w:rsid w:val="001F0B0D"/>
    <w:rsid w:val="001F0B37"/>
    <w:rsid w:val="001F0C36"/>
    <w:rsid w:val="001F0C37"/>
    <w:rsid w:val="001F0C81"/>
    <w:rsid w:val="001F0CFB"/>
    <w:rsid w:val="001F0E12"/>
    <w:rsid w:val="001F0EC4"/>
    <w:rsid w:val="001F0F00"/>
    <w:rsid w:val="001F103D"/>
    <w:rsid w:val="001F1176"/>
    <w:rsid w:val="001F11A5"/>
    <w:rsid w:val="001F11AB"/>
    <w:rsid w:val="001F11D3"/>
    <w:rsid w:val="001F11F2"/>
    <w:rsid w:val="001F1248"/>
    <w:rsid w:val="001F135F"/>
    <w:rsid w:val="001F139B"/>
    <w:rsid w:val="001F1423"/>
    <w:rsid w:val="001F15A2"/>
    <w:rsid w:val="001F167D"/>
    <w:rsid w:val="001F16E6"/>
    <w:rsid w:val="001F16FC"/>
    <w:rsid w:val="001F17E0"/>
    <w:rsid w:val="001F181B"/>
    <w:rsid w:val="001F1994"/>
    <w:rsid w:val="001F1B22"/>
    <w:rsid w:val="001F1BAF"/>
    <w:rsid w:val="001F1CB3"/>
    <w:rsid w:val="001F1CBB"/>
    <w:rsid w:val="001F1CE7"/>
    <w:rsid w:val="001F1EC8"/>
    <w:rsid w:val="001F21A0"/>
    <w:rsid w:val="001F21FB"/>
    <w:rsid w:val="001F22B6"/>
    <w:rsid w:val="001F2353"/>
    <w:rsid w:val="001F27D0"/>
    <w:rsid w:val="001F27D4"/>
    <w:rsid w:val="001F321C"/>
    <w:rsid w:val="001F3306"/>
    <w:rsid w:val="001F332A"/>
    <w:rsid w:val="001F3368"/>
    <w:rsid w:val="001F3580"/>
    <w:rsid w:val="001F3612"/>
    <w:rsid w:val="001F362D"/>
    <w:rsid w:val="001F3667"/>
    <w:rsid w:val="001F36F2"/>
    <w:rsid w:val="001F387E"/>
    <w:rsid w:val="001F3978"/>
    <w:rsid w:val="001F39AD"/>
    <w:rsid w:val="001F3B6A"/>
    <w:rsid w:val="001F3C36"/>
    <w:rsid w:val="001F3E69"/>
    <w:rsid w:val="001F3EAD"/>
    <w:rsid w:val="001F3EB2"/>
    <w:rsid w:val="001F3F7A"/>
    <w:rsid w:val="001F3F96"/>
    <w:rsid w:val="001F40F9"/>
    <w:rsid w:val="001F42E7"/>
    <w:rsid w:val="001F432D"/>
    <w:rsid w:val="001F46EB"/>
    <w:rsid w:val="001F473F"/>
    <w:rsid w:val="001F47A0"/>
    <w:rsid w:val="001F48B2"/>
    <w:rsid w:val="001F49EA"/>
    <w:rsid w:val="001F4AC5"/>
    <w:rsid w:val="001F4B56"/>
    <w:rsid w:val="001F4CFF"/>
    <w:rsid w:val="001F4D0B"/>
    <w:rsid w:val="001F4D6F"/>
    <w:rsid w:val="001F4E50"/>
    <w:rsid w:val="001F5167"/>
    <w:rsid w:val="001F5178"/>
    <w:rsid w:val="001F52D8"/>
    <w:rsid w:val="001F536F"/>
    <w:rsid w:val="001F5432"/>
    <w:rsid w:val="001F554B"/>
    <w:rsid w:val="001F5614"/>
    <w:rsid w:val="001F5708"/>
    <w:rsid w:val="001F5779"/>
    <w:rsid w:val="001F5982"/>
    <w:rsid w:val="001F5B48"/>
    <w:rsid w:val="001F5B53"/>
    <w:rsid w:val="001F5C57"/>
    <w:rsid w:val="001F5DC7"/>
    <w:rsid w:val="001F61EA"/>
    <w:rsid w:val="001F63F0"/>
    <w:rsid w:val="001F6524"/>
    <w:rsid w:val="001F65BE"/>
    <w:rsid w:val="001F6736"/>
    <w:rsid w:val="001F6804"/>
    <w:rsid w:val="001F68B6"/>
    <w:rsid w:val="001F68DA"/>
    <w:rsid w:val="001F6969"/>
    <w:rsid w:val="001F6992"/>
    <w:rsid w:val="001F69DE"/>
    <w:rsid w:val="001F6ABE"/>
    <w:rsid w:val="001F6BEA"/>
    <w:rsid w:val="001F6BF6"/>
    <w:rsid w:val="001F6C41"/>
    <w:rsid w:val="001F6C78"/>
    <w:rsid w:val="001F6EA2"/>
    <w:rsid w:val="001F709B"/>
    <w:rsid w:val="001F719B"/>
    <w:rsid w:val="001F721D"/>
    <w:rsid w:val="001F73DE"/>
    <w:rsid w:val="001F74FA"/>
    <w:rsid w:val="001F7521"/>
    <w:rsid w:val="001F754F"/>
    <w:rsid w:val="001F75E9"/>
    <w:rsid w:val="001F77DB"/>
    <w:rsid w:val="001F77E7"/>
    <w:rsid w:val="001F78DD"/>
    <w:rsid w:val="001F7A77"/>
    <w:rsid w:val="001F7AFC"/>
    <w:rsid w:val="00200045"/>
    <w:rsid w:val="00200240"/>
    <w:rsid w:val="0020026C"/>
    <w:rsid w:val="00200398"/>
    <w:rsid w:val="00200451"/>
    <w:rsid w:val="00200696"/>
    <w:rsid w:val="002006E9"/>
    <w:rsid w:val="002008C2"/>
    <w:rsid w:val="002008E0"/>
    <w:rsid w:val="002008FB"/>
    <w:rsid w:val="00200950"/>
    <w:rsid w:val="00200ADD"/>
    <w:rsid w:val="00200B76"/>
    <w:rsid w:val="00200CB4"/>
    <w:rsid w:val="00200DDF"/>
    <w:rsid w:val="00200F70"/>
    <w:rsid w:val="002010D4"/>
    <w:rsid w:val="00201172"/>
    <w:rsid w:val="00201179"/>
    <w:rsid w:val="00201366"/>
    <w:rsid w:val="00201506"/>
    <w:rsid w:val="00201878"/>
    <w:rsid w:val="002019E0"/>
    <w:rsid w:val="002019E8"/>
    <w:rsid w:val="00201A8A"/>
    <w:rsid w:val="00201E9B"/>
    <w:rsid w:val="00201F21"/>
    <w:rsid w:val="00201F75"/>
    <w:rsid w:val="00201F8F"/>
    <w:rsid w:val="00201FEA"/>
    <w:rsid w:val="00202079"/>
    <w:rsid w:val="00202192"/>
    <w:rsid w:val="002022D2"/>
    <w:rsid w:val="0020234F"/>
    <w:rsid w:val="00202356"/>
    <w:rsid w:val="0020278A"/>
    <w:rsid w:val="00202A53"/>
    <w:rsid w:val="00202AFA"/>
    <w:rsid w:val="00202B56"/>
    <w:rsid w:val="00202BAD"/>
    <w:rsid w:val="00202D23"/>
    <w:rsid w:val="00202D59"/>
    <w:rsid w:val="00202DAB"/>
    <w:rsid w:val="00202F1C"/>
    <w:rsid w:val="00203444"/>
    <w:rsid w:val="00203543"/>
    <w:rsid w:val="0020369E"/>
    <w:rsid w:val="00203708"/>
    <w:rsid w:val="00203748"/>
    <w:rsid w:val="002037DB"/>
    <w:rsid w:val="00203A83"/>
    <w:rsid w:val="00203AA6"/>
    <w:rsid w:val="00203AD9"/>
    <w:rsid w:val="00203CEC"/>
    <w:rsid w:val="00203DFB"/>
    <w:rsid w:val="00203E94"/>
    <w:rsid w:val="00203EC5"/>
    <w:rsid w:val="0020436D"/>
    <w:rsid w:val="0020449C"/>
    <w:rsid w:val="00204568"/>
    <w:rsid w:val="002045BB"/>
    <w:rsid w:val="00204881"/>
    <w:rsid w:val="00204A4F"/>
    <w:rsid w:val="00204C45"/>
    <w:rsid w:val="00204E7A"/>
    <w:rsid w:val="00204F99"/>
    <w:rsid w:val="0020500E"/>
    <w:rsid w:val="0020504F"/>
    <w:rsid w:val="00205103"/>
    <w:rsid w:val="00205197"/>
    <w:rsid w:val="00205481"/>
    <w:rsid w:val="002054BD"/>
    <w:rsid w:val="002057ED"/>
    <w:rsid w:val="00205862"/>
    <w:rsid w:val="002058F2"/>
    <w:rsid w:val="00205AFB"/>
    <w:rsid w:val="00205C1A"/>
    <w:rsid w:val="00205C2C"/>
    <w:rsid w:val="00205DDB"/>
    <w:rsid w:val="00205F3B"/>
    <w:rsid w:val="00205F87"/>
    <w:rsid w:val="0020612B"/>
    <w:rsid w:val="002065BD"/>
    <w:rsid w:val="00206651"/>
    <w:rsid w:val="00206680"/>
    <w:rsid w:val="0020678A"/>
    <w:rsid w:val="00206899"/>
    <w:rsid w:val="00206983"/>
    <w:rsid w:val="00206AA0"/>
    <w:rsid w:val="00206AEC"/>
    <w:rsid w:val="00206BF9"/>
    <w:rsid w:val="00206CAF"/>
    <w:rsid w:val="00206CEB"/>
    <w:rsid w:val="00206EA2"/>
    <w:rsid w:val="00206F30"/>
    <w:rsid w:val="00207096"/>
    <w:rsid w:val="002070BA"/>
    <w:rsid w:val="002070F9"/>
    <w:rsid w:val="002071FF"/>
    <w:rsid w:val="00207369"/>
    <w:rsid w:val="00207393"/>
    <w:rsid w:val="002073B5"/>
    <w:rsid w:val="002074F7"/>
    <w:rsid w:val="0020758E"/>
    <w:rsid w:val="002075E4"/>
    <w:rsid w:val="0020762E"/>
    <w:rsid w:val="0020776C"/>
    <w:rsid w:val="0020776D"/>
    <w:rsid w:val="00207773"/>
    <w:rsid w:val="00207804"/>
    <w:rsid w:val="0020784B"/>
    <w:rsid w:val="00207912"/>
    <w:rsid w:val="002079B1"/>
    <w:rsid w:val="00207A94"/>
    <w:rsid w:val="00207AA7"/>
    <w:rsid w:val="00207AC8"/>
    <w:rsid w:val="00207C00"/>
    <w:rsid w:val="00207D7C"/>
    <w:rsid w:val="00207DF7"/>
    <w:rsid w:val="00207EF8"/>
    <w:rsid w:val="00207F72"/>
    <w:rsid w:val="00207F9D"/>
    <w:rsid w:val="00207FBB"/>
    <w:rsid w:val="00210088"/>
    <w:rsid w:val="00210197"/>
    <w:rsid w:val="002102B9"/>
    <w:rsid w:val="00210339"/>
    <w:rsid w:val="002103BC"/>
    <w:rsid w:val="00210538"/>
    <w:rsid w:val="0021053C"/>
    <w:rsid w:val="00210560"/>
    <w:rsid w:val="002106C5"/>
    <w:rsid w:val="00210766"/>
    <w:rsid w:val="002109E2"/>
    <w:rsid w:val="00210B22"/>
    <w:rsid w:val="00210BB1"/>
    <w:rsid w:val="00210BCF"/>
    <w:rsid w:val="00210D99"/>
    <w:rsid w:val="00210DDF"/>
    <w:rsid w:val="00210E1B"/>
    <w:rsid w:val="00210F1A"/>
    <w:rsid w:val="002111B9"/>
    <w:rsid w:val="00211289"/>
    <w:rsid w:val="0021137E"/>
    <w:rsid w:val="00211554"/>
    <w:rsid w:val="002117AA"/>
    <w:rsid w:val="0021180B"/>
    <w:rsid w:val="002118D7"/>
    <w:rsid w:val="002118FE"/>
    <w:rsid w:val="002119AA"/>
    <w:rsid w:val="002119C7"/>
    <w:rsid w:val="00211A90"/>
    <w:rsid w:val="00211AD3"/>
    <w:rsid w:val="00211AEA"/>
    <w:rsid w:val="00211B58"/>
    <w:rsid w:val="00211C93"/>
    <w:rsid w:val="00211CEE"/>
    <w:rsid w:val="00211CF4"/>
    <w:rsid w:val="00211DE1"/>
    <w:rsid w:val="00211E1B"/>
    <w:rsid w:val="002120D6"/>
    <w:rsid w:val="00212172"/>
    <w:rsid w:val="0021227E"/>
    <w:rsid w:val="00212337"/>
    <w:rsid w:val="0021238F"/>
    <w:rsid w:val="00212390"/>
    <w:rsid w:val="002123DA"/>
    <w:rsid w:val="00212544"/>
    <w:rsid w:val="002125F0"/>
    <w:rsid w:val="0021263B"/>
    <w:rsid w:val="0021263D"/>
    <w:rsid w:val="002126B6"/>
    <w:rsid w:val="00212730"/>
    <w:rsid w:val="0021284D"/>
    <w:rsid w:val="00212A45"/>
    <w:rsid w:val="00212AE2"/>
    <w:rsid w:val="00212AFD"/>
    <w:rsid w:val="00212B51"/>
    <w:rsid w:val="00212D91"/>
    <w:rsid w:val="00212E85"/>
    <w:rsid w:val="00212EFD"/>
    <w:rsid w:val="00213049"/>
    <w:rsid w:val="002131F3"/>
    <w:rsid w:val="0021329B"/>
    <w:rsid w:val="002132B4"/>
    <w:rsid w:val="002132FC"/>
    <w:rsid w:val="0021357E"/>
    <w:rsid w:val="0021365D"/>
    <w:rsid w:val="00213753"/>
    <w:rsid w:val="00213764"/>
    <w:rsid w:val="002139DE"/>
    <w:rsid w:val="00213C00"/>
    <w:rsid w:val="00213C65"/>
    <w:rsid w:val="00213CA8"/>
    <w:rsid w:val="00213CAE"/>
    <w:rsid w:val="00213E7F"/>
    <w:rsid w:val="00213EB1"/>
    <w:rsid w:val="00214087"/>
    <w:rsid w:val="002140F8"/>
    <w:rsid w:val="0021423C"/>
    <w:rsid w:val="002144E9"/>
    <w:rsid w:val="00214509"/>
    <w:rsid w:val="002145B4"/>
    <w:rsid w:val="002146A9"/>
    <w:rsid w:val="00214717"/>
    <w:rsid w:val="00214760"/>
    <w:rsid w:val="002147F5"/>
    <w:rsid w:val="0021493A"/>
    <w:rsid w:val="00214980"/>
    <w:rsid w:val="002149ED"/>
    <w:rsid w:val="00214B08"/>
    <w:rsid w:val="00214E48"/>
    <w:rsid w:val="00214EAC"/>
    <w:rsid w:val="00214F12"/>
    <w:rsid w:val="002153FC"/>
    <w:rsid w:val="00215469"/>
    <w:rsid w:val="0021553C"/>
    <w:rsid w:val="0021566A"/>
    <w:rsid w:val="0021566C"/>
    <w:rsid w:val="002156FE"/>
    <w:rsid w:val="0021577E"/>
    <w:rsid w:val="002157F5"/>
    <w:rsid w:val="002159A1"/>
    <w:rsid w:val="00215BAD"/>
    <w:rsid w:val="00215BE1"/>
    <w:rsid w:val="00215FF5"/>
    <w:rsid w:val="0021608A"/>
    <w:rsid w:val="00216098"/>
    <w:rsid w:val="00216359"/>
    <w:rsid w:val="002164F9"/>
    <w:rsid w:val="0021653A"/>
    <w:rsid w:val="0021656F"/>
    <w:rsid w:val="00216653"/>
    <w:rsid w:val="002169D5"/>
    <w:rsid w:val="00216D0F"/>
    <w:rsid w:val="00216DE3"/>
    <w:rsid w:val="00216EDE"/>
    <w:rsid w:val="002170C9"/>
    <w:rsid w:val="002170D5"/>
    <w:rsid w:val="002171F9"/>
    <w:rsid w:val="00217345"/>
    <w:rsid w:val="00217714"/>
    <w:rsid w:val="00217744"/>
    <w:rsid w:val="002178C0"/>
    <w:rsid w:val="00217A59"/>
    <w:rsid w:val="00217D39"/>
    <w:rsid w:val="00220259"/>
    <w:rsid w:val="00220274"/>
    <w:rsid w:val="0022039D"/>
    <w:rsid w:val="0022062B"/>
    <w:rsid w:val="00220753"/>
    <w:rsid w:val="0022077E"/>
    <w:rsid w:val="00220835"/>
    <w:rsid w:val="00220870"/>
    <w:rsid w:val="002208BE"/>
    <w:rsid w:val="00220AAD"/>
    <w:rsid w:val="00220B12"/>
    <w:rsid w:val="00220B81"/>
    <w:rsid w:val="00220C7B"/>
    <w:rsid w:val="00220CA0"/>
    <w:rsid w:val="00220E3E"/>
    <w:rsid w:val="00220F78"/>
    <w:rsid w:val="00220F82"/>
    <w:rsid w:val="0022103A"/>
    <w:rsid w:val="00221057"/>
    <w:rsid w:val="002210F5"/>
    <w:rsid w:val="00221419"/>
    <w:rsid w:val="002218A5"/>
    <w:rsid w:val="002218F7"/>
    <w:rsid w:val="00221934"/>
    <w:rsid w:val="002219A2"/>
    <w:rsid w:val="00221B2E"/>
    <w:rsid w:val="00221B5D"/>
    <w:rsid w:val="00221B98"/>
    <w:rsid w:val="00221BC0"/>
    <w:rsid w:val="00221C22"/>
    <w:rsid w:val="00221D5B"/>
    <w:rsid w:val="00221E76"/>
    <w:rsid w:val="00221FB6"/>
    <w:rsid w:val="00222002"/>
    <w:rsid w:val="00222017"/>
    <w:rsid w:val="00222075"/>
    <w:rsid w:val="00222255"/>
    <w:rsid w:val="00222294"/>
    <w:rsid w:val="0022231E"/>
    <w:rsid w:val="002223AC"/>
    <w:rsid w:val="00222435"/>
    <w:rsid w:val="0022246F"/>
    <w:rsid w:val="002224DD"/>
    <w:rsid w:val="0022260A"/>
    <w:rsid w:val="00222635"/>
    <w:rsid w:val="002226D4"/>
    <w:rsid w:val="002227D5"/>
    <w:rsid w:val="0022287F"/>
    <w:rsid w:val="00222A4E"/>
    <w:rsid w:val="00222E3E"/>
    <w:rsid w:val="00222EBE"/>
    <w:rsid w:val="00223053"/>
    <w:rsid w:val="00223086"/>
    <w:rsid w:val="002230EA"/>
    <w:rsid w:val="00223180"/>
    <w:rsid w:val="002231B9"/>
    <w:rsid w:val="00223299"/>
    <w:rsid w:val="00223506"/>
    <w:rsid w:val="00223675"/>
    <w:rsid w:val="002236BB"/>
    <w:rsid w:val="002237EB"/>
    <w:rsid w:val="00223818"/>
    <w:rsid w:val="00223918"/>
    <w:rsid w:val="00223982"/>
    <w:rsid w:val="002239F4"/>
    <w:rsid w:val="00223A7B"/>
    <w:rsid w:val="00223C7D"/>
    <w:rsid w:val="00223D55"/>
    <w:rsid w:val="00223E7C"/>
    <w:rsid w:val="002240AE"/>
    <w:rsid w:val="002240D5"/>
    <w:rsid w:val="00224128"/>
    <w:rsid w:val="00224224"/>
    <w:rsid w:val="00224262"/>
    <w:rsid w:val="00224291"/>
    <w:rsid w:val="00224296"/>
    <w:rsid w:val="002242C8"/>
    <w:rsid w:val="00224417"/>
    <w:rsid w:val="00224475"/>
    <w:rsid w:val="002244CB"/>
    <w:rsid w:val="0022456A"/>
    <w:rsid w:val="00224578"/>
    <w:rsid w:val="0022486A"/>
    <w:rsid w:val="00224D03"/>
    <w:rsid w:val="00224ECF"/>
    <w:rsid w:val="00224FAB"/>
    <w:rsid w:val="00225057"/>
    <w:rsid w:val="00225399"/>
    <w:rsid w:val="002253B6"/>
    <w:rsid w:val="002253D2"/>
    <w:rsid w:val="002254B1"/>
    <w:rsid w:val="00225561"/>
    <w:rsid w:val="0022573F"/>
    <w:rsid w:val="0022589A"/>
    <w:rsid w:val="0022592B"/>
    <w:rsid w:val="00225BA6"/>
    <w:rsid w:val="00225C57"/>
    <w:rsid w:val="00225DBD"/>
    <w:rsid w:val="00225FBE"/>
    <w:rsid w:val="00226097"/>
    <w:rsid w:val="002260A3"/>
    <w:rsid w:val="002260C2"/>
    <w:rsid w:val="0022618B"/>
    <w:rsid w:val="0022618C"/>
    <w:rsid w:val="002261A0"/>
    <w:rsid w:val="002262A4"/>
    <w:rsid w:val="002262D5"/>
    <w:rsid w:val="00226370"/>
    <w:rsid w:val="00226489"/>
    <w:rsid w:val="002264DD"/>
    <w:rsid w:val="0022661A"/>
    <w:rsid w:val="0022662C"/>
    <w:rsid w:val="0022669B"/>
    <w:rsid w:val="0022682E"/>
    <w:rsid w:val="00226875"/>
    <w:rsid w:val="002268D3"/>
    <w:rsid w:val="002268E6"/>
    <w:rsid w:val="00226A0B"/>
    <w:rsid w:val="00226A1F"/>
    <w:rsid w:val="00226B15"/>
    <w:rsid w:val="00226D0E"/>
    <w:rsid w:val="00226D1F"/>
    <w:rsid w:val="00226E87"/>
    <w:rsid w:val="00226FC1"/>
    <w:rsid w:val="00227008"/>
    <w:rsid w:val="0022705E"/>
    <w:rsid w:val="002270A0"/>
    <w:rsid w:val="002270C5"/>
    <w:rsid w:val="00227168"/>
    <w:rsid w:val="00227183"/>
    <w:rsid w:val="002272EC"/>
    <w:rsid w:val="00227433"/>
    <w:rsid w:val="00227726"/>
    <w:rsid w:val="00227846"/>
    <w:rsid w:val="00227888"/>
    <w:rsid w:val="002278A8"/>
    <w:rsid w:val="00227B31"/>
    <w:rsid w:val="00227BAD"/>
    <w:rsid w:val="00227E45"/>
    <w:rsid w:val="00227F1D"/>
    <w:rsid w:val="002301AD"/>
    <w:rsid w:val="002302EA"/>
    <w:rsid w:val="00230322"/>
    <w:rsid w:val="00230617"/>
    <w:rsid w:val="00230632"/>
    <w:rsid w:val="00230A1C"/>
    <w:rsid w:val="00230A39"/>
    <w:rsid w:val="00230A63"/>
    <w:rsid w:val="00230AB0"/>
    <w:rsid w:val="00230AB7"/>
    <w:rsid w:val="00230EEC"/>
    <w:rsid w:val="00230F26"/>
    <w:rsid w:val="00230F42"/>
    <w:rsid w:val="00230FC1"/>
    <w:rsid w:val="0023100D"/>
    <w:rsid w:val="0023101D"/>
    <w:rsid w:val="002311DC"/>
    <w:rsid w:val="00231244"/>
    <w:rsid w:val="002313EA"/>
    <w:rsid w:val="002318FF"/>
    <w:rsid w:val="0023193D"/>
    <w:rsid w:val="00231A81"/>
    <w:rsid w:val="00231B0B"/>
    <w:rsid w:val="00231B0C"/>
    <w:rsid w:val="00231B75"/>
    <w:rsid w:val="00231C08"/>
    <w:rsid w:val="00231C2A"/>
    <w:rsid w:val="002321F5"/>
    <w:rsid w:val="0023228D"/>
    <w:rsid w:val="002322FA"/>
    <w:rsid w:val="002323AA"/>
    <w:rsid w:val="002323B4"/>
    <w:rsid w:val="002323F1"/>
    <w:rsid w:val="00232405"/>
    <w:rsid w:val="00232464"/>
    <w:rsid w:val="00232546"/>
    <w:rsid w:val="00232666"/>
    <w:rsid w:val="0023277A"/>
    <w:rsid w:val="002328CB"/>
    <w:rsid w:val="002328E1"/>
    <w:rsid w:val="00232949"/>
    <w:rsid w:val="002329D5"/>
    <w:rsid w:val="00232A5E"/>
    <w:rsid w:val="00232D5F"/>
    <w:rsid w:val="00233007"/>
    <w:rsid w:val="002330E0"/>
    <w:rsid w:val="00233276"/>
    <w:rsid w:val="002332C5"/>
    <w:rsid w:val="0023333B"/>
    <w:rsid w:val="00233378"/>
    <w:rsid w:val="00233486"/>
    <w:rsid w:val="0023367B"/>
    <w:rsid w:val="0023367E"/>
    <w:rsid w:val="0023377A"/>
    <w:rsid w:val="00233995"/>
    <w:rsid w:val="002339CF"/>
    <w:rsid w:val="00233B6C"/>
    <w:rsid w:val="00233C13"/>
    <w:rsid w:val="0023403C"/>
    <w:rsid w:val="0023424A"/>
    <w:rsid w:val="0023428B"/>
    <w:rsid w:val="0023446C"/>
    <w:rsid w:val="002344CF"/>
    <w:rsid w:val="0023475E"/>
    <w:rsid w:val="002347C8"/>
    <w:rsid w:val="002347DB"/>
    <w:rsid w:val="002347DE"/>
    <w:rsid w:val="00234828"/>
    <w:rsid w:val="002348FF"/>
    <w:rsid w:val="00234978"/>
    <w:rsid w:val="00234B8E"/>
    <w:rsid w:val="00234CEF"/>
    <w:rsid w:val="00234D31"/>
    <w:rsid w:val="00234DA5"/>
    <w:rsid w:val="00234E20"/>
    <w:rsid w:val="00234EEC"/>
    <w:rsid w:val="00234EF5"/>
    <w:rsid w:val="00234F05"/>
    <w:rsid w:val="00235004"/>
    <w:rsid w:val="00235187"/>
    <w:rsid w:val="002352A4"/>
    <w:rsid w:val="00235415"/>
    <w:rsid w:val="00235748"/>
    <w:rsid w:val="0023579C"/>
    <w:rsid w:val="002358AD"/>
    <w:rsid w:val="00235A09"/>
    <w:rsid w:val="00235BD8"/>
    <w:rsid w:val="00235C8E"/>
    <w:rsid w:val="00235EA8"/>
    <w:rsid w:val="00235F4E"/>
    <w:rsid w:val="002361B0"/>
    <w:rsid w:val="002361E4"/>
    <w:rsid w:val="0023623E"/>
    <w:rsid w:val="002363B2"/>
    <w:rsid w:val="002363B6"/>
    <w:rsid w:val="0023663B"/>
    <w:rsid w:val="002366E7"/>
    <w:rsid w:val="002369CF"/>
    <w:rsid w:val="002369EB"/>
    <w:rsid w:val="00236A23"/>
    <w:rsid w:val="00236A2A"/>
    <w:rsid w:val="00236AE1"/>
    <w:rsid w:val="00236B50"/>
    <w:rsid w:val="00236D06"/>
    <w:rsid w:val="00236D54"/>
    <w:rsid w:val="002370E2"/>
    <w:rsid w:val="002370EE"/>
    <w:rsid w:val="002372AD"/>
    <w:rsid w:val="00237363"/>
    <w:rsid w:val="0023740D"/>
    <w:rsid w:val="00237471"/>
    <w:rsid w:val="00237479"/>
    <w:rsid w:val="00237509"/>
    <w:rsid w:val="0023782B"/>
    <w:rsid w:val="00237A3F"/>
    <w:rsid w:val="00237AF4"/>
    <w:rsid w:val="00237B34"/>
    <w:rsid w:val="00237D07"/>
    <w:rsid w:val="00237DF3"/>
    <w:rsid w:val="00237E54"/>
    <w:rsid w:val="00237E57"/>
    <w:rsid w:val="00237F1A"/>
    <w:rsid w:val="0024013D"/>
    <w:rsid w:val="00240142"/>
    <w:rsid w:val="002401D2"/>
    <w:rsid w:val="00240593"/>
    <w:rsid w:val="0024078B"/>
    <w:rsid w:val="00240930"/>
    <w:rsid w:val="002409C2"/>
    <w:rsid w:val="00240AD4"/>
    <w:rsid w:val="00240C8D"/>
    <w:rsid w:val="00240CB4"/>
    <w:rsid w:val="00240EDB"/>
    <w:rsid w:val="00240FBC"/>
    <w:rsid w:val="002410A9"/>
    <w:rsid w:val="002410C7"/>
    <w:rsid w:val="002411B2"/>
    <w:rsid w:val="002412E2"/>
    <w:rsid w:val="00241345"/>
    <w:rsid w:val="0024138C"/>
    <w:rsid w:val="002414C7"/>
    <w:rsid w:val="00241541"/>
    <w:rsid w:val="002415E3"/>
    <w:rsid w:val="002416DB"/>
    <w:rsid w:val="002416F2"/>
    <w:rsid w:val="0024170E"/>
    <w:rsid w:val="0024180F"/>
    <w:rsid w:val="002418FE"/>
    <w:rsid w:val="00241932"/>
    <w:rsid w:val="00241A7A"/>
    <w:rsid w:val="00241A80"/>
    <w:rsid w:val="00241CAF"/>
    <w:rsid w:val="00241D99"/>
    <w:rsid w:val="00241E28"/>
    <w:rsid w:val="00241E68"/>
    <w:rsid w:val="002420A4"/>
    <w:rsid w:val="002420E3"/>
    <w:rsid w:val="002421EF"/>
    <w:rsid w:val="00242262"/>
    <w:rsid w:val="002422D6"/>
    <w:rsid w:val="002423BC"/>
    <w:rsid w:val="0024248E"/>
    <w:rsid w:val="0024249F"/>
    <w:rsid w:val="0024251F"/>
    <w:rsid w:val="002425AE"/>
    <w:rsid w:val="002426E6"/>
    <w:rsid w:val="00242839"/>
    <w:rsid w:val="0024294D"/>
    <w:rsid w:val="00242A0D"/>
    <w:rsid w:val="00242B53"/>
    <w:rsid w:val="00242B8B"/>
    <w:rsid w:val="00242DF7"/>
    <w:rsid w:val="00242E93"/>
    <w:rsid w:val="00243012"/>
    <w:rsid w:val="002430F3"/>
    <w:rsid w:val="00243154"/>
    <w:rsid w:val="00243552"/>
    <w:rsid w:val="00243575"/>
    <w:rsid w:val="002435F1"/>
    <w:rsid w:val="002436A7"/>
    <w:rsid w:val="002436E7"/>
    <w:rsid w:val="002437A4"/>
    <w:rsid w:val="00243839"/>
    <w:rsid w:val="002438F3"/>
    <w:rsid w:val="002439AA"/>
    <w:rsid w:val="002439D5"/>
    <w:rsid w:val="00243CB2"/>
    <w:rsid w:val="00243DD8"/>
    <w:rsid w:val="00243E53"/>
    <w:rsid w:val="00243F28"/>
    <w:rsid w:val="00243F61"/>
    <w:rsid w:val="00243F85"/>
    <w:rsid w:val="002440D6"/>
    <w:rsid w:val="0024437C"/>
    <w:rsid w:val="002443E5"/>
    <w:rsid w:val="002447C0"/>
    <w:rsid w:val="002448A4"/>
    <w:rsid w:val="00244968"/>
    <w:rsid w:val="00244995"/>
    <w:rsid w:val="00244A50"/>
    <w:rsid w:val="00244D05"/>
    <w:rsid w:val="00244D0E"/>
    <w:rsid w:val="00244EE0"/>
    <w:rsid w:val="002453A0"/>
    <w:rsid w:val="0024543D"/>
    <w:rsid w:val="00245440"/>
    <w:rsid w:val="00245480"/>
    <w:rsid w:val="002455B7"/>
    <w:rsid w:val="0024561D"/>
    <w:rsid w:val="0024567C"/>
    <w:rsid w:val="00245685"/>
    <w:rsid w:val="002456E3"/>
    <w:rsid w:val="002459B9"/>
    <w:rsid w:val="002459E2"/>
    <w:rsid w:val="00245AA3"/>
    <w:rsid w:val="00245AD9"/>
    <w:rsid w:val="00245B91"/>
    <w:rsid w:val="00245D6F"/>
    <w:rsid w:val="00245D80"/>
    <w:rsid w:val="00245E56"/>
    <w:rsid w:val="00245F7D"/>
    <w:rsid w:val="00246015"/>
    <w:rsid w:val="0024602F"/>
    <w:rsid w:val="002460A1"/>
    <w:rsid w:val="00246116"/>
    <w:rsid w:val="00246142"/>
    <w:rsid w:val="00246385"/>
    <w:rsid w:val="00246607"/>
    <w:rsid w:val="0024661B"/>
    <w:rsid w:val="0024681F"/>
    <w:rsid w:val="0024686B"/>
    <w:rsid w:val="002469EC"/>
    <w:rsid w:val="00246AD9"/>
    <w:rsid w:val="00246B7C"/>
    <w:rsid w:val="00246BA0"/>
    <w:rsid w:val="00246D4C"/>
    <w:rsid w:val="00246E74"/>
    <w:rsid w:val="00246E7B"/>
    <w:rsid w:val="00246F0A"/>
    <w:rsid w:val="00246FD0"/>
    <w:rsid w:val="0024714A"/>
    <w:rsid w:val="002471CC"/>
    <w:rsid w:val="00247213"/>
    <w:rsid w:val="002473E4"/>
    <w:rsid w:val="002475DA"/>
    <w:rsid w:val="00247611"/>
    <w:rsid w:val="002476F0"/>
    <w:rsid w:val="00247727"/>
    <w:rsid w:val="002477CB"/>
    <w:rsid w:val="002477E6"/>
    <w:rsid w:val="002477FF"/>
    <w:rsid w:val="002479A8"/>
    <w:rsid w:val="00247B48"/>
    <w:rsid w:val="00247B7A"/>
    <w:rsid w:val="00247C73"/>
    <w:rsid w:val="00247CD5"/>
    <w:rsid w:val="00247D5B"/>
    <w:rsid w:val="00247D90"/>
    <w:rsid w:val="00247DDC"/>
    <w:rsid w:val="00247E28"/>
    <w:rsid w:val="00247ED7"/>
    <w:rsid w:val="0025044D"/>
    <w:rsid w:val="00250537"/>
    <w:rsid w:val="00250564"/>
    <w:rsid w:val="00250597"/>
    <w:rsid w:val="002509AF"/>
    <w:rsid w:val="00250B18"/>
    <w:rsid w:val="00250BE4"/>
    <w:rsid w:val="00250C0D"/>
    <w:rsid w:val="00250C54"/>
    <w:rsid w:val="00250D08"/>
    <w:rsid w:val="00250D6A"/>
    <w:rsid w:val="00250F5B"/>
    <w:rsid w:val="00250FE3"/>
    <w:rsid w:val="00250FEB"/>
    <w:rsid w:val="002510EB"/>
    <w:rsid w:val="00251199"/>
    <w:rsid w:val="002511E0"/>
    <w:rsid w:val="002512E3"/>
    <w:rsid w:val="00251326"/>
    <w:rsid w:val="0025141B"/>
    <w:rsid w:val="0025180E"/>
    <w:rsid w:val="00251956"/>
    <w:rsid w:val="00251E40"/>
    <w:rsid w:val="00251E69"/>
    <w:rsid w:val="00251F14"/>
    <w:rsid w:val="002520AC"/>
    <w:rsid w:val="00252145"/>
    <w:rsid w:val="002521FB"/>
    <w:rsid w:val="00252282"/>
    <w:rsid w:val="002522AD"/>
    <w:rsid w:val="002522D2"/>
    <w:rsid w:val="002522F7"/>
    <w:rsid w:val="002523E4"/>
    <w:rsid w:val="0025254C"/>
    <w:rsid w:val="0025261F"/>
    <w:rsid w:val="002527A2"/>
    <w:rsid w:val="002528DD"/>
    <w:rsid w:val="00252A8B"/>
    <w:rsid w:val="00252AD1"/>
    <w:rsid w:val="00252B20"/>
    <w:rsid w:val="00252B4D"/>
    <w:rsid w:val="00252BBA"/>
    <w:rsid w:val="00252C65"/>
    <w:rsid w:val="00252CC4"/>
    <w:rsid w:val="00252D06"/>
    <w:rsid w:val="00252EB1"/>
    <w:rsid w:val="00252F44"/>
    <w:rsid w:val="00253799"/>
    <w:rsid w:val="00253908"/>
    <w:rsid w:val="00253BC2"/>
    <w:rsid w:val="00253C8F"/>
    <w:rsid w:val="00253E95"/>
    <w:rsid w:val="00253E9D"/>
    <w:rsid w:val="00253EDA"/>
    <w:rsid w:val="00253F2C"/>
    <w:rsid w:val="00253F3A"/>
    <w:rsid w:val="00253FC1"/>
    <w:rsid w:val="00254271"/>
    <w:rsid w:val="00254391"/>
    <w:rsid w:val="00254599"/>
    <w:rsid w:val="002546C8"/>
    <w:rsid w:val="0025471B"/>
    <w:rsid w:val="00254883"/>
    <w:rsid w:val="002548E8"/>
    <w:rsid w:val="00254A0A"/>
    <w:rsid w:val="00254A0B"/>
    <w:rsid w:val="00254A21"/>
    <w:rsid w:val="00254BD0"/>
    <w:rsid w:val="00254C30"/>
    <w:rsid w:val="00254D73"/>
    <w:rsid w:val="00254DEF"/>
    <w:rsid w:val="00254E5C"/>
    <w:rsid w:val="00255010"/>
    <w:rsid w:val="00255077"/>
    <w:rsid w:val="00255196"/>
    <w:rsid w:val="0025527E"/>
    <w:rsid w:val="002552B4"/>
    <w:rsid w:val="0025535D"/>
    <w:rsid w:val="002553D1"/>
    <w:rsid w:val="00255A16"/>
    <w:rsid w:val="00255A3B"/>
    <w:rsid w:val="00255AC2"/>
    <w:rsid w:val="00255BE6"/>
    <w:rsid w:val="00255C84"/>
    <w:rsid w:val="00255DA9"/>
    <w:rsid w:val="00255EA7"/>
    <w:rsid w:val="00255F0C"/>
    <w:rsid w:val="00255F1E"/>
    <w:rsid w:val="0025606A"/>
    <w:rsid w:val="0025624C"/>
    <w:rsid w:val="002563A4"/>
    <w:rsid w:val="00256457"/>
    <w:rsid w:val="0025648B"/>
    <w:rsid w:val="0025662B"/>
    <w:rsid w:val="00256638"/>
    <w:rsid w:val="00256707"/>
    <w:rsid w:val="0025679D"/>
    <w:rsid w:val="0025680C"/>
    <w:rsid w:val="0025681F"/>
    <w:rsid w:val="0025689A"/>
    <w:rsid w:val="002568AB"/>
    <w:rsid w:val="002569B7"/>
    <w:rsid w:val="002569F7"/>
    <w:rsid w:val="00256A1D"/>
    <w:rsid w:val="00256B2B"/>
    <w:rsid w:val="00256B2E"/>
    <w:rsid w:val="00256B53"/>
    <w:rsid w:val="00256C38"/>
    <w:rsid w:val="00256CD2"/>
    <w:rsid w:val="00256D54"/>
    <w:rsid w:val="00256E1B"/>
    <w:rsid w:val="00256E62"/>
    <w:rsid w:val="00256F4C"/>
    <w:rsid w:val="00257018"/>
    <w:rsid w:val="0025715D"/>
    <w:rsid w:val="00257165"/>
    <w:rsid w:val="00257352"/>
    <w:rsid w:val="002573E4"/>
    <w:rsid w:val="00257472"/>
    <w:rsid w:val="002576AE"/>
    <w:rsid w:val="002576C1"/>
    <w:rsid w:val="0025786C"/>
    <w:rsid w:val="002578B1"/>
    <w:rsid w:val="002578FD"/>
    <w:rsid w:val="00257987"/>
    <w:rsid w:val="00257A4A"/>
    <w:rsid w:val="00257B70"/>
    <w:rsid w:val="00257BA8"/>
    <w:rsid w:val="00257BB7"/>
    <w:rsid w:val="00257CFC"/>
    <w:rsid w:val="00257DDD"/>
    <w:rsid w:val="00257E0E"/>
    <w:rsid w:val="00257E27"/>
    <w:rsid w:val="00257EC3"/>
    <w:rsid w:val="00257F26"/>
    <w:rsid w:val="0026005C"/>
    <w:rsid w:val="0026012A"/>
    <w:rsid w:val="00260187"/>
    <w:rsid w:val="002602EC"/>
    <w:rsid w:val="00260334"/>
    <w:rsid w:val="00260360"/>
    <w:rsid w:val="00260437"/>
    <w:rsid w:val="0026045B"/>
    <w:rsid w:val="00260586"/>
    <w:rsid w:val="00260601"/>
    <w:rsid w:val="002608D9"/>
    <w:rsid w:val="002608E4"/>
    <w:rsid w:val="00260A04"/>
    <w:rsid w:val="00260B2C"/>
    <w:rsid w:val="00260BFC"/>
    <w:rsid w:val="00260C15"/>
    <w:rsid w:val="00260CB3"/>
    <w:rsid w:val="00260CC8"/>
    <w:rsid w:val="00260CD9"/>
    <w:rsid w:val="00260D03"/>
    <w:rsid w:val="00260D19"/>
    <w:rsid w:val="00260D78"/>
    <w:rsid w:val="00260E5B"/>
    <w:rsid w:val="00261171"/>
    <w:rsid w:val="00261452"/>
    <w:rsid w:val="00261680"/>
    <w:rsid w:val="00261752"/>
    <w:rsid w:val="00261876"/>
    <w:rsid w:val="002618D7"/>
    <w:rsid w:val="00261945"/>
    <w:rsid w:val="00261A11"/>
    <w:rsid w:val="00261B1E"/>
    <w:rsid w:val="00261D51"/>
    <w:rsid w:val="00261EC4"/>
    <w:rsid w:val="0026203C"/>
    <w:rsid w:val="00262279"/>
    <w:rsid w:val="00262380"/>
    <w:rsid w:val="002623F6"/>
    <w:rsid w:val="00262492"/>
    <w:rsid w:val="0026252C"/>
    <w:rsid w:val="002625C1"/>
    <w:rsid w:val="002625CC"/>
    <w:rsid w:val="0026273E"/>
    <w:rsid w:val="00262A25"/>
    <w:rsid w:val="00262E78"/>
    <w:rsid w:val="00262F24"/>
    <w:rsid w:val="00263136"/>
    <w:rsid w:val="00263228"/>
    <w:rsid w:val="0026324E"/>
    <w:rsid w:val="00263280"/>
    <w:rsid w:val="002632D0"/>
    <w:rsid w:val="00263396"/>
    <w:rsid w:val="00263730"/>
    <w:rsid w:val="0026375F"/>
    <w:rsid w:val="00263AA3"/>
    <w:rsid w:val="00263D06"/>
    <w:rsid w:val="00263D2C"/>
    <w:rsid w:val="00263DC8"/>
    <w:rsid w:val="00263DD1"/>
    <w:rsid w:val="00263DF3"/>
    <w:rsid w:val="00263E34"/>
    <w:rsid w:val="00263EBD"/>
    <w:rsid w:val="00263FF9"/>
    <w:rsid w:val="00264024"/>
    <w:rsid w:val="00264033"/>
    <w:rsid w:val="002640A8"/>
    <w:rsid w:val="00264365"/>
    <w:rsid w:val="0026460A"/>
    <w:rsid w:val="002646C7"/>
    <w:rsid w:val="002647A5"/>
    <w:rsid w:val="00264808"/>
    <w:rsid w:val="00264812"/>
    <w:rsid w:val="002648A6"/>
    <w:rsid w:val="002649EE"/>
    <w:rsid w:val="00264A9E"/>
    <w:rsid w:val="00264AE6"/>
    <w:rsid w:val="00264AEB"/>
    <w:rsid w:val="00264AF5"/>
    <w:rsid w:val="00264B8F"/>
    <w:rsid w:val="00264CB1"/>
    <w:rsid w:val="00264CF2"/>
    <w:rsid w:val="00264F8F"/>
    <w:rsid w:val="0026518F"/>
    <w:rsid w:val="002651A1"/>
    <w:rsid w:val="002654F5"/>
    <w:rsid w:val="00265675"/>
    <w:rsid w:val="002656D8"/>
    <w:rsid w:val="00265757"/>
    <w:rsid w:val="00265780"/>
    <w:rsid w:val="002658BA"/>
    <w:rsid w:val="00265981"/>
    <w:rsid w:val="002659F0"/>
    <w:rsid w:val="00265AAC"/>
    <w:rsid w:val="00265AFA"/>
    <w:rsid w:val="00265B2B"/>
    <w:rsid w:val="00265B44"/>
    <w:rsid w:val="00265C85"/>
    <w:rsid w:val="00265CF7"/>
    <w:rsid w:val="00265D4F"/>
    <w:rsid w:val="00265DF0"/>
    <w:rsid w:val="00265E5F"/>
    <w:rsid w:val="00266231"/>
    <w:rsid w:val="00266682"/>
    <w:rsid w:val="00266735"/>
    <w:rsid w:val="002668A7"/>
    <w:rsid w:val="002668DE"/>
    <w:rsid w:val="002668F6"/>
    <w:rsid w:val="00266A58"/>
    <w:rsid w:val="00266B42"/>
    <w:rsid w:val="00266CA5"/>
    <w:rsid w:val="00267373"/>
    <w:rsid w:val="00267465"/>
    <w:rsid w:val="00267551"/>
    <w:rsid w:val="00267811"/>
    <w:rsid w:val="00267B62"/>
    <w:rsid w:val="00267C0A"/>
    <w:rsid w:val="00267C9A"/>
    <w:rsid w:val="00267D0A"/>
    <w:rsid w:val="00267E3C"/>
    <w:rsid w:val="00267E70"/>
    <w:rsid w:val="00267F7B"/>
    <w:rsid w:val="002702FF"/>
    <w:rsid w:val="002704D4"/>
    <w:rsid w:val="0027053D"/>
    <w:rsid w:val="00270651"/>
    <w:rsid w:val="00270676"/>
    <w:rsid w:val="00270684"/>
    <w:rsid w:val="00270723"/>
    <w:rsid w:val="00270AA4"/>
    <w:rsid w:val="00270B49"/>
    <w:rsid w:val="00270C0C"/>
    <w:rsid w:val="00270D15"/>
    <w:rsid w:val="00270FD4"/>
    <w:rsid w:val="00271080"/>
    <w:rsid w:val="00271451"/>
    <w:rsid w:val="00271560"/>
    <w:rsid w:val="0027158C"/>
    <w:rsid w:val="002716CA"/>
    <w:rsid w:val="00271785"/>
    <w:rsid w:val="00271930"/>
    <w:rsid w:val="00271A41"/>
    <w:rsid w:val="00271C8A"/>
    <w:rsid w:val="00271CA1"/>
    <w:rsid w:val="00271DD6"/>
    <w:rsid w:val="00272238"/>
    <w:rsid w:val="00272293"/>
    <w:rsid w:val="002722E3"/>
    <w:rsid w:val="00272310"/>
    <w:rsid w:val="002723A1"/>
    <w:rsid w:val="002723CC"/>
    <w:rsid w:val="002724AE"/>
    <w:rsid w:val="00272611"/>
    <w:rsid w:val="00272621"/>
    <w:rsid w:val="00272640"/>
    <w:rsid w:val="0027270B"/>
    <w:rsid w:val="00272718"/>
    <w:rsid w:val="002728E7"/>
    <w:rsid w:val="00272941"/>
    <w:rsid w:val="002729CB"/>
    <w:rsid w:val="00272A38"/>
    <w:rsid w:val="00272A67"/>
    <w:rsid w:val="00272A8D"/>
    <w:rsid w:val="00272B03"/>
    <w:rsid w:val="00272D4A"/>
    <w:rsid w:val="00272D73"/>
    <w:rsid w:val="00272DE0"/>
    <w:rsid w:val="00272F3F"/>
    <w:rsid w:val="00272FED"/>
    <w:rsid w:val="0027303F"/>
    <w:rsid w:val="0027317C"/>
    <w:rsid w:val="00273315"/>
    <w:rsid w:val="0027336A"/>
    <w:rsid w:val="0027339C"/>
    <w:rsid w:val="002733C1"/>
    <w:rsid w:val="00273401"/>
    <w:rsid w:val="002734E2"/>
    <w:rsid w:val="00273529"/>
    <w:rsid w:val="00273749"/>
    <w:rsid w:val="00273C0A"/>
    <w:rsid w:val="00273D69"/>
    <w:rsid w:val="00273E17"/>
    <w:rsid w:val="0027403C"/>
    <w:rsid w:val="00274047"/>
    <w:rsid w:val="0027424B"/>
    <w:rsid w:val="002742F8"/>
    <w:rsid w:val="00274453"/>
    <w:rsid w:val="0027445A"/>
    <w:rsid w:val="002744A3"/>
    <w:rsid w:val="002745E7"/>
    <w:rsid w:val="00274611"/>
    <w:rsid w:val="00274892"/>
    <w:rsid w:val="002748EE"/>
    <w:rsid w:val="00274A51"/>
    <w:rsid w:val="00274AA6"/>
    <w:rsid w:val="00274B37"/>
    <w:rsid w:val="00274CB8"/>
    <w:rsid w:val="00274D5C"/>
    <w:rsid w:val="00274DBC"/>
    <w:rsid w:val="00274F13"/>
    <w:rsid w:val="00274FE1"/>
    <w:rsid w:val="00275001"/>
    <w:rsid w:val="00275117"/>
    <w:rsid w:val="002752F5"/>
    <w:rsid w:val="0027531E"/>
    <w:rsid w:val="00275390"/>
    <w:rsid w:val="002753AE"/>
    <w:rsid w:val="0027545F"/>
    <w:rsid w:val="00275667"/>
    <w:rsid w:val="0027569D"/>
    <w:rsid w:val="002756B6"/>
    <w:rsid w:val="00275792"/>
    <w:rsid w:val="0027588B"/>
    <w:rsid w:val="00275969"/>
    <w:rsid w:val="002759CF"/>
    <w:rsid w:val="00275B83"/>
    <w:rsid w:val="00275C61"/>
    <w:rsid w:val="00275CA6"/>
    <w:rsid w:val="00275CD3"/>
    <w:rsid w:val="00275DA8"/>
    <w:rsid w:val="00275E98"/>
    <w:rsid w:val="00275E9F"/>
    <w:rsid w:val="00275EF4"/>
    <w:rsid w:val="002761CE"/>
    <w:rsid w:val="002762AC"/>
    <w:rsid w:val="002762FA"/>
    <w:rsid w:val="002763A6"/>
    <w:rsid w:val="00276438"/>
    <w:rsid w:val="00276689"/>
    <w:rsid w:val="0027679A"/>
    <w:rsid w:val="002767C0"/>
    <w:rsid w:val="002767C8"/>
    <w:rsid w:val="002768DC"/>
    <w:rsid w:val="002768E1"/>
    <w:rsid w:val="00276B87"/>
    <w:rsid w:val="00276D44"/>
    <w:rsid w:val="0027704D"/>
    <w:rsid w:val="002772A5"/>
    <w:rsid w:val="00277307"/>
    <w:rsid w:val="002773B7"/>
    <w:rsid w:val="002773DE"/>
    <w:rsid w:val="002773F7"/>
    <w:rsid w:val="002775B5"/>
    <w:rsid w:val="002775D6"/>
    <w:rsid w:val="00277765"/>
    <w:rsid w:val="0027779E"/>
    <w:rsid w:val="002777C0"/>
    <w:rsid w:val="00277824"/>
    <w:rsid w:val="00277A14"/>
    <w:rsid w:val="00277C4B"/>
    <w:rsid w:val="00277D15"/>
    <w:rsid w:val="00280019"/>
    <w:rsid w:val="002800EF"/>
    <w:rsid w:val="0028011E"/>
    <w:rsid w:val="002801B1"/>
    <w:rsid w:val="00280474"/>
    <w:rsid w:val="00280609"/>
    <w:rsid w:val="002806F5"/>
    <w:rsid w:val="002807CF"/>
    <w:rsid w:val="002807E6"/>
    <w:rsid w:val="00280CA2"/>
    <w:rsid w:val="00280CC3"/>
    <w:rsid w:val="00280DF0"/>
    <w:rsid w:val="00280E21"/>
    <w:rsid w:val="00280EAF"/>
    <w:rsid w:val="00280F31"/>
    <w:rsid w:val="00281011"/>
    <w:rsid w:val="002810C7"/>
    <w:rsid w:val="002813E8"/>
    <w:rsid w:val="00281501"/>
    <w:rsid w:val="00281513"/>
    <w:rsid w:val="0028162E"/>
    <w:rsid w:val="002817AC"/>
    <w:rsid w:val="00281829"/>
    <w:rsid w:val="002818DD"/>
    <w:rsid w:val="002819EC"/>
    <w:rsid w:val="00281AD8"/>
    <w:rsid w:val="00281B09"/>
    <w:rsid w:val="00281C7A"/>
    <w:rsid w:val="00281D9D"/>
    <w:rsid w:val="00282106"/>
    <w:rsid w:val="00282309"/>
    <w:rsid w:val="002824DE"/>
    <w:rsid w:val="0028257A"/>
    <w:rsid w:val="002825F3"/>
    <w:rsid w:val="00282886"/>
    <w:rsid w:val="00282903"/>
    <w:rsid w:val="002829A3"/>
    <w:rsid w:val="002829BC"/>
    <w:rsid w:val="00282AB8"/>
    <w:rsid w:val="00282BB3"/>
    <w:rsid w:val="00282DB0"/>
    <w:rsid w:val="00282DB7"/>
    <w:rsid w:val="00283039"/>
    <w:rsid w:val="00283204"/>
    <w:rsid w:val="00283236"/>
    <w:rsid w:val="002832C4"/>
    <w:rsid w:val="0028332A"/>
    <w:rsid w:val="002833E5"/>
    <w:rsid w:val="00283607"/>
    <w:rsid w:val="0028362C"/>
    <w:rsid w:val="002836C1"/>
    <w:rsid w:val="002836E8"/>
    <w:rsid w:val="002838BD"/>
    <w:rsid w:val="00283B45"/>
    <w:rsid w:val="00283B60"/>
    <w:rsid w:val="00283CA1"/>
    <w:rsid w:val="00283F36"/>
    <w:rsid w:val="00284221"/>
    <w:rsid w:val="00284248"/>
    <w:rsid w:val="002842C9"/>
    <w:rsid w:val="00284307"/>
    <w:rsid w:val="00284443"/>
    <w:rsid w:val="002846E5"/>
    <w:rsid w:val="002848EB"/>
    <w:rsid w:val="00284919"/>
    <w:rsid w:val="002849D8"/>
    <w:rsid w:val="00284A20"/>
    <w:rsid w:val="00284AE0"/>
    <w:rsid w:val="00284F35"/>
    <w:rsid w:val="00284FB8"/>
    <w:rsid w:val="002851CA"/>
    <w:rsid w:val="002851F2"/>
    <w:rsid w:val="002851F8"/>
    <w:rsid w:val="002852D8"/>
    <w:rsid w:val="00285350"/>
    <w:rsid w:val="0028546B"/>
    <w:rsid w:val="002854DF"/>
    <w:rsid w:val="0028559D"/>
    <w:rsid w:val="0028565C"/>
    <w:rsid w:val="0028567E"/>
    <w:rsid w:val="00285707"/>
    <w:rsid w:val="002857A1"/>
    <w:rsid w:val="0028589D"/>
    <w:rsid w:val="002858EB"/>
    <w:rsid w:val="0028594E"/>
    <w:rsid w:val="00285AF2"/>
    <w:rsid w:val="00285C41"/>
    <w:rsid w:val="00285E80"/>
    <w:rsid w:val="00285E9A"/>
    <w:rsid w:val="00285FA9"/>
    <w:rsid w:val="00286023"/>
    <w:rsid w:val="002860A4"/>
    <w:rsid w:val="002860BE"/>
    <w:rsid w:val="00286110"/>
    <w:rsid w:val="002862C0"/>
    <w:rsid w:val="002862C6"/>
    <w:rsid w:val="002862F0"/>
    <w:rsid w:val="002862F2"/>
    <w:rsid w:val="002863DE"/>
    <w:rsid w:val="0028667F"/>
    <w:rsid w:val="00286684"/>
    <w:rsid w:val="002868A0"/>
    <w:rsid w:val="002868B9"/>
    <w:rsid w:val="002868DE"/>
    <w:rsid w:val="00286960"/>
    <w:rsid w:val="00286996"/>
    <w:rsid w:val="002869D1"/>
    <w:rsid w:val="00286AFE"/>
    <w:rsid w:val="00286B37"/>
    <w:rsid w:val="00286E2B"/>
    <w:rsid w:val="00286F3A"/>
    <w:rsid w:val="00286F6F"/>
    <w:rsid w:val="00286F88"/>
    <w:rsid w:val="00287223"/>
    <w:rsid w:val="00287273"/>
    <w:rsid w:val="00287308"/>
    <w:rsid w:val="00287358"/>
    <w:rsid w:val="0028741D"/>
    <w:rsid w:val="00287590"/>
    <w:rsid w:val="00287625"/>
    <w:rsid w:val="002876B9"/>
    <w:rsid w:val="0028774F"/>
    <w:rsid w:val="002877FC"/>
    <w:rsid w:val="0028788D"/>
    <w:rsid w:val="002878F1"/>
    <w:rsid w:val="00287923"/>
    <w:rsid w:val="00287940"/>
    <w:rsid w:val="00287985"/>
    <w:rsid w:val="002879F7"/>
    <w:rsid w:val="00287A29"/>
    <w:rsid w:val="00287B46"/>
    <w:rsid w:val="00287B73"/>
    <w:rsid w:val="00287C60"/>
    <w:rsid w:val="00287C6F"/>
    <w:rsid w:val="00287CD7"/>
    <w:rsid w:val="00287D3B"/>
    <w:rsid w:val="00287D69"/>
    <w:rsid w:val="002902AE"/>
    <w:rsid w:val="0029036A"/>
    <w:rsid w:val="0029047B"/>
    <w:rsid w:val="0029048C"/>
    <w:rsid w:val="002904DB"/>
    <w:rsid w:val="0029063E"/>
    <w:rsid w:val="002907C6"/>
    <w:rsid w:val="002909CE"/>
    <w:rsid w:val="00290A7B"/>
    <w:rsid w:val="00290B41"/>
    <w:rsid w:val="00290C41"/>
    <w:rsid w:val="00290C54"/>
    <w:rsid w:val="00290D44"/>
    <w:rsid w:val="00291141"/>
    <w:rsid w:val="0029114B"/>
    <w:rsid w:val="00291298"/>
    <w:rsid w:val="0029139A"/>
    <w:rsid w:val="002913BD"/>
    <w:rsid w:val="002913D2"/>
    <w:rsid w:val="0029145A"/>
    <w:rsid w:val="00291544"/>
    <w:rsid w:val="00291577"/>
    <w:rsid w:val="002915BB"/>
    <w:rsid w:val="002916C5"/>
    <w:rsid w:val="002917C0"/>
    <w:rsid w:val="002918EE"/>
    <w:rsid w:val="0029197D"/>
    <w:rsid w:val="00291A1D"/>
    <w:rsid w:val="00291AD1"/>
    <w:rsid w:val="00291AE6"/>
    <w:rsid w:val="00291BD2"/>
    <w:rsid w:val="00291BF4"/>
    <w:rsid w:val="00291C54"/>
    <w:rsid w:val="00291CC5"/>
    <w:rsid w:val="00291DD2"/>
    <w:rsid w:val="00291E6F"/>
    <w:rsid w:val="00291FD4"/>
    <w:rsid w:val="00292177"/>
    <w:rsid w:val="002921F4"/>
    <w:rsid w:val="002922CB"/>
    <w:rsid w:val="0029281E"/>
    <w:rsid w:val="0029282B"/>
    <w:rsid w:val="0029288F"/>
    <w:rsid w:val="00292AAC"/>
    <w:rsid w:val="00292AF8"/>
    <w:rsid w:val="00292DFE"/>
    <w:rsid w:val="00292F7B"/>
    <w:rsid w:val="00292F89"/>
    <w:rsid w:val="0029308E"/>
    <w:rsid w:val="002930A7"/>
    <w:rsid w:val="0029315A"/>
    <w:rsid w:val="002931A0"/>
    <w:rsid w:val="00293253"/>
    <w:rsid w:val="0029329E"/>
    <w:rsid w:val="002932CE"/>
    <w:rsid w:val="002932DA"/>
    <w:rsid w:val="00293472"/>
    <w:rsid w:val="00293499"/>
    <w:rsid w:val="0029353B"/>
    <w:rsid w:val="0029379E"/>
    <w:rsid w:val="002939CA"/>
    <w:rsid w:val="00293BCB"/>
    <w:rsid w:val="00293C07"/>
    <w:rsid w:val="00293C7B"/>
    <w:rsid w:val="00293D36"/>
    <w:rsid w:val="00293DE8"/>
    <w:rsid w:val="002940ED"/>
    <w:rsid w:val="0029418C"/>
    <w:rsid w:val="002942A1"/>
    <w:rsid w:val="00294315"/>
    <w:rsid w:val="00294407"/>
    <w:rsid w:val="002944F0"/>
    <w:rsid w:val="002945E5"/>
    <w:rsid w:val="0029494A"/>
    <w:rsid w:val="00294A21"/>
    <w:rsid w:val="00294AD1"/>
    <w:rsid w:val="00294AEE"/>
    <w:rsid w:val="00294BBC"/>
    <w:rsid w:val="00294D16"/>
    <w:rsid w:val="00294DCF"/>
    <w:rsid w:val="00294E9B"/>
    <w:rsid w:val="00295020"/>
    <w:rsid w:val="002950C6"/>
    <w:rsid w:val="002950D1"/>
    <w:rsid w:val="002950F5"/>
    <w:rsid w:val="002951A1"/>
    <w:rsid w:val="00295263"/>
    <w:rsid w:val="00295530"/>
    <w:rsid w:val="002957FB"/>
    <w:rsid w:val="00295A6A"/>
    <w:rsid w:val="00295A72"/>
    <w:rsid w:val="00295AD1"/>
    <w:rsid w:val="00295C7B"/>
    <w:rsid w:val="00295D5C"/>
    <w:rsid w:val="00295DF7"/>
    <w:rsid w:val="00295E9B"/>
    <w:rsid w:val="00295EFB"/>
    <w:rsid w:val="00295F55"/>
    <w:rsid w:val="00296062"/>
    <w:rsid w:val="00296090"/>
    <w:rsid w:val="00296434"/>
    <w:rsid w:val="00296608"/>
    <w:rsid w:val="00296673"/>
    <w:rsid w:val="0029674E"/>
    <w:rsid w:val="002968DB"/>
    <w:rsid w:val="00296A4F"/>
    <w:rsid w:val="00296A6E"/>
    <w:rsid w:val="00296AE2"/>
    <w:rsid w:val="00296BA0"/>
    <w:rsid w:val="00296E57"/>
    <w:rsid w:val="00296F16"/>
    <w:rsid w:val="0029706C"/>
    <w:rsid w:val="002970CB"/>
    <w:rsid w:val="002971B9"/>
    <w:rsid w:val="002972A9"/>
    <w:rsid w:val="0029736A"/>
    <w:rsid w:val="00297486"/>
    <w:rsid w:val="002977A1"/>
    <w:rsid w:val="002977E5"/>
    <w:rsid w:val="002978E2"/>
    <w:rsid w:val="002978F1"/>
    <w:rsid w:val="00297ACB"/>
    <w:rsid w:val="00297AF2"/>
    <w:rsid w:val="00297B05"/>
    <w:rsid w:val="00297C18"/>
    <w:rsid w:val="00297E16"/>
    <w:rsid w:val="00297E34"/>
    <w:rsid w:val="00297F26"/>
    <w:rsid w:val="002A0057"/>
    <w:rsid w:val="002A0104"/>
    <w:rsid w:val="002A01F8"/>
    <w:rsid w:val="002A0246"/>
    <w:rsid w:val="002A0580"/>
    <w:rsid w:val="002A075A"/>
    <w:rsid w:val="002A0803"/>
    <w:rsid w:val="002A08CA"/>
    <w:rsid w:val="002A0951"/>
    <w:rsid w:val="002A09CD"/>
    <w:rsid w:val="002A09F3"/>
    <w:rsid w:val="002A0BE3"/>
    <w:rsid w:val="002A0C52"/>
    <w:rsid w:val="002A0CB5"/>
    <w:rsid w:val="002A0D0D"/>
    <w:rsid w:val="002A0D3B"/>
    <w:rsid w:val="002A0EAC"/>
    <w:rsid w:val="002A0EE5"/>
    <w:rsid w:val="002A106B"/>
    <w:rsid w:val="002A11D0"/>
    <w:rsid w:val="002A11DF"/>
    <w:rsid w:val="002A11F4"/>
    <w:rsid w:val="002A1211"/>
    <w:rsid w:val="002A130A"/>
    <w:rsid w:val="002A13BF"/>
    <w:rsid w:val="002A1573"/>
    <w:rsid w:val="002A17E3"/>
    <w:rsid w:val="002A188E"/>
    <w:rsid w:val="002A18DC"/>
    <w:rsid w:val="002A1BBD"/>
    <w:rsid w:val="002A1BEB"/>
    <w:rsid w:val="002A1C89"/>
    <w:rsid w:val="002A1DFD"/>
    <w:rsid w:val="002A1E07"/>
    <w:rsid w:val="002A1FFE"/>
    <w:rsid w:val="002A2086"/>
    <w:rsid w:val="002A20DE"/>
    <w:rsid w:val="002A22D1"/>
    <w:rsid w:val="002A22D2"/>
    <w:rsid w:val="002A23EE"/>
    <w:rsid w:val="002A2640"/>
    <w:rsid w:val="002A2660"/>
    <w:rsid w:val="002A26F6"/>
    <w:rsid w:val="002A279A"/>
    <w:rsid w:val="002A28CA"/>
    <w:rsid w:val="002A28FA"/>
    <w:rsid w:val="002A2C3A"/>
    <w:rsid w:val="002A2D72"/>
    <w:rsid w:val="002A2E56"/>
    <w:rsid w:val="002A2EDE"/>
    <w:rsid w:val="002A2EEE"/>
    <w:rsid w:val="002A2F4B"/>
    <w:rsid w:val="002A2F9C"/>
    <w:rsid w:val="002A3067"/>
    <w:rsid w:val="002A30CE"/>
    <w:rsid w:val="002A3212"/>
    <w:rsid w:val="002A33D5"/>
    <w:rsid w:val="002A3576"/>
    <w:rsid w:val="002A3598"/>
    <w:rsid w:val="002A35DB"/>
    <w:rsid w:val="002A3723"/>
    <w:rsid w:val="002A3759"/>
    <w:rsid w:val="002A382B"/>
    <w:rsid w:val="002A38C2"/>
    <w:rsid w:val="002A39C7"/>
    <w:rsid w:val="002A3A4D"/>
    <w:rsid w:val="002A3C2C"/>
    <w:rsid w:val="002A3D0E"/>
    <w:rsid w:val="002A3E2B"/>
    <w:rsid w:val="002A3F40"/>
    <w:rsid w:val="002A3F58"/>
    <w:rsid w:val="002A40CD"/>
    <w:rsid w:val="002A418D"/>
    <w:rsid w:val="002A418E"/>
    <w:rsid w:val="002A41F3"/>
    <w:rsid w:val="002A427B"/>
    <w:rsid w:val="002A448E"/>
    <w:rsid w:val="002A4501"/>
    <w:rsid w:val="002A456A"/>
    <w:rsid w:val="002A4572"/>
    <w:rsid w:val="002A45B7"/>
    <w:rsid w:val="002A4603"/>
    <w:rsid w:val="002A46E6"/>
    <w:rsid w:val="002A4950"/>
    <w:rsid w:val="002A4AA3"/>
    <w:rsid w:val="002A4ABA"/>
    <w:rsid w:val="002A4C92"/>
    <w:rsid w:val="002A4F5B"/>
    <w:rsid w:val="002A500B"/>
    <w:rsid w:val="002A5054"/>
    <w:rsid w:val="002A505E"/>
    <w:rsid w:val="002A50D9"/>
    <w:rsid w:val="002A5169"/>
    <w:rsid w:val="002A5313"/>
    <w:rsid w:val="002A534A"/>
    <w:rsid w:val="002A53DE"/>
    <w:rsid w:val="002A5442"/>
    <w:rsid w:val="002A5532"/>
    <w:rsid w:val="002A57EC"/>
    <w:rsid w:val="002A5916"/>
    <w:rsid w:val="002A5919"/>
    <w:rsid w:val="002A591E"/>
    <w:rsid w:val="002A59AB"/>
    <w:rsid w:val="002A5A37"/>
    <w:rsid w:val="002A5AFC"/>
    <w:rsid w:val="002A5C19"/>
    <w:rsid w:val="002A5C87"/>
    <w:rsid w:val="002A5D82"/>
    <w:rsid w:val="002A5F88"/>
    <w:rsid w:val="002A5FA1"/>
    <w:rsid w:val="002A60E6"/>
    <w:rsid w:val="002A6215"/>
    <w:rsid w:val="002A628E"/>
    <w:rsid w:val="002A6649"/>
    <w:rsid w:val="002A6752"/>
    <w:rsid w:val="002A6776"/>
    <w:rsid w:val="002A67A5"/>
    <w:rsid w:val="002A6812"/>
    <w:rsid w:val="002A684F"/>
    <w:rsid w:val="002A689B"/>
    <w:rsid w:val="002A6AF0"/>
    <w:rsid w:val="002A6BD3"/>
    <w:rsid w:val="002A6CC6"/>
    <w:rsid w:val="002A6D16"/>
    <w:rsid w:val="002A6D2A"/>
    <w:rsid w:val="002A6DB4"/>
    <w:rsid w:val="002A6E8B"/>
    <w:rsid w:val="002A6F25"/>
    <w:rsid w:val="002A71D5"/>
    <w:rsid w:val="002A720A"/>
    <w:rsid w:val="002A7269"/>
    <w:rsid w:val="002A72BB"/>
    <w:rsid w:val="002A735F"/>
    <w:rsid w:val="002A7450"/>
    <w:rsid w:val="002A7597"/>
    <w:rsid w:val="002A77CF"/>
    <w:rsid w:val="002A7997"/>
    <w:rsid w:val="002A7A30"/>
    <w:rsid w:val="002A7A63"/>
    <w:rsid w:val="002A7BC8"/>
    <w:rsid w:val="002A7C55"/>
    <w:rsid w:val="002A7DF1"/>
    <w:rsid w:val="002A7ECC"/>
    <w:rsid w:val="002A7FF5"/>
    <w:rsid w:val="002B0058"/>
    <w:rsid w:val="002B00AD"/>
    <w:rsid w:val="002B0181"/>
    <w:rsid w:val="002B01B1"/>
    <w:rsid w:val="002B04C8"/>
    <w:rsid w:val="002B07D2"/>
    <w:rsid w:val="002B0805"/>
    <w:rsid w:val="002B08D5"/>
    <w:rsid w:val="002B08FA"/>
    <w:rsid w:val="002B0A12"/>
    <w:rsid w:val="002B0AAD"/>
    <w:rsid w:val="002B0CB1"/>
    <w:rsid w:val="002B0CF2"/>
    <w:rsid w:val="002B0E7F"/>
    <w:rsid w:val="002B0F14"/>
    <w:rsid w:val="002B0F81"/>
    <w:rsid w:val="002B0FBC"/>
    <w:rsid w:val="002B1152"/>
    <w:rsid w:val="002B1167"/>
    <w:rsid w:val="002B12D4"/>
    <w:rsid w:val="002B1304"/>
    <w:rsid w:val="002B1587"/>
    <w:rsid w:val="002B1942"/>
    <w:rsid w:val="002B1A2A"/>
    <w:rsid w:val="002B1CB8"/>
    <w:rsid w:val="002B1D74"/>
    <w:rsid w:val="002B1E9F"/>
    <w:rsid w:val="002B1FAB"/>
    <w:rsid w:val="002B21D9"/>
    <w:rsid w:val="002B228C"/>
    <w:rsid w:val="002B22B1"/>
    <w:rsid w:val="002B253C"/>
    <w:rsid w:val="002B25B9"/>
    <w:rsid w:val="002B269E"/>
    <w:rsid w:val="002B27EC"/>
    <w:rsid w:val="002B27FB"/>
    <w:rsid w:val="002B287C"/>
    <w:rsid w:val="002B2A39"/>
    <w:rsid w:val="002B2A60"/>
    <w:rsid w:val="002B2D37"/>
    <w:rsid w:val="002B2D70"/>
    <w:rsid w:val="002B2F63"/>
    <w:rsid w:val="002B317E"/>
    <w:rsid w:val="002B32C3"/>
    <w:rsid w:val="002B32FA"/>
    <w:rsid w:val="002B33A2"/>
    <w:rsid w:val="002B34C9"/>
    <w:rsid w:val="002B37C2"/>
    <w:rsid w:val="002B3AA9"/>
    <w:rsid w:val="002B3D8F"/>
    <w:rsid w:val="002B3F91"/>
    <w:rsid w:val="002B3FC3"/>
    <w:rsid w:val="002B3FDC"/>
    <w:rsid w:val="002B417E"/>
    <w:rsid w:val="002B4182"/>
    <w:rsid w:val="002B41FD"/>
    <w:rsid w:val="002B425C"/>
    <w:rsid w:val="002B4389"/>
    <w:rsid w:val="002B4450"/>
    <w:rsid w:val="002B44AE"/>
    <w:rsid w:val="002B458D"/>
    <w:rsid w:val="002B4613"/>
    <w:rsid w:val="002B46AD"/>
    <w:rsid w:val="002B46FC"/>
    <w:rsid w:val="002B470A"/>
    <w:rsid w:val="002B4A7F"/>
    <w:rsid w:val="002B4A93"/>
    <w:rsid w:val="002B4ADE"/>
    <w:rsid w:val="002B4B04"/>
    <w:rsid w:val="002B4B73"/>
    <w:rsid w:val="002B4CEF"/>
    <w:rsid w:val="002B4D06"/>
    <w:rsid w:val="002B4DB8"/>
    <w:rsid w:val="002B4DE8"/>
    <w:rsid w:val="002B4E44"/>
    <w:rsid w:val="002B4E8E"/>
    <w:rsid w:val="002B4FA8"/>
    <w:rsid w:val="002B5087"/>
    <w:rsid w:val="002B50C0"/>
    <w:rsid w:val="002B52D0"/>
    <w:rsid w:val="002B54DD"/>
    <w:rsid w:val="002B5519"/>
    <w:rsid w:val="002B5924"/>
    <w:rsid w:val="002B592A"/>
    <w:rsid w:val="002B59DE"/>
    <w:rsid w:val="002B5A64"/>
    <w:rsid w:val="002B5A93"/>
    <w:rsid w:val="002B5B25"/>
    <w:rsid w:val="002B5BC0"/>
    <w:rsid w:val="002B5CA6"/>
    <w:rsid w:val="002B5CA8"/>
    <w:rsid w:val="002B5EA3"/>
    <w:rsid w:val="002B5F0F"/>
    <w:rsid w:val="002B5FA2"/>
    <w:rsid w:val="002B6066"/>
    <w:rsid w:val="002B609F"/>
    <w:rsid w:val="002B6124"/>
    <w:rsid w:val="002B61CA"/>
    <w:rsid w:val="002B625E"/>
    <w:rsid w:val="002B672F"/>
    <w:rsid w:val="002B696A"/>
    <w:rsid w:val="002B6982"/>
    <w:rsid w:val="002B6ADA"/>
    <w:rsid w:val="002B6BA9"/>
    <w:rsid w:val="002B6CEB"/>
    <w:rsid w:val="002B6E3C"/>
    <w:rsid w:val="002B6F05"/>
    <w:rsid w:val="002B6F5A"/>
    <w:rsid w:val="002B71D3"/>
    <w:rsid w:val="002B73B0"/>
    <w:rsid w:val="002B7518"/>
    <w:rsid w:val="002B75AA"/>
    <w:rsid w:val="002B764F"/>
    <w:rsid w:val="002B79A4"/>
    <w:rsid w:val="002B79F6"/>
    <w:rsid w:val="002B7A9A"/>
    <w:rsid w:val="002B7CD1"/>
    <w:rsid w:val="002B7F46"/>
    <w:rsid w:val="002C0044"/>
    <w:rsid w:val="002C00BF"/>
    <w:rsid w:val="002C0356"/>
    <w:rsid w:val="002C0443"/>
    <w:rsid w:val="002C047F"/>
    <w:rsid w:val="002C070C"/>
    <w:rsid w:val="002C0773"/>
    <w:rsid w:val="002C092F"/>
    <w:rsid w:val="002C09A0"/>
    <w:rsid w:val="002C0B74"/>
    <w:rsid w:val="002C0C82"/>
    <w:rsid w:val="002C0D3C"/>
    <w:rsid w:val="002C0E91"/>
    <w:rsid w:val="002C0ED5"/>
    <w:rsid w:val="002C0EDE"/>
    <w:rsid w:val="002C104B"/>
    <w:rsid w:val="002C1095"/>
    <w:rsid w:val="002C11E4"/>
    <w:rsid w:val="002C124A"/>
    <w:rsid w:val="002C131C"/>
    <w:rsid w:val="002C1325"/>
    <w:rsid w:val="002C141A"/>
    <w:rsid w:val="002C160A"/>
    <w:rsid w:val="002C16BC"/>
    <w:rsid w:val="002C1704"/>
    <w:rsid w:val="002C1717"/>
    <w:rsid w:val="002C1783"/>
    <w:rsid w:val="002C1864"/>
    <w:rsid w:val="002C18EA"/>
    <w:rsid w:val="002C1AD0"/>
    <w:rsid w:val="002C1C85"/>
    <w:rsid w:val="002C1FFE"/>
    <w:rsid w:val="002C21DB"/>
    <w:rsid w:val="002C22B6"/>
    <w:rsid w:val="002C23AD"/>
    <w:rsid w:val="002C23AE"/>
    <w:rsid w:val="002C2658"/>
    <w:rsid w:val="002C28F4"/>
    <w:rsid w:val="002C2B13"/>
    <w:rsid w:val="002C2C59"/>
    <w:rsid w:val="002C312F"/>
    <w:rsid w:val="002C321E"/>
    <w:rsid w:val="002C35C9"/>
    <w:rsid w:val="002C36D8"/>
    <w:rsid w:val="002C3817"/>
    <w:rsid w:val="002C3852"/>
    <w:rsid w:val="002C392B"/>
    <w:rsid w:val="002C39AE"/>
    <w:rsid w:val="002C3B82"/>
    <w:rsid w:val="002C3BAB"/>
    <w:rsid w:val="002C3D24"/>
    <w:rsid w:val="002C3D9B"/>
    <w:rsid w:val="002C3E43"/>
    <w:rsid w:val="002C3E49"/>
    <w:rsid w:val="002C3E72"/>
    <w:rsid w:val="002C3F66"/>
    <w:rsid w:val="002C3FFF"/>
    <w:rsid w:val="002C4011"/>
    <w:rsid w:val="002C41B5"/>
    <w:rsid w:val="002C425F"/>
    <w:rsid w:val="002C43DD"/>
    <w:rsid w:val="002C442D"/>
    <w:rsid w:val="002C45D1"/>
    <w:rsid w:val="002C4682"/>
    <w:rsid w:val="002C47A7"/>
    <w:rsid w:val="002C4806"/>
    <w:rsid w:val="002C4879"/>
    <w:rsid w:val="002C48B3"/>
    <w:rsid w:val="002C48C4"/>
    <w:rsid w:val="002C4B6A"/>
    <w:rsid w:val="002C4BCF"/>
    <w:rsid w:val="002C4E5B"/>
    <w:rsid w:val="002C4EBD"/>
    <w:rsid w:val="002C505E"/>
    <w:rsid w:val="002C507E"/>
    <w:rsid w:val="002C51A5"/>
    <w:rsid w:val="002C5305"/>
    <w:rsid w:val="002C5434"/>
    <w:rsid w:val="002C5444"/>
    <w:rsid w:val="002C5461"/>
    <w:rsid w:val="002C5563"/>
    <w:rsid w:val="002C5644"/>
    <w:rsid w:val="002C590F"/>
    <w:rsid w:val="002C597E"/>
    <w:rsid w:val="002C598F"/>
    <w:rsid w:val="002C59EA"/>
    <w:rsid w:val="002C5AC4"/>
    <w:rsid w:val="002C5AD6"/>
    <w:rsid w:val="002C5ADB"/>
    <w:rsid w:val="002C5B94"/>
    <w:rsid w:val="002C5DDF"/>
    <w:rsid w:val="002C5E14"/>
    <w:rsid w:val="002C5E86"/>
    <w:rsid w:val="002C5EDE"/>
    <w:rsid w:val="002C5F02"/>
    <w:rsid w:val="002C6298"/>
    <w:rsid w:val="002C629C"/>
    <w:rsid w:val="002C62EA"/>
    <w:rsid w:val="002C6347"/>
    <w:rsid w:val="002C63E8"/>
    <w:rsid w:val="002C6427"/>
    <w:rsid w:val="002C65C8"/>
    <w:rsid w:val="002C678D"/>
    <w:rsid w:val="002C6794"/>
    <w:rsid w:val="002C68AE"/>
    <w:rsid w:val="002C690E"/>
    <w:rsid w:val="002C6ABF"/>
    <w:rsid w:val="002C6AF7"/>
    <w:rsid w:val="002C6B22"/>
    <w:rsid w:val="002C6B33"/>
    <w:rsid w:val="002C6B98"/>
    <w:rsid w:val="002C6CE4"/>
    <w:rsid w:val="002C71CA"/>
    <w:rsid w:val="002C7217"/>
    <w:rsid w:val="002C727B"/>
    <w:rsid w:val="002C7328"/>
    <w:rsid w:val="002C763B"/>
    <w:rsid w:val="002C76C5"/>
    <w:rsid w:val="002C76F3"/>
    <w:rsid w:val="002C7765"/>
    <w:rsid w:val="002C7796"/>
    <w:rsid w:val="002C779E"/>
    <w:rsid w:val="002C784B"/>
    <w:rsid w:val="002C7887"/>
    <w:rsid w:val="002C78DE"/>
    <w:rsid w:val="002C78F4"/>
    <w:rsid w:val="002C78F5"/>
    <w:rsid w:val="002C7CC6"/>
    <w:rsid w:val="002D02B0"/>
    <w:rsid w:val="002D055A"/>
    <w:rsid w:val="002D05E9"/>
    <w:rsid w:val="002D065A"/>
    <w:rsid w:val="002D08D9"/>
    <w:rsid w:val="002D0D39"/>
    <w:rsid w:val="002D0D3E"/>
    <w:rsid w:val="002D0D89"/>
    <w:rsid w:val="002D0DDD"/>
    <w:rsid w:val="002D0E6C"/>
    <w:rsid w:val="002D0F9F"/>
    <w:rsid w:val="002D0FAA"/>
    <w:rsid w:val="002D136D"/>
    <w:rsid w:val="002D13CC"/>
    <w:rsid w:val="002D13CE"/>
    <w:rsid w:val="002D1457"/>
    <w:rsid w:val="002D1620"/>
    <w:rsid w:val="002D1714"/>
    <w:rsid w:val="002D186C"/>
    <w:rsid w:val="002D1A44"/>
    <w:rsid w:val="002D1ACD"/>
    <w:rsid w:val="002D1E28"/>
    <w:rsid w:val="002D1EFB"/>
    <w:rsid w:val="002D1F16"/>
    <w:rsid w:val="002D1F29"/>
    <w:rsid w:val="002D1FF2"/>
    <w:rsid w:val="002D2014"/>
    <w:rsid w:val="002D212D"/>
    <w:rsid w:val="002D215D"/>
    <w:rsid w:val="002D2264"/>
    <w:rsid w:val="002D238B"/>
    <w:rsid w:val="002D23B4"/>
    <w:rsid w:val="002D2402"/>
    <w:rsid w:val="002D25E8"/>
    <w:rsid w:val="002D28A9"/>
    <w:rsid w:val="002D291B"/>
    <w:rsid w:val="002D2956"/>
    <w:rsid w:val="002D2B53"/>
    <w:rsid w:val="002D2BA4"/>
    <w:rsid w:val="002D2C26"/>
    <w:rsid w:val="002D2C37"/>
    <w:rsid w:val="002D2DD2"/>
    <w:rsid w:val="002D2E05"/>
    <w:rsid w:val="002D2E21"/>
    <w:rsid w:val="002D2E5F"/>
    <w:rsid w:val="002D2E82"/>
    <w:rsid w:val="002D2EA3"/>
    <w:rsid w:val="002D304B"/>
    <w:rsid w:val="002D3099"/>
    <w:rsid w:val="002D31F4"/>
    <w:rsid w:val="002D349F"/>
    <w:rsid w:val="002D3733"/>
    <w:rsid w:val="002D3857"/>
    <w:rsid w:val="002D3983"/>
    <w:rsid w:val="002D3CBF"/>
    <w:rsid w:val="002D3FE7"/>
    <w:rsid w:val="002D4046"/>
    <w:rsid w:val="002D413F"/>
    <w:rsid w:val="002D453F"/>
    <w:rsid w:val="002D46F1"/>
    <w:rsid w:val="002D4782"/>
    <w:rsid w:val="002D478F"/>
    <w:rsid w:val="002D4D91"/>
    <w:rsid w:val="002D4ECD"/>
    <w:rsid w:val="002D50AD"/>
    <w:rsid w:val="002D519D"/>
    <w:rsid w:val="002D526A"/>
    <w:rsid w:val="002D52E1"/>
    <w:rsid w:val="002D530C"/>
    <w:rsid w:val="002D5331"/>
    <w:rsid w:val="002D5359"/>
    <w:rsid w:val="002D5379"/>
    <w:rsid w:val="002D56B8"/>
    <w:rsid w:val="002D5829"/>
    <w:rsid w:val="002D5888"/>
    <w:rsid w:val="002D58BC"/>
    <w:rsid w:val="002D5A8E"/>
    <w:rsid w:val="002D5AA7"/>
    <w:rsid w:val="002D5ADA"/>
    <w:rsid w:val="002D5B83"/>
    <w:rsid w:val="002D5BEC"/>
    <w:rsid w:val="002D5C99"/>
    <w:rsid w:val="002D5CD4"/>
    <w:rsid w:val="002D5DF0"/>
    <w:rsid w:val="002D5EDE"/>
    <w:rsid w:val="002D5EE8"/>
    <w:rsid w:val="002D5F76"/>
    <w:rsid w:val="002D5FB1"/>
    <w:rsid w:val="002D601D"/>
    <w:rsid w:val="002D60FE"/>
    <w:rsid w:val="002D6253"/>
    <w:rsid w:val="002D62F9"/>
    <w:rsid w:val="002D631A"/>
    <w:rsid w:val="002D632F"/>
    <w:rsid w:val="002D64B5"/>
    <w:rsid w:val="002D6658"/>
    <w:rsid w:val="002D66E3"/>
    <w:rsid w:val="002D6744"/>
    <w:rsid w:val="002D684A"/>
    <w:rsid w:val="002D696A"/>
    <w:rsid w:val="002D69AE"/>
    <w:rsid w:val="002D6A9F"/>
    <w:rsid w:val="002D6B57"/>
    <w:rsid w:val="002D6BBE"/>
    <w:rsid w:val="002D6BDC"/>
    <w:rsid w:val="002D6C85"/>
    <w:rsid w:val="002D6D8F"/>
    <w:rsid w:val="002D6EEE"/>
    <w:rsid w:val="002D6F4C"/>
    <w:rsid w:val="002D6F64"/>
    <w:rsid w:val="002D6FAE"/>
    <w:rsid w:val="002D6FF3"/>
    <w:rsid w:val="002D7147"/>
    <w:rsid w:val="002D72A1"/>
    <w:rsid w:val="002D72F1"/>
    <w:rsid w:val="002D7358"/>
    <w:rsid w:val="002D74D1"/>
    <w:rsid w:val="002D760E"/>
    <w:rsid w:val="002D76B3"/>
    <w:rsid w:val="002D798E"/>
    <w:rsid w:val="002D79A0"/>
    <w:rsid w:val="002D79F4"/>
    <w:rsid w:val="002D7A20"/>
    <w:rsid w:val="002D7A48"/>
    <w:rsid w:val="002D7B93"/>
    <w:rsid w:val="002D7DEC"/>
    <w:rsid w:val="002E00A3"/>
    <w:rsid w:val="002E02B7"/>
    <w:rsid w:val="002E02D5"/>
    <w:rsid w:val="002E031B"/>
    <w:rsid w:val="002E0379"/>
    <w:rsid w:val="002E053D"/>
    <w:rsid w:val="002E0981"/>
    <w:rsid w:val="002E0D8A"/>
    <w:rsid w:val="002E0D8C"/>
    <w:rsid w:val="002E0D97"/>
    <w:rsid w:val="002E0E70"/>
    <w:rsid w:val="002E0EDA"/>
    <w:rsid w:val="002E10F2"/>
    <w:rsid w:val="002E1340"/>
    <w:rsid w:val="002E1489"/>
    <w:rsid w:val="002E16CA"/>
    <w:rsid w:val="002E1B14"/>
    <w:rsid w:val="002E1C9E"/>
    <w:rsid w:val="002E1D26"/>
    <w:rsid w:val="002E1DA2"/>
    <w:rsid w:val="002E1E24"/>
    <w:rsid w:val="002E2061"/>
    <w:rsid w:val="002E20B5"/>
    <w:rsid w:val="002E23BD"/>
    <w:rsid w:val="002E2400"/>
    <w:rsid w:val="002E248F"/>
    <w:rsid w:val="002E24B4"/>
    <w:rsid w:val="002E257F"/>
    <w:rsid w:val="002E25CE"/>
    <w:rsid w:val="002E25F4"/>
    <w:rsid w:val="002E2670"/>
    <w:rsid w:val="002E2690"/>
    <w:rsid w:val="002E2823"/>
    <w:rsid w:val="002E2878"/>
    <w:rsid w:val="002E2B29"/>
    <w:rsid w:val="002E2B73"/>
    <w:rsid w:val="002E2B90"/>
    <w:rsid w:val="002E2BDD"/>
    <w:rsid w:val="002E2C2D"/>
    <w:rsid w:val="002E2C9F"/>
    <w:rsid w:val="002E2CB5"/>
    <w:rsid w:val="002E2DDD"/>
    <w:rsid w:val="002E2E9C"/>
    <w:rsid w:val="002E2F2A"/>
    <w:rsid w:val="002E2F38"/>
    <w:rsid w:val="002E303E"/>
    <w:rsid w:val="002E30AD"/>
    <w:rsid w:val="002E30F0"/>
    <w:rsid w:val="002E317C"/>
    <w:rsid w:val="002E31EA"/>
    <w:rsid w:val="002E340F"/>
    <w:rsid w:val="002E34A7"/>
    <w:rsid w:val="002E3576"/>
    <w:rsid w:val="002E35FE"/>
    <w:rsid w:val="002E36AA"/>
    <w:rsid w:val="002E3725"/>
    <w:rsid w:val="002E37E5"/>
    <w:rsid w:val="002E3B65"/>
    <w:rsid w:val="002E3CB7"/>
    <w:rsid w:val="002E3CCE"/>
    <w:rsid w:val="002E3CEA"/>
    <w:rsid w:val="002E3D68"/>
    <w:rsid w:val="002E3DAF"/>
    <w:rsid w:val="002E3E99"/>
    <w:rsid w:val="002E40E5"/>
    <w:rsid w:val="002E413E"/>
    <w:rsid w:val="002E4160"/>
    <w:rsid w:val="002E418B"/>
    <w:rsid w:val="002E4357"/>
    <w:rsid w:val="002E454C"/>
    <w:rsid w:val="002E46F2"/>
    <w:rsid w:val="002E4783"/>
    <w:rsid w:val="002E4784"/>
    <w:rsid w:val="002E4837"/>
    <w:rsid w:val="002E489A"/>
    <w:rsid w:val="002E4979"/>
    <w:rsid w:val="002E49D9"/>
    <w:rsid w:val="002E4AF6"/>
    <w:rsid w:val="002E4B07"/>
    <w:rsid w:val="002E4B0C"/>
    <w:rsid w:val="002E4C69"/>
    <w:rsid w:val="002E4D7D"/>
    <w:rsid w:val="002E4DC1"/>
    <w:rsid w:val="002E4E5C"/>
    <w:rsid w:val="002E4FA3"/>
    <w:rsid w:val="002E4FD4"/>
    <w:rsid w:val="002E5024"/>
    <w:rsid w:val="002E5073"/>
    <w:rsid w:val="002E5115"/>
    <w:rsid w:val="002E5335"/>
    <w:rsid w:val="002E5467"/>
    <w:rsid w:val="002E5478"/>
    <w:rsid w:val="002E547E"/>
    <w:rsid w:val="002E5529"/>
    <w:rsid w:val="002E589F"/>
    <w:rsid w:val="002E58A7"/>
    <w:rsid w:val="002E5900"/>
    <w:rsid w:val="002E5956"/>
    <w:rsid w:val="002E5A3C"/>
    <w:rsid w:val="002E5CD3"/>
    <w:rsid w:val="002E5D07"/>
    <w:rsid w:val="002E5D69"/>
    <w:rsid w:val="002E5DB7"/>
    <w:rsid w:val="002E5F1A"/>
    <w:rsid w:val="002E622B"/>
    <w:rsid w:val="002E62EA"/>
    <w:rsid w:val="002E6309"/>
    <w:rsid w:val="002E6443"/>
    <w:rsid w:val="002E64D8"/>
    <w:rsid w:val="002E675A"/>
    <w:rsid w:val="002E6905"/>
    <w:rsid w:val="002E6A05"/>
    <w:rsid w:val="002E6BA0"/>
    <w:rsid w:val="002E6FAA"/>
    <w:rsid w:val="002E7044"/>
    <w:rsid w:val="002E714B"/>
    <w:rsid w:val="002E73C6"/>
    <w:rsid w:val="002E7406"/>
    <w:rsid w:val="002E7518"/>
    <w:rsid w:val="002E7521"/>
    <w:rsid w:val="002E7582"/>
    <w:rsid w:val="002E7623"/>
    <w:rsid w:val="002E7649"/>
    <w:rsid w:val="002E7694"/>
    <w:rsid w:val="002E7878"/>
    <w:rsid w:val="002E78BF"/>
    <w:rsid w:val="002E78E8"/>
    <w:rsid w:val="002E7935"/>
    <w:rsid w:val="002E7971"/>
    <w:rsid w:val="002E7B13"/>
    <w:rsid w:val="002E7B7A"/>
    <w:rsid w:val="002E7CD9"/>
    <w:rsid w:val="002E7CF2"/>
    <w:rsid w:val="002E7D9F"/>
    <w:rsid w:val="002E7EF9"/>
    <w:rsid w:val="002F00CE"/>
    <w:rsid w:val="002F027D"/>
    <w:rsid w:val="002F042C"/>
    <w:rsid w:val="002F0637"/>
    <w:rsid w:val="002F0648"/>
    <w:rsid w:val="002F08CD"/>
    <w:rsid w:val="002F08DA"/>
    <w:rsid w:val="002F0A1C"/>
    <w:rsid w:val="002F0B3A"/>
    <w:rsid w:val="002F0F03"/>
    <w:rsid w:val="002F10A6"/>
    <w:rsid w:val="002F1145"/>
    <w:rsid w:val="002F12ED"/>
    <w:rsid w:val="002F1308"/>
    <w:rsid w:val="002F142B"/>
    <w:rsid w:val="002F1471"/>
    <w:rsid w:val="002F162D"/>
    <w:rsid w:val="002F18FC"/>
    <w:rsid w:val="002F1972"/>
    <w:rsid w:val="002F1B10"/>
    <w:rsid w:val="002F1B82"/>
    <w:rsid w:val="002F1F0D"/>
    <w:rsid w:val="002F1F30"/>
    <w:rsid w:val="002F1F6E"/>
    <w:rsid w:val="002F1F8A"/>
    <w:rsid w:val="002F1F8F"/>
    <w:rsid w:val="002F1FDB"/>
    <w:rsid w:val="002F202D"/>
    <w:rsid w:val="002F2058"/>
    <w:rsid w:val="002F20B4"/>
    <w:rsid w:val="002F20D3"/>
    <w:rsid w:val="002F21D5"/>
    <w:rsid w:val="002F2224"/>
    <w:rsid w:val="002F23E1"/>
    <w:rsid w:val="002F240E"/>
    <w:rsid w:val="002F2541"/>
    <w:rsid w:val="002F2640"/>
    <w:rsid w:val="002F2684"/>
    <w:rsid w:val="002F26FB"/>
    <w:rsid w:val="002F279B"/>
    <w:rsid w:val="002F29EF"/>
    <w:rsid w:val="002F2AB0"/>
    <w:rsid w:val="002F2B77"/>
    <w:rsid w:val="002F2BE7"/>
    <w:rsid w:val="002F2CD2"/>
    <w:rsid w:val="002F2CDA"/>
    <w:rsid w:val="002F301E"/>
    <w:rsid w:val="002F30E5"/>
    <w:rsid w:val="002F3297"/>
    <w:rsid w:val="002F334A"/>
    <w:rsid w:val="002F346C"/>
    <w:rsid w:val="002F34F5"/>
    <w:rsid w:val="002F353E"/>
    <w:rsid w:val="002F3641"/>
    <w:rsid w:val="002F373A"/>
    <w:rsid w:val="002F373B"/>
    <w:rsid w:val="002F37F9"/>
    <w:rsid w:val="002F38BB"/>
    <w:rsid w:val="002F38EC"/>
    <w:rsid w:val="002F39CF"/>
    <w:rsid w:val="002F3BC5"/>
    <w:rsid w:val="002F3BDE"/>
    <w:rsid w:val="002F3D2C"/>
    <w:rsid w:val="002F3D65"/>
    <w:rsid w:val="002F3EBD"/>
    <w:rsid w:val="002F3EDC"/>
    <w:rsid w:val="002F406E"/>
    <w:rsid w:val="002F40DC"/>
    <w:rsid w:val="002F4145"/>
    <w:rsid w:val="002F4175"/>
    <w:rsid w:val="002F4289"/>
    <w:rsid w:val="002F42B1"/>
    <w:rsid w:val="002F42C4"/>
    <w:rsid w:val="002F435D"/>
    <w:rsid w:val="002F438B"/>
    <w:rsid w:val="002F4596"/>
    <w:rsid w:val="002F459A"/>
    <w:rsid w:val="002F45DE"/>
    <w:rsid w:val="002F4714"/>
    <w:rsid w:val="002F48AE"/>
    <w:rsid w:val="002F4953"/>
    <w:rsid w:val="002F49D1"/>
    <w:rsid w:val="002F4AB0"/>
    <w:rsid w:val="002F4CB1"/>
    <w:rsid w:val="002F4CE6"/>
    <w:rsid w:val="002F4F66"/>
    <w:rsid w:val="002F4FA1"/>
    <w:rsid w:val="002F50B3"/>
    <w:rsid w:val="002F5394"/>
    <w:rsid w:val="002F53B1"/>
    <w:rsid w:val="002F53DC"/>
    <w:rsid w:val="002F546E"/>
    <w:rsid w:val="002F54A8"/>
    <w:rsid w:val="002F5531"/>
    <w:rsid w:val="002F55FA"/>
    <w:rsid w:val="002F56DD"/>
    <w:rsid w:val="002F581B"/>
    <w:rsid w:val="002F5929"/>
    <w:rsid w:val="002F597F"/>
    <w:rsid w:val="002F5B0E"/>
    <w:rsid w:val="002F5C11"/>
    <w:rsid w:val="002F5CB8"/>
    <w:rsid w:val="002F5CD6"/>
    <w:rsid w:val="002F5CFB"/>
    <w:rsid w:val="002F5DB8"/>
    <w:rsid w:val="002F5F7A"/>
    <w:rsid w:val="002F5FE8"/>
    <w:rsid w:val="002F5FFD"/>
    <w:rsid w:val="002F652F"/>
    <w:rsid w:val="002F666B"/>
    <w:rsid w:val="002F685C"/>
    <w:rsid w:val="002F6908"/>
    <w:rsid w:val="002F6A82"/>
    <w:rsid w:val="002F6B94"/>
    <w:rsid w:val="002F6BF4"/>
    <w:rsid w:val="002F6C43"/>
    <w:rsid w:val="002F6C75"/>
    <w:rsid w:val="002F6CCF"/>
    <w:rsid w:val="002F6CFC"/>
    <w:rsid w:val="002F6E7D"/>
    <w:rsid w:val="002F6E86"/>
    <w:rsid w:val="002F6FE4"/>
    <w:rsid w:val="002F7167"/>
    <w:rsid w:val="002F72E5"/>
    <w:rsid w:val="002F733F"/>
    <w:rsid w:val="002F73F5"/>
    <w:rsid w:val="002F7577"/>
    <w:rsid w:val="002F7596"/>
    <w:rsid w:val="002F7690"/>
    <w:rsid w:val="002F7935"/>
    <w:rsid w:val="002F7A74"/>
    <w:rsid w:val="002F7BAA"/>
    <w:rsid w:val="002F7C26"/>
    <w:rsid w:val="002F7C3B"/>
    <w:rsid w:val="002F7C44"/>
    <w:rsid w:val="002F7D09"/>
    <w:rsid w:val="002F7D14"/>
    <w:rsid w:val="002F7DCE"/>
    <w:rsid w:val="002F7E58"/>
    <w:rsid w:val="0030019D"/>
    <w:rsid w:val="003001CB"/>
    <w:rsid w:val="003006BC"/>
    <w:rsid w:val="00300705"/>
    <w:rsid w:val="00300770"/>
    <w:rsid w:val="003007C5"/>
    <w:rsid w:val="00300948"/>
    <w:rsid w:val="00300A38"/>
    <w:rsid w:val="00300A7F"/>
    <w:rsid w:val="00300A8F"/>
    <w:rsid w:val="00300B73"/>
    <w:rsid w:val="00300C0D"/>
    <w:rsid w:val="00300C43"/>
    <w:rsid w:val="00300C44"/>
    <w:rsid w:val="00300DB2"/>
    <w:rsid w:val="00300DBC"/>
    <w:rsid w:val="00300F0E"/>
    <w:rsid w:val="00300FE6"/>
    <w:rsid w:val="0030119E"/>
    <w:rsid w:val="003011C5"/>
    <w:rsid w:val="00301221"/>
    <w:rsid w:val="0030122E"/>
    <w:rsid w:val="00301241"/>
    <w:rsid w:val="00301262"/>
    <w:rsid w:val="003013A7"/>
    <w:rsid w:val="0030148D"/>
    <w:rsid w:val="003014D3"/>
    <w:rsid w:val="00301525"/>
    <w:rsid w:val="0030170E"/>
    <w:rsid w:val="0030176B"/>
    <w:rsid w:val="0030184A"/>
    <w:rsid w:val="00301944"/>
    <w:rsid w:val="00301AC2"/>
    <w:rsid w:val="00301AEB"/>
    <w:rsid w:val="00301B80"/>
    <w:rsid w:val="00301BBA"/>
    <w:rsid w:val="00301C4F"/>
    <w:rsid w:val="00301D41"/>
    <w:rsid w:val="00301DCB"/>
    <w:rsid w:val="00301E83"/>
    <w:rsid w:val="0030207E"/>
    <w:rsid w:val="0030213A"/>
    <w:rsid w:val="00302195"/>
    <w:rsid w:val="00302253"/>
    <w:rsid w:val="00302266"/>
    <w:rsid w:val="003023ED"/>
    <w:rsid w:val="00302400"/>
    <w:rsid w:val="00302425"/>
    <w:rsid w:val="00302467"/>
    <w:rsid w:val="00302566"/>
    <w:rsid w:val="0030260B"/>
    <w:rsid w:val="0030263D"/>
    <w:rsid w:val="003026DE"/>
    <w:rsid w:val="003027BC"/>
    <w:rsid w:val="00302957"/>
    <w:rsid w:val="00302A50"/>
    <w:rsid w:val="00302BFC"/>
    <w:rsid w:val="00302CE6"/>
    <w:rsid w:val="00302E83"/>
    <w:rsid w:val="00303365"/>
    <w:rsid w:val="0030342F"/>
    <w:rsid w:val="0030349A"/>
    <w:rsid w:val="003035BE"/>
    <w:rsid w:val="00303680"/>
    <w:rsid w:val="003038B0"/>
    <w:rsid w:val="00303984"/>
    <w:rsid w:val="00303A36"/>
    <w:rsid w:val="00303B7C"/>
    <w:rsid w:val="00303BC5"/>
    <w:rsid w:val="00303BD4"/>
    <w:rsid w:val="00303BDB"/>
    <w:rsid w:val="00303C05"/>
    <w:rsid w:val="00303D73"/>
    <w:rsid w:val="00303D9A"/>
    <w:rsid w:val="00303E6B"/>
    <w:rsid w:val="00303EB3"/>
    <w:rsid w:val="00303F42"/>
    <w:rsid w:val="00303FF8"/>
    <w:rsid w:val="0030408B"/>
    <w:rsid w:val="0030429F"/>
    <w:rsid w:val="00304300"/>
    <w:rsid w:val="003044CA"/>
    <w:rsid w:val="00304607"/>
    <w:rsid w:val="003046DA"/>
    <w:rsid w:val="0030484B"/>
    <w:rsid w:val="00304871"/>
    <w:rsid w:val="00304A85"/>
    <w:rsid w:val="00304A8B"/>
    <w:rsid w:val="00304AD8"/>
    <w:rsid w:val="00304CAD"/>
    <w:rsid w:val="00304CE1"/>
    <w:rsid w:val="00304D53"/>
    <w:rsid w:val="00304EDB"/>
    <w:rsid w:val="00305092"/>
    <w:rsid w:val="0030509D"/>
    <w:rsid w:val="00305129"/>
    <w:rsid w:val="003052C9"/>
    <w:rsid w:val="00305531"/>
    <w:rsid w:val="00305578"/>
    <w:rsid w:val="003055F5"/>
    <w:rsid w:val="00305611"/>
    <w:rsid w:val="0030577F"/>
    <w:rsid w:val="003058C7"/>
    <w:rsid w:val="003059AC"/>
    <w:rsid w:val="003059C6"/>
    <w:rsid w:val="00305AE2"/>
    <w:rsid w:val="00305B4D"/>
    <w:rsid w:val="00305B50"/>
    <w:rsid w:val="00305BD6"/>
    <w:rsid w:val="00305C7D"/>
    <w:rsid w:val="00305ED1"/>
    <w:rsid w:val="00305EE7"/>
    <w:rsid w:val="003060E7"/>
    <w:rsid w:val="0030622C"/>
    <w:rsid w:val="003062EA"/>
    <w:rsid w:val="00306305"/>
    <w:rsid w:val="00306349"/>
    <w:rsid w:val="00306376"/>
    <w:rsid w:val="00306453"/>
    <w:rsid w:val="003064AF"/>
    <w:rsid w:val="003064D1"/>
    <w:rsid w:val="0030652D"/>
    <w:rsid w:val="003066C7"/>
    <w:rsid w:val="00306909"/>
    <w:rsid w:val="003069DB"/>
    <w:rsid w:val="00306A88"/>
    <w:rsid w:val="00306B13"/>
    <w:rsid w:val="00306BA4"/>
    <w:rsid w:val="00306D7D"/>
    <w:rsid w:val="00306EAE"/>
    <w:rsid w:val="00306F95"/>
    <w:rsid w:val="0030714D"/>
    <w:rsid w:val="003071E7"/>
    <w:rsid w:val="00307268"/>
    <w:rsid w:val="0030726A"/>
    <w:rsid w:val="0030744B"/>
    <w:rsid w:val="003075A8"/>
    <w:rsid w:val="00307754"/>
    <w:rsid w:val="003078A6"/>
    <w:rsid w:val="00307A9E"/>
    <w:rsid w:val="00307B6C"/>
    <w:rsid w:val="00307C10"/>
    <w:rsid w:val="00307D95"/>
    <w:rsid w:val="00307D9E"/>
    <w:rsid w:val="00307F3C"/>
    <w:rsid w:val="0031001B"/>
    <w:rsid w:val="003100FF"/>
    <w:rsid w:val="0031012D"/>
    <w:rsid w:val="00310169"/>
    <w:rsid w:val="003101EA"/>
    <w:rsid w:val="00310329"/>
    <w:rsid w:val="0031034C"/>
    <w:rsid w:val="00310429"/>
    <w:rsid w:val="0031057A"/>
    <w:rsid w:val="003105CE"/>
    <w:rsid w:val="0031073B"/>
    <w:rsid w:val="00310852"/>
    <w:rsid w:val="00310947"/>
    <w:rsid w:val="0031095B"/>
    <w:rsid w:val="00310989"/>
    <w:rsid w:val="003109BA"/>
    <w:rsid w:val="003109E0"/>
    <w:rsid w:val="00310A77"/>
    <w:rsid w:val="00310AA1"/>
    <w:rsid w:val="00310B81"/>
    <w:rsid w:val="00310C02"/>
    <w:rsid w:val="00310F81"/>
    <w:rsid w:val="0031110D"/>
    <w:rsid w:val="003111F7"/>
    <w:rsid w:val="0031122C"/>
    <w:rsid w:val="00311273"/>
    <w:rsid w:val="00311282"/>
    <w:rsid w:val="003112E7"/>
    <w:rsid w:val="00311364"/>
    <w:rsid w:val="00311501"/>
    <w:rsid w:val="00311557"/>
    <w:rsid w:val="0031157F"/>
    <w:rsid w:val="0031186C"/>
    <w:rsid w:val="0031187E"/>
    <w:rsid w:val="0031189C"/>
    <w:rsid w:val="0031197E"/>
    <w:rsid w:val="00311A32"/>
    <w:rsid w:val="00311BC7"/>
    <w:rsid w:val="00311C4F"/>
    <w:rsid w:val="00311CEC"/>
    <w:rsid w:val="00311DDF"/>
    <w:rsid w:val="00311F92"/>
    <w:rsid w:val="0031206F"/>
    <w:rsid w:val="003120BC"/>
    <w:rsid w:val="003121A4"/>
    <w:rsid w:val="003122C6"/>
    <w:rsid w:val="00312370"/>
    <w:rsid w:val="003123FB"/>
    <w:rsid w:val="00312570"/>
    <w:rsid w:val="00312808"/>
    <w:rsid w:val="00312B66"/>
    <w:rsid w:val="00312D2E"/>
    <w:rsid w:val="00312ED6"/>
    <w:rsid w:val="00312FA2"/>
    <w:rsid w:val="00313000"/>
    <w:rsid w:val="00313014"/>
    <w:rsid w:val="003130E0"/>
    <w:rsid w:val="003130E5"/>
    <w:rsid w:val="00313262"/>
    <w:rsid w:val="003132CA"/>
    <w:rsid w:val="00313388"/>
    <w:rsid w:val="003134ED"/>
    <w:rsid w:val="003135CF"/>
    <w:rsid w:val="00313742"/>
    <w:rsid w:val="00313811"/>
    <w:rsid w:val="00313AB8"/>
    <w:rsid w:val="00313B14"/>
    <w:rsid w:val="00313B98"/>
    <w:rsid w:val="00313CCE"/>
    <w:rsid w:val="00313D8D"/>
    <w:rsid w:val="00313DF0"/>
    <w:rsid w:val="00313E33"/>
    <w:rsid w:val="00314018"/>
    <w:rsid w:val="003140E2"/>
    <w:rsid w:val="0031412B"/>
    <w:rsid w:val="00314510"/>
    <w:rsid w:val="0031452A"/>
    <w:rsid w:val="0031453F"/>
    <w:rsid w:val="00314547"/>
    <w:rsid w:val="003145B9"/>
    <w:rsid w:val="00314815"/>
    <w:rsid w:val="00314985"/>
    <w:rsid w:val="00314BB1"/>
    <w:rsid w:val="00314BD5"/>
    <w:rsid w:val="00314BFE"/>
    <w:rsid w:val="00314C22"/>
    <w:rsid w:val="00314C67"/>
    <w:rsid w:val="00314D43"/>
    <w:rsid w:val="00314F31"/>
    <w:rsid w:val="00315227"/>
    <w:rsid w:val="00315230"/>
    <w:rsid w:val="00315402"/>
    <w:rsid w:val="0031541C"/>
    <w:rsid w:val="00315509"/>
    <w:rsid w:val="003155D5"/>
    <w:rsid w:val="00315611"/>
    <w:rsid w:val="003156B3"/>
    <w:rsid w:val="00315740"/>
    <w:rsid w:val="00315751"/>
    <w:rsid w:val="0031576F"/>
    <w:rsid w:val="003158AA"/>
    <w:rsid w:val="0031590C"/>
    <w:rsid w:val="00315967"/>
    <w:rsid w:val="00315B44"/>
    <w:rsid w:val="00315B6C"/>
    <w:rsid w:val="00315C4E"/>
    <w:rsid w:val="00315D46"/>
    <w:rsid w:val="00315F32"/>
    <w:rsid w:val="00316081"/>
    <w:rsid w:val="003160C6"/>
    <w:rsid w:val="003161A8"/>
    <w:rsid w:val="003161EC"/>
    <w:rsid w:val="00316470"/>
    <w:rsid w:val="003165AD"/>
    <w:rsid w:val="00316624"/>
    <w:rsid w:val="00316673"/>
    <w:rsid w:val="003168AB"/>
    <w:rsid w:val="003169E1"/>
    <w:rsid w:val="00316A13"/>
    <w:rsid w:val="00316A23"/>
    <w:rsid w:val="00316A3C"/>
    <w:rsid w:val="00316C68"/>
    <w:rsid w:val="00316EE0"/>
    <w:rsid w:val="00316FF6"/>
    <w:rsid w:val="0031716D"/>
    <w:rsid w:val="003171DD"/>
    <w:rsid w:val="0031726B"/>
    <w:rsid w:val="00317285"/>
    <w:rsid w:val="003172C6"/>
    <w:rsid w:val="003172C8"/>
    <w:rsid w:val="00317470"/>
    <w:rsid w:val="00317475"/>
    <w:rsid w:val="00317478"/>
    <w:rsid w:val="003175B7"/>
    <w:rsid w:val="003176BD"/>
    <w:rsid w:val="003176E0"/>
    <w:rsid w:val="00317739"/>
    <w:rsid w:val="00317799"/>
    <w:rsid w:val="00317852"/>
    <w:rsid w:val="0031789E"/>
    <w:rsid w:val="003178C0"/>
    <w:rsid w:val="00317A8D"/>
    <w:rsid w:val="00317AFA"/>
    <w:rsid w:val="00317BED"/>
    <w:rsid w:val="00317CF8"/>
    <w:rsid w:val="00317D15"/>
    <w:rsid w:val="00317DBA"/>
    <w:rsid w:val="00317EAD"/>
    <w:rsid w:val="00317F00"/>
    <w:rsid w:val="00317F98"/>
    <w:rsid w:val="00317FBE"/>
    <w:rsid w:val="00317FF7"/>
    <w:rsid w:val="003200CC"/>
    <w:rsid w:val="003200DE"/>
    <w:rsid w:val="003201AE"/>
    <w:rsid w:val="00320470"/>
    <w:rsid w:val="003205CB"/>
    <w:rsid w:val="00320610"/>
    <w:rsid w:val="00320638"/>
    <w:rsid w:val="003206A6"/>
    <w:rsid w:val="00320965"/>
    <w:rsid w:val="00320A76"/>
    <w:rsid w:val="00320D86"/>
    <w:rsid w:val="00320DC6"/>
    <w:rsid w:val="00321183"/>
    <w:rsid w:val="0032127E"/>
    <w:rsid w:val="003212CE"/>
    <w:rsid w:val="00321312"/>
    <w:rsid w:val="0032139C"/>
    <w:rsid w:val="00321413"/>
    <w:rsid w:val="00321554"/>
    <w:rsid w:val="0032156B"/>
    <w:rsid w:val="003215D8"/>
    <w:rsid w:val="0032160E"/>
    <w:rsid w:val="00321664"/>
    <w:rsid w:val="00321671"/>
    <w:rsid w:val="003216A8"/>
    <w:rsid w:val="003218E8"/>
    <w:rsid w:val="00321A55"/>
    <w:rsid w:val="00321B21"/>
    <w:rsid w:val="00321DF2"/>
    <w:rsid w:val="00321ED1"/>
    <w:rsid w:val="003220D3"/>
    <w:rsid w:val="00322190"/>
    <w:rsid w:val="003221C3"/>
    <w:rsid w:val="003222C3"/>
    <w:rsid w:val="003222D0"/>
    <w:rsid w:val="0032235D"/>
    <w:rsid w:val="003223FC"/>
    <w:rsid w:val="0032242A"/>
    <w:rsid w:val="0032258C"/>
    <w:rsid w:val="00322919"/>
    <w:rsid w:val="00322A14"/>
    <w:rsid w:val="00322A5E"/>
    <w:rsid w:val="00322B6A"/>
    <w:rsid w:val="00322C55"/>
    <w:rsid w:val="00322CC9"/>
    <w:rsid w:val="00322CF3"/>
    <w:rsid w:val="00322D21"/>
    <w:rsid w:val="00322DCB"/>
    <w:rsid w:val="00322DFE"/>
    <w:rsid w:val="00322E4B"/>
    <w:rsid w:val="00323030"/>
    <w:rsid w:val="003230BE"/>
    <w:rsid w:val="003230D4"/>
    <w:rsid w:val="003230ED"/>
    <w:rsid w:val="00323121"/>
    <w:rsid w:val="0032346B"/>
    <w:rsid w:val="00323510"/>
    <w:rsid w:val="003235DE"/>
    <w:rsid w:val="00323646"/>
    <w:rsid w:val="003236D0"/>
    <w:rsid w:val="003238BC"/>
    <w:rsid w:val="003239B4"/>
    <w:rsid w:val="00323B6D"/>
    <w:rsid w:val="00323BDF"/>
    <w:rsid w:val="00323D1D"/>
    <w:rsid w:val="00323D35"/>
    <w:rsid w:val="0032405D"/>
    <w:rsid w:val="0032427D"/>
    <w:rsid w:val="0032434E"/>
    <w:rsid w:val="0032455B"/>
    <w:rsid w:val="003245B1"/>
    <w:rsid w:val="003247DE"/>
    <w:rsid w:val="003247EC"/>
    <w:rsid w:val="003247F7"/>
    <w:rsid w:val="003247F8"/>
    <w:rsid w:val="003248E7"/>
    <w:rsid w:val="00324A77"/>
    <w:rsid w:val="00324C7E"/>
    <w:rsid w:val="00324D7E"/>
    <w:rsid w:val="00324DD5"/>
    <w:rsid w:val="00324E2D"/>
    <w:rsid w:val="00324E6B"/>
    <w:rsid w:val="00324EC4"/>
    <w:rsid w:val="00324F8D"/>
    <w:rsid w:val="003250AA"/>
    <w:rsid w:val="00325283"/>
    <w:rsid w:val="00325320"/>
    <w:rsid w:val="00325432"/>
    <w:rsid w:val="003254C8"/>
    <w:rsid w:val="003254D3"/>
    <w:rsid w:val="003254EC"/>
    <w:rsid w:val="003254F1"/>
    <w:rsid w:val="00325587"/>
    <w:rsid w:val="0032563E"/>
    <w:rsid w:val="00325820"/>
    <w:rsid w:val="00325A13"/>
    <w:rsid w:val="00325A3A"/>
    <w:rsid w:val="00325DC1"/>
    <w:rsid w:val="00325F59"/>
    <w:rsid w:val="00325F72"/>
    <w:rsid w:val="00326074"/>
    <w:rsid w:val="00326176"/>
    <w:rsid w:val="00326235"/>
    <w:rsid w:val="003262B3"/>
    <w:rsid w:val="00326703"/>
    <w:rsid w:val="00326723"/>
    <w:rsid w:val="0032684C"/>
    <w:rsid w:val="003269FE"/>
    <w:rsid w:val="00326A00"/>
    <w:rsid w:val="00326B7F"/>
    <w:rsid w:val="00326BE2"/>
    <w:rsid w:val="00326C7C"/>
    <w:rsid w:val="00326CA8"/>
    <w:rsid w:val="00326FC2"/>
    <w:rsid w:val="00326FF7"/>
    <w:rsid w:val="00327071"/>
    <w:rsid w:val="00327227"/>
    <w:rsid w:val="003272AF"/>
    <w:rsid w:val="0032735C"/>
    <w:rsid w:val="00327402"/>
    <w:rsid w:val="00327450"/>
    <w:rsid w:val="00327510"/>
    <w:rsid w:val="00327569"/>
    <w:rsid w:val="003275AE"/>
    <w:rsid w:val="003276DD"/>
    <w:rsid w:val="003277A0"/>
    <w:rsid w:val="003277EA"/>
    <w:rsid w:val="00327A27"/>
    <w:rsid w:val="00327A64"/>
    <w:rsid w:val="00327AF9"/>
    <w:rsid w:val="00327B2F"/>
    <w:rsid w:val="00327DF3"/>
    <w:rsid w:val="00327E43"/>
    <w:rsid w:val="00327FB2"/>
    <w:rsid w:val="0033055E"/>
    <w:rsid w:val="00330586"/>
    <w:rsid w:val="003305B3"/>
    <w:rsid w:val="00330668"/>
    <w:rsid w:val="0033069B"/>
    <w:rsid w:val="00330A7A"/>
    <w:rsid w:val="00331017"/>
    <w:rsid w:val="00331056"/>
    <w:rsid w:val="00331095"/>
    <w:rsid w:val="003311A9"/>
    <w:rsid w:val="00331258"/>
    <w:rsid w:val="00331281"/>
    <w:rsid w:val="003312E3"/>
    <w:rsid w:val="00331405"/>
    <w:rsid w:val="003315AD"/>
    <w:rsid w:val="003317C2"/>
    <w:rsid w:val="00331924"/>
    <w:rsid w:val="003319A0"/>
    <w:rsid w:val="003319C1"/>
    <w:rsid w:val="00331BFF"/>
    <w:rsid w:val="00331C27"/>
    <w:rsid w:val="00331E9A"/>
    <w:rsid w:val="00331EDF"/>
    <w:rsid w:val="00331F86"/>
    <w:rsid w:val="0033203C"/>
    <w:rsid w:val="003320D9"/>
    <w:rsid w:val="00332249"/>
    <w:rsid w:val="00332344"/>
    <w:rsid w:val="0033240A"/>
    <w:rsid w:val="003324D5"/>
    <w:rsid w:val="003325FD"/>
    <w:rsid w:val="00332623"/>
    <w:rsid w:val="0033262E"/>
    <w:rsid w:val="00332832"/>
    <w:rsid w:val="0033283B"/>
    <w:rsid w:val="00332906"/>
    <w:rsid w:val="00332927"/>
    <w:rsid w:val="003329E5"/>
    <w:rsid w:val="00332A56"/>
    <w:rsid w:val="00332C8F"/>
    <w:rsid w:val="00332D00"/>
    <w:rsid w:val="00332D6A"/>
    <w:rsid w:val="00332DA9"/>
    <w:rsid w:val="00332EA0"/>
    <w:rsid w:val="00332FC5"/>
    <w:rsid w:val="00333309"/>
    <w:rsid w:val="0033345B"/>
    <w:rsid w:val="00333635"/>
    <w:rsid w:val="00333669"/>
    <w:rsid w:val="003337BA"/>
    <w:rsid w:val="003338BE"/>
    <w:rsid w:val="00333979"/>
    <w:rsid w:val="00333B30"/>
    <w:rsid w:val="00333B7B"/>
    <w:rsid w:val="00333C69"/>
    <w:rsid w:val="00333D4A"/>
    <w:rsid w:val="00333DE9"/>
    <w:rsid w:val="00333E2B"/>
    <w:rsid w:val="00333E5A"/>
    <w:rsid w:val="00334001"/>
    <w:rsid w:val="00334068"/>
    <w:rsid w:val="00334099"/>
    <w:rsid w:val="003340E7"/>
    <w:rsid w:val="003341E9"/>
    <w:rsid w:val="00334242"/>
    <w:rsid w:val="0033425A"/>
    <w:rsid w:val="00334265"/>
    <w:rsid w:val="003342E8"/>
    <w:rsid w:val="00334447"/>
    <w:rsid w:val="003346B7"/>
    <w:rsid w:val="00334718"/>
    <w:rsid w:val="0033471F"/>
    <w:rsid w:val="00334752"/>
    <w:rsid w:val="00334791"/>
    <w:rsid w:val="00334861"/>
    <w:rsid w:val="00334977"/>
    <w:rsid w:val="003349B8"/>
    <w:rsid w:val="003349F2"/>
    <w:rsid w:val="00334A69"/>
    <w:rsid w:val="00334B5D"/>
    <w:rsid w:val="00334C81"/>
    <w:rsid w:val="00334ED3"/>
    <w:rsid w:val="00335154"/>
    <w:rsid w:val="0033526E"/>
    <w:rsid w:val="00335343"/>
    <w:rsid w:val="003354D3"/>
    <w:rsid w:val="0033576E"/>
    <w:rsid w:val="0033599B"/>
    <w:rsid w:val="00335A72"/>
    <w:rsid w:val="00335B0A"/>
    <w:rsid w:val="00335B76"/>
    <w:rsid w:val="00335D3E"/>
    <w:rsid w:val="00335ED6"/>
    <w:rsid w:val="00335EF9"/>
    <w:rsid w:val="00335F2D"/>
    <w:rsid w:val="0033612F"/>
    <w:rsid w:val="003361D1"/>
    <w:rsid w:val="00336258"/>
    <w:rsid w:val="00336335"/>
    <w:rsid w:val="00336461"/>
    <w:rsid w:val="0033652D"/>
    <w:rsid w:val="0033653A"/>
    <w:rsid w:val="00336653"/>
    <w:rsid w:val="003366B3"/>
    <w:rsid w:val="00336839"/>
    <w:rsid w:val="00336A26"/>
    <w:rsid w:val="00336A80"/>
    <w:rsid w:val="00336B01"/>
    <w:rsid w:val="00336B64"/>
    <w:rsid w:val="00336E75"/>
    <w:rsid w:val="00336E94"/>
    <w:rsid w:val="00336FAA"/>
    <w:rsid w:val="00337080"/>
    <w:rsid w:val="003371B6"/>
    <w:rsid w:val="003373C5"/>
    <w:rsid w:val="0033743B"/>
    <w:rsid w:val="003375BF"/>
    <w:rsid w:val="00337767"/>
    <w:rsid w:val="003378F0"/>
    <w:rsid w:val="0033793D"/>
    <w:rsid w:val="00337A7A"/>
    <w:rsid w:val="00337B18"/>
    <w:rsid w:val="00337C54"/>
    <w:rsid w:val="00337ED1"/>
    <w:rsid w:val="00337EEC"/>
    <w:rsid w:val="00337F7C"/>
    <w:rsid w:val="00340038"/>
    <w:rsid w:val="0034043C"/>
    <w:rsid w:val="003404B6"/>
    <w:rsid w:val="0034061F"/>
    <w:rsid w:val="003406B9"/>
    <w:rsid w:val="003407E2"/>
    <w:rsid w:val="00340860"/>
    <w:rsid w:val="003408C5"/>
    <w:rsid w:val="003408CE"/>
    <w:rsid w:val="0034096B"/>
    <w:rsid w:val="003409EA"/>
    <w:rsid w:val="00340C8D"/>
    <w:rsid w:val="00340E42"/>
    <w:rsid w:val="00340EBF"/>
    <w:rsid w:val="00340ED2"/>
    <w:rsid w:val="00341102"/>
    <w:rsid w:val="00341109"/>
    <w:rsid w:val="00341110"/>
    <w:rsid w:val="003411AB"/>
    <w:rsid w:val="0034126A"/>
    <w:rsid w:val="003412AE"/>
    <w:rsid w:val="003412EE"/>
    <w:rsid w:val="003414C7"/>
    <w:rsid w:val="003415AA"/>
    <w:rsid w:val="00341674"/>
    <w:rsid w:val="003417FE"/>
    <w:rsid w:val="00341819"/>
    <w:rsid w:val="00341B68"/>
    <w:rsid w:val="00341DAA"/>
    <w:rsid w:val="00341DE6"/>
    <w:rsid w:val="00341DEF"/>
    <w:rsid w:val="00341E51"/>
    <w:rsid w:val="00341F3E"/>
    <w:rsid w:val="0034212A"/>
    <w:rsid w:val="003421C0"/>
    <w:rsid w:val="00342279"/>
    <w:rsid w:val="003423BE"/>
    <w:rsid w:val="00342588"/>
    <w:rsid w:val="003427AF"/>
    <w:rsid w:val="0034288F"/>
    <w:rsid w:val="00342A2C"/>
    <w:rsid w:val="00342A4D"/>
    <w:rsid w:val="00342A8F"/>
    <w:rsid w:val="00342B67"/>
    <w:rsid w:val="00342BD4"/>
    <w:rsid w:val="00342C20"/>
    <w:rsid w:val="00342D3E"/>
    <w:rsid w:val="00342D4C"/>
    <w:rsid w:val="00342D4D"/>
    <w:rsid w:val="00342E3D"/>
    <w:rsid w:val="00342F74"/>
    <w:rsid w:val="00342F7B"/>
    <w:rsid w:val="00342FD7"/>
    <w:rsid w:val="0034306C"/>
    <w:rsid w:val="00343166"/>
    <w:rsid w:val="003432A4"/>
    <w:rsid w:val="00343663"/>
    <w:rsid w:val="00343752"/>
    <w:rsid w:val="003437E6"/>
    <w:rsid w:val="00343846"/>
    <w:rsid w:val="00343856"/>
    <w:rsid w:val="003439DA"/>
    <w:rsid w:val="00343A2E"/>
    <w:rsid w:val="00343CD9"/>
    <w:rsid w:val="00343D57"/>
    <w:rsid w:val="00343ED2"/>
    <w:rsid w:val="00343F64"/>
    <w:rsid w:val="00343FBC"/>
    <w:rsid w:val="0034406A"/>
    <w:rsid w:val="003441F0"/>
    <w:rsid w:val="003442D7"/>
    <w:rsid w:val="0034434A"/>
    <w:rsid w:val="0034440A"/>
    <w:rsid w:val="0034442A"/>
    <w:rsid w:val="0034443D"/>
    <w:rsid w:val="0034446F"/>
    <w:rsid w:val="003445B8"/>
    <w:rsid w:val="00344681"/>
    <w:rsid w:val="0034474D"/>
    <w:rsid w:val="00344759"/>
    <w:rsid w:val="00344791"/>
    <w:rsid w:val="0034481A"/>
    <w:rsid w:val="0034489B"/>
    <w:rsid w:val="003449E5"/>
    <w:rsid w:val="00344AC9"/>
    <w:rsid w:val="00344AF5"/>
    <w:rsid w:val="00344B45"/>
    <w:rsid w:val="00344B55"/>
    <w:rsid w:val="00344B79"/>
    <w:rsid w:val="00344CA5"/>
    <w:rsid w:val="00344D35"/>
    <w:rsid w:val="00344D90"/>
    <w:rsid w:val="003450FE"/>
    <w:rsid w:val="0034519D"/>
    <w:rsid w:val="003453E1"/>
    <w:rsid w:val="00345457"/>
    <w:rsid w:val="00345555"/>
    <w:rsid w:val="00345587"/>
    <w:rsid w:val="003455B2"/>
    <w:rsid w:val="003455ED"/>
    <w:rsid w:val="00345685"/>
    <w:rsid w:val="003457FB"/>
    <w:rsid w:val="0034585C"/>
    <w:rsid w:val="0034587B"/>
    <w:rsid w:val="003458CE"/>
    <w:rsid w:val="00345B22"/>
    <w:rsid w:val="00345B56"/>
    <w:rsid w:val="00345D3D"/>
    <w:rsid w:val="00345DC7"/>
    <w:rsid w:val="00345E92"/>
    <w:rsid w:val="003461C6"/>
    <w:rsid w:val="003463B6"/>
    <w:rsid w:val="003463DC"/>
    <w:rsid w:val="003465B2"/>
    <w:rsid w:val="0034687E"/>
    <w:rsid w:val="003469F7"/>
    <w:rsid w:val="003469FD"/>
    <w:rsid w:val="00346AA6"/>
    <w:rsid w:val="00346C3B"/>
    <w:rsid w:val="00346C8D"/>
    <w:rsid w:val="00346C98"/>
    <w:rsid w:val="00346E49"/>
    <w:rsid w:val="0034720E"/>
    <w:rsid w:val="0034734A"/>
    <w:rsid w:val="003473B5"/>
    <w:rsid w:val="003474A1"/>
    <w:rsid w:val="00347547"/>
    <w:rsid w:val="0034766B"/>
    <w:rsid w:val="003477D4"/>
    <w:rsid w:val="00347A2B"/>
    <w:rsid w:val="00347D8B"/>
    <w:rsid w:val="00347E3E"/>
    <w:rsid w:val="00347FDB"/>
    <w:rsid w:val="00350040"/>
    <w:rsid w:val="003501F2"/>
    <w:rsid w:val="00350287"/>
    <w:rsid w:val="003502F4"/>
    <w:rsid w:val="00350339"/>
    <w:rsid w:val="0035036D"/>
    <w:rsid w:val="00350782"/>
    <w:rsid w:val="003507FB"/>
    <w:rsid w:val="00350985"/>
    <w:rsid w:val="00350A1B"/>
    <w:rsid w:val="00350B53"/>
    <w:rsid w:val="00350BB0"/>
    <w:rsid w:val="00350BCE"/>
    <w:rsid w:val="00350C60"/>
    <w:rsid w:val="00350DCB"/>
    <w:rsid w:val="00350E07"/>
    <w:rsid w:val="00350E17"/>
    <w:rsid w:val="00350E3E"/>
    <w:rsid w:val="00350E63"/>
    <w:rsid w:val="00351086"/>
    <w:rsid w:val="003513F5"/>
    <w:rsid w:val="00351471"/>
    <w:rsid w:val="0035155C"/>
    <w:rsid w:val="00351655"/>
    <w:rsid w:val="003519FC"/>
    <w:rsid w:val="00351AEF"/>
    <w:rsid w:val="00351BC2"/>
    <w:rsid w:val="00351BE5"/>
    <w:rsid w:val="00351D02"/>
    <w:rsid w:val="00351DE6"/>
    <w:rsid w:val="00351E9C"/>
    <w:rsid w:val="00351EA6"/>
    <w:rsid w:val="00351FF3"/>
    <w:rsid w:val="00352320"/>
    <w:rsid w:val="00352400"/>
    <w:rsid w:val="0035266E"/>
    <w:rsid w:val="00352772"/>
    <w:rsid w:val="00352983"/>
    <w:rsid w:val="003529B0"/>
    <w:rsid w:val="00352A16"/>
    <w:rsid w:val="00352A44"/>
    <w:rsid w:val="00352B56"/>
    <w:rsid w:val="00352C24"/>
    <w:rsid w:val="00352C60"/>
    <w:rsid w:val="00352D7D"/>
    <w:rsid w:val="00352DD4"/>
    <w:rsid w:val="00352DD8"/>
    <w:rsid w:val="00352F09"/>
    <w:rsid w:val="00352F8E"/>
    <w:rsid w:val="00352FCE"/>
    <w:rsid w:val="00353089"/>
    <w:rsid w:val="00353195"/>
    <w:rsid w:val="003531FE"/>
    <w:rsid w:val="00353222"/>
    <w:rsid w:val="00353240"/>
    <w:rsid w:val="003533EA"/>
    <w:rsid w:val="00353639"/>
    <w:rsid w:val="00353644"/>
    <w:rsid w:val="00353683"/>
    <w:rsid w:val="003536C2"/>
    <w:rsid w:val="00353703"/>
    <w:rsid w:val="0035370E"/>
    <w:rsid w:val="00353A1B"/>
    <w:rsid w:val="00353C1C"/>
    <w:rsid w:val="00353C6E"/>
    <w:rsid w:val="00353DA1"/>
    <w:rsid w:val="00353E5D"/>
    <w:rsid w:val="00353E9A"/>
    <w:rsid w:val="003540C4"/>
    <w:rsid w:val="00354138"/>
    <w:rsid w:val="003541C2"/>
    <w:rsid w:val="003541FD"/>
    <w:rsid w:val="00354229"/>
    <w:rsid w:val="003542A6"/>
    <w:rsid w:val="003543EF"/>
    <w:rsid w:val="00354411"/>
    <w:rsid w:val="0035449E"/>
    <w:rsid w:val="003545A3"/>
    <w:rsid w:val="0035477C"/>
    <w:rsid w:val="003548AC"/>
    <w:rsid w:val="003548BD"/>
    <w:rsid w:val="003548DE"/>
    <w:rsid w:val="003549BC"/>
    <w:rsid w:val="003549F9"/>
    <w:rsid w:val="003549FC"/>
    <w:rsid w:val="00354A11"/>
    <w:rsid w:val="00354A2E"/>
    <w:rsid w:val="00354B9A"/>
    <w:rsid w:val="00354C0B"/>
    <w:rsid w:val="00354EA8"/>
    <w:rsid w:val="00354FE0"/>
    <w:rsid w:val="0035524F"/>
    <w:rsid w:val="00355346"/>
    <w:rsid w:val="0035536D"/>
    <w:rsid w:val="00355419"/>
    <w:rsid w:val="0035556D"/>
    <w:rsid w:val="0035564F"/>
    <w:rsid w:val="003557E9"/>
    <w:rsid w:val="00355813"/>
    <w:rsid w:val="00355869"/>
    <w:rsid w:val="003558E9"/>
    <w:rsid w:val="00355B6A"/>
    <w:rsid w:val="00355E62"/>
    <w:rsid w:val="00355EAB"/>
    <w:rsid w:val="00355EF8"/>
    <w:rsid w:val="00355F37"/>
    <w:rsid w:val="00355F48"/>
    <w:rsid w:val="00355F71"/>
    <w:rsid w:val="00355F9A"/>
    <w:rsid w:val="00356405"/>
    <w:rsid w:val="00356410"/>
    <w:rsid w:val="00356569"/>
    <w:rsid w:val="003566A0"/>
    <w:rsid w:val="003566DF"/>
    <w:rsid w:val="0035672B"/>
    <w:rsid w:val="00356775"/>
    <w:rsid w:val="00356805"/>
    <w:rsid w:val="00356854"/>
    <w:rsid w:val="003568C8"/>
    <w:rsid w:val="003568F2"/>
    <w:rsid w:val="00356B31"/>
    <w:rsid w:val="00356C12"/>
    <w:rsid w:val="00356D32"/>
    <w:rsid w:val="00356D3B"/>
    <w:rsid w:val="00356FB0"/>
    <w:rsid w:val="00357005"/>
    <w:rsid w:val="00357013"/>
    <w:rsid w:val="00357112"/>
    <w:rsid w:val="003572DB"/>
    <w:rsid w:val="00357528"/>
    <w:rsid w:val="0035762B"/>
    <w:rsid w:val="00357785"/>
    <w:rsid w:val="00357840"/>
    <w:rsid w:val="00357846"/>
    <w:rsid w:val="00357AC5"/>
    <w:rsid w:val="00357ACD"/>
    <w:rsid w:val="00357AEC"/>
    <w:rsid w:val="00357D0A"/>
    <w:rsid w:val="00360021"/>
    <w:rsid w:val="003600F5"/>
    <w:rsid w:val="00360228"/>
    <w:rsid w:val="003602F6"/>
    <w:rsid w:val="0036033C"/>
    <w:rsid w:val="003606C6"/>
    <w:rsid w:val="00360736"/>
    <w:rsid w:val="0036077A"/>
    <w:rsid w:val="003608AE"/>
    <w:rsid w:val="0036091C"/>
    <w:rsid w:val="00360964"/>
    <w:rsid w:val="0036098F"/>
    <w:rsid w:val="003609E8"/>
    <w:rsid w:val="00360CB3"/>
    <w:rsid w:val="00360CFD"/>
    <w:rsid w:val="00360DBF"/>
    <w:rsid w:val="00360DF1"/>
    <w:rsid w:val="00360FAC"/>
    <w:rsid w:val="0036108A"/>
    <w:rsid w:val="00361162"/>
    <w:rsid w:val="0036119F"/>
    <w:rsid w:val="003614C9"/>
    <w:rsid w:val="00361574"/>
    <w:rsid w:val="003615AE"/>
    <w:rsid w:val="003615BE"/>
    <w:rsid w:val="003616B3"/>
    <w:rsid w:val="00361746"/>
    <w:rsid w:val="003618DC"/>
    <w:rsid w:val="00361A04"/>
    <w:rsid w:val="00361D91"/>
    <w:rsid w:val="00361DA7"/>
    <w:rsid w:val="00361EEA"/>
    <w:rsid w:val="00362020"/>
    <w:rsid w:val="00362141"/>
    <w:rsid w:val="003621A3"/>
    <w:rsid w:val="00362214"/>
    <w:rsid w:val="00362469"/>
    <w:rsid w:val="00362590"/>
    <w:rsid w:val="00362634"/>
    <w:rsid w:val="00362B52"/>
    <w:rsid w:val="00362BA1"/>
    <w:rsid w:val="00362C48"/>
    <w:rsid w:val="00362C4F"/>
    <w:rsid w:val="00362E3F"/>
    <w:rsid w:val="00362FD4"/>
    <w:rsid w:val="003630D2"/>
    <w:rsid w:val="0036310D"/>
    <w:rsid w:val="003632BC"/>
    <w:rsid w:val="003634D0"/>
    <w:rsid w:val="003636BD"/>
    <w:rsid w:val="0036388E"/>
    <w:rsid w:val="00363898"/>
    <w:rsid w:val="00363B23"/>
    <w:rsid w:val="00363BDE"/>
    <w:rsid w:val="00363F43"/>
    <w:rsid w:val="00364008"/>
    <w:rsid w:val="003641F0"/>
    <w:rsid w:val="00364294"/>
    <w:rsid w:val="00364342"/>
    <w:rsid w:val="00364380"/>
    <w:rsid w:val="003643D7"/>
    <w:rsid w:val="00364750"/>
    <w:rsid w:val="00364871"/>
    <w:rsid w:val="003648F5"/>
    <w:rsid w:val="003649C5"/>
    <w:rsid w:val="00364A10"/>
    <w:rsid w:val="00364BA1"/>
    <w:rsid w:val="00364BC3"/>
    <w:rsid w:val="00364BE8"/>
    <w:rsid w:val="00364BE9"/>
    <w:rsid w:val="00364E30"/>
    <w:rsid w:val="00364EA4"/>
    <w:rsid w:val="00364EE4"/>
    <w:rsid w:val="00364F2E"/>
    <w:rsid w:val="00364FAB"/>
    <w:rsid w:val="0036521B"/>
    <w:rsid w:val="003656C8"/>
    <w:rsid w:val="0036579B"/>
    <w:rsid w:val="00365831"/>
    <w:rsid w:val="00365870"/>
    <w:rsid w:val="00365954"/>
    <w:rsid w:val="00365C4E"/>
    <w:rsid w:val="00365CD7"/>
    <w:rsid w:val="00365D68"/>
    <w:rsid w:val="00365D7C"/>
    <w:rsid w:val="00365E17"/>
    <w:rsid w:val="00366213"/>
    <w:rsid w:val="00366336"/>
    <w:rsid w:val="003663DE"/>
    <w:rsid w:val="003663F7"/>
    <w:rsid w:val="00366405"/>
    <w:rsid w:val="0036644C"/>
    <w:rsid w:val="003664AE"/>
    <w:rsid w:val="00366538"/>
    <w:rsid w:val="003665DD"/>
    <w:rsid w:val="0036661F"/>
    <w:rsid w:val="00366671"/>
    <w:rsid w:val="00366716"/>
    <w:rsid w:val="003667AB"/>
    <w:rsid w:val="003667D8"/>
    <w:rsid w:val="0036682E"/>
    <w:rsid w:val="00366868"/>
    <w:rsid w:val="00366956"/>
    <w:rsid w:val="003669E9"/>
    <w:rsid w:val="00366AAD"/>
    <w:rsid w:val="00366B3D"/>
    <w:rsid w:val="00366B60"/>
    <w:rsid w:val="00366D18"/>
    <w:rsid w:val="00366D1B"/>
    <w:rsid w:val="00366FAC"/>
    <w:rsid w:val="00366FD2"/>
    <w:rsid w:val="00367153"/>
    <w:rsid w:val="003671E7"/>
    <w:rsid w:val="0036723A"/>
    <w:rsid w:val="00367267"/>
    <w:rsid w:val="00367326"/>
    <w:rsid w:val="00367456"/>
    <w:rsid w:val="003674B1"/>
    <w:rsid w:val="00367591"/>
    <w:rsid w:val="0036760A"/>
    <w:rsid w:val="00367680"/>
    <w:rsid w:val="0036772F"/>
    <w:rsid w:val="00367886"/>
    <w:rsid w:val="00367907"/>
    <w:rsid w:val="003679A1"/>
    <w:rsid w:val="003679CB"/>
    <w:rsid w:val="00367C33"/>
    <w:rsid w:val="00367CC2"/>
    <w:rsid w:val="00367D32"/>
    <w:rsid w:val="00367F0F"/>
    <w:rsid w:val="00367FB5"/>
    <w:rsid w:val="003700D6"/>
    <w:rsid w:val="00370120"/>
    <w:rsid w:val="003702FD"/>
    <w:rsid w:val="00370402"/>
    <w:rsid w:val="00370492"/>
    <w:rsid w:val="003705FA"/>
    <w:rsid w:val="00370670"/>
    <w:rsid w:val="003707CD"/>
    <w:rsid w:val="00370882"/>
    <w:rsid w:val="00370A09"/>
    <w:rsid w:val="00370CA3"/>
    <w:rsid w:val="00370CAC"/>
    <w:rsid w:val="00370D2D"/>
    <w:rsid w:val="00370E3D"/>
    <w:rsid w:val="00370F13"/>
    <w:rsid w:val="00370F67"/>
    <w:rsid w:val="00371123"/>
    <w:rsid w:val="003711F7"/>
    <w:rsid w:val="00371256"/>
    <w:rsid w:val="003713B6"/>
    <w:rsid w:val="00371436"/>
    <w:rsid w:val="0037146F"/>
    <w:rsid w:val="00371551"/>
    <w:rsid w:val="00371561"/>
    <w:rsid w:val="003717AB"/>
    <w:rsid w:val="00371903"/>
    <w:rsid w:val="0037192A"/>
    <w:rsid w:val="00371A16"/>
    <w:rsid w:val="00371B01"/>
    <w:rsid w:val="00371D1A"/>
    <w:rsid w:val="00371D65"/>
    <w:rsid w:val="00371DB7"/>
    <w:rsid w:val="00371E30"/>
    <w:rsid w:val="00371EDD"/>
    <w:rsid w:val="00372151"/>
    <w:rsid w:val="003721B9"/>
    <w:rsid w:val="00372300"/>
    <w:rsid w:val="0037245D"/>
    <w:rsid w:val="0037245F"/>
    <w:rsid w:val="00372481"/>
    <w:rsid w:val="0037274F"/>
    <w:rsid w:val="00372883"/>
    <w:rsid w:val="003729D5"/>
    <w:rsid w:val="00372B0B"/>
    <w:rsid w:val="00372C8B"/>
    <w:rsid w:val="00372DBD"/>
    <w:rsid w:val="00372EA8"/>
    <w:rsid w:val="00373036"/>
    <w:rsid w:val="00373179"/>
    <w:rsid w:val="00373187"/>
    <w:rsid w:val="00373194"/>
    <w:rsid w:val="003731C5"/>
    <w:rsid w:val="003732CF"/>
    <w:rsid w:val="003732D9"/>
    <w:rsid w:val="00373477"/>
    <w:rsid w:val="003734E5"/>
    <w:rsid w:val="00373661"/>
    <w:rsid w:val="00373908"/>
    <w:rsid w:val="0037399A"/>
    <w:rsid w:val="00373A2E"/>
    <w:rsid w:val="00373A6C"/>
    <w:rsid w:val="00373BDC"/>
    <w:rsid w:val="00373E85"/>
    <w:rsid w:val="00373FB8"/>
    <w:rsid w:val="00374348"/>
    <w:rsid w:val="00374406"/>
    <w:rsid w:val="00374452"/>
    <w:rsid w:val="003745A6"/>
    <w:rsid w:val="00374664"/>
    <w:rsid w:val="0037469B"/>
    <w:rsid w:val="00374707"/>
    <w:rsid w:val="0037476D"/>
    <w:rsid w:val="003747BC"/>
    <w:rsid w:val="003747E2"/>
    <w:rsid w:val="003748AC"/>
    <w:rsid w:val="00374A85"/>
    <w:rsid w:val="00374B27"/>
    <w:rsid w:val="00374C10"/>
    <w:rsid w:val="00374DAC"/>
    <w:rsid w:val="00374DCB"/>
    <w:rsid w:val="00374EC1"/>
    <w:rsid w:val="00374EE9"/>
    <w:rsid w:val="00374F11"/>
    <w:rsid w:val="00374F23"/>
    <w:rsid w:val="00374F5E"/>
    <w:rsid w:val="00375118"/>
    <w:rsid w:val="00375210"/>
    <w:rsid w:val="003757D6"/>
    <w:rsid w:val="00375827"/>
    <w:rsid w:val="00375855"/>
    <w:rsid w:val="003759B6"/>
    <w:rsid w:val="00375B21"/>
    <w:rsid w:val="00375C90"/>
    <w:rsid w:val="00375CCC"/>
    <w:rsid w:val="00375CDD"/>
    <w:rsid w:val="00375CE1"/>
    <w:rsid w:val="00375CF9"/>
    <w:rsid w:val="00375F0D"/>
    <w:rsid w:val="0037603A"/>
    <w:rsid w:val="003761DA"/>
    <w:rsid w:val="00376339"/>
    <w:rsid w:val="0037642B"/>
    <w:rsid w:val="003765ED"/>
    <w:rsid w:val="00376690"/>
    <w:rsid w:val="003766D9"/>
    <w:rsid w:val="0037691F"/>
    <w:rsid w:val="0037696D"/>
    <w:rsid w:val="00376AB4"/>
    <w:rsid w:val="00376B95"/>
    <w:rsid w:val="00376D27"/>
    <w:rsid w:val="00376F5A"/>
    <w:rsid w:val="00376F9A"/>
    <w:rsid w:val="00377019"/>
    <w:rsid w:val="00377041"/>
    <w:rsid w:val="003770E7"/>
    <w:rsid w:val="0037716A"/>
    <w:rsid w:val="00377208"/>
    <w:rsid w:val="003772E9"/>
    <w:rsid w:val="0037731A"/>
    <w:rsid w:val="0037736F"/>
    <w:rsid w:val="0037738D"/>
    <w:rsid w:val="003773A9"/>
    <w:rsid w:val="00377604"/>
    <w:rsid w:val="00377732"/>
    <w:rsid w:val="00377848"/>
    <w:rsid w:val="003778CD"/>
    <w:rsid w:val="003778FF"/>
    <w:rsid w:val="00377934"/>
    <w:rsid w:val="00377AE5"/>
    <w:rsid w:val="00377B7E"/>
    <w:rsid w:val="00377BC8"/>
    <w:rsid w:val="00377C6F"/>
    <w:rsid w:val="00377CC8"/>
    <w:rsid w:val="00377D28"/>
    <w:rsid w:val="00377DD1"/>
    <w:rsid w:val="003801A4"/>
    <w:rsid w:val="003801C1"/>
    <w:rsid w:val="00380290"/>
    <w:rsid w:val="003802BC"/>
    <w:rsid w:val="003802CF"/>
    <w:rsid w:val="00380496"/>
    <w:rsid w:val="003804A3"/>
    <w:rsid w:val="0038050A"/>
    <w:rsid w:val="003805F5"/>
    <w:rsid w:val="0038062A"/>
    <w:rsid w:val="00380635"/>
    <w:rsid w:val="00380638"/>
    <w:rsid w:val="00380660"/>
    <w:rsid w:val="0038069E"/>
    <w:rsid w:val="0038087D"/>
    <w:rsid w:val="00380B35"/>
    <w:rsid w:val="00380B4E"/>
    <w:rsid w:val="00380B63"/>
    <w:rsid w:val="00380BB7"/>
    <w:rsid w:val="00380BD9"/>
    <w:rsid w:val="00380E17"/>
    <w:rsid w:val="00380F0F"/>
    <w:rsid w:val="00380F6E"/>
    <w:rsid w:val="003810DA"/>
    <w:rsid w:val="003810DC"/>
    <w:rsid w:val="0038123B"/>
    <w:rsid w:val="00381271"/>
    <w:rsid w:val="003812F8"/>
    <w:rsid w:val="00381314"/>
    <w:rsid w:val="0038131E"/>
    <w:rsid w:val="003813CE"/>
    <w:rsid w:val="003813F4"/>
    <w:rsid w:val="00381508"/>
    <w:rsid w:val="00381546"/>
    <w:rsid w:val="0038172C"/>
    <w:rsid w:val="00381731"/>
    <w:rsid w:val="003817C5"/>
    <w:rsid w:val="00381823"/>
    <w:rsid w:val="00381860"/>
    <w:rsid w:val="003819AE"/>
    <w:rsid w:val="00382099"/>
    <w:rsid w:val="00382200"/>
    <w:rsid w:val="00382302"/>
    <w:rsid w:val="003823DD"/>
    <w:rsid w:val="00382431"/>
    <w:rsid w:val="00382483"/>
    <w:rsid w:val="00382620"/>
    <w:rsid w:val="00382682"/>
    <w:rsid w:val="00382734"/>
    <w:rsid w:val="00382973"/>
    <w:rsid w:val="00382A58"/>
    <w:rsid w:val="00382A8A"/>
    <w:rsid w:val="00382B0B"/>
    <w:rsid w:val="00382BFC"/>
    <w:rsid w:val="00382D3C"/>
    <w:rsid w:val="00382EA8"/>
    <w:rsid w:val="00382EB5"/>
    <w:rsid w:val="00382F05"/>
    <w:rsid w:val="0038314F"/>
    <w:rsid w:val="00383337"/>
    <w:rsid w:val="0038335C"/>
    <w:rsid w:val="003833AE"/>
    <w:rsid w:val="0038371C"/>
    <w:rsid w:val="003838DE"/>
    <w:rsid w:val="00383AC3"/>
    <w:rsid w:val="00383E0D"/>
    <w:rsid w:val="00383F01"/>
    <w:rsid w:val="00384008"/>
    <w:rsid w:val="00384114"/>
    <w:rsid w:val="00384222"/>
    <w:rsid w:val="00384569"/>
    <w:rsid w:val="003845C6"/>
    <w:rsid w:val="00384603"/>
    <w:rsid w:val="003847CA"/>
    <w:rsid w:val="003849B2"/>
    <w:rsid w:val="003849E2"/>
    <w:rsid w:val="00384CBC"/>
    <w:rsid w:val="00384D06"/>
    <w:rsid w:val="00384DEE"/>
    <w:rsid w:val="00384E72"/>
    <w:rsid w:val="00385034"/>
    <w:rsid w:val="003850B3"/>
    <w:rsid w:val="0038535E"/>
    <w:rsid w:val="00385367"/>
    <w:rsid w:val="003853B7"/>
    <w:rsid w:val="00385992"/>
    <w:rsid w:val="00385AC5"/>
    <w:rsid w:val="00385AFB"/>
    <w:rsid w:val="00385B36"/>
    <w:rsid w:val="00385B66"/>
    <w:rsid w:val="00385C67"/>
    <w:rsid w:val="00385D5F"/>
    <w:rsid w:val="00385E71"/>
    <w:rsid w:val="00385F32"/>
    <w:rsid w:val="003860E7"/>
    <w:rsid w:val="0038616D"/>
    <w:rsid w:val="003861BC"/>
    <w:rsid w:val="00386230"/>
    <w:rsid w:val="00386336"/>
    <w:rsid w:val="003863E0"/>
    <w:rsid w:val="00386431"/>
    <w:rsid w:val="003864D2"/>
    <w:rsid w:val="0038669E"/>
    <w:rsid w:val="00386747"/>
    <w:rsid w:val="003867E5"/>
    <w:rsid w:val="00386A94"/>
    <w:rsid w:val="00386AFB"/>
    <w:rsid w:val="00386BDB"/>
    <w:rsid w:val="00386C7E"/>
    <w:rsid w:val="00386E43"/>
    <w:rsid w:val="00386F9E"/>
    <w:rsid w:val="00387042"/>
    <w:rsid w:val="00387045"/>
    <w:rsid w:val="003874E6"/>
    <w:rsid w:val="003875C6"/>
    <w:rsid w:val="003875C8"/>
    <w:rsid w:val="003875F7"/>
    <w:rsid w:val="003876E6"/>
    <w:rsid w:val="00387756"/>
    <w:rsid w:val="003877E9"/>
    <w:rsid w:val="003878C5"/>
    <w:rsid w:val="00387A57"/>
    <w:rsid w:val="00387A99"/>
    <w:rsid w:val="00387C5F"/>
    <w:rsid w:val="00387FA2"/>
    <w:rsid w:val="00387FC6"/>
    <w:rsid w:val="0039004F"/>
    <w:rsid w:val="0039006C"/>
    <w:rsid w:val="00390553"/>
    <w:rsid w:val="00390634"/>
    <w:rsid w:val="003906A0"/>
    <w:rsid w:val="0039070B"/>
    <w:rsid w:val="003908DA"/>
    <w:rsid w:val="00390998"/>
    <w:rsid w:val="00390A79"/>
    <w:rsid w:val="00390B9A"/>
    <w:rsid w:val="00390C04"/>
    <w:rsid w:val="00390C88"/>
    <w:rsid w:val="00390C9B"/>
    <w:rsid w:val="00390CB6"/>
    <w:rsid w:val="00390D0D"/>
    <w:rsid w:val="00390D69"/>
    <w:rsid w:val="00390EEE"/>
    <w:rsid w:val="00390FA9"/>
    <w:rsid w:val="003910B0"/>
    <w:rsid w:val="003910DB"/>
    <w:rsid w:val="003910EB"/>
    <w:rsid w:val="0039123B"/>
    <w:rsid w:val="00391334"/>
    <w:rsid w:val="0039136C"/>
    <w:rsid w:val="003913F6"/>
    <w:rsid w:val="0039159D"/>
    <w:rsid w:val="003915AE"/>
    <w:rsid w:val="0039166C"/>
    <w:rsid w:val="00391759"/>
    <w:rsid w:val="0039190C"/>
    <w:rsid w:val="00391AD1"/>
    <w:rsid w:val="00391AF5"/>
    <w:rsid w:val="00391BDD"/>
    <w:rsid w:val="00391BEE"/>
    <w:rsid w:val="00391C8A"/>
    <w:rsid w:val="00391D87"/>
    <w:rsid w:val="00391E16"/>
    <w:rsid w:val="00391E27"/>
    <w:rsid w:val="00391F7B"/>
    <w:rsid w:val="00391F84"/>
    <w:rsid w:val="00391FFD"/>
    <w:rsid w:val="00392111"/>
    <w:rsid w:val="003923E3"/>
    <w:rsid w:val="00392598"/>
    <w:rsid w:val="003925E4"/>
    <w:rsid w:val="003926E3"/>
    <w:rsid w:val="0039270F"/>
    <w:rsid w:val="00392822"/>
    <w:rsid w:val="0039284E"/>
    <w:rsid w:val="00392938"/>
    <w:rsid w:val="00392A77"/>
    <w:rsid w:val="00392ADD"/>
    <w:rsid w:val="00392B28"/>
    <w:rsid w:val="00392B55"/>
    <w:rsid w:val="00392BA6"/>
    <w:rsid w:val="00392CCC"/>
    <w:rsid w:val="00392ECE"/>
    <w:rsid w:val="0039302C"/>
    <w:rsid w:val="003931CD"/>
    <w:rsid w:val="00393228"/>
    <w:rsid w:val="0039325A"/>
    <w:rsid w:val="00393306"/>
    <w:rsid w:val="0039342B"/>
    <w:rsid w:val="00393431"/>
    <w:rsid w:val="00393527"/>
    <w:rsid w:val="003935ED"/>
    <w:rsid w:val="00393715"/>
    <w:rsid w:val="0039379D"/>
    <w:rsid w:val="00393892"/>
    <w:rsid w:val="00393BC3"/>
    <w:rsid w:val="00393DF0"/>
    <w:rsid w:val="00393E4E"/>
    <w:rsid w:val="00393EB2"/>
    <w:rsid w:val="00393FA0"/>
    <w:rsid w:val="00394074"/>
    <w:rsid w:val="003940A2"/>
    <w:rsid w:val="00394166"/>
    <w:rsid w:val="003942A2"/>
    <w:rsid w:val="00394360"/>
    <w:rsid w:val="003943D5"/>
    <w:rsid w:val="00394860"/>
    <w:rsid w:val="003948B5"/>
    <w:rsid w:val="003948C1"/>
    <w:rsid w:val="003949D9"/>
    <w:rsid w:val="00394A25"/>
    <w:rsid w:val="00394BD0"/>
    <w:rsid w:val="00394BF1"/>
    <w:rsid w:val="00394DC1"/>
    <w:rsid w:val="00394DC8"/>
    <w:rsid w:val="00394E35"/>
    <w:rsid w:val="00394E53"/>
    <w:rsid w:val="00395060"/>
    <w:rsid w:val="00395179"/>
    <w:rsid w:val="003951A6"/>
    <w:rsid w:val="003951AB"/>
    <w:rsid w:val="00395215"/>
    <w:rsid w:val="0039523C"/>
    <w:rsid w:val="00395447"/>
    <w:rsid w:val="00395546"/>
    <w:rsid w:val="00395C86"/>
    <w:rsid w:val="00395D31"/>
    <w:rsid w:val="00395DB2"/>
    <w:rsid w:val="00395E75"/>
    <w:rsid w:val="00395FA2"/>
    <w:rsid w:val="00395FAE"/>
    <w:rsid w:val="00395FF7"/>
    <w:rsid w:val="00396027"/>
    <w:rsid w:val="0039603A"/>
    <w:rsid w:val="0039621A"/>
    <w:rsid w:val="003962F3"/>
    <w:rsid w:val="003963E1"/>
    <w:rsid w:val="003963EB"/>
    <w:rsid w:val="003965B1"/>
    <w:rsid w:val="0039665B"/>
    <w:rsid w:val="00396663"/>
    <w:rsid w:val="00396674"/>
    <w:rsid w:val="00396688"/>
    <w:rsid w:val="003966F6"/>
    <w:rsid w:val="00396A18"/>
    <w:rsid w:val="00396A60"/>
    <w:rsid w:val="00396BAF"/>
    <w:rsid w:val="00396C17"/>
    <w:rsid w:val="00396E41"/>
    <w:rsid w:val="00396FC9"/>
    <w:rsid w:val="00397038"/>
    <w:rsid w:val="0039705D"/>
    <w:rsid w:val="0039709A"/>
    <w:rsid w:val="003970F7"/>
    <w:rsid w:val="00397298"/>
    <w:rsid w:val="003972F9"/>
    <w:rsid w:val="00397320"/>
    <w:rsid w:val="003973AD"/>
    <w:rsid w:val="003973D6"/>
    <w:rsid w:val="00397701"/>
    <w:rsid w:val="00397702"/>
    <w:rsid w:val="003977F1"/>
    <w:rsid w:val="00397995"/>
    <w:rsid w:val="003979AE"/>
    <w:rsid w:val="00397A08"/>
    <w:rsid w:val="00397A32"/>
    <w:rsid w:val="00397AFA"/>
    <w:rsid w:val="00397B60"/>
    <w:rsid w:val="00397BC6"/>
    <w:rsid w:val="00397BD1"/>
    <w:rsid w:val="00397CD5"/>
    <w:rsid w:val="00397CD8"/>
    <w:rsid w:val="00397F8D"/>
    <w:rsid w:val="00397FBA"/>
    <w:rsid w:val="00397FC9"/>
    <w:rsid w:val="003A01DC"/>
    <w:rsid w:val="003A039B"/>
    <w:rsid w:val="003A044B"/>
    <w:rsid w:val="003A0611"/>
    <w:rsid w:val="003A0652"/>
    <w:rsid w:val="003A06BC"/>
    <w:rsid w:val="003A07E0"/>
    <w:rsid w:val="003A08B6"/>
    <w:rsid w:val="003A0CC5"/>
    <w:rsid w:val="003A0D7C"/>
    <w:rsid w:val="003A0EE8"/>
    <w:rsid w:val="003A0FC9"/>
    <w:rsid w:val="003A0FE9"/>
    <w:rsid w:val="003A0FF4"/>
    <w:rsid w:val="003A10E2"/>
    <w:rsid w:val="003A118B"/>
    <w:rsid w:val="003A11B2"/>
    <w:rsid w:val="003A11CB"/>
    <w:rsid w:val="003A1358"/>
    <w:rsid w:val="003A1394"/>
    <w:rsid w:val="003A14A7"/>
    <w:rsid w:val="003A155C"/>
    <w:rsid w:val="003A16CC"/>
    <w:rsid w:val="003A1777"/>
    <w:rsid w:val="003A1896"/>
    <w:rsid w:val="003A1916"/>
    <w:rsid w:val="003A1957"/>
    <w:rsid w:val="003A1A54"/>
    <w:rsid w:val="003A1AB2"/>
    <w:rsid w:val="003A1AF7"/>
    <w:rsid w:val="003A1B41"/>
    <w:rsid w:val="003A1B90"/>
    <w:rsid w:val="003A1BD8"/>
    <w:rsid w:val="003A1EBD"/>
    <w:rsid w:val="003A1ED7"/>
    <w:rsid w:val="003A1F2E"/>
    <w:rsid w:val="003A1F9C"/>
    <w:rsid w:val="003A20C4"/>
    <w:rsid w:val="003A20CC"/>
    <w:rsid w:val="003A21D8"/>
    <w:rsid w:val="003A2252"/>
    <w:rsid w:val="003A246C"/>
    <w:rsid w:val="003A2748"/>
    <w:rsid w:val="003A2749"/>
    <w:rsid w:val="003A27FF"/>
    <w:rsid w:val="003A289C"/>
    <w:rsid w:val="003A2995"/>
    <w:rsid w:val="003A2A50"/>
    <w:rsid w:val="003A2CD6"/>
    <w:rsid w:val="003A2D72"/>
    <w:rsid w:val="003A2DD4"/>
    <w:rsid w:val="003A2E08"/>
    <w:rsid w:val="003A2EB2"/>
    <w:rsid w:val="003A2FEB"/>
    <w:rsid w:val="003A306A"/>
    <w:rsid w:val="003A31CA"/>
    <w:rsid w:val="003A3230"/>
    <w:rsid w:val="003A325C"/>
    <w:rsid w:val="003A32AF"/>
    <w:rsid w:val="003A3301"/>
    <w:rsid w:val="003A339A"/>
    <w:rsid w:val="003A34B6"/>
    <w:rsid w:val="003A353A"/>
    <w:rsid w:val="003A3590"/>
    <w:rsid w:val="003A370C"/>
    <w:rsid w:val="003A3730"/>
    <w:rsid w:val="003A3AD5"/>
    <w:rsid w:val="003A3B79"/>
    <w:rsid w:val="003A3C40"/>
    <w:rsid w:val="003A3CD3"/>
    <w:rsid w:val="003A3CDE"/>
    <w:rsid w:val="003A3CEC"/>
    <w:rsid w:val="003A3D9E"/>
    <w:rsid w:val="003A3DF7"/>
    <w:rsid w:val="003A401F"/>
    <w:rsid w:val="003A408C"/>
    <w:rsid w:val="003A40EC"/>
    <w:rsid w:val="003A411C"/>
    <w:rsid w:val="003A41F0"/>
    <w:rsid w:val="003A4205"/>
    <w:rsid w:val="003A422C"/>
    <w:rsid w:val="003A42B1"/>
    <w:rsid w:val="003A42BC"/>
    <w:rsid w:val="003A435C"/>
    <w:rsid w:val="003A43C1"/>
    <w:rsid w:val="003A4440"/>
    <w:rsid w:val="003A4477"/>
    <w:rsid w:val="003A462A"/>
    <w:rsid w:val="003A46EA"/>
    <w:rsid w:val="003A475D"/>
    <w:rsid w:val="003A4770"/>
    <w:rsid w:val="003A478E"/>
    <w:rsid w:val="003A47CD"/>
    <w:rsid w:val="003A4871"/>
    <w:rsid w:val="003A4A05"/>
    <w:rsid w:val="003A4AF0"/>
    <w:rsid w:val="003A4BC4"/>
    <w:rsid w:val="003A4D72"/>
    <w:rsid w:val="003A5081"/>
    <w:rsid w:val="003A50F1"/>
    <w:rsid w:val="003A5146"/>
    <w:rsid w:val="003A528A"/>
    <w:rsid w:val="003A52DA"/>
    <w:rsid w:val="003A548A"/>
    <w:rsid w:val="003A54B0"/>
    <w:rsid w:val="003A54F7"/>
    <w:rsid w:val="003A5646"/>
    <w:rsid w:val="003A566B"/>
    <w:rsid w:val="003A58F9"/>
    <w:rsid w:val="003A58FE"/>
    <w:rsid w:val="003A5A91"/>
    <w:rsid w:val="003A5B95"/>
    <w:rsid w:val="003A5BA9"/>
    <w:rsid w:val="003A5D10"/>
    <w:rsid w:val="003A5D9F"/>
    <w:rsid w:val="003A5DF5"/>
    <w:rsid w:val="003A5EDA"/>
    <w:rsid w:val="003A5FF8"/>
    <w:rsid w:val="003A6313"/>
    <w:rsid w:val="003A6468"/>
    <w:rsid w:val="003A649C"/>
    <w:rsid w:val="003A6514"/>
    <w:rsid w:val="003A6587"/>
    <w:rsid w:val="003A6611"/>
    <w:rsid w:val="003A663B"/>
    <w:rsid w:val="003A66DD"/>
    <w:rsid w:val="003A684E"/>
    <w:rsid w:val="003A68B8"/>
    <w:rsid w:val="003A6BE2"/>
    <w:rsid w:val="003A6C14"/>
    <w:rsid w:val="003A6C72"/>
    <w:rsid w:val="003A6CF6"/>
    <w:rsid w:val="003A6F25"/>
    <w:rsid w:val="003A6FEB"/>
    <w:rsid w:val="003A706C"/>
    <w:rsid w:val="003A7278"/>
    <w:rsid w:val="003A72E6"/>
    <w:rsid w:val="003A7335"/>
    <w:rsid w:val="003A7551"/>
    <w:rsid w:val="003A767C"/>
    <w:rsid w:val="003A78E9"/>
    <w:rsid w:val="003A7A68"/>
    <w:rsid w:val="003A7A7A"/>
    <w:rsid w:val="003A7BB6"/>
    <w:rsid w:val="003A7F17"/>
    <w:rsid w:val="003A7F5D"/>
    <w:rsid w:val="003A7FE1"/>
    <w:rsid w:val="003B00A1"/>
    <w:rsid w:val="003B02CA"/>
    <w:rsid w:val="003B02DA"/>
    <w:rsid w:val="003B050E"/>
    <w:rsid w:val="003B0628"/>
    <w:rsid w:val="003B0695"/>
    <w:rsid w:val="003B0852"/>
    <w:rsid w:val="003B085A"/>
    <w:rsid w:val="003B09B3"/>
    <w:rsid w:val="003B0A2A"/>
    <w:rsid w:val="003B0A90"/>
    <w:rsid w:val="003B0B64"/>
    <w:rsid w:val="003B0B81"/>
    <w:rsid w:val="003B0BA1"/>
    <w:rsid w:val="003B0C34"/>
    <w:rsid w:val="003B0D0D"/>
    <w:rsid w:val="003B0D41"/>
    <w:rsid w:val="003B0FE2"/>
    <w:rsid w:val="003B1019"/>
    <w:rsid w:val="003B1247"/>
    <w:rsid w:val="003B1654"/>
    <w:rsid w:val="003B171A"/>
    <w:rsid w:val="003B17E0"/>
    <w:rsid w:val="003B1824"/>
    <w:rsid w:val="003B1918"/>
    <w:rsid w:val="003B1945"/>
    <w:rsid w:val="003B1A41"/>
    <w:rsid w:val="003B1A74"/>
    <w:rsid w:val="003B1A89"/>
    <w:rsid w:val="003B1B72"/>
    <w:rsid w:val="003B1BCF"/>
    <w:rsid w:val="003B1C22"/>
    <w:rsid w:val="003B1ED0"/>
    <w:rsid w:val="003B20DE"/>
    <w:rsid w:val="003B2103"/>
    <w:rsid w:val="003B21B7"/>
    <w:rsid w:val="003B243E"/>
    <w:rsid w:val="003B2476"/>
    <w:rsid w:val="003B257E"/>
    <w:rsid w:val="003B287E"/>
    <w:rsid w:val="003B2A11"/>
    <w:rsid w:val="003B2DD2"/>
    <w:rsid w:val="003B2EE3"/>
    <w:rsid w:val="003B3041"/>
    <w:rsid w:val="003B32C0"/>
    <w:rsid w:val="003B33F8"/>
    <w:rsid w:val="003B3422"/>
    <w:rsid w:val="003B355F"/>
    <w:rsid w:val="003B36EF"/>
    <w:rsid w:val="003B396E"/>
    <w:rsid w:val="003B3A37"/>
    <w:rsid w:val="003B3D24"/>
    <w:rsid w:val="003B3DBA"/>
    <w:rsid w:val="003B404F"/>
    <w:rsid w:val="003B406F"/>
    <w:rsid w:val="003B4139"/>
    <w:rsid w:val="003B4178"/>
    <w:rsid w:val="003B42F2"/>
    <w:rsid w:val="003B4977"/>
    <w:rsid w:val="003B4A24"/>
    <w:rsid w:val="003B4A7A"/>
    <w:rsid w:val="003B4A98"/>
    <w:rsid w:val="003B4CB7"/>
    <w:rsid w:val="003B4CC2"/>
    <w:rsid w:val="003B4D52"/>
    <w:rsid w:val="003B4FD5"/>
    <w:rsid w:val="003B5043"/>
    <w:rsid w:val="003B50F1"/>
    <w:rsid w:val="003B5120"/>
    <w:rsid w:val="003B5163"/>
    <w:rsid w:val="003B5298"/>
    <w:rsid w:val="003B5367"/>
    <w:rsid w:val="003B548D"/>
    <w:rsid w:val="003B54D8"/>
    <w:rsid w:val="003B55F8"/>
    <w:rsid w:val="003B5929"/>
    <w:rsid w:val="003B5A8D"/>
    <w:rsid w:val="003B5B21"/>
    <w:rsid w:val="003B5B9D"/>
    <w:rsid w:val="003B5C32"/>
    <w:rsid w:val="003B5D0B"/>
    <w:rsid w:val="003B5DC8"/>
    <w:rsid w:val="003B5F87"/>
    <w:rsid w:val="003B5FB7"/>
    <w:rsid w:val="003B6377"/>
    <w:rsid w:val="003B67CB"/>
    <w:rsid w:val="003B6924"/>
    <w:rsid w:val="003B6AC6"/>
    <w:rsid w:val="003B6BBC"/>
    <w:rsid w:val="003B6C72"/>
    <w:rsid w:val="003B6E0A"/>
    <w:rsid w:val="003B6E0E"/>
    <w:rsid w:val="003B6E23"/>
    <w:rsid w:val="003B6E83"/>
    <w:rsid w:val="003B70BA"/>
    <w:rsid w:val="003B7198"/>
    <w:rsid w:val="003B7489"/>
    <w:rsid w:val="003B7748"/>
    <w:rsid w:val="003B779C"/>
    <w:rsid w:val="003B7941"/>
    <w:rsid w:val="003B7954"/>
    <w:rsid w:val="003B7959"/>
    <w:rsid w:val="003B7974"/>
    <w:rsid w:val="003B7BC6"/>
    <w:rsid w:val="003B7D45"/>
    <w:rsid w:val="003B7E47"/>
    <w:rsid w:val="003B7EBC"/>
    <w:rsid w:val="003B7ECB"/>
    <w:rsid w:val="003C00A2"/>
    <w:rsid w:val="003C04DC"/>
    <w:rsid w:val="003C0541"/>
    <w:rsid w:val="003C058F"/>
    <w:rsid w:val="003C05A5"/>
    <w:rsid w:val="003C07CA"/>
    <w:rsid w:val="003C0803"/>
    <w:rsid w:val="003C091A"/>
    <w:rsid w:val="003C09E3"/>
    <w:rsid w:val="003C0A56"/>
    <w:rsid w:val="003C0B4B"/>
    <w:rsid w:val="003C0C83"/>
    <w:rsid w:val="003C0DB6"/>
    <w:rsid w:val="003C0E09"/>
    <w:rsid w:val="003C0F4E"/>
    <w:rsid w:val="003C1119"/>
    <w:rsid w:val="003C116F"/>
    <w:rsid w:val="003C14FB"/>
    <w:rsid w:val="003C1802"/>
    <w:rsid w:val="003C1B19"/>
    <w:rsid w:val="003C1C38"/>
    <w:rsid w:val="003C1C9C"/>
    <w:rsid w:val="003C1CDE"/>
    <w:rsid w:val="003C21B7"/>
    <w:rsid w:val="003C2287"/>
    <w:rsid w:val="003C239E"/>
    <w:rsid w:val="003C250C"/>
    <w:rsid w:val="003C25E4"/>
    <w:rsid w:val="003C267D"/>
    <w:rsid w:val="003C26C3"/>
    <w:rsid w:val="003C270D"/>
    <w:rsid w:val="003C276B"/>
    <w:rsid w:val="003C2A0A"/>
    <w:rsid w:val="003C2A1C"/>
    <w:rsid w:val="003C2A68"/>
    <w:rsid w:val="003C2A9D"/>
    <w:rsid w:val="003C2ACC"/>
    <w:rsid w:val="003C2C59"/>
    <w:rsid w:val="003C2CF2"/>
    <w:rsid w:val="003C2DA7"/>
    <w:rsid w:val="003C2E10"/>
    <w:rsid w:val="003C2E2D"/>
    <w:rsid w:val="003C2EC3"/>
    <w:rsid w:val="003C2FEC"/>
    <w:rsid w:val="003C3002"/>
    <w:rsid w:val="003C314E"/>
    <w:rsid w:val="003C3225"/>
    <w:rsid w:val="003C32D8"/>
    <w:rsid w:val="003C32FB"/>
    <w:rsid w:val="003C3388"/>
    <w:rsid w:val="003C34C4"/>
    <w:rsid w:val="003C365F"/>
    <w:rsid w:val="003C3895"/>
    <w:rsid w:val="003C3909"/>
    <w:rsid w:val="003C397A"/>
    <w:rsid w:val="003C3A02"/>
    <w:rsid w:val="003C3CAF"/>
    <w:rsid w:val="003C3DEF"/>
    <w:rsid w:val="003C3DFA"/>
    <w:rsid w:val="003C3E71"/>
    <w:rsid w:val="003C3EB5"/>
    <w:rsid w:val="003C3ECA"/>
    <w:rsid w:val="003C4111"/>
    <w:rsid w:val="003C41B3"/>
    <w:rsid w:val="003C43FA"/>
    <w:rsid w:val="003C46F9"/>
    <w:rsid w:val="003C4728"/>
    <w:rsid w:val="003C4755"/>
    <w:rsid w:val="003C4759"/>
    <w:rsid w:val="003C47AF"/>
    <w:rsid w:val="003C47C3"/>
    <w:rsid w:val="003C483C"/>
    <w:rsid w:val="003C4B7F"/>
    <w:rsid w:val="003C4BC0"/>
    <w:rsid w:val="003C4BE5"/>
    <w:rsid w:val="003C4CBA"/>
    <w:rsid w:val="003C4E9C"/>
    <w:rsid w:val="003C4EAA"/>
    <w:rsid w:val="003C4EF6"/>
    <w:rsid w:val="003C4F96"/>
    <w:rsid w:val="003C4FAE"/>
    <w:rsid w:val="003C4FFD"/>
    <w:rsid w:val="003C50B4"/>
    <w:rsid w:val="003C51EB"/>
    <w:rsid w:val="003C5503"/>
    <w:rsid w:val="003C5529"/>
    <w:rsid w:val="003C562F"/>
    <w:rsid w:val="003C5932"/>
    <w:rsid w:val="003C5BCD"/>
    <w:rsid w:val="003C5CB8"/>
    <w:rsid w:val="003C5D0C"/>
    <w:rsid w:val="003C5D87"/>
    <w:rsid w:val="003C5F2C"/>
    <w:rsid w:val="003C5F3A"/>
    <w:rsid w:val="003C5FB7"/>
    <w:rsid w:val="003C5FE5"/>
    <w:rsid w:val="003C60DC"/>
    <w:rsid w:val="003C61E0"/>
    <w:rsid w:val="003C6273"/>
    <w:rsid w:val="003C62BF"/>
    <w:rsid w:val="003C62CA"/>
    <w:rsid w:val="003C62FF"/>
    <w:rsid w:val="003C641E"/>
    <w:rsid w:val="003C64AD"/>
    <w:rsid w:val="003C66DC"/>
    <w:rsid w:val="003C6799"/>
    <w:rsid w:val="003C6801"/>
    <w:rsid w:val="003C6856"/>
    <w:rsid w:val="003C6B57"/>
    <w:rsid w:val="003C6BE7"/>
    <w:rsid w:val="003C6BEC"/>
    <w:rsid w:val="003C6CBF"/>
    <w:rsid w:val="003C6D48"/>
    <w:rsid w:val="003C6E70"/>
    <w:rsid w:val="003C6F24"/>
    <w:rsid w:val="003C7080"/>
    <w:rsid w:val="003C7497"/>
    <w:rsid w:val="003C755D"/>
    <w:rsid w:val="003C76EB"/>
    <w:rsid w:val="003C770C"/>
    <w:rsid w:val="003C77B1"/>
    <w:rsid w:val="003C79B6"/>
    <w:rsid w:val="003C7A6E"/>
    <w:rsid w:val="003C7FBA"/>
    <w:rsid w:val="003C7FC2"/>
    <w:rsid w:val="003D0109"/>
    <w:rsid w:val="003D030B"/>
    <w:rsid w:val="003D035C"/>
    <w:rsid w:val="003D0435"/>
    <w:rsid w:val="003D0608"/>
    <w:rsid w:val="003D0615"/>
    <w:rsid w:val="003D0863"/>
    <w:rsid w:val="003D08B6"/>
    <w:rsid w:val="003D098A"/>
    <w:rsid w:val="003D0A34"/>
    <w:rsid w:val="003D0B7E"/>
    <w:rsid w:val="003D0B93"/>
    <w:rsid w:val="003D0C53"/>
    <w:rsid w:val="003D0DC5"/>
    <w:rsid w:val="003D0DF4"/>
    <w:rsid w:val="003D0E6E"/>
    <w:rsid w:val="003D0F7E"/>
    <w:rsid w:val="003D1227"/>
    <w:rsid w:val="003D1339"/>
    <w:rsid w:val="003D15B0"/>
    <w:rsid w:val="003D15F2"/>
    <w:rsid w:val="003D169C"/>
    <w:rsid w:val="003D18A6"/>
    <w:rsid w:val="003D1C7D"/>
    <w:rsid w:val="003D1D33"/>
    <w:rsid w:val="003D1D35"/>
    <w:rsid w:val="003D1F19"/>
    <w:rsid w:val="003D1F77"/>
    <w:rsid w:val="003D1FE8"/>
    <w:rsid w:val="003D2016"/>
    <w:rsid w:val="003D2020"/>
    <w:rsid w:val="003D204D"/>
    <w:rsid w:val="003D206D"/>
    <w:rsid w:val="003D20D2"/>
    <w:rsid w:val="003D22F7"/>
    <w:rsid w:val="003D23F0"/>
    <w:rsid w:val="003D2495"/>
    <w:rsid w:val="003D2558"/>
    <w:rsid w:val="003D258C"/>
    <w:rsid w:val="003D2694"/>
    <w:rsid w:val="003D26C5"/>
    <w:rsid w:val="003D273E"/>
    <w:rsid w:val="003D2762"/>
    <w:rsid w:val="003D27B8"/>
    <w:rsid w:val="003D291C"/>
    <w:rsid w:val="003D2A00"/>
    <w:rsid w:val="003D2BAD"/>
    <w:rsid w:val="003D2EDC"/>
    <w:rsid w:val="003D310E"/>
    <w:rsid w:val="003D3185"/>
    <w:rsid w:val="003D325A"/>
    <w:rsid w:val="003D325C"/>
    <w:rsid w:val="003D3284"/>
    <w:rsid w:val="003D338C"/>
    <w:rsid w:val="003D33A4"/>
    <w:rsid w:val="003D34AF"/>
    <w:rsid w:val="003D3725"/>
    <w:rsid w:val="003D3734"/>
    <w:rsid w:val="003D37BD"/>
    <w:rsid w:val="003D391D"/>
    <w:rsid w:val="003D39EC"/>
    <w:rsid w:val="003D3B5E"/>
    <w:rsid w:val="003D3DB4"/>
    <w:rsid w:val="003D3DD5"/>
    <w:rsid w:val="003D3EAE"/>
    <w:rsid w:val="003D3F98"/>
    <w:rsid w:val="003D3FB4"/>
    <w:rsid w:val="003D407D"/>
    <w:rsid w:val="003D40D2"/>
    <w:rsid w:val="003D4122"/>
    <w:rsid w:val="003D4135"/>
    <w:rsid w:val="003D42A9"/>
    <w:rsid w:val="003D430A"/>
    <w:rsid w:val="003D43E6"/>
    <w:rsid w:val="003D4445"/>
    <w:rsid w:val="003D462F"/>
    <w:rsid w:val="003D46BB"/>
    <w:rsid w:val="003D46E9"/>
    <w:rsid w:val="003D4798"/>
    <w:rsid w:val="003D4906"/>
    <w:rsid w:val="003D4919"/>
    <w:rsid w:val="003D4B17"/>
    <w:rsid w:val="003D4BBD"/>
    <w:rsid w:val="003D4C37"/>
    <w:rsid w:val="003D4F98"/>
    <w:rsid w:val="003D5045"/>
    <w:rsid w:val="003D50BB"/>
    <w:rsid w:val="003D5450"/>
    <w:rsid w:val="003D5523"/>
    <w:rsid w:val="003D55EB"/>
    <w:rsid w:val="003D5637"/>
    <w:rsid w:val="003D56A7"/>
    <w:rsid w:val="003D56E4"/>
    <w:rsid w:val="003D56F7"/>
    <w:rsid w:val="003D5801"/>
    <w:rsid w:val="003D5854"/>
    <w:rsid w:val="003D5981"/>
    <w:rsid w:val="003D5CC2"/>
    <w:rsid w:val="003D5CF4"/>
    <w:rsid w:val="003D5F09"/>
    <w:rsid w:val="003D5FD5"/>
    <w:rsid w:val="003D6096"/>
    <w:rsid w:val="003D60BA"/>
    <w:rsid w:val="003D620B"/>
    <w:rsid w:val="003D6291"/>
    <w:rsid w:val="003D6335"/>
    <w:rsid w:val="003D639A"/>
    <w:rsid w:val="003D6681"/>
    <w:rsid w:val="003D6833"/>
    <w:rsid w:val="003D68A6"/>
    <w:rsid w:val="003D68F1"/>
    <w:rsid w:val="003D6B21"/>
    <w:rsid w:val="003D6F0A"/>
    <w:rsid w:val="003D6F55"/>
    <w:rsid w:val="003D6FA8"/>
    <w:rsid w:val="003D70B8"/>
    <w:rsid w:val="003D7220"/>
    <w:rsid w:val="003D7236"/>
    <w:rsid w:val="003D7282"/>
    <w:rsid w:val="003D7468"/>
    <w:rsid w:val="003D74EE"/>
    <w:rsid w:val="003D7586"/>
    <w:rsid w:val="003D761C"/>
    <w:rsid w:val="003D7697"/>
    <w:rsid w:val="003D76B0"/>
    <w:rsid w:val="003D7747"/>
    <w:rsid w:val="003D794F"/>
    <w:rsid w:val="003D795F"/>
    <w:rsid w:val="003D797A"/>
    <w:rsid w:val="003D79BF"/>
    <w:rsid w:val="003D7A9E"/>
    <w:rsid w:val="003D7AA1"/>
    <w:rsid w:val="003D7B0A"/>
    <w:rsid w:val="003D7BD4"/>
    <w:rsid w:val="003D7C3F"/>
    <w:rsid w:val="003D7D6B"/>
    <w:rsid w:val="003D7DBA"/>
    <w:rsid w:val="003D7E27"/>
    <w:rsid w:val="003E0046"/>
    <w:rsid w:val="003E0279"/>
    <w:rsid w:val="003E02A1"/>
    <w:rsid w:val="003E0385"/>
    <w:rsid w:val="003E04AA"/>
    <w:rsid w:val="003E04CA"/>
    <w:rsid w:val="003E0761"/>
    <w:rsid w:val="003E0780"/>
    <w:rsid w:val="003E0897"/>
    <w:rsid w:val="003E0D6C"/>
    <w:rsid w:val="003E0DA8"/>
    <w:rsid w:val="003E0DD5"/>
    <w:rsid w:val="003E0E3F"/>
    <w:rsid w:val="003E0F9C"/>
    <w:rsid w:val="003E10C2"/>
    <w:rsid w:val="003E1120"/>
    <w:rsid w:val="003E11DD"/>
    <w:rsid w:val="003E1213"/>
    <w:rsid w:val="003E1460"/>
    <w:rsid w:val="003E14CD"/>
    <w:rsid w:val="003E1573"/>
    <w:rsid w:val="003E1645"/>
    <w:rsid w:val="003E16B8"/>
    <w:rsid w:val="003E17E4"/>
    <w:rsid w:val="003E185B"/>
    <w:rsid w:val="003E1880"/>
    <w:rsid w:val="003E19B1"/>
    <w:rsid w:val="003E19D0"/>
    <w:rsid w:val="003E1A23"/>
    <w:rsid w:val="003E1E50"/>
    <w:rsid w:val="003E20EE"/>
    <w:rsid w:val="003E22B9"/>
    <w:rsid w:val="003E22EE"/>
    <w:rsid w:val="003E237D"/>
    <w:rsid w:val="003E2728"/>
    <w:rsid w:val="003E27B6"/>
    <w:rsid w:val="003E28B6"/>
    <w:rsid w:val="003E2B7B"/>
    <w:rsid w:val="003E2B8A"/>
    <w:rsid w:val="003E2CC2"/>
    <w:rsid w:val="003E2D15"/>
    <w:rsid w:val="003E2E90"/>
    <w:rsid w:val="003E2EDF"/>
    <w:rsid w:val="003E2EE7"/>
    <w:rsid w:val="003E3252"/>
    <w:rsid w:val="003E33A6"/>
    <w:rsid w:val="003E34CD"/>
    <w:rsid w:val="003E355F"/>
    <w:rsid w:val="003E3590"/>
    <w:rsid w:val="003E3676"/>
    <w:rsid w:val="003E36DA"/>
    <w:rsid w:val="003E37B1"/>
    <w:rsid w:val="003E3864"/>
    <w:rsid w:val="003E3905"/>
    <w:rsid w:val="003E3936"/>
    <w:rsid w:val="003E3966"/>
    <w:rsid w:val="003E39AE"/>
    <w:rsid w:val="003E39B3"/>
    <w:rsid w:val="003E3A79"/>
    <w:rsid w:val="003E3C9F"/>
    <w:rsid w:val="003E3CC6"/>
    <w:rsid w:val="003E4068"/>
    <w:rsid w:val="003E40BD"/>
    <w:rsid w:val="003E471F"/>
    <w:rsid w:val="003E4A4C"/>
    <w:rsid w:val="003E4B0E"/>
    <w:rsid w:val="003E4F44"/>
    <w:rsid w:val="003E5067"/>
    <w:rsid w:val="003E506B"/>
    <w:rsid w:val="003E506D"/>
    <w:rsid w:val="003E515F"/>
    <w:rsid w:val="003E5336"/>
    <w:rsid w:val="003E543D"/>
    <w:rsid w:val="003E54AD"/>
    <w:rsid w:val="003E58AB"/>
    <w:rsid w:val="003E59AC"/>
    <w:rsid w:val="003E59BB"/>
    <w:rsid w:val="003E5A00"/>
    <w:rsid w:val="003E5B4F"/>
    <w:rsid w:val="003E5E42"/>
    <w:rsid w:val="003E5EAE"/>
    <w:rsid w:val="003E5F90"/>
    <w:rsid w:val="003E6065"/>
    <w:rsid w:val="003E614F"/>
    <w:rsid w:val="003E639C"/>
    <w:rsid w:val="003E651A"/>
    <w:rsid w:val="003E6555"/>
    <w:rsid w:val="003E6895"/>
    <w:rsid w:val="003E68EF"/>
    <w:rsid w:val="003E69C1"/>
    <w:rsid w:val="003E69C4"/>
    <w:rsid w:val="003E6A9D"/>
    <w:rsid w:val="003E6B96"/>
    <w:rsid w:val="003E6CCF"/>
    <w:rsid w:val="003E6D7E"/>
    <w:rsid w:val="003E6DF3"/>
    <w:rsid w:val="003E6EF2"/>
    <w:rsid w:val="003E6EFA"/>
    <w:rsid w:val="003E6F55"/>
    <w:rsid w:val="003E6FF6"/>
    <w:rsid w:val="003E7113"/>
    <w:rsid w:val="003E7183"/>
    <w:rsid w:val="003E7188"/>
    <w:rsid w:val="003E7253"/>
    <w:rsid w:val="003E748B"/>
    <w:rsid w:val="003E74E7"/>
    <w:rsid w:val="003E751B"/>
    <w:rsid w:val="003E7586"/>
    <w:rsid w:val="003E7589"/>
    <w:rsid w:val="003E75B5"/>
    <w:rsid w:val="003E75C6"/>
    <w:rsid w:val="003E7777"/>
    <w:rsid w:val="003E7924"/>
    <w:rsid w:val="003E794B"/>
    <w:rsid w:val="003E7964"/>
    <w:rsid w:val="003E79AC"/>
    <w:rsid w:val="003E7A06"/>
    <w:rsid w:val="003E7A83"/>
    <w:rsid w:val="003E7E0B"/>
    <w:rsid w:val="003E7E15"/>
    <w:rsid w:val="003E7E37"/>
    <w:rsid w:val="003F0086"/>
    <w:rsid w:val="003F00C6"/>
    <w:rsid w:val="003F01E9"/>
    <w:rsid w:val="003F0216"/>
    <w:rsid w:val="003F0747"/>
    <w:rsid w:val="003F079F"/>
    <w:rsid w:val="003F08F0"/>
    <w:rsid w:val="003F0920"/>
    <w:rsid w:val="003F09AC"/>
    <w:rsid w:val="003F0AF1"/>
    <w:rsid w:val="003F0BE6"/>
    <w:rsid w:val="003F0D7F"/>
    <w:rsid w:val="003F0F15"/>
    <w:rsid w:val="003F1270"/>
    <w:rsid w:val="003F153A"/>
    <w:rsid w:val="003F1587"/>
    <w:rsid w:val="003F1677"/>
    <w:rsid w:val="003F16B5"/>
    <w:rsid w:val="003F17D8"/>
    <w:rsid w:val="003F1855"/>
    <w:rsid w:val="003F1988"/>
    <w:rsid w:val="003F1ACB"/>
    <w:rsid w:val="003F1AE6"/>
    <w:rsid w:val="003F1B33"/>
    <w:rsid w:val="003F1D7A"/>
    <w:rsid w:val="003F1E3C"/>
    <w:rsid w:val="003F1F0F"/>
    <w:rsid w:val="003F2063"/>
    <w:rsid w:val="003F21A1"/>
    <w:rsid w:val="003F21BF"/>
    <w:rsid w:val="003F22B0"/>
    <w:rsid w:val="003F22EE"/>
    <w:rsid w:val="003F238B"/>
    <w:rsid w:val="003F2529"/>
    <w:rsid w:val="003F26B8"/>
    <w:rsid w:val="003F27B3"/>
    <w:rsid w:val="003F27C8"/>
    <w:rsid w:val="003F2942"/>
    <w:rsid w:val="003F2B2E"/>
    <w:rsid w:val="003F2B5F"/>
    <w:rsid w:val="003F2B8F"/>
    <w:rsid w:val="003F2C89"/>
    <w:rsid w:val="003F2F70"/>
    <w:rsid w:val="003F303C"/>
    <w:rsid w:val="003F3059"/>
    <w:rsid w:val="003F31C6"/>
    <w:rsid w:val="003F31E5"/>
    <w:rsid w:val="003F32A0"/>
    <w:rsid w:val="003F3347"/>
    <w:rsid w:val="003F340D"/>
    <w:rsid w:val="003F369C"/>
    <w:rsid w:val="003F378B"/>
    <w:rsid w:val="003F3873"/>
    <w:rsid w:val="003F38C2"/>
    <w:rsid w:val="003F3A4A"/>
    <w:rsid w:val="003F3AFC"/>
    <w:rsid w:val="003F3B09"/>
    <w:rsid w:val="003F3B80"/>
    <w:rsid w:val="003F3C23"/>
    <w:rsid w:val="003F3E0C"/>
    <w:rsid w:val="003F3E49"/>
    <w:rsid w:val="003F3FB2"/>
    <w:rsid w:val="003F3FD7"/>
    <w:rsid w:val="003F401A"/>
    <w:rsid w:val="003F42C1"/>
    <w:rsid w:val="003F4470"/>
    <w:rsid w:val="003F44D7"/>
    <w:rsid w:val="003F4564"/>
    <w:rsid w:val="003F45FE"/>
    <w:rsid w:val="003F46BD"/>
    <w:rsid w:val="003F471E"/>
    <w:rsid w:val="003F48D3"/>
    <w:rsid w:val="003F491D"/>
    <w:rsid w:val="003F4BBD"/>
    <w:rsid w:val="003F4CA1"/>
    <w:rsid w:val="003F4CB7"/>
    <w:rsid w:val="003F4DBB"/>
    <w:rsid w:val="003F4EA4"/>
    <w:rsid w:val="003F50A0"/>
    <w:rsid w:val="003F5103"/>
    <w:rsid w:val="003F5288"/>
    <w:rsid w:val="003F531A"/>
    <w:rsid w:val="003F5336"/>
    <w:rsid w:val="003F5367"/>
    <w:rsid w:val="003F548C"/>
    <w:rsid w:val="003F5536"/>
    <w:rsid w:val="003F55C1"/>
    <w:rsid w:val="003F55F5"/>
    <w:rsid w:val="003F5609"/>
    <w:rsid w:val="003F5644"/>
    <w:rsid w:val="003F56A1"/>
    <w:rsid w:val="003F5702"/>
    <w:rsid w:val="003F5721"/>
    <w:rsid w:val="003F574D"/>
    <w:rsid w:val="003F574E"/>
    <w:rsid w:val="003F575C"/>
    <w:rsid w:val="003F5913"/>
    <w:rsid w:val="003F5990"/>
    <w:rsid w:val="003F5AEE"/>
    <w:rsid w:val="003F5AF3"/>
    <w:rsid w:val="003F5C3D"/>
    <w:rsid w:val="003F5DE5"/>
    <w:rsid w:val="003F5EC5"/>
    <w:rsid w:val="003F6017"/>
    <w:rsid w:val="003F60F3"/>
    <w:rsid w:val="003F613D"/>
    <w:rsid w:val="003F6193"/>
    <w:rsid w:val="003F61AD"/>
    <w:rsid w:val="003F6234"/>
    <w:rsid w:val="003F62CA"/>
    <w:rsid w:val="003F6369"/>
    <w:rsid w:val="003F641A"/>
    <w:rsid w:val="003F64FF"/>
    <w:rsid w:val="003F652C"/>
    <w:rsid w:val="003F66DA"/>
    <w:rsid w:val="003F68F9"/>
    <w:rsid w:val="003F6941"/>
    <w:rsid w:val="003F69F9"/>
    <w:rsid w:val="003F6B84"/>
    <w:rsid w:val="003F6CA0"/>
    <w:rsid w:val="003F6D12"/>
    <w:rsid w:val="003F6D1E"/>
    <w:rsid w:val="003F6D32"/>
    <w:rsid w:val="003F6E41"/>
    <w:rsid w:val="003F6E4B"/>
    <w:rsid w:val="003F6E97"/>
    <w:rsid w:val="003F7064"/>
    <w:rsid w:val="003F714B"/>
    <w:rsid w:val="003F7161"/>
    <w:rsid w:val="003F726D"/>
    <w:rsid w:val="003F727B"/>
    <w:rsid w:val="003F7316"/>
    <w:rsid w:val="003F7477"/>
    <w:rsid w:val="003F74FE"/>
    <w:rsid w:val="003F7513"/>
    <w:rsid w:val="003F7591"/>
    <w:rsid w:val="003F7763"/>
    <w:rsid w:val="003F793E"/>
    <w:rsid w:val="003F794F"/>
    <w:rsid w:val="003F79CB"/>
    <w:rsid w:val="003F7AEC"/>
    <w:rsid w:val="003F7B64"/>
    <w:rsid w:val="003F7B8D"/>
    <w:rsid w:val="003F7C55"/>
    <w:rsid w:val="003F7CAC"/>
    <w:rsid w:val="003F7D02"/>
    <w:rsid w:val="003F7DCB"/>
    <w:rsid w:val="003F7E43"/>
    <w:rsid w:val="003F7E5E"/>
    <w:rsid w:val="003F7E6B"/>
    <w:rsid w:val="003F7EAD"/>
    <w:rsid w:val="003F7F81"/>
    <w:rsid w:val="00400188"/>
    <w:rsid w:val="004002E9"/>
    <w:rsid w:val="004003FE"/>
    <w:rsid w:val="004003FF"/>
    <w:rsid w:val="00400457"/>
    <w:rsid w:val="00400873"/>
    <w:rsid w:val="004008BD"/>
    <w:rsid w:val="004008BE"/>
    <w:rsid w:val="00400AB9"/>
    <w:rsid w:val="00400B61"/>
    <w:rsid w:val="00400DDA"/>
    <w:rsid w:val="00400F46"/>
    <w:rsid w:val="0040108B"/>
    <w:rsid w:val="0040116F"/>
    <w:rsid w:val="004012CF"/>
    <w:rsid w:val="004012EE"/>
    <w:rsid w:val="004012F6"/>
    <w:rsid w:val="0040136A"/>
    <w:rsid w:val="00401467"/>
    <w:rsid w:val="004014DF"/>
    <w:rsid w:val="00401601"/>
    <w:rsid w:val="00401633"/>
    <w:rsid w:val="004016E5"/>
    <w:rsid w:val="0040181F"/>
    <w:rsid w:val="00401988"/>
    <w:rsid w:val="004019B5"/>
    <w:rsid w:val="00401AF4"/>
    <w:rsid w:val="00401B30"/>
    <w:rsid w:val="00401C16"/>
    <w:rsid w:val="00401DD7"/>
    <w:rsid w:val="00402022"/>
    <w:rsid w:val="00402132"/>
    <w:rsid w:val="004022F2"/>
    <w:rsid w:val="004023C5"/>
    <w:rsid w:val="00402493"/>
    <w:rsid w:val="004024F7"/>
    <w:rsid w:val="004025C6"/>
    <w:rsid w:val="00402645"/>
    <w:rsid w:val="004028DC"/>
    <w:rsid w:val="004029A4"/>
    <w:rsid w:val="00402A58"/>
    <w:rsid w:val="00402BB1"/>
    <w:rsid w:val="00403061"/>
    <w:rsid w:val="00403106"/>
    <w:rsid w:val="00403175"/>
    <w:rsid w:val="004031C6"/>
    <w:rsid w:val="00403244"/>
    <w:rsid w:val="00403454"/>
    <w:rsid w:val="0040348B"/>
    <w:rsid w:val="004035A1"/>
    <w:rsid w:val="004036C8"/>
    <w:rsid w:val="00403714"/>
    <w:rsid w:val="00403847"/>
    <w:rsid w:val="004038BA"/>
    <w:rsid w:val="00403925"/>
    <w:rsid w:val="00403945"/>
    <w:rsid w:val="00403BF4"/>
    <w:rsid w:val="00403C3C"/>
    <w:rsid w:val="00403D32"/>
    <w:rsid w:val="00403D43"/>
    <w:rsid w:val="00403DBE"/>
    <w:rsid w:val="00403DE5"/>
    <w:rsid w:val="00403EFA"/>
    <w:rsid w:val="00404011"/>
    <w:rsid w:val="00404117"/>
    <w:rsid w:val="004041C1"/>
    <w:rsid w:val="00404299"/>
    <w:rsid w:val="0040442A"/>
    <w:rsid w:val="004044CC"/>
    <w:rsid w:val="004044F5"/>
    <w:rsid w:val="00404510"/>
    <w:rsid w:val="00404555"/>
    <w:rsid w:val="00404577"/>
    <w:rsid w:val="004046BE"/>
    <w:rsid w:val="0040485E"/>
    <w:rsid w:val="00404887"/>
    <w:rsid w:val="004048E5"/>
    <w:rsid w:val="00404DA2"/>
    <w:rsid w:val="00404E4D"/>
    <w:rsid w:val="00404E62"/>
    <w:rsid w:val="00404E6F"/>
    <w:rsid w:val="00404E73"/>
    <w:rsid w:val="00404F3E"/>
    <w:rsid w:val="00405079"/>
    <w:rsid w:val="00405117"/>
    <w:rsid w:val="004051DC"/>
    <w:rsid w:val="0040534D"/>
    <w:rsid w:val="00405458"/>
    <w:rsid w:val="004054CE"/>
    <w:rsid w:val="004055CC"/>
    <w:rsid w:val="004056AD"/>
    <w:rsid w:val="004056C0"/>
    <w:rsid w:val="004057E6"/>
    <w:rsid w:val="00405882"/>
    <w:rsid w:val="00405ADC"/>
    <w:rsid w:val="00405C18"/>
    <w:rsid w:val="00405C4B"/>
    <w:rsid w:val="00405D46"/>
    <w:rsid w:val="00405DB4"/>
    <w:rsid w:val="00405DD5"/>
    <w:rsid w:val="00405E52"/>
    <w:rsid w:val="00405E6C"/>
    <w:rsid w:val="00406441"/>
    <w:rsid w:val="004064D4"/>
    <w:rsid w:val="004065BE"/>
    <w:rsid w:val="004065D8"/>
    <w:rsid w:val="00406728"/>
    <w:rsid w:val="004067C0"/>
    <w:rsid w:val="00406809"/>
    <w:rsid w:val="00406905"/>
    <w:rsid w:val="004069EE"/>
    <w:rsid w:val="004069F3"/>
    <w:rsid w:val="00406A3B"/>
    <w:rsid w:val="00406CB4"/>
    <w:rsid w:val="00406D05"/>
    <w:rsid w:val="00406D44"/>
    <w:rsid w:val="00406E83"/>
    <w:rsid w:val="00407367"/>
    <w:rsid w:val="00407608"/>
    <w:rsid w:val="00407614"/>
    <w:rsid w:val="004076C4"/>
    <w:rsid w:val="004078E3"/>
    <w:rsid w:val="00407962"/>
    <w:rsid w:val="00407B93"/>
    <w:rsid w:val="00407DBA"/>
    <w:rsid w:val="004100C6"/>
    <w:rsid w:val="004101C5"/>
    <w:rsid w:val="0041036D"/>
    <w:rsid w:val="004104A3"/>
    <w:rsid w:val="00410740"/>
    <w:rsid w:val="0041090C"/>
    <w:rsid w:val="0041099B"/>
    <w:rsid w:val="004109EF"/>
    <w:rsid w:val="00410A25"/>
    <w:rsid w:val="00410AA3"/>
    <w:rsid w:val="00410B35"/>
    <w:rsid w:val="00410CD6"/>
    <w:rsid w:val="004110B3"/>
    <w:rsid w:val="004111B4"/>
    <w:rsid w:val="00411264"/>
    <w:rsid w:val="0041138B"/>
    <w:rsid w:val="00411505"/>
    <w:rsid w:val="004116AB"/>
    <w:rsid w:val="00411906"/>
    <w:rsid w:val="0041199E"/>
    <w:rsid w:val="00411A4F"/>
    <w:rsid w:val="00411C62"/>
    <w:rsid w:val="00411C7A"/>
    <w:rsid w:val="00411CBC"/>
    <w:rsid w:val="00411CBE"/>
    <w:rsid w:val="00412139"/>
    <w:rsid w:val="0041215E"/>
    <w:rsid w:val="004121B2"/>
    <w:rsid w:val="004121FE"/>
    <w:rsid w:val="0041223B"/>
    <w:rsid w:val="0041223C"/>
    <w:rsid w:val="00412289"/>
    <w:rsid w:val="004122B6"/>
    <w:rsid w:val="00412323"/>
    <w:rsid w:val="00412331"/>
    <w:rsid w:val="0041249C"/>
    <w:rsid w:val="004125DF"/>
    <w:rsid w:val="00412704"/>
    <w:rsid w:val="00412734"/>
    <w:rsid w:val="0041285E"/>
    <w:rsid w:val="00412895"/>
    <w:rsid w:val="00412AFF"/>
    <w:rsid w:val="00412B7F"/>
    <w:rsid w:val="00412C06"/>
    <w:rsid w:val="00412C71"/>
    <w:rsid w:val="00412D06"/>
    <w:rsid w:val="00412F0B"/>
    <w:rsid w:val="00412FA1"/>
    <w:rsid w:val="00412FC3"/>
    <w:rsid w:val="00413006"/>
    <w:rsid w:val="0041306B"/>
    <w:rsid w:val="004132C6"/>
    <w:rsid w:val="0041337C"/>
    <w:rsid w:val="004133C8"/>
    <w:rsid w:val="00413493"/>
    <w:rsid w:val="00413538"/>
    <w:rsid w:val="0041353B"/>
    <w:rsid w:val="0041365F"/>
    <w:rsid w:val="00413783"/>
    <w:rsid w:val="00413828"/>
    <w:rsid w:val="004138B1"/>
    <w:rsid w:val="0041393B"/>
    <w:rsid w:val="004139D8"/>
    <w:rsid w:val="00413AC8"/>
    <w:rsid w:val="00413B27"/>
    <w:rsid w:val="00413C56"/>
    <w:rsid w:val="00413D2A"/>
    <w:rsid w:val="00413F07"/>
    <w:rsid w:val="00414047"/>
    <w:rsid w:val="00414104"/>
    <w:rsid w:val="00414206"/>
    <w:rsid w:val="004143E6"/>
    <w:rsid w:val="0041442E"/>
    <w:rsid w:val="004144ED"/>
    <w:rsid w:val="0041457A"/>
    <w:rsid w:val="00414788"/>
    <w:rsid w:val="00414844"/>
    <w:rsid w:val="0041485E"/>
    <w:rsid w:val="004148F3"/>
    <w:rsid w:val="00414B0A"/>
    <w:rsid w:val="00414C5E"/>
    <w:rsid w:val="00414C7C"/>
    <w:rsid w:val="00414D0F"/>
    <w:rsid w:val="00414D90"/>
    <w:rsid w:val="00414E2D"/>
    <w:rsid w:val="004150E5"/>
    <w:rsid w:val="00415166"/>
    <w:rsid w:val="00415296"/>
    <w:rsid w:val="004154A6"/>
    <w:rsid w:val="0041556E"/>
    <w:rsid w:val="0041562D"/>
    <w:rsid w:val="00415657"/>
    <w:rsid w:val="004159C0"/>
    <w:rsid w:val="004159FA"/>
    <w:rsid w:val="00415ABC"/>
    <w:rsid w:val="00415B04"/>
    <w:rsid w:val="00415C19"/>
    <w:rsid w:val="00415C6A"/>
    <w:rsid w:val="00415CDF"/>
    <w:rsid w:val="00415EF0"/>
    <w:rsid w:val="00416004"/>
    <w:rsid w:val="004164F4"/>
    <w:rsid w:val="00416529"/>
    <w:rsid w:val="0041670A"/>
    <w:rsid w:val="0041677D"/>
    <w:rsid w:val="00416A2C"/>
    <w:rsid w:val="00416AF0"/>
    <w:rsid w:val="0041714F"/>
    <w:rsid w:val="004171F9"/>
    <w:rsid w:val="00417212"/>
    <w:rsid w:val="004172F8"/>
    <w:rsid w:val="0041731E"/>
    <w:rsid w:val="0041733A"/>
    <w:rsid w:val="0041734D"/>
    <w:rsid w:val="00417713"/>
    <w:rsid w:val="004177D6"/>
    <w:rsid w:val="0041793B"/>
    <w:rsid w:val="0041793F"/>
    <w:rsid w:val="0041796C"/>
    <w:rsid w:val="00417996"/>
    <w:rsid w:val="00417AF1"/>
    <w:rsid w:val="00417CE5"/>
    <w:rsid w:val="00417E72"/>
    <w:rsid w:val="00417EAE"/>
    <w:rsid w:val="00417F78"/>
    <w:rsid w:val="00417F87"/>
    <w:rsid w:val="00417FE4"/>
    <w:rsid w:val="00420045"/>
    <w:rsid w:val="004200CA"/>
    <w:rsid w:val="0042016A"/>
    <w:rsid w:val="004202B4"/>
    <w:rsid w:val="004202DC"/>
    <w:rsid w:val="0042036A"/>
    <w:rsid w:val="00420474"/>
    <w:rsid w:val="004207E1"/>
    <w:rsid w:val="00420821"/>
    <w:rsid w:val="00420967"/>
    <w:rsid w:val="00420C9F"/>
    <w:rsid w:val="00420DDE"/>
    <w:rsid w:val="00420E55"/>
    <w:rsid w:val="00420EC2"/>
    <w:rsid w:val="00420F64"/>
    <w:rsid w:val="00420FF9"/>
    <w:rsid w:val="0042100C"/>
    <w:rsid w:val="0042103C"/>
    <w:rsid w:val="004210C7"/>
    <w:rsid w:val="00421120"/>
    <w:rsid w:val="00421134"/>
    <w:rsid w:val="00421155"/>
    <w:rsid w:val="004211B4"/>
    <w:rsid w:val="00421267"/>
    <w:rsid w:val="0042133A"/>
    <w:rsid w:val="00421568"/>
    <w:rsid w:val="004215D3"/>
    <w:rsid w:val="0042167E"/>
    <w:rsid w:val="004216ED"/>
    <w:rsid w:val="00421B06"/>
    <w:rsid w:val="00421CCC"/>
    <w:rsid w:val="00421D00"/>
    <w:rsid w:val="00421D54"/>
    <w:rsid w:val="00421E66"/>
    <w:rsid w:val="00421E91"/>
    <w:rsid w:val="0042208A"/>
    <w:rsid w:val="004222B5"/>
    <w:rsid w:val="004222E9"/>
    <w:rsid w:val="00422334"/>
    <w:rsid w:val="0042240A"/>
    <w:rsid w:val="00422460"/>
    <w:rsid w:val="0042261D"/>
    <w:rsid w:val="0042278B"/>
    <w:rsid w:val="004227EF"/>
    <w:rsid w:val="0042281B"/>
    <w:rsid w:val="0042283F"/>
    <w:rsid w:val="0042284A"/>
    <w:rsid w:val="00422957"/>
    <w:rsid w:val="00422A06"/>
    <w:rsid w:val="00422BD7"/>
    <w:rsid w:val="00422C0B"/>
    <w:rsid w:val="00422CDD"/>
    <w:rsid w:val="00422D7A"/>
    <w:rsid w:val="00422D92"/>
    <w:rsid w:val="00422DAE"/>
    <w:rsid w:val="00422E05"/>
    <w:rsid w:val="0042314A"/>
    <w:rsid w:val="0042328D"/>
    <w:rsid w:val="0042336F"/>
    <w:rsid w:val="00423394"/>
    <w:rsid w:val="004233F6"/>
    <w:rsid w:val="004233FD"/>
    <w:rsid w:val="0042354F"/>
    <w:rsid w:val="004236E7"/>
    <w:rsid w:val="004237FF"/>
    <w:rsid w:val="00423913"/>
    <w:rsid w:val="0042396F"/>
    <w:rsid w:val="00423A85"/>
    <w:rsid w:val="00423BF0"/>
    <w:rsid w:val="00423C30"/>
    <w:rsid w:val="00423F03"/>
    <w:rsid w:val="00424063"/>
    <w:rsid w:val="004242CB"/>
    <w:rsid w:val="004242D8"/>
    <w:rsid w:val="00424379"/>
    <w:rsid w:val="004243A7"/>
    <w:rsid w:val="00424507"/>
    <w:rsid w:val="00424525"/>
    <w:rsid w:val="00424636"/>
    <w:rsid w:val="004246AD"/>
    <w:rsid w:val="004246F7"/>
    <w:rsid w:val="0042476E"/>
    <w:rsid w:val="00424982"/>
    <w:rsid w:val="00424A2E"/>
    <w:rsid w:val="00424B27"/>
    <w:rsid w:val="00424B50"/>
    <w:rsid w:val="00424B7C"/>
    <w:rsid w:val="00424C22"/>
    <w:rsid w:val="00424D34"/>
    <w:rsid w:val="00424D9E"/>
    <w:rsid w:val="00424F30"/>
    <w:rsid w:val="00424FB3"/>
    <w:rsid w:val="0042519C"/>
    <w:rsid w:val="00425211"/>
    <w:rsid w:val="00425359"/>
    <w:rsid w:val="004253B2"/>
    <w:rsid w:val="004255F9"/>
    <w:rsid w:val="0042590F"/>
    <w:rsid w:val="00425952"/>
    <w:rsid w:val="00425B08"/>
    <w:rsid w:val="00425C08"/>
    <w:rsid w:val="00425C2C"/>
    <w:rsid w:val="00425C90"/>
    <w:rsid w:val="00425CB6"/>
    <w:rsid w:val="00425D51"/>
    <w:rsid w:val="00425D5B"/>
    <w:rsid w:val="00425DD6"/>
    <w:rsid w:val="00425F02"/>
    <w:rsid w:val="00426016"/>
    <w:rsid w:val="00426033"/>
    <w:rsid w:val="004260DC"/>
    <w:rsid w:val="004262AC"/>
    <w:rsid w:val="00426338"/>
    <w:rsid w:val="004263A3"/>
    <w:rsid w:val="004263F8"/>
    <w:rsid w:val="0042643E"/>
    <w:rsid w:val="004264F0"/>
    <w:rsid w:val="004265F4"/>
    <w:rsid w:val="004267ED"/>
    <w:rsid w:val="00426824"/>
    <w:rsid w:val="00426889"/>
    <w:rsid w:val="0042689E"/>
    <w:rsid w:val="004268FE"/>
    <w:rsid w:val="00426992"/>
    <w:rsid w:val="00426BB1"/>
    <w:rsid w:val="00426C18"/>
    <w:rsid w:val="00426D59"/>
    <w:rsid w:val="00426E5E"/>
    <w:rsid w:val="00426ED2"/>
    <w:rsid w:val="00427056"/>
    <w:rsid w:val="0042716B"/>
    <w:rsid w:val="0042754B"/>
    <w:rsid w:val="004276AD"/>
    <w:rsid w:val="004276E1"/>
    <w:rsid w:val="004277F4"/>
    <w:rsid w:val="00427817"/>
    <w:rsid w:val="004279F9"/>
    <w:rsid w:val="00427A91"/>
    <w:rsid w:val="00427AED"/>
    <w:rsid w:val="00427B4A"/>
    <w:rsid w:val="00427BA1"/>
    <w:rsid w:val="00427E0A"/>
    <w:rsid w:val="00427E81"/>
    <w:rsid w:val="00427EB6"/>
    <w:rsid w:val="004301C6"/>
    <w:rsid w:val="004301FB"/>
    <w:rsid w:val="00430532"/>
    <w:rsid w:val="004305E2"/>
    <w:rsid w:val="0043060A"/>
    <w:rsid w:val="004308AD"/>
    <w:rsid w:val="00430A1B"/>
    <w:rsid w:val="00430ABB"/>
    <w:rsid w:val="00430AF1"/>
    <w:rsid w:val="00430CF4"/>
    <w:rsid w:val="00430DAD"/>
    <w:rsid w:val="00430FEE"/>
    <w:rsid w:val="0043108B"/>
    <w:rsid w:val="0043112F"/>
    <w:rsid w:val="004313AF"/>
    <w:rsid w:val="00431523"/>
    <w:rsid w:val="0043159F"/>
    <w:rsid w:val="0043164B"/>
    <w:rsid w:val="0043165B"/>
    <w:rsid w:val="004316C4"/>
    <w:rsid w:val="00431933"/>
    <w:rsid w:val="00431947"/>
    <w:rsid w:val="004319FD"/>
    <w:rsid w:val="00431A30"/>
    <w:rsid w:val="00431AE0"/>
    <w:rsid w:val="00431B80"/>
    <w:rsid w:val="00431CF7"/>
    <w:rsid w:val="00431D34"/>
    <w:rsid w:val="00431D39"/>
    <w:rsid w:val="00431D84"/>
    <w:rsid w:val="00431E29"/>
    <w:rsid w:val="00431ECF"/>
    <w:rsid w:val="00432043"/>
    <w:rsid w:val="00432049"/>
    <w:rsid w:val="0043218E"/>
    <w:rsid w:val="004321BE"/>
    <w:rsid w:val="00432243"/>
    <w:rsid w:val="00432341"/>
    <w:rsid w:val="00432398"/>
    <w:rsid w:val="0043262F"/>
    <w:rsid w:val="0043264C"/>
    <w:rsid w:val="0043271C"/>
    <w:rsid w:val="004329CF"/>
    <w:rsid w:val="00432A43"/>
    <w:rsid w:val="00432BD1"/>
    <w:rsid w:val="00432D01"/>
    <w:rsid w:val="00432DB9"/>
    <w:rsid w:val="00432EAB"/>
    <w:rsid w:val="00432EE5"/>
    <w:rsid w:val="00432FD2"/>
    <w:rsid w:val="00432FE8"/>
    <w:rsid w:val="004330BE"/>
    <w:rsid w:val="00433190"/>
    <w:rsid w:val="004333CA"/>
    <w:rsid w:val="0043353A"/>
    <w:rsid w:val="0043369B"/>
    <w:rsid w:val="00433817"/>
    <w:rsid w:val="004338AB"/>
    <w:rsid w:val="00433AD5"/>
    <w:rsid w:val="00433AFF"/>
    <w:rsid w:val="00433B40"/>
    <w:rsid w:val="00433B45"/>
    <w:rsid w:val="00433D0E"/>
    <w:rsid w:val="00433DC4"/>
    <w:rsid w:val="00433E00"/>
    <w:rsid w:val="00434182"/>
    <w:rsid w:val="00434284"/>
    <w:rsid w:val="00434438"/>
    <w:rsid w:val="00434626"/>
    <w:rsid w:val="004349F0"/>
    <w:rsid w:val="00434BF4"/>
    <w:rsid w:val="00434BFD"/>
    <w:rsid w:val="00434C61"/>
    <w:rsid w:val="00434D92"/>
    <w:rsid w:val="00435114"/>
    <w:rsid w:val="004353E1"/>
    <w:rsid w:val="004355AB"/>
    <w:rsid w:val="004357AB"/>
    <w:rsid w:val="00435829"/>
    <w:rsid w:val="0043598B"/>
    <w:rsid w:val="0043599A"/>
    <w:rsid w:val="00435D06"/>
    <w:rsid w:val="00435F64"/>
    <w:rsid w:val="00435FA6"/>
    <w:rsid w:val="0043605C"/>
    <w:rsid w:val="00436160"/>
    <w:rsid w:val="0043622B"/>
    <w:rsid w:val="00436237"/>
    <w:rsid w:val="00436405"/>
    <w:rsid w:val="00436662"/>
    <w:rsid w:val="004366D1"/>
    <w:rsid w:val="00436726"/>
    <w:rsid w:val="00436B7C"/>
    <w:rsid w:val="00436CC2"/>
    <w:rsid w:val="00436ED8"/>
    <w:rsid w:val="00437032"/>
    <w:rsid w:val="004370F5"/>
    <w:rsid w:val="00437102"/>
    <w:rsid w:val="0043723C"/>
    <w:rsid w:val="0043727A"/>
    <w:rsid w:val="004372A1"/>
    <w:rsid w:val="004372A4"/>
    <w:rsid w:val="004372CB"/>
    <w:rsid w:val="004377E2"/>
    <w:rsid w:val="004379BF"/>
    <w:rsid w:val="00437AB8"/>
    <w:rsid w:val="00437B4F"/>
    <w:rsid w:val="00437D24"/>
    <w:rsid w:val="0044002C"/>
    <w:rsid w:val="004400F1"/>
    <w:rsid w:val="004402F3"/>
    <w:rsid w:val="0044043A"/>
    <w:rsid w:val="0044054F"/>
    <w:rsid w:val="00440611"/>
    <w:rsid w:val="0044063F"/>
    <w:rsid w:val="00440669"/>
    <w:rsid w:val="004407AC"/>
    <w:rsid w:val="00440912"/>
    <w:rsid w:val="0044096A"/>
    <w:rsid w:val="004409D5"/>
    <w:rsid w:val="00440A0C"/>
    <w:rsid w:val="00440A9D"/>
    <w:rsid w:val="00440B1A"/>
    <w:rsid w:val="00440B3A"/>
    <w:rsid w:val="00440B4C"/>
    <w:rsid w:val="00440C0E"/>
    <w:rsid w:val="00440D39"/>
    <w:rsid w:val="00440D4D"/>
    <w:rsid w:val="00440DB9"/>
    <w:rsid w:val="00440E80"/>
    <w:rsid w:val="00440F5B"/>
    <w:rsid w:val="004410ED"/>
    <w:rsid w:val="00441165"/>
    <w:rsid w:val="0044127A"/>
    <w:rsid w:val="004413CE"/>
    <w:rsid w:val="0044157C"/>
    <w:rsid w:val="004415FD"/>
    <w:rsid w:val="00441722"/>
    <w:rsid w:val="00441850"/>
    <w:rsid w:val="004418A7"/>
    <w:rsid w:val="004418BC"/>
    <w:rsid w:val="00441CB0"/>
    <w:rsid w:val="00441DD6"/>
    <w:rsid w:val="00441F3A"/>
    <w:rsid w:val="004420C0"/>
    <w:rsid w:val="00442146"/>
    <w:rsid w:val="00442293"/>
    <w:rsid w:val="00442387"/>
    <w:rsid w:val="0044239D"/>
    <w:rsid w:val="00442441"/>
    <w:rsid w:val="00442556"/>
    <w:rsid w:val="00442675"/>
    <w:rsid w:val="004427CE"/>
    <w:rsid w:val="00442AE1"/>
    <w:rsid w:val="00442BC6"/>
    <w:rsid w:val="00442D6B"/>
    <w:rsid w:val="00442DEC"/>
    <w:rsid w:val="00442E15"/>
    <w:rsid w:val="00442E5B"/>
    <w:rsid w:val="00442EA9"/>
    <w:rsid w:val="00442FC2"/>
    <w:rsid w:val="00443003"/>
    <w:rsid w:val="004430B9"/>
    <w:rsid w:val="0044319E"/>
    <w:rsid w:val="00443250"/>
    <w:rsid w:val="0044339C"/>
    <w:rsid w:val="00443711"/>
    <w:rsid w:val="00443A96"/>
    <w:rsid w:val="00443AAF"/>
    <w:rsid w:val="00443AF9"/>
    <w:rsid w:val="00443B3C"/>
    <w:rsid w:val="00443BDC"/>
    <w:rsid w:val="00443F42"/>
    <w:rsid w:val="00444031"/>
    <w:rsid w:val="004441E1"/>
    <w:rsid w:val="004442C9"/>
    <w:rsid w:val="0044445D"/>
    <w:rsid w:val="00444465"/>
    <w:rsid w:val="0044451C"/>
    <w:rsid w:val="004445AB"/>
    <w:rsid w:val="004446C8"/>
    <w:rsid w:val="004446CE"/>
    <w:rsid w:val="0044489B"/>
    <w:rsid w:val="004449D4"/>
    <w:rsid w:val="00444A04"/>
    <w:rsid w:val="00444AA0"/>
    <w:rsid w:val="00444B01"/>
    <w:rsid w:val="00444CB4"/>
    <w:rsid w:val="00444CF3"/>
    <w:rsid w:val="00444DFD"/>
    <w:rsid w:val="00444E81"/>
    <w:rsid w:val="00444F92"/>
    <w:rsid w:val="004452BC"/>
    <w:rsid w:val="0044532B"/>
    <w:rsid w:val="00445447"/>
    <w:rsid w:val="00445613"/>
    <w:rsid w:val="00445699"/>
    <w:rsid w:val="004456DF"/>
    <w:rsid w:val="0044580D"/>
    <w:rsid w:val="004458CE"/>
    <w:rsid w:val="004458E6"/>
    <w:rsid w:val="00445A87"/>
    <w:rsid w:val="00445B21"/>
    <w:rsid w:val="00445BB2"/>
    <w:rsid w:val="00445BD5"/>
    <w:rsid w:val="00445C34"/>
    <w:rsid w:val="00445C3E"/>
    <w:rsid w:val="00445DED"/>
    <w:rsid w:val="00445F52"/>
    <w:rsid w:val="00446281"/>
    <w:rsid w:val="004462BC"/>
    <w:rsid w:val="0044635C"/>
    <w:rsid w:val="0044648B"/>
    <w:rsid w:val="004464BB"/>
    <w:rsid w:val="00446634"/>
    <w:rsid w:val="00446672"/>
    <w:rsid w:val="00446876"/>
    <w:rsid w:val="00446956"/>
    <w:rsid w:val="004469DB"/>
    <w:rsid w:val="00446BCB"/>
    <w:rsid w:val="004470D8"/>
    <w:rsid w:val="00447122"/>
    <w:rsid w:val="00447359"/>
    <w:rsid w:val="004473C1"/>
    <w:rsid w:val="004473FD"/>
    <w:rsid w:val="00447501"/>
    <w:rsid w:val="0044765A"/>
    <w:rsid w:val="00447662"/>
    <w:rsid w:val="00447702"/>
    <w:rsid w:val="004477C1"/>
    <w:rsid w:val="004478CD"/>
    <w:rsid w:val="004478E8"/>
    <w:rsid w:val="0044792E"/>
    <w:rsid w:val="00447B38"/>
    <w:rsid w:val="00447C82"/>
    <w:rsid w:val="00447C99"/>
    <w:rsid w:val="00447D01"/>
    <w:rsid w:val="00447F51"/>
    <w:rsid w:val="0045000B"/>
    <w:rsid w:val="00450135"/>
    <w:rsid w:val="004501E8"/>
    <w:rsid w:val="00450357"/>
    <w:rsid w:val="004503A3"/>
    <w:rsid w:val="00450400"/>
    <w:rsid w:val="0045052B"/>
    <w:rsid w:val="00450639"/>
    <w:rsid w:val="004509CC"/>
    <w:rsid w:val="00450A97"/>
    <w:rsid w:val="00450C7E"/>
    <w:rsid w:val="00450CC4"/>
    <w:rsid w:val="00450D54"/>
    <w:rsid w:val="00450E51"/>
    <w:rsid w:val="00450FD3"/>
    <w:rsid w:val="00451054"/>
    <w:rsid w:val="0045110F"/>
    <w:rsid w:val="00451160"/>
    <w:rsid w:val="00451188"/>
    <w:rsid w:val="00451355"/>
    <w:rsid w:val="00451389"/>
    <w:rsid w:val="004513EA"/>
    <w:rsid w:val="00451548"/>
    <w:rsid w:val="0045167B"/>
    <w:rsid w:val="00451959"/>
    <w:rsid w:val="0045195C"/>
    <w:rsid w:val="00451A05"/>
    <w:rsid w:val="00451A36"/>
    <w:rsid w:val="00451B08"/>
    <w:rsid w:val="00451B89"/>
    <w:rsid w:val="00451E08"/>
    <w:rsid w:val="00451F59"/>
    <w:rsid w:val="0045219E"/>
    <w:rsid w:val="00452201"/>
    <w:rsid w:val="00452342"/>
    <w:rsid w:val="00452359"/>
    <w:rsid w:val="004524CB"/>
    <w:rsid w:val="004524E6"/>
    <w:rsid w:val="004525AD"/>
    <w:rsid w:val="00452623"/>
    <w:rsid w:val="0045281A"/>
    <w:rsid w:val="00452894"/>
    <w:rsid w:val="00452BC5"/>
    <w:rsid w:val="00452C42"/>
    <w:rsid w:val="00452F69"/>
    <w:rsid w:val="00453097"/>
    <w:rsid w:val="00453103"/>
    <w:rsid w:val="0045314C"/>
    <w:rsid w:val="004533C1"/>
    <w:rsid w:val="004533ED"/>
    <w:rsid w:val="00453515"/>
    <w:rsid w:val="0045364C"/>
    <w:rsid w:val="00453758"/>
    <w:rsid w:val="00453BF1"/>
    <w:rsid w:val="00453DB7"/>
    <w:rsid w:val="00453F78"/>
    <w:rsid w:val="00453FF8"/>
    <w:rsid w:val="00454040"/>
    <w:rsid w:val="004541A0"/>
    <w:rsid w:val="00454492"/>
    <w:rsid w:val="004544B6"/>
    <w:rsid w:val="00454528"/>
    <w:rsid w:val="004549EC"/>
    <w:rsid w:val="004549F6"/>
    <w:rsid w:val="00454AEE"/>
    <w:rsid w:val="00454C07"/>
    <w:rsid w:val="00454C4D"/>
    <w:rsid w:val="00454CCC"/>
    <w:rsid w:val="00454CEE"/>
    <w:rsid w:val="00454CFC"/>
    <w:rsid w:val="00454D34"/>
    <w:rsid w:val="00454DB2"/>
    <w:rsid w:val="00454DEA"/>
    <w:rsid w:val="00454E98"/>
    <w:rsid w:val="00454EBD"/>
    <w:rsid w:val="00454F87"/>
    <w:rsid w:val="00454F9E"/>
    <w:rsid w:val="00455474"/>
    <w:rsid w:val="004554D5"/>
    <w:rsid w:val="0045553A"/>
    <w:rsid w:val="0045556E"/>
    <w:rsid w:val="004555CA"/>
    <w:rsid w:val="00455987"/>
    <w:rsid w:val="004559AD"/>
    <w:rsid w:val="00455AEC"/>
    <w:rsid w:val="00455D08"/>
    <w:rsid w:val="00455FCD"/>
    <w:rsid w:val="004560C0"/>
    <w:rsid w:val="004560E3"/>
    <w:rsid w:val="004560FC"/>
    <w:rsid w:val="0045618F"/>
    <w:rsid w:val="00456276"/>
    <w:rsid w:val="0045643D"/>
    <w:rsid w:val="00456462"/>
    <w:rsid w:val="004566BF"/>
    <w:rsid w:val="004566CD"/>
    <w:rsid w:val="00456747"/>
    <w:rsid w:val="004567E3"/>
    <w:rsid w:val="00456CBF"/>
    <w:rsid w:val="00456CDE"/>
    <w:rsid w:val="00456D2D"/>
    <w:rsid w:val="00456E97"/>
    <w:rsid w:val="00456F51"/>
    <w:rsid w:val="00456FE7"/>
    <w:rsid w:val="00457020"/>
    <w:rsid w:val="004570AF"/>
    <w:rsid w:val="00457281"/>
    <w:rsid w:val="00457287"/>
    <w:rsid w:val="00457372"/>
    <w:rsid w:val="0045742A"/>
    <w:rsid w:val="0045753A"/>
    <w:rsid w:val="004576B3"/>
    <w:rsid w:val="00457B8C"/>
    <w:rsid w:val="00457BA3"/>
    <w:rsid w:val="00457CAF"/>
    <w:rsid w:val="00457CDE"/>
    <w:rsid w:val="00457E1E"/>
    <w:rsid w:val="0046003A"/>
    <w:rsid w:val="00460095"/>
    <w:rsid w:val="004600E6"/>
    <w:rsid w:val="00460202"/>
    <w:rsid w:val="00460321"/>
    <w:rsid w:val="0046050B"/>
    <w:rsid w:val="0046063B"/>
    <w:rsid w:val="004607C1"/>
    <w:rsid w:val="00460882"/>
    <w:rsid w:val="00460932"/>
    <w:rsid w:val="00460A3E"/>
    <w:rsid w:val="00460A62"/>
    <w:rsid w:val="00460AF7"/>
    <w:rsid w:val="00460B80"/>
    <w:rsid w:val="00460BAC"/>
    <w:rsid w:val="00460C3B"/>
    <w:rsid w:val="00460CF7"/>
    <w:rsid w:val="00460EC5"/>
    <w:rsid w:val="00460F26"/>
    <w:rsid w:val="00460F81"/>
    <w:rsid w:val="004611D8"/>
    <w:rsid w:val="004611EB"/>
    <w:rsid w:val="00461229"/>
    <w:rsid w:val="00461442"/>
    <w:rsid w:val="0046148D"/>
    <w:rsid w:val="00461846"/>
    <w:rsid w:val="00461903"/>
    <w:rsid w:val="004619B2"/>
    <w:rsid w:val="00461EFB"/>
    <w:rsid w:val="0046208E"/>
    <w:rsid w:val="00462128"/>
    <w:rsid w:val="0046221A"/>
    <w:rsid w:val="004622E8"/>
    <w:rsid w:val="0046230A"/>
    <w:rsid w:val="004624AD"/>
    <w:rsid w:val="00462561"/>
    <w:rsid w:val="004625AF"/>
    <w:rsid w:val="0046266C"/>
    <w:rsid w:val="00462803"/>
    <w:rsid w:val="0046280D"/>
    <w:rsid w:val="004628A7"/>
    <w:rsid w:val="0046299C"/>
    <w:rsid w:val="004629C7"/>
    <w:rsid w:val="00462A83"/>
    <w:rsid w:val="00462BA1"/>
    <w:rsid w:val="00462D0B"/>
    <w:rsid w:val="00462E2C"/>
    <w:rsid w:val="00462E95"/>
    <w:rsid w:val="00462EE3"/>
    <w:rsid w:val="00462F55"/>
    <w:rsid w:val="0046311B"/>
    <w:rsid w:val="0046316B"/>
    <w:rsid w:val="004634B6"/>
    <w:rsid w:val="00463839"/>
    <w:rsid w:val="0046387C"/>
    <w:rsid w:val="004638EF"/>
    <w:rsid w:val="00463A01"/>
    <w:rsid w:val="00463A61"/>
    <w:rsid w:val="00463C93"/>
    <w:rsid w:val="00463DAC"/>
    <w:rsid w:val="00463DF1"/>
    <w:rsid w:val="00463F47"/>
    <w:rsid w:val="00463F96"/>
    <w:rsid w:val="0046412D"/>
    <w:rsid w:val="00464295"/>
    <w:rsid w:val="0046431C"/>
    <w:rsid w:val="00464375"/>
    <w:rsid w:val="004644ED"/>
    <w:rsid w:val="004645D1"/>
    <w:rsid w:val="00464723"/>
    <w:rsid w:val="004647B1"/>
    <w:rsid w:val="004647CD"/>
    <w:rsid w:val="00464A34"/>
    <w:rsid w:val="00464E81"/>
    <w:rsid w:val="00464EAF"/>
    <w:rsid w:val="00464EDA"/>
    <w:rsid w:val="00464F9E"/>
    <w:rsid w:val="00465024"/>
    <w:rsid w:val="0046513E"/>
    <w:rsid w:val="00465201"/>
    <w:rsid w:val="0046527F"/>
    <w:rsid w:val="004652A8"/>
    <w:rsid w:val="004652CF"/>
    <w:rsid w:val="00465329"/>
    <w:rsid w:val="00465333"/>
    <w:rsid w:val="004653D5"/>
    <w:rsid w:val="00465555"/>
    <w:rsid w:val="00465579"/>
    <w:rsid w:val="00465610"/>
    <w:rsid w:val="00465668"/>
    <w:rsid w:val="0046568A"/>
    <w:rsid w:val="0046569A"/>
    <w:rsid w:val="004657CC"/>
    <w:rsid w:val="00465942"/>
    <w:rsid w:val="004659AB"/>
    <w:rsid w:val="00465AB5"/>
    <w:rsid w:val="00465AE9"/>
    <w:rsid w:val="00465D3B"/>
    <w:rsid w:val="00465DE2"/>
    <w:rsid w:val="00466085"/>
    <w:rsid w:val="00466136"/>
    <w:rsid w:val="004661EE"/>
    <w:rsid w:val="00466267"/>
    <w:rsid w:val="0046649A"/>
    <w:rsid w:val="004664A7"/>
    <w:rsid w:val="0046676B"/>
    <w:rsid w:val="004667DE"/>
    <w:rsid w:val="004667EC"/>
    <w:rsid w:val="00466818"/>
    <w:rsid w:val="0046681A"/>
    <w:rsid w:val="004668AA"/>
    <w:rsid w:val="004668F8"/>
    <w:rsid w:val="00466946"/>
    <w:rsid w:val="0046694E"/>
    <w:rsid w:val="0046695D"/>
    <w:rsid w:val="00466C1D"/>
    <w:rsid w:val="00466D2F"/>
    <w:rsid w:val="00466D6F"/>
    <w:rsid w:val="00466F5A"/>
    <w:rsid w:val="00466F84"/>
    <w:rsid w:val="0046701D"/>
    <w:rsid w:val="0046704C"/>
    <w:rsid w:val="0046705E"/>
    <w:rsid w:val="00467062"/>
    <w:rsid w:val="004670B2"/>
    <w:rsid w:val="00467121"/>
    <w:rsid w:val="00467136"/>
    <w:rsid w:val="00467195"/>
    <w:rsid w:val="00467198"/>
    <w:rsid w:val="00467261"/>
    <w:rsid w:val="004672C6"/>
    <w:rsid w:val="0046743C"/>
    <w:rsid w:val="0046765B"/>
    <w:rsid w:val="00467710"/>
    <w:rsid w:val="004678C8"/>
    <w:rsid w:val="00467937"/>
    <w:rsid w:val="00467B71"/>
    <w:rsid w:val="00467DE2"/>
    <w:rsid w:val="00467E13"/>
    <w:rsid w:val="00467ECB"/>
    <w:rsid w:val="0047028D"/>
    <w:rsid w:val="004702C0"/>
    <w:rsid w:val="004702C5"/>
    <w:rsid w:val="00470464"/>
    <w:rsid w:val="0047083B"/>
    <w:rsid w:val="00470865"/>
    <w:rsid w:val="0047092C"/>
    <w:rsid w:val="00470A7D"/>
    <w:rsid w:val="00470ABD"/>
    <w:rsid w:val="00470BBB"/>
    <w:rsid w:val="00470CCF"/>
    <w:rsid w:val="00470DA7"/>
    <w:rsid w:val="00470DC0"/>
    <w:rsid w:val="00470E4A"/>
    <w:rsid w:val="00471006"/>
    <w:rsid w:val="00471234"/>
    <w:rsid w:val="0047131F"/>
    <w:rsid w:val="0047137A"/>
    <w:rsid w:val="00471810"/>
    <w:rsid w:val="00471AED"/>
    <w:rsid w:val="00471B47"/>
    <w:rsid w:val="00471CFD"/>
    <w:rsid w:val="00471E72"/>
    <w:rsid w:val="00471FFF"/>
    <w:rsid w:val="004720B4"/>
    <w:rsid w:val="0047213D"/>
    <w:rsid w:val="00472246"/>
    <w:rsid w:val="0047228D"/>
    <w:rsid w:val="00472355"/>
    <w:rsid w:val="00472504"/>
    <w:rsid w:val="00472527"/>
    <w:rsid w:val="0047262C"/>
    <w:rsid w:val="004726CA"/>
    <w:rsid w:val="004728CB"/>
    <w:rsid w:val="004728F2"/>
    <w:rsid w:val="00472978"/>
    <w:rsid w:val="00472A22"/>
    <w:rsid w:val="00472AEF"/>
    <w:rsid w:val="00472B8D"/>
    <w:rsid w:val="00472BDB"/>
    <w:rsid w:val="00472BEE"/>
    <w:rsid w:val="00473136"/>
    <w:rsid w:val="0047317E"/>
    <w:rsid w:val="00473326"/>
    <w:rsid w:val="00473494"/>
    <w:rsid w:val="004738E3"/>
    <w:rsid w:val="00473904"/>
    <w:rsid w:val="0047392E"/>
    <w:rsid w:val="00473A02"/>
    <w:rsid w:val="00473C36"/>
    <w:rsid w:val="00473E1E"/>
    <w:rsid w:val="00473E77"/>
    <w:rsid w:val="00473EC6"/>
    <w:rsid w:val="00473FE9"/>
    <w:rsid w:val="00473FF1"/>
    <w:rsid w:val="00474058"/>
    <w:rsid w:val="0047407A"/>
    <w:rsid w:val="004740AD"/>
    <w:rsid w:val="00474171"/>
    <w:rsid w:val="0047417C"/>
    <w:rsid w:val="00474221"/>
    <w:rsid w:val="0047427C"/>
    <w:rsid w:val="004743B3"/>
    <w:rsid w:val="004743F4"/>
    <w:rsid w:val="004745B2"/>
    <w:rsid w:val="004745FA"/>
    <w:rsid w:val="004746C0"/>
    <w:rsid w:val="0047476A"/>
    <w:rsid w:val="0047487F"/>
    <w:rsid w:val="004748D9"/>
    <w:rsid w:val="004748EB"/>
    <w:rsid w:val="004749C2"/>
    <w:rsid w:val="004749F4"/>
    <w:rsid w:val="00474A18"/>
    <w:rsid w:val="00474B76"/>
    <w:rsid w:val="00474BFE"/>
    <w:rsid w:val="00474C31"/>
    <w:rsid w:val="00474C37"/>
    <w:rsid w:val="00474F20"/>
    <w:rsid w:val="00474F2E"/>
    <w:rsid w:val="0047514C"/>
    <w:rsid w:val="00475155"/>
    <w:rsid w:val="00475315"/>
    <w:rsid w:val="00475413"/>
    <w:rsid w:val="00475418"/>
    <w:rsid w:val="004754A1"/>
    <w:rsid w:val="004755AD"/>
    <w:rsid w:val="00475614"/>
    <w:rsid w:val="004757A1"/>
    <w:rsid w:val="00475912"/>
    <w:rsid w:val="00475D75"/>
    <w:rsid w:val="00475F0A"/>
    <w:rsid w:val="00475F5E"/>
    <w:rsid w:val="004760F4"/>
    <w:rsid w:val="00476168"/>
    <w:rsid w:val="00476196"/>
    <w:rsid w:val="004761F3"/>
    <w:rsid w:val="0047632C"/>
    <w:rsid w:val="00476384"/>
    <w:rsid w:val="004767CF"/>
    <w:rsid w:val="004767DD"/>
    <w:rsid w:val="00476897"/>
    <w:rsid w:val="00476904"/>
    <w:rsid w:val="004769B5"/>
    <w:rsid w:val="00476ACB"/>
    <w:rsid w:val="00476C4D"/>
    <w:rsid w:val="00476C53"/>
    <w:rsid w:val="00476D4A"/>
    <w:rsid w:val="00476E1D"/>
    <w:rsid w:val="00476FC2"/>
    <w:rsid w:val="0047701C"/>
    <w:rsid w:val="00477182"/>
    <w:rsid w:val="004771AE"/>
    <w:rsid w:val="004771B3"/>
    <w:rsid w:val="00477399"/>
    <w:rsid w:val="004773A5"/>
    <w:rsid w:val="004774F4"/>
    <w:rsid w:val="004775CC"/>
    <w:rsid w:val="0047761B"/>
    <w:rsid w:val="0047771C"/>
    <w:rsid w:val="0047778E"/>
    <w:rsid w:val="0047788A"/>
    <w:rsid w:val="00477A06"/>
    <w:rsid w:val="00477A0C"/>
    <w:rsid w:val="00477AA1"/>
    <w:rsid w:val="00477AF0"/>
    <w:rsid w:val="00477C23"/>
    <w:rsid w:val="00477CEE"/>
    <w:rsid w:val="00477F7C"/>
    <w:rsid w:val="0048001A"/>
    <w:rsid w:val="00480066"/>
    <w:rsid w:val="00480084"/>
    <w:rsid w:val="00480166"/>
    <w:rsid w:val="0048018D"/>
    <w:rsid w:val="0048018E"/>
    <w:rsid w:val="004801A1"/>
    <w:rsid w:val="0048025D"/>
    <w:rsid w:val="004803A2"/>
    <w:rsid w:val="004805FB"/>
    <w:rsid w:val="00480621"/>
    <w:rsid w:val="00480628"/>
    <w:rsid w:val="00480827"/>
    <w:rsid w:val="00480849"/>
    <w:rsid w:val="00480952"/>
    <w:rsid w:val="00480953"/>
    <w:rsid w:val="00480A86"/>
    <w:rsid w:val="00480D74"/>
    <w:rsid w:val="00480E12"/>
    <w:rsid w:val="0048130B"/>
    <w:rsid w:val="00481597"/>
    <w:rsid w:val="0048163E"/>
    <w:rsid w:val="00481676"/>
    <w:rsid w:val="004816AE"/>
    <w:rsid w:val="0048171F"/>
    <w:rsid w:val="00481733"/>
    <w:rsid w:val="004817FC"/>
    <w:rsid w:val="0048187E"/>
    <w:rsid w:val="00481A41"/>
    <w:rsid w:val="00481C97"/>
    <w:rsid w:val="00481D63"/>
    <w:rsid w:val="004821B6"/>
    <w:rsid w:val="0048232F"/>
    <w:rsid w:val="00482635"/>
    <w:rsid w:val="00482672"/>
    <w:rsid w:val="00482778"/>
    <w:rsid w:val="0048281A"/>
    <w:rsid w:val="00482832"/>
    <w:rsid w:val="004828F2"/>
    <w:rsid w:val="00482B7F"/>
    <w:rsid w:val="00482E85"/>
    <w:rsid w:val="00482F00"/>
    <w:rsid w:val="00483030"/>
    <w:rsid w:val="00483051"/>
    <w:rsid w:val="004830CA"/>
    <w:rsid w:val="004831E1"/>
    <w:rsid w:val="0048323A"/>
    <w:rsid w:val="004833A0"/>
    <w:rsid w:val="004833E2"/>
    <w:rsid w:val="00483436"/>
    <w:rsid w:val="0048347B"/>
    <w:rsid w:val="00483493"/>
    <w:rsid w:val="00483502"/>
    <w:rsid w:val="00483536"/>
    <w:rsid w:val="0048356E"/>
    <w:rsid w:val="00483934"/>
    <w:rsid w:val="004839DD"/>
    <w:rsid w:val="00483ACA"/>
    <w:rsid w:val="00483BB0"/>
    <w:rsid w:val="00483D7A"/>
    <w:rsid w:val="00483EF2"/>
    <w:rsid w:val="00483FC2"/>
    <w:rsid w:val="0048401E"/>
    <w:rsid w:val="00484169"/>
    <w:rsid w:val="00484193"/>
    <w:rsid w:val="0048419C"/>
    <w:rsid w:val="00484266"/>
    <w:rsid w:val="004842FB"/>
    <w:rsid w:val="004842FF"/>
    <w:rsid w:val="004843E5"/>
    <w:rsid w:val="0048446C"/>
    <w:rsid w:val="004844AE"/>
    <w:rsid w:val="004845EE"/>
    <w:rsid w:val="00484723"/>
    <w:rsid w:val="00484773"/>
    <w:rsid w:val="00484818"/>
    <w:rsid w:val="004848B1"/>
    <w:rsid w:val="00484BE7"/>
    <w:rsid w:val="00484BF7"/>
    <w:rsid w:val="00484DB2"/>
    <w:rsid w:val="00484E0A"/>
    <w:rsid w:val="00484E9D"/>
    <w:rsid w:val="00484FC6"/>
    <w:rsid w:val="004850B5"/>
    <w:rsid w:val="004850FD"/>
    <w:rsid w:val="004853DB"/>
    <w:rsid w:val="0048563A"/>
    <w:rsid w:val="00485721"/>
    <w:rsid w:val="004857C7"/>
    <w:rsid w:val="0048585A"/>
    <w:rsid w:val="00485909"/>
    <w:rsid w:val="00485A72"/>
    <w:rsid w:val="00485A9D"/>
    <w:rsid w:val="00485AC8"/>
    <w:rsid w:val="00485AD1"/>
    <w:rsid w:val="00485BAC"/>
    <w:rsid w:val="00485C76"/>
    <w:rsid w:val="00485CCC"/>
    <w:rsid w:val="00485DBC"/>
    <w:rsid w:val="00485DD1"/>
    <w:rsid w:val="00485F5A"/>
    <w:rsid w:val="00485F87"/>
    <w:rsid w:val="00485FAE"/>
    <w:rsid w:val="0048600A"/>
    <w:rsid w:val="004860BD"/>
    <w:rsid w:val="004861BB"/>
    <w:rsid w:val="00486242"/>
    <w:rsid w:val="00486280"/>
    <w:rsid w:val="004862C0"/>
    <w:rsid w:val="0048638A"/>
    <w:rsid w:val="00486407"/>
    <w:rsid w:val="004865AD"/>
    <w:rsid w:val="004866E1"/>
    <w:rsid w:val="004866E8"/>
    <w:rsid w:val="004866F2"/>
    <w:rsid w:val="00486975"/>
    <w:rsid w:val="00486A7B"/>
    <w:rsid w:val="00486C2B"/>
    <w:rsid w:val="00486F8D"/>
    <w:rsid w:val="004870C3"/>
    <w:rsid w:val="00487145"/>
    <w:rsid w:val="00487220"/>
    <w:rsid w:val="004872A7"/>
    <w:rsid w:val="0048741E"/>
    <w:rsid w:val="0048768A"/>
    <w:rsid w:val="00487703"/>
    <w:rsid w:val="004877A7"/>
    <w:rsid w:val="004877D5"/>
    <w:rsid w:val="00487862"/>
    <w:rsid w:val="00487863"/>
    <w:rsid w:val="00487975"/>
    <w:rsid w:val="00487CA3"/>
    <w:rsid w:val="00487CD2"/>
    <w:rsid w:val="00487DBA"/>
    <w:rsid w:val="00487EE2"/>
    <w:rsid w:val="00490084"/>
    <w:rsid w:val="00490177"/>
    <w:rsid w:val="004902A4"/>
    <w:rsid w:val="00490378"/>
    <w:rsid w:val="00490442"/>
    <w:rsid w:val="00490461"/>
    <w:rsid w:val="00490589"/>
    <w:rsid w:val="004905E0"/>
    <w:rsid w:val="004906AB"/>
    <w:rsid w:val="00490C24"/>
    <w:rsid w:val="00490CF4"/>
    <w:rsid w:val="00490EE4"/>
    <w:rsid w:val="00490FE0"/>
    <w:rsid w:val="00491099"/>
    <w:rsid w:val="004911A4"/>
    <w:rsid w:val="0049136C"/>
    <w:rsid w:val="004914B0"/>
    <w:rsid w:val="004914B2"/>
    <w:rsid w:val="0049159A"/>
    <w:rsid w:val="00491627"/>
    <w:rsid w:val="004916C4"/>
    <w:rsid w:val="00491707"/>
    <w:rsid w:val="004917B4"/>
    <w:rsid w:val="00491946"/>
    <w:rsid w:val="004919D6"/>
    <w:rsid w:val="00491BDE"/>
    <w:rsid w:val="00491F0F"/>
    <w:rsid w:val="00491F70"/>
    <w:rsid w:val="004921D3"/>
    <w:rsid w:val="004921EA"/>
    <w:rsid w:val="004922D4"/>
    <w:rsid w:val="0049243E"/>
    <w:rsid w:val="004927E5"/>
    <w:rsid w:val="00492856"/>
    <w:rsid w:val="0049297F"/>
    <w:rsid w:val="004929C9"/>
    <w:rsid w:val="00492AE6"/>
    <w:rsid w:val="00492BA5"/>
    <w:rsid w:val="00492BBE"/>
    <w:rsid w:val="00492E4C"/>
    <w:rsid w:val="00492FC5"/>
    <w:rsid w:val="0049306B"/>
    <w:rsid w:val="00493104"/>
    <w:rsid w:val="00493184"/>
    <w:rsid w:val="004932E7"/>
    <w:rsid w:val="004934A3"/>
    <w:rsid w:val="00493587"/>
    <w:rsid w:val="00493629"/>
    <w:rsid w:val="004936D4"/>
    <w:rsid w:val="004936E5"/>
    <w:rsid w:val="0049379F"/>
    <w:rsid w:val="004939FE"/>
    <w:rsid w:val="00493AC1"/>
    <w:rsid w:val="00493CE5"/>
    <w:rsid w:val="00493D30"/>
    <w:rsid w:val="00493D5F"/>
    <w:rsid w:val="00493F1A"/>
    <w:rsid w:val="00494038"/>
    <w:rsid w:val="004940BC"/>
    <w:rsid w:val="004940C9"/>
    <w:rsid w:val="004940CA"/>
    <w:rsid w:val="0049425C"/>
    <w:rsid w:val="00494311"/>
    <w:rsid w:val="00494368"/>
    <w:rsid w:val="00494466"/>
    <w:rsid w:val="0049456A"/>
    <w:rsid w:val="0049456B"/>
    <w:rsid w:val="004945CA"/>
    <w:rsid w:val="00494706"/>
    <w:rsid w:val="004947A4"/>
    <w:rsid w:val="0049483A"/>
    <w:rsid w:val="004949D2"/>
    <w:rsid w:val="004949F0"/>
    <w:rsid w:val="004949FD"/>
    <w:rsid w:val="00494A62"/>
    <w:rsid w:val="00494B02"/>
    <w:rsid w:val="00494BB2"/>
    <w:rsid w:val="00494BEB"/>
    <w:rsid w:val="00494C96"/>
    <w:rsid w:val="00494D14"/>
    <w:rsid w:val="00494FE4"/>
    <w:rsid w:val="004950BE"/>
    <w:rsid w:val="0049520C"/>
    <w:rsid w:val="0049529B"/>
    <w:rsid w:val="00495322"/>
    <w:rsid w:val="00495330"/>
    <w:rsid w:val="0049536A"/>
    <w:rsid w:val="00495376"/>
    <w:rsid w:val="00495405"/>
    <w:rsid w:val="0049557D"/>
    <w:rsid w:val="0049572D"/>
    <w:rsid w:val="0049576C"/>
    <w:rsid w:val="0049579F"/>
    <w:rsid w:val="00495869"/>
    <w:rsid w:val="004958CC"/>
    <w:rsid w:val="00495A52"/>
    <w:rsid w:val="00495AB6"/>
    <w:rsid w:val="00495B3E"/>
    <w:rsid w:val="00495C27"/>
    <w:rsid w:val="0049609E"/>
    <w:rsid w:val="004962CD"/>
    <w:rsid w:val="004963F8"/>
    <w:rsid w:val="0049641C"/>
    <w:rsid w:val="00496536"/>
    <w:rsid w:val="0049677B"/>
    <w:rsid w:val="004968EE"/>
    <w:rsid w:val="00496960"/>
    <w:rsid w:val="004969E2"/>
    <w:rsid w:val="004969F6"/>
    <w:rsid w:val="00496B85"/>
    <w:rsid w:val="00496BB0"/>
    <w:rsid w:val="00496C6C"/>
    <w:rsid w:val="00496F2E"/>
    <w:rsid w:val="00496FEB"/>
    <w:rsid w:val="004973A7"/>
    <w:rsid w:val="00497482"/>
    <w:rsid w:val="0049748A"/>
    <w:rsid w:val="00497492"/>
    <w:rsid w:val="0049756F"/>
    <w:rsid w:val="004978B9"/>
    <w:rsid w:val="004978E4"/>
    <w:rsid w:val="004978EC"/>
    <w:rsid w:val="004979DD"/>
    <w:rsid w:val="00497A05"/>
    <w:rsid w:val="00497A39"/>
    <w:rsid w:val="00497BDB"/>
    <w:rsid w:val="00497C34"/>
    <w:rsid w:val="00497EBB"/>
    <w:rsid w:val="00497F6E"/>
    <w:rsid w:val="00497F6F"/>
    <w:rsid w:val="004A0007"/>
    <w:rsid w:val="004A0042"/>
    <w:rsid w:val="004A0155"/>
    <w:rsid w:val="004A03FD"/>
    <w:rsid w:val="004A050A"/>
    <w:rsid w:val="004A0BC1"/>
    <w:rsid w:val="004A0D52"/>
    <w:rsid w:val="004A0DF3"/>
    <w:rsid w:val="004A0E2E"/>
    <w:rsid w:val="004A0F89"/>
    <w:rsid w:val="004A1149"/>
    <w:rsid w:val="004A114C"/>
    <w:rsid w:val="004A13BB"/>
    <w:rsid w:val="004A157D"/>
    <w:rsid w:val="004A15F8"/>
    <w:rsid w:val="004A1652"/>
    <w:rsid w:val="004A1837"/>
    <w:rsid w:val="004A18FA"/>
    <w:rsid w:val="004A1928"/>
    <w:rsid w:val="004A198D"/>
    <w:rsid w:val="004A1A39"/>
    <w:rsid w:val="004A1AC5"/>
    <w:rsid w:val="004A1B45"/>
    <w:rsid w:val="004A1B72"/>
    <w:rsid w:val="004A1C61"/>
    <w:rsid w:val="004A1E53"/>
    <w:rsid w:val="004A1F4C"/>
    <w:rsid w:val="004A2414"/>
    <w:rsid w:val="004A25C4"/>
    <w:rsid w:val="004A274E"/>
    <w:rsid w:val="004A27B7"/>
    <w:rsid w:val="004A2843"/>
    <w:rsid w:val="004A293F"/>
    <w:rsid w:val="004A2967"/>
    <w:rsid w:val="004A2E08"/>
    <w:rsid w:val="004A2EF1"/>
    <w:rsid w:val="004A2F68"/>
    <w:rsid w:val="004A2FDE"/>
    <w:rsid w:val="004A3193"/>
    <w:rsid w:val="004A3245"/>
    <w:rsid w:val="004A3326"/>
    <w:rsid w:val="004A344F"/>
    <w:rsid w:val="004A349D"/>
    <w:rsid w:val="004A35C3"/>
    <w:rsid w:val="004A37FB"/>
    <w:rsid w:val="004A3A68"/>
    <w:rsid w:val="004A3CAE"/>
    <w:rsid w:val="004A3CD1"/>
    <w:rsid w:val="004A3CDF"/>
    <w:rsid w:val="004A3D18"/>
    <w:rsid w:val="004A3E7C"/>
    <w:rsid w:val="004A3E82"/>
    <w:rsid w:val="004A3EF8"/>
    <w:rsid w:val="004A3F27"/>
    <w:rsid w:val="004A3F38"/>
    <w:rsid w:val="004A3F55"/>
    <w:rsid w:val="004A4017"/>
    <w:rsid w:val="004A4060"/>
    <w:rsid w:val="004A4064"/>
    <w:rsid w:val="004A40A2"/>
    <w:rsid w:val="004A40AD"/>
    <w:rsid w:val="004A419C"/>
    <w:rsid w:val="004A429D"/>
    <w:rsid w:val="004A42A9"/>
    <w:rsid w:val="004A4307"/>
    <w:rsid w:val="004A4372"/>
    <w:rsid w:val="004A451F"/>
    <w:rsid w:val="004A4582"/>
    <w:rsid w:val="004A458C"/>
    <w:rsid w:val="004A464A"/>
    <w:rsid w:val="004A4762"/>
    <w:rsid w:val="004A479B"/>
    <w:rsid w:val="004A47C3"/>
    <w:rsid w:val="004A4820"/>
    <w:rsid w:val="004A4873"/>
    <w:rsid w:val="004A48F2"/>
    <w:rsid w:val="004A4929"/>
    <w:rsid w:val="004A4981"/>
    <w:rsid w:val="004A4DAF"/>
    <w:rsid w:val="004A4F25"/>
    <w:rsid w:val="004A4F5B"/>
    <w:rsid w:val="004A50E2"/>
    <w:rsid w:val="004A5150"/>
    <w:rsid w:val="004A5217"/>
    <w:rsid w:val="004A5366"/>
    <w:rsid w:val="004A537C"/>
    <w:rsid w:val="004A53E6"/>
    <w:rsid w:val="004A5536"/>
    <w:rsid w:val="004A57BA"/>
    <w:rsid w:val="004A58D3"/>
    <w:rsid w:val="004A5A26"/>
    <w:rsid w:val="004A5AD5"/>
    <w:rsid w:val="004A5D98"/>
    <w:rsid w:val="004A5DB9"/>
    <w:rsid w:val="004A5F31"/>
    <w:rsid w:val="004A5FA6"/>
    <w:rsid w:val="004A6050"/>
    <w:rsid w:val="004A60A7"/>
    <w:rsid w:val="004A619D"/>
    <w:rsid w:val="004A62AA"/>
    <w:rsid w:val="004A637B"/>
    <w:rsid w:val="004A64E3"/>
    <w:rsid w:val="004A6647"/>
    <w:rsid w:val="004A68B7"/>
    <w:rsid w:val="004A69A9"/>
    <w:rsid w:val="004A6B1D"/>
    <w:rsid w:val="004A6BCA"/>
    <w:rsid w:val="004A6F1C"/>
    <w:rsid w:val="004A6F2F"/>
    <w:rsid w:val="004A6F30"/>
    <w:rsid w:val="004A6FE7"/>
    <w:rsid w:val="004A7047"/>
    <w:rsid w:val="004A70E7"/>
    <w:rsid w:val="004A7187"/>
    <w:rsid w:val="004A72C2"/>
    <w:rsid w:val="004A73E9"/>
    <w:rsid w:val="004A7447"/>
    <w:rsid w:val="004A745F"/>
    <w:rsid w:val="004A746C"/>
    <w:rsid w:val="004A7477"/>
    <w:rsid w:val="004A74D8"/>
    <w:rsid w:val="004A7560"/>
    <w:rsid w:val="004A7750"/>
    <w:rsid w:val="004A77D8"/>
    <w:rsid w:val="004A7948"/>
    <w:rsid w:val="004A7A31"/>
    <w:rsid w:val="004A7AD5"/>
    <w:rsid w:val="004A7BAB"/>
    <w:rsid w:val="004A7C8C"/>
    <w:rsid w:val="004A7EE9"/>
    <w:rsid w:val="004A7F74"/>
    <w:rsid w:val="004A7F9A"/>
    <w:rsid w:val="004A7FE1"/>
    <w:rsid w:val="004B0196"/>
    <w:rsid w:val="004B0274"/>
    <w:rsid w:val="004B059F"/>
    <w:rsid w:val="004B0688"/>
    <w:rsid w:val="004B069A"/>
    <w:rsid w:val="004B071B"/>
    <w:rsid w:val="004B07B2"/>
    <w:rsid w:val="004B089A"/>
    <w:rsid w:val="004B08AD"/>
    <w:rsid w:val="004B0957"/>
    <w:rsid w:val="004B0ADA"/>
    <w:rsid w:val="004B0C42"/>
    <w:rsid w:val="004B0D40"/>
    <w:rsid w:val="004B0D88"/>
    <w:rsid w:val="004B0E0D"/>
    <w:rsid w:val="004B0EB5"/>
    <w:rsid w:val="004B0FAC"/>
    <w:rsid w:val="004B0FC7"/>
    <w:rsid w:val="004B10FF"/>
    <w:rsid w:val="004B1243"/>
    <w:rsid w:val="004B13D8"/>
    <w:rsid w:val="004B1437"/>
    <w:rsid w:val="004B151E"/>
    <w:rsid w:val="004B19A8"/>
    <w:rsid w:val="004B1B08"/>
    <w:rsid w:val="004B1B83"/>
    <w:rsid w:val="004B1E91"/>
    <w:rsid w:val="004B2169"/>
    <w:rsid w:val="004B21D3"/>
    <w:rsid w:val="004B2497"/>
    <w:rsid w:val="004B2557"/>
    <w:rsid w:val="004B25D5"/>
    <w:rsid w:val="004B25EE"/>
    <w:rsid w:val="004B26BD"/>
    <w:rsid w:val="004B287F"/>
    <w:rsid w:val="004B296F"/>
    <w:rsid w:val="004B29E1"/>
    <w:rsid w:val="004B2C42"/>
    <w:rsid w:val="004B2DC4"/>
    <w:rsid w:val="004B2E07"/>
    <w:rsid w:val="004B307D"/>
    <w:rsid w:val="004B3198"/>
    <w:rsid w:val="004B32D9"/>
    <w:rsid w:val="004B3551"/>
    <w:rsid w:val="004B3748"/>
    <w:rsid w:val="004B375F"/>
    <w:rsid w:val="004B3770"/>
    <w:rsid w:val="004B37AE"/>
    <w:rsid w:val="004B380D"/>
    <w:rsid w:val="004B3899"/>
    <w:rsid w:val="004B394A"/>
    <w:rsid w:val="004B3C31"/>
    <w:rsid w:val="004B3D09"/>
    <w:rsid w:val="004B3D1E"/>
    <w:rsid w:val="004B3F31"/>
    <w:rsid w:val="004B3F9A"/>
    <w:rsid w:val="004B3FAD"/>
    <w:rsid w:val="004B3FC9"/>
    <w:rsid w:val="004B4024"/>
    <w:rsid w:val="004B4232"/>
    <w:rsid w:val="004B4286"/>
    <w:rsid w:val="004B4373"/>
    <w:rsid w:val="004B4399"/>
    <w:rsid w:val="004B4460"/>
    <w:rsid w:val="004B462E"/>
    <w:rsid w:val="004B470D"/>
    <w:rsid w:val="004B4855"/>
    <w:rsid w:val="004B4A5E"/>
    <w:rsid w:val="004B5127"/>
    <w:rsid w:val="004B5169"/>
    <w:rsid w:val="004B51D2"/>
    <w:rsid w:val="004B5213"/>
    <w:rsid w:val="004B5230"/>
    <w:rsid w:val="004B5313"/>
    <w:rsid w:val="004B5361"/>
    <w:rsid w:val="004B54F1"/>
    <w:rsid w:val="004B5556"/>
    <w:rsid w:val="004B55B5"/>
    <w:rsid w:val="004B56DD"/>
    <w:rsid w:val="004B5B1F"/>
    <w:rsid w:val="004B5B5F"/>
    <w:rsid w:val="004B5C31"/>
    <w:rsid w:val="004B5E38"/>
    <w:rsid w:val="004B5E5F"/>
    <w:rsid w:val="004B6109"/>
    <w:rsid w:val="004B610B"/>
    <w:rsid w:val="004B62E5"/>
    <w:rsid w:val="004B632C"/>
    <w:rsid w:val="004B634F"/>
    <w:rsid w:val="004B63EB"/>
    <w:rsid w:val="004B6402"/>
    <w:rsid w:val="004B64F4"/>
    <w:rsid w:val="004B66C1"/>
    <w:rsid w:val="004B6897"/>
    <w:rsid w:val="004B6A76"/>
    <w:rsid w:val="004B6A98"/>
    <w:rsid w:val="004B6B03"/>
    <w:rsid w:val="004B6EC9"/>
    <w:rsid w:val="004B700C"/>
    <w:rsid w:val="004B7216"/>
    <w:rsid w:val="004B7249"/>
    <w:rsid w:val="004B725B"/>
    <w:rsid w:val="004B7348"/>
    <w:rsid w:val="004B769A"/>
    <w:rsid w:val="004B79BD"/>
    <w:rsid w:val="004B79CF"/>
    <w:rsid w:val="004B7A3F"/>
    <w:rsid w:val="004B7C90"/>
    <w:rsid w:val="004B7DD4"/>
    <w:rsid w:val="004B7F99"/>
    <w:rsid w:val="004B7FB7"/>
    <w:rsid w:val="004C0234"/>
    <w:rsid w:val="004C02A5"/>
    <w:rsid w:val="004C02AE"/>
    <w:rsid w:val="004C02CB"/>
    <w:rsid w:val="004C02F7"/>
    <w:rsid w:val="004C03EF"/>
    <w:rsid w:val="004C04BE"/>
    <w:rsid w:val="004C05EE"/>
    <w:rsid w:val="004C0649"/>
    <w:rsid w:val="004C068F"/>
    <w:rsid w:val="004C07C5"/>
    <w:rsid w:val="004C08AC"/>
    <w:rsid w:val="004C0C60"/>
    <w:rsid w:val="004C0DBF"/>
    <w:rsid w:val="004C0E73"/>
    <w:rsid w:val="004C1057"/>
    <w:rsid w:val="004C10BF"/>
    <w:rsid w:val="004C116B"/>
    <w:rsid w:val="004C140C"/>
    <w:rsid w:val="004C1410"/>
    <w:rsid w:val="004C1518"/>
    <w:rsid w:val="004C1533"/>
    <w:rsid w:val="004C1608"/>
    <w:rsid w:val="004C169D"/>
    <w:rsid w:val="004C1823"/>
    <w:rsid w:val="004C186A"/>
    <w:rsid w:val="004C187D"/>
    <w:rsid w:val="004C1947"/>
    <w:rsid w:val="004C1988"/>
    <w:rsid w:val="004C1A8A"/>
    <w:rsid w:val="004C1B4F"/>
    <w:rsid w:val="004C1C17"/>
    <w:rsid w:val="004C1C39"/>
    <w:rsid w:val="004C1D65"/>
    <w:rsid w:val="004C1E4B"/>
    <w:rsid w:val="004C1E6A"/>
    <w:rsid w:val="004C1EE3"/>
    <w:rsid w:val="004C2040"/>
    <w:rsid w:val="004C2068"/>
    <w:rsid w:val="004C20CB"/>
    <w:rsid w:val="004C2136"/>
    <w:rsid w:val="004C2160"/>
    <w:rsid w:val="004C258E"/>
    <w:rsid w:val="004C2591"/>
    <w:rsid w:val="004C26CE"/>
    <w:rsid w:val="004C27C1"/>
    <w:rsid w:val="004C28FE"/>
    <w:rsid w:val="004C2B84"/>
    <w:rsid w:val="004C2CDD"/>
    <w:rsid w:val="004C2D78"/>
    <w:rsid w:val="004C2D94"/>
    <w:rsid w:val="004C2F2C"/>
    <w:rsid w:val="004C2F51"/>
    <w:rsid w:val="004C3016"/>
    <w:rsid w:val="004C303B"/>
    <w:rsid w:val="004C3079"/>
    <w:rsid w:val="004C30A0"/>
    <w:rsid w:val="004C30B7"/>
    <w:rsid w:val="004C327E"/>
    <w:rsid w:val="004C33B7"/>
    <w:rsid w:val="004C3433"/>
    <w:rsid w:val="004C34EA"/>
    <w:rsid w:val="004C350B"/>
    <w:rsid w:val="004C37AC"/>
    <w:rsid w:val="004C3B28"/>
    <w:rsid w:val="004C3B9B"/>
    <w:rsid w:val="004C3CED"/>
    <w:rsid w:val="004C3E1C"/>
    <w:rsid w:val="004C3F71"/>
    <w:rsid w:val="004C3FC1"/>
    <w:rsid w:val="004C40F3"/>
    <w:rsid w:val="004C433B"/>
    <w:rsid w:val="004C439D"/>
    <w:rsid w:val="004C4409"/>
    <w:rsid w:val="004C44E6"/>
    <w:rsid w:val="004C45D2"/>
    <w:rsid w:val="004C4656"/>
    <w:rsid w:val="004C46BE"/>
    <w:rsid w:val="004C480C"/>
    <w:rsid w:val="004C48BB"/>
    <w:rsid w:val="004C4B6C"/>
    <w:rsid w:val="004C4BC2"/>
    <w:rsid w:val="004C4C73"/>
    <w:rsid w:val="004C4CB4"/>
    <w:rsid w:val="004C4D06"/>
    <w:rsid w:val="004C4E17"/>
    <w:rsid w:val="004C4FAF"/>
    <w:rsid w:val="004C50A0"/>
    <w:rsid w:val="004C50C1"/>
    <w:rsid w:val="004C511E"/>
    <w:rsid w:val="004C521C"/>
    <w:rsid w:val="004C5849"/>
    <w:rsid w:val="004C5A2C"/>
    <w:rsid w:val="004C5AD4"/>
    <w:rsid w:val="004C5B28"/>
    <w:rsid w:val="004C5B3A"/>
    <w:rsid w:val="004C5FF6"/>
    <w:rsid w:val="004C609D"/>
    <w:rsid w:val="004C60A9"/>
    <w:rsid w:val="004C6202"/>
    <w:rsid w:val="004C624B"/>
    <w:rsid w:val="004C6360"/>
    <w:rsid w:val="004C63A4"/>
    <w:rsid w:val="004C66E1"/>
    <w:rsid w:val="004C6733"/>
    <w:rsid w:val="004C67DC"/>
    <w:rsid w:val="004C6884"/>
    <w:rsid w:val="004C68D6"/>
    <w:rsid w:val="004C68E1"/>
    <w:rsid w:val="004C6934"/>
    <w:rsid w:val="004C69F5"/>
    <w:rsid w:val="004C6A1C"/>
    <w:rsid w:val="004C6BAB"/>
    <w:rsid w:val="004C6D71"/>
    <w:rsid w:val="004C6EE1"/>
    <w:rsid w:val="004C6F0C"/>
    <w:rsid w:val="004C6FE4"/>
    <w:rsid w:val="004C7008"/>
    <w:rsid w:val="004C7052"/>
    <w:rsid w:val="004C7127"/>
    <w:rsid w:val="004C7156"/>
    <w:rsid w:val="004C72F6"/>
    <w:rsid w:val="004C7341"/>
    <w:rsid w:val="004C7381"/>
    <w:rsid w:val="004C7580"/>
    <w:rsid w:val="004C764E"/>
    <w:rsid w:val="004C777D"/>
    <w:rsid w:val="004C79AA"/>
    <w:rsid w:val="004C79DE"/>
    <w:rsid w:val="004C7A6D"/>
    <w:rsid w:val="004C7EAD"/>
    <w:rsid w:val="004D0042"/>
    <w:rsid w:val="004D0085"/>
    <w:rsid w:val="004D01A4"/>
    <w:rsid w:val="004D01ED"/>
    <w:rsid w:val="004D02A5"/>
    <w:rsid w:val="004D04E4"/>
    <w:rsid w:val="004D0588"/>
    <w:rsid w:val="004D06CF"/>
    <w:rsid w:val="004D0865"/>
    <w:rsid w:val="004D08AB"/>
    <w:rsid w:val="004D08AF"/>
    <w:rsid w:val="004D0924"/>
    <w:rsid w:val="004D09E9"/>
    <w:rsid w:val="004D0B22"/>
    <w:rsid w:val="004D0B57"/>
    <w:rsid w:val="004D0C71"/>
    <w:rsid w:val="004D0D31"/>
    <w:rsid w:val="004D0ED5"/>
    <w:rsid w:val="004D0F22"/>
    <w:rsid w:val="004D0F91"/>
    <w:rsid w:val="004D0FE3"/>
    <w:rsid w:val="004D1857"/>
    <w:rsid w:val="004D195D"/>
    <w:rsid w:val="004D1B3E"/>
    <w:rsid w:val="004D1D2A"/>
    <w:rsid w:val="004D1D3A"/>
    <w:rsid w:val="004D1D74"/>
    <w:rsid w:val="004D1FC0"/>
    <w:rsid w:val="004D1FFC"/>
    <w:rsid w:val="004D20BB"/>
    <w:rsid w:val="004D20C0"/>
    <w:rsid w:val="004D20CC"/>
    <w:rsid w:val="004D21D0"/>
    <w:rsid w:val="004D221F"/>
    <w:rsid w:val="004D2280"/>
    <w:rsid w:val="004D2436"/>
    <w:rsid w:val="004D2524"/>
    <w:rsid w:val="004D258F"/>
    <w:rsid w:val="004D25C0"/>
    <w:rsid w:val="004D260A"/>
    <w:rsid w:val="004D2876"/>
    <w:rsid w:val="004D2B4C"/>
    <w:rsid w:val="004D2B5D"/>
    <w:rsid w:val="004D2B9A"/>
    <w:rsid w:val="004D2CCA"/>
    <w:rsid w:val="004D2DF9"/>
    <w:rsid w:val="004D2E07"/>
    <w:rsid w:val="004D2EC1"/>
    <w:rsid w:val="004D3266"/>
    <w:rsid w:val="004D339C"/>
    <w:rsid w:val="004D33C2"/>
    <w:rsid w:val="004D38EE"/>
    <w:rsid w:val="004D3B97"/>
    <w:rsid w:val="004D3D3B"/>
    <w:rsid w:val="004D3DAA"/>
    <w:rsid w:val="004D3DC4"/>
    <w:rsid w:val="004D3DD6"/>
    <w:rsid w:val="004D3E8B"/>
    <w:rsid w:val="004D3FA7"/>
    <w:rsid w:val="004D3FC3"/>
    <w:rsid w:val="004D4026"/>
    <w:rsid w:val="004D4275"/>
    <w:rsid w:val="004D45CE"/>
    <w:rsid w:val="004D4656"/>
    <w:rsid w:val="004D4769"/>
    <w:rsid w:val="004D479E"/>
    <w:rsid w:val="004D499A"/>
    <w:rsid w:val="004D4C7A"/>
    <w:rsid w:val="004D4C90"/>
    <w:rsid w:val="004D4CF3"/>
    <w:rsid w:val="004D4E22"/>
    <w:rsid w:val="004D4F11"/>
    <w:rsid w:val="004D4F55"/>
    <w:rsid w:val="004D4F5F"/>
    <w:rsid w:val="004D4F86"/>
    <w:rsid w:val="004D5374"/>
    <w:rsid w:val="004D5392"/>
    <w:rsid w:val="004D54D1"/>
    <w:rsid w:val="004D5624"/>
    <w:rsid w:val="004D57B9"/>
    <w:rsid w:val="004D5834"/>
    <w:rsid w:val="004D5B70"/>
    <w:rsid w:val="004D5BBF"/>
    <w:rsid w:val="004D5BD2"/>
    <w:rsid w:val="004D5D1F"/>
    <w:rsid w:val="004D5DDF"/>
    <w:rsid w:val="004D5E78"/>
    <w:rsid w:val="004D5EBA"/>
    <w:rsid w:val="004D5F08"/>
    <w:rsid w:val="004D5F93"/>
    <w:rsid w:val="004D5FBB"/>
    <w:rsid w:val="004D5FFC"/>
    <w:rsid w:val="004D6008"/>
    <w:rsid w:val="004D6389"/>
    <w:rsid w:val="004D6426"/>
    <w:rsid w:val="004D6481"/>
    <w:rsid w:val="004D6489"/>
    <w:rsid w:val="004D65C3"/>
    <w:rsid w:val="004D65F1"/>
    <w:rsid w:val="004D65F6"/>
    <w:rsid w:val="004D66FC"/>
    <w:rsid w:val="004D676A"/>
    <w:rsid w:val="004D681B"/>
    <w:rsid w:val="004D6822"/>
    <w:rsid w:val="004D69F7"/>
    <w:rsid w:val="004D6B19"/>
    <w:rsid w:val="004D6BE5"/>
    <w:rsid w:val="004D6C35"/>
    <w:rsid w:val="004D6CDF"/>
    <w:rsid w:val="004D6D4A"/>
    <w:rsid w:val="004D6D5F"/>
    <w:rsid w:val="004D6DE0"/>
    <w:rsid w:val="004D6E6A"/>
    <w:rsid w:val="004D6FC0"/>
    <w:rsid w:val="004D7233"/>
    <w:rsid w:val="004D7244"/>
    <w:rsid w:val="004D72A2"/>
    <w:rsid w:val="004D74A2"/>
    <w:rsid w:val="004D750C"/>
    <w:rsid w:val="004D7527"/>
    <w:rsid w:val="004D758A"/>
    <w:rsid w:val="004D7880"/>
    <w:rsid w:val="004D7911"/>
    <w:rsid w:val="004D7940"/>
    <w:rsid w:val="004D79BA"/>
    <w:rsid w:val="004D7A51"/>
    <w:rsid w:val="004D7AA7"/>
    <w:rsid w:val="004D7AD3"/>
    <w:rsid w:val="004D7BBF"/>
    <w:rsid w:val="004D7F0B"/>
    <w:rsid w:val="004D7F81"/>
    <w:rsid w:val="004D7FDD"/>
    <w:rsid w:val="004E0088"/>
    <w:rsid w:val="004E026D"/>
    <w:rsid w:val="004E0297"/>
    <w:rsid w:val="004E02BC"/>
    <w:rsid w:val="004E0339"/>
    <w:rsid w:val="004E04D6"/>
    <w:rsid w:val="004E058D"/>
    <w:rsid w:val="004E05A5"/>
    <w:rsid w:val="004E065F"/>
    <w:rsid w:val="004E06E1"/>
    <w:rsid w:val="004E0764"/>
    <w:rsid w:val="004E0765"/>
    <w:rsid w:val="004E086D"/>
    <w:rsid w:val="004E0885"/>
    <w:rsid w:val="004E0900"/>
    <w:rsid w:val="004E094E"/>
    <w:rsid w:val="004E09C9"/>
    <w:rsid w:val="004E0A19"/>
    <w:rsid w:val="004E0AC0"/>
    <w:rsid w:val="004E0C53"/>
    <w:rsid w:val="004E0CCF"/>
    <w:rsid w:val="004E0D1D"/>
    <w:rsid w:val="004E0D64"/>
    <w:rsid w:val="004E0D88"/>
    <w:rsid w:val="004E0DD6"/>
    <w:rsid w:val="004E0F49"/>
    <w:rsid w:val="004E10A6"/>
    <w:rsid w:val="004E10AE"/>
    <w:rsid w:val="004E11CA"/>
    <w:rsid w:val="004E13BF"/>
    <w:rsid w:val="004E13DE"/>
    <w:rsid w:val="004E13F6"/>
    <w:rsid w:val="004E1485"/>
    <w:rsid w:val="004E14DD"/>
    <w:rsid w:val="004E1553"/>
    <w:rsid w:val="004E15D6"/>
    <w:rsid w:val="004E1872"/>
    <w:rsid w:val="004E18C4"/>
    <w:rsid w:val="004E19A4"/>
    <w:rsid w:val="004E19FD"/>
    <w:rsid w:val="004E1A30"/>
    <w:rsid w:val="004E1A81"/>
    <w:rsid w:val="004E1B1B"/>
    <w:rsid w:val="004E1B31"/>
    <w:rsid w:val="004E1B8C"/>
    <w:rsid w:val="004E1C32"/>
    <w:rsid w:val="004E1E3F"/>
    <w:rsid w:val="004E2016"/>
    <w:rsid w:val="004E211B"/>
    <w:rsid w:val="004E21B1"/>
    <w:rsid w:val="004E21D8"/>
    <w:rsid w:val="004E2315"/>
    <w:rsid w:val="004E23F5"/>
    <w:rsid w:val="004E2507"/>
    <w:rsid w:val="004E253D"/>
    <w:rsid w:val="004E25C3"/>
    <w:rsid w:val="004E271B"/>
    <w:rsid w:val="004E2747"/>
    <w:rsid w:val="004E280B"/>
    <w:rsid w:val="004E29AE"/>
    <w:rsid w:val="004E2AD4"/>
    <w:rsid w:val="004E2B0A"/>
    <w:rsid w:val="004E2B97"/>
    <w:rsid w:val="004E2C1C"/>
    <w:rsid w:val="004E2CC2"/>
    <w:rsid w:val="004E2D92"/>
    <w:rsid w:val="004E2DF7"/>
    <w:rsid w:val="004E2E38"/>
    <w:rsid w:val="004E2E56"/>
    <w:rsid w:val="004E2E80"/>
    <w:rsid w:val="004E2FAA"/>
    <w:rsid w:val="004E30D6"/>
    <w:rsid w:val="004E3131"/>
    <w:rsid w:val="004E314D"/>
    <w:rsid w:val="004E34EF"/>
    <w:rsid w:val="004E3565"/>
    <w:rsid w:val="004E3576"/>
    <w:rsid w:val="004E359B"/>
    <w:rsid w:val="004E395A"/>
    <w:rsid w:val="004E3AB6"/>
    <w:rsid w:val="004E3B64"/>
    <w:rsid w:val="004E3C26"/>
    <w:rsid w:val="004E3D32"/>
    <w:rsid w:val="004E3E48"/>
    <w:rsid w:val="004E3E7E"/>
    <w:rsid w:val="004E3E9B"/>
    <w:rsid w:val="004E3F76"/>
    <w:rsid w:val="004E4153"/>
    <w:rsid w:val="004E4258"/>
    <w:rsid w:val="004E4465"/>
    <w:rsid w:val="004E4505"/>
    <w:rsid w:val="004E45BE"/>
    <w:rsid w:val="004E4762"/>
    <w:rsid w:val="004E4B58"/>
    <w:rsid w:val="004E4B67"/>
    <w:rsid w:val="004E4D38"/>
    <w:rsid w:val="004E4D45"/>
    <w:rsid w:val="004E4E89"/>
    <w:rsid w:val="004E4FDA"/>
    <w:rsid w:val="004E4FE6"/>
    <w:rsid w:val="004E501E"/>
    <w:rsid w:val="004E51C9"/>
    <w:rsid w:val="004E51D9"/>
    <w:rsid w:val="004E5228"/>
    <w:rsid w:val="004E528E"/>
    <w:rsid w:val="004E53FC"/>
    <w:rsid w:val="004E5425"/>
    <w:rsid w:val="004E542B"/>
    <w:rsid w:val="004E5440"/>
    <w:rsid w:val="004E5515"/>
    <w:rsid w:val="004E5628"/>
    <w:rsid w:val="004E5729"/>
    <w:rsid w:val="004E5AAB"/>
    <w:rsid w:val="004E5BD3"/>
    <w:rsid w:val="004E5C79"/>
    <w:rsid w:val="004E5CA7"/>
    <w:rsid w:val="004E5D56"/>
    <w:rsid w:val="004E607A"/>
    <w:rsid w:val="004E6094"/>
    <w:rsid w:val="004E60B1"/>
    <w:rsid w:val="004E61BB"/>
    <w:rsid w:val="004E628D"/>
    <w:rsid w:val="004E6295"/>
    <w:rsid w:val="004E62D3"/>
    <w:rsid w:val="004E6612"/>
    <w:rsid w:val="004E6641"/>
    <w:rsid w:val="004E66B2"/>
    <w:rsid w:val="004E6712"/>
    <w:rsid w:val="004E69F6"/>
    <w:rsid w:val="004E6CA6"/>
    <w:rsid w:val="004E6CBB"/>
    <w:rsid w:val="004E6DDF"/>
    <w:rsid w:val="004E6F1A"/>
    <w:rsid w:val="004E7106"/>
    <w:rsid w:val="004E7206"/>
    <w:rsid w:val="004E720D"/>
    <w:rsid w:val="004E72D1"/>
    <w:rsid w:val="004E754D"/>
    <w:rsid w:val="004E77F0"/>
    <w:rsid w:val="004E78F5"/>
    <w:rsid w:val="004E7900"/>
    <w:rsid w:val="004E7901"/>
    <w:rsid w:val="004E7A1A"/>
    <w:rsid w:val="004E7A46"/>
    <w:rsid w:val="004E7C52"/>
    <w:rsid w:val="004E7D6A"/>
    <w:rsid w:val="004E7E31"/>
    <w:rsid w:val="004E7F70"/>
    <w:rsid w:val="004F0238"/>
    <w:rsid w:val="004F026B"/>
    <w:rsid w:val="004F02ED"/>
    <w:rsid w:val="004F02F9"/>
    <w:rsid w:val="004F0526"/>
    <w:rsid w:val="004F0721"/>
    <w:rsid w:val="004F0B40"/>
    <w:rsid w:val="004F0CBA"/>
    <w:rsid w:val="004F0D31"/>
    <w:rsid w:val="004F0DBF"/>
    <w:rsid w:val="004F0EB2"/>
    <w:rsid w:val="004F10CB"/>
    <w:rsid w:val="004F1170"/>
    <w:rsid w:val="004F124D"/>
    <w:rsid w:val="004F125B"/>
    <w:rsid w:val="004F1340"/>
    <w:rsid w:val="004F141B"/>
    <w:rsid w:val="004F15E5"/>
    <w:rsid w:val="004F1648"/>
    <w:rsid w:val="004F16E9"/>
    <w:rsid w:val="004F1803"/>
    <w:rsid w:val="004F18E8"/>
    <w:rsid w:val="004F19B3"/>
    <w:rsid w:val="004F1AED"/>
    <w:rsid w:val="004F1BB2"/>
    <w:rsid w:val="004F1CB7"/>
    <w:rsid w:val="004F1D57"/>
    <w:rsid w:val="004F1E93"/>
    <w:rsid w:val="004F1F55"/>
    <w:rsid w:val="004F1FC9"/>
    <w:rsid w:val="004F1FFA"/>
    <w:rsid w:val="004F208A"/>
    <w:rsid w:val="004F2300"/>
    <w:rsid w:val="004F2480"/>
    <w:rsid w:val="004F252D"/>
    <w:rsid w:val="004F25E4"/>
    <w:rsid w:val="004F2732"/>
    <w:rsid w:val="004F27E9"/>
    <w:rsid w:val="004F2B5B"/>
    <w:rsid w:val="004F2D1B"/>
    <w:rsid w:val="004F2D1C"/>
    <w:rsid w:val="004F2E2B"/>
    <w:rsid w:val="004F2FBB"/>
    <w:rsid w:val="004F2FE3"/>
    <w:rsid w:val="004F3025"/>
    <w:rsid w:val="004F3053"/>
    <w:rsid w:val="004F30D5"/>
    <w:rsid w:val="004F3164"/>
    <w:rsid w:val="004F31BA"/>
    <w:rsid w:val="004F32A6"/>
    <w:rsid w:val="004F3425"/>
    <w:rsid w:val="004F342A"/>
    <w:rsid w:val="004F36C4"/>
    <w:rsid w:val="004F36EE"/>
    <w:rsid w:val="004F3738"/>
    <w:rsid w:val="004F3859"/>
    <w:rsid w:val="004F39A3"/>
    <w:rsid w:val="004F39D1"/>
    <w:rsid w:val="004F3BCB"/>
    <w:rsid w:val="004F3BE6"/>
    <w:rsid w:val="004F3C01"/>
    <w:rsid w:val="004F3D09"/>
    <w:rsid w:val="004F3D73"/>
    <w:rsid w:val="004F3DD6"/>
    <w:rsid w:val="004F40A8"/>
    <w:rsid w:val="004F40F5"/>
    <w:rsid w:val="004F4136"/>
    <w:rsid w:val="004F41B5"/>
    <w:rsid w:val="004F41C4"/>
    <w:rsid w:val="004F4216"/>
    <w:rsid w:val="004F4402"/>
    <w:rsid w:val="004F45A7"/>
    <w:rsid w:val="004F45D8"/>
    <w:rsid w:val="004F48C9"/>
    <w:rsid w:val="004F4B42"/>
    <w:rsid w:val="004F4C66"/>
    <w:rsid w:val="004F4D10"/>
    <w:rsid w:val="004F5044"/>
    <w:rsid w:val="004F5141"/>
    <w:rsid w:val="004F53A4"/>
    <w:rsid w:val="004F5418"/>
    <w:rsid w:val="004F5487"/>
    <w:rsid w:val="004F54F7"/>
    <w:rsid w:val="004F5526"/>
    <w:rsid w:val="004F5723"/>
    <w:rsid w:val="004F572F"/>
    <w:rsid w:val="004F578B"/>
    <w:rsid w:val="004F5800"/>
    <w:rsid w:val="004F5811"/>
    <w:rsid w:val="004F5C43"/>
    <w:rsid w:val="004F5C4B"/>
    <w:rsid w:val="004F5C72"/>
    <w:rsid w:val="004F5ECD"/>
    <w:rsid w:val="004F5F28"/>
    <w:rsid w:val="004F60F1"/>
    <w:rsid w:val="004F641B"/>
    <w:rsid w:val="004F651D"/>
    <w:rsid w:val="004F6638"/>
    <w:rsid w:val="004F6994"/>
    <w:rsid w:val="004F6B16"/>
    <w:rsid w:val="004F6C8E"/>
    <w:rsid w:val="004F6E9F"/>
    <w:rsid w:val="004F6F74"/>
    <w:rsid w:val="004F716B"/>
    <w:rsid w:val="004F71B3"/>
    <w:rsid w:val="004F7272"/>
    <w:rsid w:val="004F72D0"/>
    <w:rsid w:val="004F7395"/>
    <w:rsid w:val="004F7588"/>
    <w:rsid w:val="004F7648"/>
    <w:rsid w:val="004F773A"/>
    <w:rsid w:val="004F7B78"/>
    <w:rsid w:val="004F7BA6"/>
    <w:rsid w:val="004F7C00"/>
    <w:rsid w:val="004F7CD8"/>
    <w:rsid w:val="004F7F20"/>
    <w:rsid w:val="004F7F9E"/>
    <w:rsid w:val="004F7FC2"/>
    <w:rsid w:val="005002A0"/>
    <w:rsid w:val="005002B3"/>
    <w:rsid w:val="005004CC"/>
    <w:rsid w:val="005005BC"/>
    <w:rsid w:val="005007C1"/>
    <w:rsid w:val="00500964"/>
    <w:rsid w:val="0050097A"/>
    <w:rsid w:val="005009EC"/>
    <w:rsid w:val="00500B83"/>
    <w:rsid w:val="00500C4A"/>
    <w:rsid w:val="00500C68"/>
    <w:rsid w:val="00500D82"/>
    <w:rsid w:val="00500DAD"/>
    <w:rsid w:val="00500DFD"/>
    <w:rsid w:val="00500E42"/>
    <w:rsid w:val="00500E89"/>
    <w:rsid w:val="00500F78"/>
    <w:rsid w:val="0050117C"/>
    <w:rsid w:val="005013D9"/>
    <w:rsid w:val="0050141F"/>
    <w:rsid w:val="0050143C"/>
    <w:rsid w:val="00501455"/>
    <w:rsid w:val="005014C5"/>
    <w:rsid w:val="00501574"/>
    <w:rsid w:val="00501589"/>
    <w:rsid w:val="005016FE"/>
    <w:rsid w:val="0050172A"/>
    <w:rsid w:val="00501788"/>
    <w:rsid w:val="005017B5"/>
    <w:rsid w:val="005019A2"/>
    <w:rsid w:val="00501A5C"/>
    <w:rsid w:val="00501B2D"/>
    <w:rsid w:val="00501C0D"/>
    <w:rsid w:val="00501D26"/>
    <w:rsid w:val="00501F11"/>
    <w:rsid w:val="00502044"/>
    <w:rsid w:val="005020EC"/>
    <w:rsid w:val="005023BE"/>
    <w:rsid w:val="00502410"/>
    <w:rsid w:val="0050248A"/>
    <w:rsid w:val="0050255E"/>
    <w:rsid w:val="005025C5"/>
    <w:rsid w:val="005025D6"/>
    <w:rsid w:val="0050267D"/>
    <w:rsid w:val="00502684"/>
    <w:rsid w:val="00502707"/>
    <w:rsid w:val="0050292C"/>
    <w:rsid w:val="00502AF5"/>
    <w:rsid w:val="00502C4A"/>
    <w:rsid w:val="00503113"/>
    <w:rsid w:val="00503250"/>
    <w:rsid w:val="00503342"/>
    <w:rsid w:val="005034FF"/>
    <w:rsid w:val="00503699"/>
    <w:rsid w:val="005036A5"/>
    <w:rsid w:val="00503841"/>
    <w:rsid w:val="00503907"/>
    <w:rsid w:val="00503A1B"/>
    <w:rsid w:val="00503CC9"/>
    <w:rsid w:val="00503CD7"/>
    <w:rsid w:val="00503D71"/>
    <w:rsid w:val="00503DAC"/>
    <w:rsid w:val="005040B9"/>
    <w:rsid w:val="005040D0"/>
    <w:rsid w:val="00504137"/>
    <w:rsid w:val="0050453C"/>
    <w:rsid w:val="00504820"/>
    <w:rsid w:val="00504888"/>
    <w:rsid w:val="005049A6"/>
    <w:rsid w:val="00504C90"/>
    <w:rsid w:val="00504E4B"/>
    <w:rsid w:val="00504FA5"/>
    <w:rsid w:val="0050512A"/>
    <w:rsid w:val="0050526C"/>
    <w:rsid w:val="00505484"/>
    <w:rsid w:val="005054A1"/>
    <w:rsid w:val="0050564C"/>
    <w:rsid w:val="0050584B"/>
    <w:rsid w:val="00505869"/>
    <w:rsid w:val="00505A86"/>
    <w:rsid w:val="00505B82"/>
    <w:rsid w:val="00505E3C"/>
    <w:rsid w:val="00505F51"/>
    <w:rsid w:val="0050622C"/>
    <w:rsid w:val="005062C9"/>
    <w:rsid w:val="0050636C"/>
    <w:rsid w:val="00506491"/>
    <w:rsid w:val="005064A4"/>
    <w:rsid w:val="00506590"/>
    <w:rsid w:val="005066D3"/>
    <w:rsid w:val="00506740"/>
    <w:rsid w:val="00506872"/>
    <w:rsid w:val="00506939"/>
    <w:rsid w:val="0050695B"/>
    <w:rsid w:val="005069A9"/>
    <w:rsid w:val="00506A2B"/>
    <w:rsid w:val="00506C00"/>
    <w:rsid w:val="00506CBA"/>
    <w:rsid w:val="00506D1A"/>
    <w:rsid w:val="00506DC7"/>
    <w:rsid w:val="005070C4"/>
    <w:rsid w:val="0050716E"/>
    <w:rsid w:val="0050724E"/>
    <w:rsid w:val="005074FE"/>
    <w:rsid w:val="0050771C"/>
    <w:rsid w:val="0050773B"/>
    <w:rsid w:val="0050792A"/>
    <w:rsid w:val="00507980"/>
    <w:rsid w:val="005079B3"/>
    <w:rsid w:val="00507A34"/>
    <w:rsid w:val="00507A5C"/>
    <w:rsid w:val="00507ABB"/>
    <w:rsid w:val="00507AF2"/>
    <w:rsid w:val="00507B34"/>
    <w:rsid w:val="00507B5D"/>
    <w:rsid w:val="00507CE6"/>
    <w:rsid w:val="00507E9D"/>
    <w:rsid w:val="00507FBC"/>
    <w:rsid w:val="0051016A"/>
    <w:rsid w:val="005101C2"/>
    <w:rsid w:val="005101D2"/>
    <w:rsid w:val="005102BE"/>
    <w:rsid w:val="0051034C"/>
    <w:rsid w:val="005104F8"/>
    <w:rsid w:val="00510505"/>
    <w:rsid w:val="005108C4"/>
    <w:rsid w:val="00510979"/>
    <w:rsid w:val="00510B90"/>
    <w:rsid w:val="00510BAF"/>
    <w:rsid w:val="00511094"/>
    <w:rsid w:val="00511102"/>
    <w:rsid w:val="005111A4"/>
    <w:rsid w:val="0051128F"/>
    <w:rsid w:val="005112A7"/>
    <w:rsid w:val="00511312"/>
    <w:rsid w:val="0051138E"/>
    <w:rsid w:val="005115DA"/>
    <w:rsid w:val="0051171D"/>
    <w:rsid w:val="00511862"/>
    <w:rsid w:val="00511869"/>
    <w:rsid w:val="0051189D"/>
    <w:rsid w:val="00511A20"/>
    <w:rsid w:val="00511CAE"/>
    <w:rsid w:val="00511CCB"/>
    <w:rsid w:val="00511D3E"/>
    <w:rsid w:val="00511E8E"/>
    <w:rsid w:val="00511F2E"/>
    <w:rsid w:val="00511FE5"/>
    <w:rsid w:val="00512063"/>
    <w:rsid w:val="00512194"/>
    <w:rsid w:val="005121BE"/>
    <w:rsid w:val="005121D4"/>
    <w:rsid w:val="00512266"/>
    <w:rsid w:val="005122EF"/>
    <w:rsid w:val="005124C2"/>
    <w:rsid w:val="005124E1"/>
    <w:rsid w:val="0051253F"/>
    <w:rsid w:val="00512C4A"/>
    <w:rsid w:val="00512CA2"/>
    <w:rsid w:val="00512CA4"/>
    <w:rsid w:val="00512CAC"/>
    <w:rsid w:val="00512DC5"/>
    <w:rsid w:val="00512E8C"/>
    <w:rsid w:val="005130EF"/>
    <w:rsid w:val="005131C4"/>
    <w:rsid w:val="005132C3"/>
    <w:rsid w:val="0051330B"/>
    <w:rsid w:val="00513332"/>
    <w:rsid w:val="00513503"/>
    <w:rsid w:val="00513772"/>
    <w:rsid w:val="005137D4"/>
    <w:rsid w:val="005137F5"/>
    <w:rsid w:val="00513B4F"/>
    <w:rsid w:val="00513B84"/>
    <w:rsid w:val="00513BAA"/>
    <w:rsid w:val="00513DDF"/>
    <w:rsid w:val="00513DFF"/>
    <w:rsid w:val="00513E52"/>
    <w:rsid w:val="00513E5C"/>
    <w:rsid w:val="00513ED9"/>
    <w:rsid w:val="00513FAD"/>
    <w:rsid w:val="0051442F"/>
    <w:rsid w:val="0051452D"/>
    <w:rsid w:val="00514598"/>
    <w:rsid w:val="00514790"/>
    <w:rsid w:val="00514983"/>
    <w:rsid w:val="00514986"/>
    <w:rsid w:val="00514A57"/>
    <w:rsid w:val="00514B69"/>
    <w:rsid w:val="00514C5B"/>
    <w:rsid w:val="00514CC8"/>
    <w:rsid w:val="00514EA8"/>
    <w:rsid w:val="00514F1D"/>
    <w:rsid w:val="00514F54"/>
    <w:rsid w:val="00514F75"/>
    <w:rsid w:val="00514F99"/>
    <w:rsid w:val="00515025"/>
    <w:rsid w:val="005152CF"/>
    <w:rsid w:val="005153DC"/>
    <w:rsid w:val="00515485"/>
    <w:rsid w:val="00515531"/>
    <w:rsid w:val="0051554C"/>
    <w:rsid w:val="005157C1"/>
    <w:rsid w:val="0051580D"/>
    <w:rsid w:val="005158D5"/>
    <w:rsid w:val="005159F3"/>
    <w:rsid w:val="00515AB2"/>
    <w:rsid w:val="00515B05"/>
    <w:rsid w:val="00515B14"/>
    <w:rsid w:val="00515C7F"/>
    <w:rsid w:val="00515DDA"/>
    <w:rsid w:val="00515E8F"/>
    <w:rsid w:val="00515FAA"/>
    <w:rsid w:val="00515FC2"/>
    <w:rsid w:val="00516116"/>
    <w:rsid w:val="00516247"/>
    <w:rsid w:val="005163CF"/>
    <w:rsid w:val="005163F6"/>
    <w:rsid w:val="005165A3"/>
    <w:rsid w:val="005167E5"/>
    <w:rsid w:val="00516898"/>
    <w:rsid w:val="0051696E"/>
    <w:rsid w:val="00516BE3"/>
    <w:rsid w:val="00516C0A"/>
    <w:rsid w:val="00516E5D"/>
    <w:rsid w:val="00516F6D"/>
    <w:rsid w:val="00517202"/>
    <w:rsid w:val="005173C0"/>
    <w:rsid w:val="00517A62"/>
    <w:rsid w:val="00517E27"/>
    <w:rsid w:val="00517E49"/>
    <w:rsid w:val="00517EB5"/>
    <w:rsid w:val="005200EB"/>
    <w:rsid w:val="0052014E"/>
    <w:rsid w:val="0052015F"/>
    <w:rsid w:val="00520211"/>
    <w:rsid w:val="00520381"/>
    <w:rsid w:val="00520467"/>
    <w:rsid w:val="005204A8"/>
    <w:rsid w:val="005205D4"/>
    <w:rsid w:val="0052061A"/>
    <w:rsid w:val="0052078A"/>
    <w:rsid w:val="00520849"/>
    <w:rsid w:val="005208F4"/>
    <w:rsid w:val="00520CA4"/>
    <w:rsid w:val="00520DC0"/>
    <w:rsid w:val="00520E07"/>
    <w:rsid w:val="0052118F"/>
    <w:rsid w:val="00521279"/>
    <w:rsid w:val="005212C3"/>
    <w:rsid w:val="0052141A"/>
    <w:rsid w:val="00521427"/>
    <w:rsid w:val="0052150E"/>
    <w:rsid w:val="00521553"/>
    <w:rsid w:val="0052177B"/>
    <w:rsid w:val="00521A13"/>
    <w:rsid w:val="00521CE7"/>
    <w:rsid w:val="00521DAF"/>
    <w:rsid w:val="00521FD3"/>
    <w:rsid w:val="00522134"/>
    <w:rsid w:val="0052216B"/>
    <w:rsid w:val="0052218D"/>
    <w:rsid w:val="0052220A"/>
    <w:rsid w:val="00522232"/>
    <w:rsid w:val="00522343"/>
    <w:rsid w:val="00522348"/>
    <w:rsid w:val="005224BF"/>
    <w:rsid w:val="00522806"/>
    <w:rsid w:val="005228AA"/>
    <w:rsid w:val="005228B7"/>
    <w:rsid w:val="00522918"/>
    <w:rsid w:val="005229C9"/>
    <w:rsid w:val="00522B58"/>
    <w:rsid w:val="00522FB7"/>
    <w:rsid w:val="00523028"/>
    <w:rsid w:val="00523101"/>
    <w:rsid w:val="005231A9"/>
    <w:rsid w:val="005231F1"/>
    <w:rsid w:val="00523278"/>
    <w:rsid w:val="00523471"/>
    <w:rsid w:val="0052354B"/>
    <w:rsid w:val="00523628"/>
    <w:rsid w:val="00523663"/>
    <w:rsid w:val="00523803"/>
    <w:rsid w:val="00523A3F"/>
    <w:rsid w:val="00523B05"/>
    <w:rsid w:val="00523C46"/>
    <w:rsid w:val="00523D25"/>
    <w:rsid w:val="00523D7F"/>
    <w:rsid w:val="00523E05"/>
    <w:rsid w:val="00523E80"/>
    <w:rsid w:val="00523FA5"/>
    <w:rsid w:val="0052415B"/>
    <w:rsid w:val="00524203"/>
    <w:rsid w:val="00524265"/>
    <w:rsid w:val="005243C8"/>
    <w:rsid w:val="00524402"/>
    <w:rsid w:val="005248A8"/>
    <w:rsid w:val="0052492E"/>
    <w:rsid w:val="00524998"/>
    <w:rsid w:val="00524BAC"/>
    <w:rsid w:val="00524DEF"/>
    <w:rsid w:val="00525090"/>
    <w:rsid w:val="0052509D"/>
    <w:rsid w:val="005250EF"/>
    <w:rsid w:val="00525111"/>
    <w:rsid w:val="00525145"/>
    <w:rsid w:val="005251A2"/>
    <w:rsid w:val="0052549B"/>
    <w:rsid w:val="005254F4"/>
    <w:rsid w:val="00525509"/>
    <w:rsid w:val="0052554D"/>
    <w:rsid w:val="00525596"/>
    <w:rsid w:val="005255C1"/>
    <w:rsid w:val="00525792"/>
    <w:rsid w:val="00525970"/>
    <w:rsid w:val="005259FB"/>
    <w:rsid w:val="00525B90"/>
    <w:rsid w:val="00525BFC"/>
    <w:rsid w:val="00525D72"/>
    <w:rsid w:val="00525D9C"/>
    <w:rsid w:val="00525E5B"/>
    <w:rsid w:val="00525EE6"/>
    <w:rsid w:val="00525FA7"/>
    <w:rsid w:val="0052606E"/>
    <w:rsid w:val="0052617F"/>
    <w:rsid w:val="00526217"/>
    <w:rsid w:val="005263D8"/>
    <w:rsid w:val="0052648D"/>
    <w:rsid w:val="005264E8"/>
    <w:rsid w:val="00526642"/>
    <w:rsid w:val="0052665B"/>
    <w:rsid w:val="0052670E"/>
    <w:rsid w:val="00526773"/>
    <w:rsid w:val="005267D8"/>
    <w:rsid w:val="00526805"/>
    <w:rsid w:val="005268B6"/>
    <w:rsid w:val="005268CB"/>
    <w:rsid w:val="005268F0"/>
    <w:rsid w:val="0052690A"/>
    <w:rsid w:val="0052695C"/>
    <w:rsid w:val="00526AB9"/>
    <w:rsid w:val="00526B8B"/>
    <w:rsid w:val="00526BD8"/>
    <w:rsid w:val="00526C77"/>
    <w:rsid w:val="00526E8F"/>
    <w:rsid w:val="00526FE9"/>
    <w:rsid w:val="00527044"/>
    <w:rsid w:val="005271B8"/>
    <w:rsid w:val="005273C8"/>
    <w:rsid w:val="0052748C"/>
    <w:rsid w:val="00527495"/>
    <w:rsid w:val="00527659"/>
    <w:rsid w:val="00527968"/>
    <w:rsid w:val="005279E4"/>
    <w:rsid w:val="00527A6D"/>
    <w:rsid w:val="00527B28"/>
    <w:rsid w:val="00527C7D"/>
    <w:rsid w:val="00527D87"/>
    <w:rsid w:val="00527DA5"/>
    <w:rsid w:val="00527ED3"/>
    <w:rsid w:val="00527F13"/>
    <w:rsid w:val="0053002C"/>
    <w:rsid w:val="00530188"/>
    <w:rsid w:val="00530231"/>
    <w:rsid w:val="0053023B"/>
    <w:rsid w:val="00530477"/>
    <w:rsid w:val="00530532"/>
    <w:rsid w:val="0053056E"/>
    <w:rsid w:val="00530633"/>
    <w:rsid w:val="005309F3"/>
    <w:rsid w:val="00530BBC"/>
    <w:rsid w:val="00530C26"/>
    <w:rsid w:val="00530D9B"/>
    <w:rsid w:val="00530DBE"/>
    <w:rsid w:val="00530DF6"/>
    <w:rsid w:val="00530EAB"/>
    <w:rsid w:val="0053114B"/>
    <w:rsid w:val="00531152"/>
    <w:rsid w:val="005311A8"/>
    <w:rsid w:val="0053123B"/>
    <w:rsid w:val="005314D9"/>
    <w:rsid w:val="005314F0"/>
    <w:rsid w:val="005315E6"/>
    <w:rsid w:val="0053177D"/>
    <w:rsid w:val="0053189C"/>
    <w:rsid w:val="005318F6"/>
    <w:rsid w:val="005319AE"/>
    <w:rsid w:val="00531AF6"/>
    <w:rsid w:val="00531C16"/>
    <w:rsid w:val="00531D88"/>
    <w:rsid w:val="00531F8C"/>
    <w:rsid w:val="0053203E"/>
    <w:rsid w:val="00532080"/>
    <w:rsid w:val="0053216C"/>
    <w:rsid w:val="005321B3"/>
    <w:rsid w:val="005321F9"/>
    <w:rsid w:val="0053239B"/>
    <w:rsid w:val="0053239F"/>
    <w:rsid w:val="0053241F"/>
    <w:rsid w:val="0053246D"/>
    <w:rsid w:val="0053258A"/>
    <w:rsid w:val="00532695"/>
    <w:rsid w:val="005326EA"/>
    <w:rsid w:val="00532743"/>
    <w:rsid w:val="00532910"/>
    <w:rsid w:val="00532CF1"/>
    <w:rsid w:val="00532EB0"/>
    <w:rsid w:val="00532F19"/>
    <w:rsid w:val="00532FD4"/>
    <w:rsid w:val="00533077"/>
    <w:rsid w:val="005330A4"/>
    <w:rsid w:val="005330CF"/>
    <w:rsid w:val="00533181"/>
    <w:rsid w:val="00533343"/>
    <w:rsid w:val="00533447"/>
    <w:rsid w:val="00533527"/>
    <w:rsid w:val="005335D5"/>
    <w:rsid w:val="005338B7"/>
    <w:rsid w:val="005338EA"/>
    <w:rsid w:val="00533938"/>
    <w:rsid w:val="0053398B"/>
    <w:rsid w:val="00533A13"/>
    <w:rsid w:val="00533C29"/>
    <w:rsid w:val="00533C3D"/>
    <w:rsid w:val="00533D56"/>
    <w:rsid w:val="00533DD5"/>
    <w:rsid w:val="00533E5E"/>
    <w:rsid w:val="005340CB"/>
    <w:rsid w:val="005340CF"/>
    <w:rsid w:val="00534164"/>
    <w:rsid w:val="00534292"/>
    <w:rsid w:val="005342DC"/>
    <w:rsid w:val="00534608"/>
    <w:rsid w:val="0053468B"/>
    <w:rsid w:val="00534736"/>
    <w:rsid w:val="0053481C"/>
    <w:rsid w:val="0053489B"/>
    <w:rsid w:val="00534979"/>
    <w:rsid w:val="00534A98"/>
    <w:rsid w:val="00534C60"/>
    <w:rsid w:val="00534C7D"/>
    <w:rsid w:val="00534DDE"/>
    <w:rsid w:val="00534E30"/>
    <w:rsid w:val="005353A4"/>
    <w:rsid w:val="00535448"/>
    <w:rsid w:val="00535759"/>
    <w:rsid w:val="0053587C"/>
    <w:rsid w:val="00535935"/>
    <w:rsid w:val="005359DD"/>
    <w:rsid w:val="00535AD9"/>
    <w:rsid w:val="00535AE2"/>
    <w:rsid w:val="00535D03"/>
    <w:rsid w:val="00535F8E"/>
    <w:rsid w:val="00536068"/>
    <w:rsid w:val="005360F3"/>
    <w:rsid w:val="00536436"/>
    <w:rsid w:val="00536475"/>
    <w:rsid w:val="005364C5"/>
    <w:rsid w:val="005365FB"/>
    <w:rsid w:val="005366C1"/>
    <w:rsid w:val="005367DF"/>
    <w:rsid w:val="005367E8"/>
    <w:rsid w:val="0053680B"/>
    <w:rsid w:val="005368C7"/>
    <w:rsid w:val="00536D15"/>
    <w:rsid w:val="00537273"/>
    <w:rsid w:val="005372B0"/>
    <w:rsid w:val="00537444"/>
    <w:rsid w:val="005375BE"/>
    <w:rsid w:val="005375FE"/>
    <w:rsid w:val="005376DF"/>
    <w:rsid w:val="0053781C"/>
    <w:rsid w:val="005378FC"/>
    <w:rsid w:val="00537A5C"/>
    <w:rsid w:val="00537AC1"/>
    <w:rsid w:val="00537B39"/>
    <w:rsid w:val="00537BB8"/>
    <w:rsid w:val="00537CBA"/>
    <w:rsid w:val="00537CF0"/>
    <w:rsid w:val="00537E4F"/>
    <w:rsid w:val="00537E96"/>
    <w:rsid w:val="005401B3"/>
    <w:rsid w:val="00540338"/>
    <w:rsid w:val="00540524"/>
    <w:rsid w:val="005405B8"/>
    <w:rsid w:val="005405DA"/>
    <w:rsid w:val="00540730"/>
    <w:rsid w:val="00540795"/>
    <w:rsid w:val="005407FA"/>
    <w:rsid w:val="00540947"/>
    <w:rsid w:val="005409B6"/>
    <w:rsid w:val="005409D2"/>
    <w:rsid w:val="005409FC"/>
    <w:rsid w:val="00540A5D"/>
    <w:rsid w:val="00540A6C"/>
    <w:rsid w:val="00540AF1"/>
    <w:rsid w:val="00540CAA"/>
    <w:rsid w:val="00540D70"/>
    <w:rsid w:val="00540F36"/>
    <w:rsid w:val="005412E2"/>
    <w:rsid w:val="005413F8"/>
    <w:rsid w:val="0054141F"/>
    <w:rsid w:val="005414A8"/>
    <w:rsid w:val="00541660"/>
    <w:rsid w:val="005417BD"/>
    <w:rsid w:val="00541917"/>
    <w:rsid w:val="00541A99"/>
    <w:rsid w:val="00541CAF"/>
    <w:rsid w:val="00541D43"/>
    <w:rsid w:val="00541D5B"/>
    <w:rsid w:val="00541E0E"/>
    <w:rsid w:val="00541E86"/>
    <w:rsid w:val="00541F0B"/>
    <w:rsid w:val="0054207B"/>
    <w:rsid w:val="00542102"/>
    <w:rsid w:val="005423AE"/>
    <w:rsid w:val="00542510"/>
    <w:rsid w:val="00542559"/>
    <w:rsid w:val="0054258C"/>
    <w:rsid w:val="00542594"/>
    <w:rsid w:val="005425BE"/>
    <w:rsid w:val="00542685"/>
    <w:rsid w:val="0054291B"/>
    <w:rsid w:val="00542AB0"/>
    <w:rsid w:val="00542C5D"/>
    <w:rsid w:val="00542C9E"/>
    <w:rsid w:val="00542CB0"/>
    <w:rsid w:val="00543114"/>
    <w:rsid w:val="005433D3"/>
    <w:rsid w:val="005435EC"/>
    <w:rsid w:val="00543620"/>
    <w:rsid w:val="0054368E"/>
    <w:rsid w:val="0054381D"/>
    <w:rsid w:val="00543885"/>
    <w:rsid w:val="005438E7"/>
    <w:rsid w:val="00543A04"/>
    <w:rsid w:val="00543A0B"/>
    <w:rsid w:val="00543C26"/>
    <w:rsid w:val="00543C6E"/>
    <w:rsid w:val="00543CC4"/>
    <w:rsid w:val="00543DA5"/>
    <w:rsid w:val="00543DD5"/>
    <w:rsid w:val="00543F58"/>
    <w:rsid w:val="005440C1"/>
    <w:rsid w:val="0054419D"/>
    <w:rsid w:val="005441A6"/>
    <w:rsid w:val="0054424A"/>
    <w:rsid w:val="005442C9"/>
    <w:rsid w:val="00544526"/>
    <w:rsid w:val="0054455E"/>
    <w:rsid w:val="0054464D"/>
    <w:rsid w:val="0054465A"/>
    <w:rsid w:val="0054473C"/>
    <w:rsid w:val="005447EB"/>
    <w:rsid w:val="00544859"/>
    <w:rsid w:val="00544876"/>
    <w:rsid w:val="00544AD9"/>
    <w:rsid w:val="00544C04"/>
    <w:rsid w:val="00544C46"/>
    <w:rsid w:val="00544D45"/>
    <w:rsid w:val="00544E6F"/>
    <w:rsid w:val="005450C4"/>
    <w:rsid w:val="005451F6"/>
    <w:rsid w:val="00545232"/>
    <w:rsid w:val="005452AD"/>
    <w:rsid w:val="0054536B"/>
    <w:rsid w:val="00545678"/>
    <w:rsid w:val="005459A1"/>
    <w:rsid w:val="00545C7C"/>
    <w:rsid w:val="00545EAC"/>
    <w:rsid w:val="00545F77"/>
    <w:rsid w:val="0054611C"/>
    <w:rsid w:val="00546122"/>
    <w:rsid w:val="00546203"/>
    <w:rsid w:val="00546418"/>
    <w:rsid w:val="005465F5"/>
    <w:rsid w:val="0054677F"/>
    <w:rsid w:val="005467AC"/>
    <w:rsid w:val="0054685F"/>
    <w:rsid w:val="00546A40"/>
    <w:rsid w:val="00546BBB"/>
    <w:rsid w:val="00546F8C"/>
    <w:rsid w:val="0054700A"/>
    <w:rsid w:val="00547060"/>
    <w:rsid w:val="0054708E"/>
    <w:rsid w:val="00547132"/>
    <w:rsid w:val="005471D3"/>
    <w:rsid w:val="0054720C"/>
    <w:rsid w:val="00547369"/>
    <w:rsid w:val="00547833"/>
    <w:rsid w:val="00547857"/>
    <w:rsid w:val="005478D7"/>
    <w:rsid w:val="0054791D"/>
    <w:rsid w:val="00547928"/>
    <w:rsid w:val="00547A0F"/>
    <w:rsid w:val="00547B0F"/>
    <w:rsid w:val="00547B68"/>
    <w:rsid w:val="00547D12"/>
    <w:rsid w:val="00547F65"/>
    <w:rsid w:val="005500B4"/>
    <w:rsid w:val="00550251"/>
    <w:rsid w:val="005503DA"/>
    <w:rsid w:val="005504DE"/>
    <w:rsid w:val="005505AA"/>
    <w:rsid w:val="005505E7"/>
    <w:rsid w:val="005506E1"/>
    <w:rsid w:val="00550723"/>
    <w:rsid w:val="00550783"/>
    <w:rsid w:val="00550818"/>
    <w:rsid w:val="0055094A"/>
    <w:rsid w:val="00550BA4"/>
    <w:rsid w:val="00550CA7"/>
    <w:rsid w:val="00550DEB"/>
    <w:rsid w:val="00550DF2"/>
    <w:rsid w:val="00550EF5"/>
    <w:rsid w:val="00550EFA"/>
    <w:rsid w:val="00551045"/>
    <w:rsid w:val="005510D9"/>
    <w:rsid w:val="005510FC"/>
    <w:rsid w:val="005511A3"/>
    <w:rsid w:val="005511C3"/>
    <w:rsid w:val="005511C5"/>
    <w:rsid w:val="005512F8"/>
    <w:rsid w:val="00551442"/>
    <w:rsid w:val="00551493"/>
    <w:rsid w:val="0055162C"/>
    <w:rsid w:val="00551679"/>
    <w:rsid w:val="005516EB"/>
    <w:rsid w:val="0055186B"/>
    <w:rsid w:val="00551A76"/>
    <w:rsid w:val="00551AAD"/>
    <w:rsid w:val="00551ADC"/>
    <w:rsid w:val="00551DBB"/>
    <w:rsid w:val="00551F63"/>
    <w:rsid w:val="00551F86"/>
    <w:rsid w:val="00551FC4"/>
    <w:rsid w:val="00552090"/>
    <w:rsid w:val="0055225A"/>
    <w:rsid w:val="00552345"/>
    <w:rsid w:val="0055250B"/>
    <w:rsid w:val="00552680"/>
    <w:rsid w:val="0055276C"/>
    <w:rsid w:val="005527EA"/>
    <w:rsid w:val="0055289D"/>
    <w:rsid w:val="005528A9"/>
    <w:rsid w:val="005529DD"/>
    <w:rsid w:val="005529F0"/>
    <w:rsid w:val="00552B11"/>
    <w:rsid w:val="00552BE4"/>
    <w:rsid w:val="00552CE1"/>
    <w:rsid w:val="00552CE7"/>
    <w:rsid w:val="00552F4F"/>
    <w:rsid w:val="00552FA9"/>
    <w:rsid w:val="005531B6"/>
    <w:rsid w:val="005532E6"/>
    <w:rsid w:val="005533A6"/>
    <w:rsid w:val="005535F7"/>
    <w:rsid w:val="0055362B"/>
    <w:rsid w:val="00553640"/>
    <w:rsid w:val="005536A5"/>
    <w:rsid w:val="005536E6"/>
    <w:rsid w:val="0055371A"/>
    <w:rsid w:val="00553890"/>
    <w:rsid w:val="005538F6"/>
    <w:rsid w:val="0055390D"/>
    <w:rsid w:val="00553994"/>
    <w:rsid w:val="00553B02"/>
    <w:rsid w:val="00553BDE"/>
    <w:rsid w:val="00553C31"/>
    <w:rsid w:val="00554149"/>
    <w:rsid w:val="0055437E"/>
    <w:rsid w:val="0055442A"/>
    <w:rsid w:val="0055443A"/>
    <w:rsid w:val="005544A0"/>
    <w:rsid w:val="005544A2"/>
    <w:rsid w:val="0055457E"/>
    <w:rsid w:val="005545C1"/>
    <w:rsid w:val="0055467F"/>
    <w:rsid w:val="005548E3"/>
    <w:rsid w:val="00554AC6"/>
    <w:rsid w:val="00554C66"/>
    <w:rsid w:val="00554CB4"/>
    <w:rsid w:val="00554DC4"/>
    <w:rsid w:val="00554DC8"/>
    <w:rsid w:val="00554EF8"/>
    <w:rsid w:val="00555101"/>
    <w:rsid w:val="0055518E"/>
    <w:rsid w:val="005552FC"/>
    <w:rsid w:val="00555384"/>
    <w:rsid w:val="00555662"/>
    <w:rsid w:val="005556FA"/>
    <w:rsid w:val="005557AB"/>
    <w:rsid w:val="0055588E"/>
    <w:rsid w:val="005558AC"/>
    <w:rsid w:val="005558B0"/>
    <w:rsid w:val="005558C8"/>
    <w:rsid w:val="00555BBA"/>
    <w:rsid w:val="00555C4D"/>
    <w:rsid w:val="00555C82"/>
    <w:rsid w:val="00555D9C"/>
    <w:rsid w:val="00555D9D"/>
    <w:rsid w:val="00555DC3"/>
    <w:rsid w:val="00555DC5"/>
    <w:rsid w:val="00555F96"/>
    <w:rsid w:val="0055612F"/>
    <w:rsid w:val="00556226"/>
    <w:rsid w:val="005562C2"/>
    <w:rsid w:val="005563DD"/>
    <w:rsid w:val="00556424"/>
    <w:rsid w:val="00556451"/>
    <w:rsid w:val="005564B1"/>
    <w:rsid w:val="00556669"/>
    <w:rsid w:val="00556715"/>
    <w:rsid w:val="005568D0"/>
    <w:rsid w:val="00556A27"/>
    <w:rsid w:val="00556B5E"/>
    <w:rsid w:val="00556B94"/>
    <w:rsid w:val="00556E32"/>
    <w:rsid w:val="00556FC8"/>
    <w:rsid w:val="005570CB"/>
    <w:rsid w:val="005571F2"/>
    <w:rsid w:val="005572A6"/>
    <w:rsid w:val="005572BC"/>
    <w:rsid w:val="005574A1"/>
    <w:rsid w:val="005574F5"/>
    <w:rsid w:val="0055750D"/>
    <w:rsid w:val="0055753E"/>
    <w:rsid w:val="00557641"/>
    <w:rsid w:val="00557667"/>
    <w:rsid w:val="0055771E"/>
    <w:rsid w:val="00557817"/>
    <w:rsid w:val="00557A46"/>
    <w:rsid w:val="00557B95"/>
    <w:rsid w:val="00557F4E"/>
    <w:rsid w:val="00560081"/>
    <w:rsid w:val="00560358"/>
    <w:rsid w:val="005606EF"/>
    <w:rsid w:val="00560741"/>
    <w:rsid w:val="0056080A"/>
    <w:rsid w:val="0056082E"/>
    <w:rsid w:val="0056088D"/>
    <w:rsid w:val="005608FB"/>
    <w:rsid w:val="00560943"/>
    <w:rsid w:val="00560971"/>
    <w:rsid w:val="00560984"/>
    <w:rsid w:val="00560A44"/>
    <w:rsid w:val="00560B24"/>
    <w:rsid w:val="00560E46"/>
    <w:rsid w:val="00560EE3"/>
    <w:rsid w:val="00560EE9"/>
    <w:rsid w:val="0056108A"/>
    <w:rsid w:val="005610E2"/>
    <w:rsid w:val="005610F4"/>
    <w:rsid w:val="00561125"/>
    <w:rsid w:val="00561130"/>
    <w:rsid w:val="005612FB"/>
    <w:rsid w:val="0056131C"/>
    <w:rsid w:val="005613C6"/>
    <w:rsid w:val="00561635"/>
    <w:rsid w:val="005616FF"/>
    <w:rsid w:val="0056186D"/>
    <w:rsid w:val="00561955"/>
    <w:rsid w:val="005619B5"/>
    <w:rsid w:val="005619C9"/>
    <w:rsid w:val="00561AA6"/>
    <w:rsid w:val="00561AAE"/>
    <w:rsid w:val="00561AC8"/>
    <w:rsid w:val="00561B24"/>
    <w:rsid w:val="00561B38"/>
    <w:rsid w:val="00561B9C"/>
    <w:rsid w:val="00561C30"/>
    <w:rsid w:val="005622FF"/>
    <w:rsid w:val="00562399"/>
    <w:rsid w:val="0056274C"/>
    <w:rsid w:val="0056274F"/>
    <w:rsid w:val="005628C5"/>
    <w:rsid w:val="00562BC5"/>
    <w:rsid w:val="00562E8B"/>
    <w:rsid w:val="00562F1D"/>
    <w:rsid w:val="00562F3D"/>
    <w:rsid w:val="00562F91"/>
    <w:rsid w:val="005630F0"/>
    <w:rsid w:val="00563111"/>
    <w:rsid w:val="005631B3"/>
    <w:rsid w:val="0056332B"/>
    <w:rsid w:val="005634AB"/>
    <w:rsid w:val="0056357C"/>
    <w:rsid w:val="005635DD"/>
    <w:rsid w:val="005636FB"/>
    <w:rsid w:val="00563A86"/>
    <w:rsid w:val="00563AF5"/>
    <w:rsid w:val="00563BE0"/>
    <w:rsid w:val="00563D9C"/>
    <w:rsid w:val="00563F2B"/>
    <w:rsid w:val="00563F3F"/>
    <w:rsid w:val="00564044"/>
    <w:rsid w:val="00564177"/>
    <w:rsid w:val="00564250"/>
    <w:rsid w:val="0056434A"/>
    <w:rsid w:val="00564390"/>
    <w:rsid w:val="005644F9"/>
    <w:rsid w:val="0056455F"/>
    <w:rsid w:val="005646C2"/>
    <w:rsid w:val="005647D1"/>
    <w:rsid w:val="0056497C"/>
    <w:rsid w:val="00564A60"/>
    <w:rsid w:val="00564C0A"/>
    <w:rsid w:val="00564CC0"/>
    <w:rsid w:val="00564D4F"/>
    <w:rsid w:val="00564EB2"/>
    <w:rsid w:val="00564F7D"/>
    <w:rsid w:val="005650C1"/>
    <w:rsid w:val="0056519F"/>
    <w:rsid w:val="00565228"/>
    <w:rsid w:val="005652CD"/>
    <w:rsid w:val="0056564B"/>
    <w:rsid w:val="005657C4"/>
    <w:rsid w:val="00565976"/>
    <w:rsid w:val="00565A2F"/>
    <w:rsid w:val="00565B6A"/>
    <w:rsid w:val="00565D00"/>
    <w:rsid w:val="00565D75"/>
    <w:rsid w:val="00565F0D"/>
    <w:rsid w:val="00565F99"/>
    <w:rsid w:val="005662D1"/>
    <w:rsid w:val="005664C5"/>
    <w:rsid w:val="00566530"/>
    <w:rsid w:val="005666B0"/>
    <w:rsid w:val="00566724"/>
    <w:rsid w:val="0056685A"/>
    <w:rsid w:val="0056696A"/>
    <w:rsid w:val="00566AC0"/>
    <w:rsid w:val="00566AE1"/>
    <w:rsid w:val="00566C3D"/>
    <w:rsid w:val="00566C58"/>
    <w:rsid w:val="00566DEE"/>
    <w:rsid w:val="0056706D"/>
    <w:rsid w:val="005670D6"/>
    <w:rsid w:val="00567143"/>
    <w:rsid w:val="00567482"/>
    <w:rsid w:val="005674CC"/>
    <w:rsid w:val="0056762B"/>
    <w:rsid w:val="00567801"/>
    <w:rsid w:val="00567A0B"/>
    <w:rsid w:val="00567A5B"/>
    <w:rsid w:val="00567A9C"/>
    <w:rsid w:val="00567B3C"/>
    <w:rsid w:val="00567BC7"/>
    <w:rsid w:val="00567C19"/>
    <w:rsid w:val="00567D31"/>
    <w:rsid w:val="00567D8F"/>
    <w:rsid w:val="00567E4A"/>
    <w:rsid w:val="00567EB8"/>
    <w:rsid w:val="00567ECD"/>
    <w:rsid w:val="005700F0"/>
    <w:rsid w:val="00570144"/>
    <w:rsid w:val="00570196"/>
    <w:rsid w:val="005702B4"/>
    <w:rsid w:val="0057032B"/>
    <w:rsid w:val="00570449"/>
    <w:rsid w:val="0057048F"/>
    <w:rsid w:val="005706CE"/>
    <w:rsid w:val="005706D9"/>
    <w:rsid w:val="00570912"/>
    <w:rsid w:val="00570A14"/>
    <w:rsid w:val="00570A75"/>
    <w:rsid w:val="00571129"/>
    <w:rsid w:val="00571259"/>
    <w:rsid w:val="005712AE"/>
    <w:rsid w:val="0057130F"/>
    <w:rsid w:val="00571334"/>
    <w:rsid w:val="0057149E"/>
    <w:rsid w:val="0057151A"/>
    <w:rsid w:val="00571807"/>
    <w:rsid w:val="005719D0"/>
    <w:rsid w:val="00571B8B"/>
    <w:rsid w:val="00571B8F"/>
    <w:rsid w:val="00571CF3"/>
    <w:rsid w:val="00571D90"/>
    <w:rsid w:val="00571DF1"/>
    <w:rsid w:val="00571EA1"/>
    <w:rsid w:val="005721DC"/>
    <w:rsid w:val="00572239"/>
    <w:rsid w:val="005723E9"/>
    <w:rsid w:val="005724DE"/>
    <w:rsid w:val="005725DD"/>
    <w:rsid w:val="005725E0"/>
    <w:rsid w:val="00572630"/>
    <w:rsid w:val="0057272E"/>
    <w:rsid w:val="0057276D"/>
    <w:rsid w:val="005728BE"/>
    <w:rsid w:val="0057294B"/>
    <w:rsid w:val="00572AC1"/>
    <w:rsid w:val="00572C1F"/>
    <w:rsid w:val="00572E67"/>
    <w:rsid w:val="00572EC4"/>
    <w:rsid w:val="005732DC"/>
    <w:rsid w:val="00573428"/>
    <w:rsid w:val="00573639"/>
    <w:rsid w:val="0057363B"/>
    <w:rsid w:val="00573686"/>
    <w:rsid w:val="0057391C"/>
    <w:rsid w:val="00573948"/>
    <w:rsid w:val="005739ED"/>
    <w:rsid w:val="00573A6A"/>
    <w:rsid w:val="00573B35"/>
    <w:rsid w:val="00573C0C"/>
    <w:rsid w:val="00573D88"/>
    <w:rsid w:val="00573DF0"/>
    <w:rsid w:val="00573FE5"/>
    <w:rsid w:val="005740B2"/>
    <w:rsid w:val="00574199"/>
    <w:rsid w:val="005743E0"/>
    <w:rsid w:val="00574464"/>
    <w:rsid w:val="005748B8"/>
    <w:rsid w:val="00574A2B"/>
    <w:rsid w:val="00574B59"/>
    <w:rsid w:val="00574BD0"/>
    <w:rsid w:val="00574BD8"/>
    <w:rsid w:val="00574CF1"/>
    <w:rsid w:val="00574E0C"/>
    <w:rsid w:val="00574E13"/>
    <w:rsid w:val="00574F09"/>
    <w:rsid w:val="00574FAF"/>
    <w:rsid w:val="0057504E"/>
    <w:rsid w:val="0057508F"/>
    <w:rsid w:val="005750BE"/>
    <w:rsid w:val="00575160"/>
    <w:rsid w:val="0057528C"/>
    <w:rsid w:val="00575345"/>
    <w:rsid w:val="00575519"/>
    <w:rsid w:val="00575957"/>
    <w:rsid w:val="00575982"/>
    <w:rsid w:val="00575A8E"/>
    <w:rsid w:val="00575CB2"/>
    <w:rsid w:val="00575CCF"/>
    <w:rsid w:val="005761BB"/>
    <w:rsid w:val="005762B7"/>
    <w:rsid w:val="005762DA"/>
    <w:rsid w:val="005763A4"/>
    <w:rsid w:val="005763E7"/>
    <w:rsid w:val="005765C5"/>
    <w:rsid w:val="0057664C"/>
    <w:rsid w:val="0057675F"/>
    <w:rsid w:val="00576854"/>
    <w:rsid w:val="00576856"/>
    <w:rsid w:val="0057687E"/>
    <w:rsid w:val="0057687F"/>
    <w:rsid w:val="00576B78"/>
    <w:rsid w:val="00576C67"/>
    <w:rsid w:val="00576D54"/>
    <w:rsid w:val="00576E81"/>
    <w:rsid w:val="005770AE"/>
    <w:rsid w:val="005773A0"/>
    <w:rsid w:val="0057748D"/>
    <w:rsid w:val="00577515"/>
    <w:rsid w:val="00577586"/>
    <w:rsid w:val="00577768"/>
    <w:rsid w:val="00577D18"/>
    <w:rsid w:val="00577D79"/>
    <w:rsid w:val="00577E01"/>
    <w:rsid w:val="00577E38"/>
    <w:rsid w:val="00577ED1"/>
    <w:rsid w:val="00577F60"/>
    <w:rsid w:val="00577F66"/>
    <w:rsid w:val="00580062"/>
    <w:rsid w:val="00580134"/>
    <w:rsid w:val="00580195"/>
    <w:rsid w:val="005802E5"/>
    <w:rsid w:val="00580708"/>
    <w:rsid w:val="00580722"/>
    <w:rsid w:val="00580733"/>
    <w:rsid w:val="00580745"/>
    <w:rsid w:val="005807D5"/>
    <w:rsid w:val="005809E7"/>
    <w:rsid w:val="005809F9"/>
    <w:rsid w:val="00580BF3"/>
    <w:rsid w:val="00580D77"/>
    <w:rsid w:val="00580DE1"/>
    <w:rsid w:val="00580F1D"/>
    <w:rsid w:val="00581091"/>
    <w:rsid w:val="00581386"/>
    <w:rsid w:val="00581398"/>
    <w:rsid w:val="005814F7"/>
    <w:rsid w:val="0058164F"/>
    <w:rsid w:val="0058185F"/>
    <w:rsid w:val="005818A0"/>
    <w:rsid w:val="005818DB"/>
    <w:rsid w:val="00581B6D"/>
    <w:rsid w:val="00581D0D"/>
    <w:rsid w:val="00581E9A"/>
    <w:rsid w:val="00581ECC"/>
    <w:rsid w:val="00581F2B"/>
    <w:rsid w:val="00581F31"/>
    <w:rsid w:val="00582039"/>
    <w:rsid w:val="005820C3"/>
    <w:rsid w:val="00582210"/>
    <w:rsid w:val="0058237B"/>
    <w:rsid w:val="005823A1"/>
    <w:rsid w:val="005823F7"/>
    <w:rsid w:val="00582582"/>
    <w:rsid w:val="005825FB"/>
    <w:rsid w:val="005826B8"/>
    <w:rsid w:val="005828F7"/>
    <w:rsid w:val="00582B30"/>
    <w:rsid w:val="0058310A"/>
    <w:rsid w:val="005832CA"/>
    <w:rsid w:val="005833B6"/>
    <w:rsid w:val="00583850"/>
    <w:rsid w:val="005838A6"/>
    <w:rsid w:val="005838D0"/>
    <w:rsid w:val="005839B6"/>
    <w:rsid w:val="00583ADD"/>
    <w:rsid w:val="00583E71"/>
    <w:rsid w:val="00583FEF"/>
    <w:rsid w:val="00583FFD"/>
    <w:rsid w:val="0058402D"/>
    <w:rsid w:val="005840DD"/>
    <w:rsid w:val="00584100"/>
    <w:rsid w:val="0058412F"/>
    <w:rsid w:val="00584160"/>
    <w:rsid w:val="00584515"/>
    <w:rsid w:val="00584911"/>
    <w:rsid w:val="00584935"/>
    <w:rsid w:val="005849D7"/>
    <w:rsid w:val="00584A21"/>
    <w:rsid w:val="00584D43"/>
    <w:rsid w:val="00584D6C"/>
    <w:rsid w:val="00584ECF"/>
    <w:rsid w:val="00584F7D"/>
    <w:rsid w:val="0058514D"/>
    <w:rsid w:val="005851B7"/>
    <w:rsid w:val="0058524D"/>
    <w:rsid w:val="00585502"/>
    <w:rsid w:val="0058552F"/>
    <w:rsid w:val="00585B1E"/>
    <w:rsid w:val="00585C16"/>
    <w:rsid w:val="00585C23"/>
    <w:rsid w:val="00585C82"/>
    <w:rsid w:val="00585D61"/>
    <w:rsid w:val="00585D8D"/>
    <w:rsid w:val="00585DDA"/>
    <w:rsid w:val="00585F07"/>
    <w:rsid w:val="00585F74"/>
    <w:rsid w:val="00586038"/>
    <w:rsid w:val="0058606B"/>
    <w:rsid w:val="0058614D"/>
    <w:rsid w:val="005861D1"/>
    <w:rsid w:val="00586208"/>
    <w:rsid w:val="00586288"/>
    <w:rsid w:val="00586404"/>
    <w:rsid w:val="005865E6"/>
    <w:rsid w:val="00586735"/>
    <w:rsid w:val="005868E5"/>
    <w:rsid w:val="005868F7"/>
    <w:rsid w:val="0058694A"/>
    <w:rsid w:val="005869D3"/>
    <w:rsid w:val="00586B85"/>
    <w:rsid w:val="00586C8B"/>
    <w:rsid w:val="00586CD2"/>
    <w:rsid w:val="00586E9D"/>
    <w:rsid w:val="00586F3C"/>
    <w:rsid w:val="005871F0"/>
    <w:rsid w:val="00587228"/>
    <w:rsid w:val="0058741E"/>
    <w:rsid w:val="00587431"/>
    <w:rsid w:val="0058753B"/>
    <w:rsid w:val="0058758B"/>
    <w:rsid w:val="005876C9"/>
    <w:rsid w:val="005877D6"/>
    <w:rsid w:val="00587897"/>
    <w:rsid w:val="005879D1"/>
    <w:rsid w:val="005879FC"/>
    <w:rsid w:val="00587A09"/>
    <w:rsid w:val="00587AE9"/>
    <w:rsid w:val="00587DC5"/>
    <w:rsid w:val="0059035D"/>
    <w:rsid w:val="0059038A"/>
    <w:rsid w:val="005904CB"/>
    <w:rsid w:val="005905E5"/>
    <w:rsid w:val="005906FE"/>
    <w:rsid w:val="005907CA"/>
    <w:rsid w:val="0059083A"/>
    <w:rsid w:val="00590887"/>
    <w:rsid w:val="005908CF"/>
    <w:rsid w:val="00590902"/>
    <w:rsid w:val="00590974"/>
    <w:rsid w:val="005909AC"/>
    <w:rsid w:val="00590BB2"/>
    <w:rsid w:val="00590C36"/>
    <w:rsid w:val="00590D6C"/>
    <w:rsid w:val="00590DA7"/>
    <w:rsid w:val="00590E75"/>
    <w:rsid w:val="00590E93"/>
    <w:rsid w:val="00590EF0"/>
    <w:rsid w:val="00590F33"/>
    <w:rsid w:val="00591002"/>
    <w:rsid w:val="00591129"/>
    <w:rsid w:val="0059122B"/>
    <w:rsid w:val="005912EB"/>
    <w:rsid w:val="005913E2"/>
    <w:rsid w:val="0059149F"/>
    <w:rsid w:val="005915D6"/>
    <w:rsid w:val="00591609"/>
    <w:rsid w:val="005916E0"/>
    <w:rsid w:val="005917F1"/>
    <w:rsid w:val="005918C1"/>
    <w:rsid w:val="00591942"/>
    <w:rsid w:val="00591980"/>
    <w:rsid w:val="005919C9"/>
    <w:rsid w:val="00591A0A"/>
    <w:rsid w:val="00591AE1"/>
    <w:rsid w:val="00591E07"/>
    <w:rsid w:val="00591FB4"/>
    <w:rsid w:val="00592040"/>
    <w:rsid w:val="0059210C"/>
    <w:rsid w:val="00592119"/>
    <w:rsid w:val="00592205"/>
    <w:rsid w:val="00592224"/>
    <w:rsid w:val="00592347"/>
    <w:rsid w:val="00592386"/>
    <w:rsid w:val="00592402"/>
    <w:rsid w:val="0059266C"/>
    <w:rsid w:val="0059278B"/>
    <w:rsid w:val="005927B2"/>
    <w:rsid w:val="005928AC"/>
    <w:rsid w:val="005928C0"/>
    <w:rsid w:val="0059294D"/>
    <w:rsid w:val="005929C9"/>
    <w:rsid w:val="00592A73"/>
    <w:rsid w:val="00592B00"/>
    <w:rsid w:val="00592BE8"/>
    <w:rsid w:val="00592C5A"/>
    <w:rsid w:val="00592EB9"/>
    <w:rsid w:val="005930CA"/>
    <w:rsid w:val="0059311A"/>
    <w:rsid w:val="0059317B"/>
    <w:rsid w:val="00593286"/>
    <w:rsid w:val="005933B5"/>
    <w:rsid w:val="00593597"/>
    <w:rsid w:val="005935AC"/>
    <w:rsid w:val="00593718"/>
    <w:rsid w:val="00593725"/>
    <w:rsid w:val="0059396B"/>
    <w:rsid w:val="00593A85"/>
    <w:rsid w:val="00593B7C"/>
    <w:rsid w:val="00593C6E"/>
    <w:rsid w:val="00593E07"/>
    <w:rsid w:val="00593F9F"/>
    <w:rsid w:val="00593FE4"/>
    <w:rsid w:val="00594249"/>
    <w:rsid w:val="0059441B"/>
    <w:rsid w:val="0059479D"/>
    <w:rsid w:val="0059480E"/>
    <w:rsid w:val="005948B5"/>
    <w:rsid w:val="0059492F"/>
    <w:rsid w:val="005949CE"/>
    <w:rsid w:val="00594AC7"/>
    <w:rsid w:val="00594E81"/>
    <w:rsid w:val="00594EBE"/>
    <w:rsid w:val="00595287"/>
    <w:rsid w:val="005954F0"/>
    <w:rsid w:val="0059566D"/>
    <w:rsid w:val="00595672"/>
    <w:rsid w:val="00595695"/>
    <w:rsid w:val="0059570D"/>
    <w:rsid w:val="00595727"/>
    <w:rsid w:val="00595804"/>
    <w:rsid w:val="005958F4"/>
    <w:rsid w:val="005959D5"/>
    <w:rsid w:val="005959E3"/>
    <w:rsid w:val="00595B22"/>
    <w:rsid w:val="00595B4F"/>
    <w:rsid w:val="00595BCD"/>
    <w:rsid w:val="00595C4E"/>
    <w:rsid w:val="00595CE8"/>
    <w:rsid w:val="00595D5B"/>
    <w:rsid w:val="00595E53"/>
    <w:rsid w:val="0059603F"/>
    <w:rsid w:val="00596079"/>
    <w:rsid w:val="005960C0"/>
    <w:rsid w:val="00596139"/>
    <w:rsid w:val="005961E9"/>
    <w:rsid w:val="00596261"/>
    <w:rsid w:val="00596371"/>
    <w:rsid w:val="0059638E"/>
    <w:rsid w:val="005963DC"/>
    <w:rsid w:val="005965DF"/>
    <w:rsid w:val="005966CE"/>
    <w:rsid w:val="005966F3"/>
    <w:rsid w:val="00596819"/>
    <w:rsid w:val="00596919"/>
    <w:rsid w:val="00596943"/>
    <w:rsid w:val="00596B50"/>
    <w:rsid w:val="00596B61"/>
    <w:rsid w:val="00596C70"/>
    <w:rsid w:val="00596DB8"/>
    <w:rsid w:val="00596E65"/>
    <w:rsid w:val="00596EA6"/>
    <w:rsid w:val="00596EBC"/>
    <w:rsid w:val="00596F4A"/>
    <w:rsid w:val="00596FC2"/>
    <w:rsid w:val="005970AB"/>
    <w:rsid w:val="00597363"/>
    <w:rsid w:val="005973BD"/>
    <w:rsid w:val="00597484"/>
    <w:rsid w:val="00597499"/>
    <w:rsid w:val="005974EE"/>
    <w:rsid w:val="00597622"/>
    <w:rsid w:val="00597672"/>
    <w:rsid w:val="005976EA"/>
    <w:rsid w:val="0059785D"/>
    <w:rsid w:val="00597A4B"/>
    <w:rsid w:val="00597AD2"/>
    <w:rsid w:val="00597B00"/>
    <w:rsid w:val="00597B46"/>
    <w:rsid w:val="00597E31"/>
    <w:rsid w:val="00597EBE"/>
    <w:rsid w:val="005A0158"/>
    <w:rsid w:val="005A0195"/>
    <w:rsid w:val="005A028A"/>
    <w:rsid w:val="005A03F2"/>
    <w:rsid w:val="005A0413"/>
    <w:rsid w:val="005A0416"/>
    <w:rsid w:val="005A04A9"/>
    <w:rsid w:val="005A0535"/>
    <w:rsid w:val="005A0589"/>
    <w:rsid w:val="005A05C4"/>
    <w:rsid w:val="005A0679"/>
    <w:rsid w:val="005A07B3"/>
    <w:rsid w:val="005A0850"/>
    <w:rsid w:val="005A085F"/>
    <w:rsid w:val="005A09B6"/>
    <w:rsid w:val="005A0A22"/>
    <w:rsid w:val="005A0AE0"/>
    <w:rsid w:val="005A0C80"/>
    <w:rsid w:val="005A0E37"/>
    <w:rsid w:val="005A0EE2"/>
    <w:rsid w:val="005A1075"/>
    <w:rsid w:val="005A11BD"/>
    <w:rsid w:val="005A1223"/>
    <w:rsid w:val="005A1329"/>
    <w:rsid w:val="005A15E3"/>
    <w:rsid w:val="005A167B"/>
    <w:rsid w:val="005A197B"/>
    <w:rsid w:val="005A198A"/>
    <w:rsid w:val="005A1A15"/>
    <w:rsid w:val="005A1A55"/>
    <w:rsid w:val="005A1A57"/>
    <w:rsid w:val="005A1AA0"/>
    <w:rsid w:val="005A1AED"/>
    <w:rsid w:val="005A1AF4"/>
    <w:rsid w:val="005A1B4E"/>
    <w:rsid w:val="005A1B64"/>
    <w:rsid w:val="005A1C2B"/>
    <w:rsid w:val="005A1CEE"/>
    <w:rsid w:val="005A1D44"/>
    <w:rsid w:val="005A1DB1"/>
    <w:rsid w:val="005A1E43"/>
    <w:rsid w:val="005A1F51"/>
    <w:rsid w:val="005A1F5A"/>
    <w:rsid w:val="005A1F8F"/>
    <w:rsid w:val="005A1F9D"/>
    <w:rsid w:val="005A1FC0"/>
    <w:rsid w:val="005A20FF"/>
    <w:rsid w:val="005A22BA"/>
    <w:rsid w:val="005A24E6"/>
    <w:rsid w:val="005A2617"/>
    <w:rsid w:val="005A2625"/>
    <w:rsid w:val="005A2651"/>
    <w:rsid w:val="005A27E1"/>
    <w:rsid w:val="005A2814"/>
    <w:rsid w:val="005A298E"/>
    <w:rsid w:val="005A29E8"/>
    <w:rsid w:val="005A2A26"/>
    <w:rsid w:val="005A2D78"/>
    <w:rsid w:val="005A2D79"/>
    <w:rsid w:val="005A2F65"/>
    <w:rsid w:val="005A31C2"/>
    <w:rsid w:val="005A32EA"/>
    <w:rsid w:val="005A334B"/>
    <w:rsid w:val="005A336F"/>
    <w:rsid w:val="005A3378"/>
    <w:rsid w:val="005A33CF"/>
    <w:rsid w:val="005A35A9"/>
    <w:rsid w:val="005A366C"/>
    <w:rsid w:val="005A368F"/>
    <w:rsid w:val="005A369E"/>
    <w:rsid w:val="005A37CA"/>
    <w:rsid w:val="005A3815"/>
    <w:rsid w:val="005A38CC"/>
    <w:rsid w:val="005A3A42"/>
    <w:rsid w:val="005A3C2A"/>
    <w:rsid w:val="005A3D4B"/>
    <w:rsid w:val="005A3D96"/>
    <w:rsid w:val="005A3E62"/>
    <w:rsid w:val="005A3E8C"/>
    <w:rsid w:val="005A3F0F"/>
    <w:rsid w:val="005A3FD3"/>
    <w:rsid w:val="005A3FDB"/>
    <w:rsid w:val="005A41B0"/>
    <w:rsid w:val="005A428C"/>
    <w:rsid w:val="005A4427"/>
    <w:rsid w:val="005A453E"/>
    <w:rsid w:val="005A4544"/>
    <w:rsid w:val="005A4799"/>
    <w:rsid w:val="005A47BC"/>
    <w:rsid w:val="005A48AB"/>
    <w:rsid w:val="005A48B9"/>
    <w:rsid w:val="005A4929"/>
    <w:rsid w:val="005A4972"/>
    <w:rsid w:val="005A4C1D"/>
    <w:rsid w:val="005A4C4A"/>
    <w:rsid w:val="005A4D50"/>
    <w:rsid w:val="005A4E2E"/>
    <w:rsid w:val="005A4E49"/>
    <w:rsid w:val="005A4F5A"/>
    <w:rsid w:val="005A4FFB"/>
    <w:rsid w:val="005A5094"/>
    <w:rsid w:val="005A50BF"/>
    <w:rsid w:val="005A51A4"/>
    <w:rsid w:val="005A52FE"/>
    <w:rsid w:val="005A531F"/>
    <w:rsid w:val="005A5343"/>
    <w:rsid w:val="005A5493"/>
    <w:rsid w:val="005A574D"/>
    <w:rsid w:val="005A5785"/>
    <w:rsid w:val="005A5854"/>
    <w:rsid w:val="005A587B"/>
    <w:rsid w:val="005A58FA"/>
    <w:rsid w:val="005A59F9"/>
    <w:rsid w:val="005A5A6D"/>
    <w:rsid w:val="005A5E22"/>
    <w:rsid w:val="005A5F99"/>
    <w:rsid w:val="005A6231"/>
    <w:rsid w:val="005A6343"/>
    <w:rsid w:val="005A635D"/>
    <w:rsid w:val="005A63B9"/>
    <w:rsid w:val="005A6403"/>
    <w:rsid w:val="005A64F4"/>
    <w:rsid w:val="005A6632"/>
    <w:rsid w:val="005A67CA"/>
    <w:rsid w:val="005A68A1"/>
    <w:rsid w:val="005A68F1"/>
    <w:rsid w:val="005A6B55"/>
    <w:rsid w:val="005A6BE8"/>
    <w:rsid w:val="005A6BEE"/>
    <w:rsid w:val="005A6C44"/>
    <w:rsid w:val="005A6E4A"/>
    <w:rsid w:val="005A6F2E"/>
    <w:rsid w:val="005A6F97"/>
    <w:rsid w:val="005A7016"/>
    <w:rsid w:val="005A70DB"/>
    <w:rsid w:val="005A73CE"/>
    <w:rsid w:val="005A73EA"/>
    <w:rsid w:val="005A73EB"/>
    <w:rsid w:val="005A7681"/>
    <w:rsid w:val="005A768E"/>
    <w:rsid w:val="005A7729"/>
    <w:rsid w:val="005A7A59"/>
    <w:rsid w:val="005A7A85"/>
    <w:rsid w:val="005A7B1C"/>
    <w:rsid w:val="005A7C9E"/>
    <w:rsid w:val="005A7DB4"/>
    <w:rsid w:val="005A7E0B"/>
    <w:rsid w:val="005A7F08"/>
    <w:rsid w:val="005A7FBA"/>
    <w:rsid w:val="005B0066"/>
    <w:rsid w:val="005B0075"/>
    <w:rsid w:val="005B015F"/>
    <w:rsid w:val="005B018C"/>
    <w:rsid w:val="005B0194"/>
    <w:rsid w:val="005B01EF"/>
    <w:rsid w:val="005B02F8"/>
    <w:rsid w:val="005B03AD"/>
    <w:rsid w:val="005B04F5"/>
    <w:rsid w:val="005B056E"/>
    <w:rsid w:val="005B064F"/>
    <w:rsid w:val="005B0883"/>
    <w:rsid w:val="005B0928"/>
    <w:rsid w:val="005B0AEA"/>
    <w:rsid w:val="005B0B03"/>
    <w:rsid w:val="005B0B38"/>
    <w:rsid w:val="005B0C7A"/>
    <w:rsid w:val="005B0CF0"/>
    <w:rsid w:val="005B0DB6"/>
    <w:rsid w:val="005B0EC8"/>
    <w:rsid w:val="005B1040"/>
    <w:rsid w:val="005B12A6"/>
    <w:rsid w:val="005B147C"/>
    <w:rsid w:val="005B1535"/>
    <w:rsid w:val="005B1860"/>
    <w:rsid w:val="005B18E4"/>
    <w:rsid w:val="005B1908"/>
    <w:rsid w:val="005B1932"/>
    <w:rsid w:val="005B19FA"/>
    <w:rsid w:val="005B1A59"/>
    <w:rsid w:val="005B1AB0"/>
    <w:rsid w:val="005B1AB1"/>
    <w:rsid w:val="005B1AF2"/>
    <w:rsid w:val="005B1B7C"/>
    <w:rsid w:val="005B1BC2"/>
    <w:rsid w:val="005B1C39"/>
    <w:rsid w:val="005B1D4F"/>
    <w:rsid w:val="005B1F2D"/>
    <w:rsid w:val="005B1F6D"/>
    <w:rsid w:val="005B2047"/>
    <w:rsid w:val="005B2122"/>
    <w:rsid w:val="005B21E5"/>
    <w:rsid w:val="005B226C"/>
    <w:rsid w:val="005B2280"/>
    <w:rsid w:val="005B255B"/>
    <w:rsid w:val="005B272A"/>
    <w:rsid w:val="005B2992"/>
    <w:rsid w:val="005B29F8"/>
    <w:rsid w:val="005B2A34"/>
    <w:rsid w:val="005B2AD2"/>
    <w:rsid w:val="005B2DEE"/>
    <w:rsid w:val="005B316A"/>
    <w:rsid w:val="005B32C9"/>
    <w:rsid w:val="005B343E"/>
    <w:rsid w:val="005B3518"/>
    <w:rsid w:val="005B356E"/>
    <w:rsid w:val="005B3571"/>
    <w:rsid w:val="005B364B"/>
    <w:rsid w:val="005B36B1"/>
    <w:rsid w:val="005B377A"/>
    <w:rsid w:val="005B388D"/>
    <w:rsid w:val="005B38C7"/>
    <w:rsid w:val="005B38D0"/>
    <w:rsid w:val="005B3977"/>
    <w:rsid w:val="005B3B62"/>
    <w:rsid w:val="005B3D9A"/>
    <w:rsid w:val="005B3DBA"/>
    <w:rsid w:val="005B3F76"/>
    <w:rsid w:val="005B3FAF"/>
    <w:rsid w:val="005B421B"/>
    <w:rsid w:val="005B4349"/>
    <w:rsid w:val="005B43AA"/>
    <w:rsid w:val="005B43DD"/>
    <w:rsid w:val="005B4407"/>
    <w:rsid w:val="005B46B2"/>
    <w:rsid w:val="005B4A14"/>
    <w:rsid w:val="005B4BE5"/>
    <w:rsid w:val="005B4C34"/>
    <w:rsid w:val="005B4C7C"/>
    <w:rsid w:val="005B4CD3"/>
    <w:rsid w:val="005B4D46"/>
    <w:rsid w:val="005B4DCC"/>
    <w:rsid w:val="005B50C2"/>
    <w:rsid w:val="005B5346"/>
    <w:rsid w:val="005B53A3"/>
    <w:rsid w:val="005B5422"/>
    <w:rsid w:val="005B56F4"/>
    <w:rsid w:val="005B58E8"/>
    <w:rsid w:val="005B591F"/>
    <w:rsid w:val="005B5929"/>
    <w:rsid w:val="005B5966"/>
    <w:rsid w:val="005B5A5F"/>
    <w:rsid w:val="005B5BF4"/>
    <w:rsid w:val="005B5C50"/>
    <w:rsid w:val="005B5F09"/>
    <w:rsid w:val="005B6142"/>
    <w:rsid w:val="005B627F"/>
    <w:rsid w:val="005B629E"/>
    <w:rsid w:val="005B62D8"/>
    <w:rsid w:val="005B6379"/>
    <w:rsid w:val="005B6392"/>
    <w:rsid w:val="005B67E3"/>
    <w:rsid w:val="005B6AD5"/>
    <w:rsid w:val="005B6BE4"/>
    <w:rsid w:val="005B6D19"/>
    <w:rsid w:val="005B6D45"/>
    <w:rsid w:val="005B6D8D"/>
    <w:rsid w:val="005B6EB1"/>
    <w:rsid w:val="005B7000"/>
    <w:rsid w:val="005B70F7"/>
    <w:rsid w:val="005B728F"/>
    <w:rsid w:val="005B72C4"/>
    <w:rsid w:val="005B72DA"/>
    <w:rsid w:val="005B73BD"/>
    <w:rsid w:val="005B75C1"/>
    <w:rsid w:val="005B78EB"/>
    <w:rsid w:val="005B7C5C"/>
    <w:rsid w:val="005B7E0B"/>
    <w:rsid w:val="005B7E0E"/>
    <w:rsid w:val="005B7EEC"/>
    <w:rsid w:val="005C0213"/>
    <w:rsid w:val="005C0299"/>
    <w:rsid w:val="005C04B5"/>
    <w:rsid w:val="005C0605"/>
    <w:rsid w:val="005C07AF"/>
    <w:rsid w:val="005C0806"/>
    <w:rsid w:val="005C086A"/>
    <w:rsid w:val="005C08F4"/>
    <w:rsid w:val="005C09A1"/>
    <w:rsid w:val="005C09C5"/>
    <w:rsid w:val="005C0A24"/>
    <w:rsid w:val="005C0CA1"/>
    <w:rsid w:val="005C0E68"/>
    <w:rsid w:val="005C1025"/>
    <w:rsid w:val="005C11E0"/>
    <w:rsid w:val="005C1215"/>
    <w:rsid w:val="005C13DF"/>
    <w:rsid w:val="005C13E7"/>
    <w:rsid w:val="005C15EF"/>
    <w:rsid w:val="005C1615"/>
    <w:rsid w:val="005C1672"/>
    <w:rsid w:val="005C1763"/>
    <w:rsid w:val="005C179D"/>
    <w:rsid w:val="005C1812"/>
    <w:rsid w:val="005C1C62"/>
    <w:rsid w:val="005C20B7"/>
    <w:rsid w:val="005C2140"/>
    <w:rsid w:val="005C21A8"/>
    <w:rsid w:val="005C22DE"/>
    <w:rsid w:val="005C23AA"/>
    <w:rsid w:val="005C2A32"/>
    <w:rsid w:val="005C2B0D"/>
    <w:rsid w:val="005C2B75"/>
    <w:rsid w:val="005C2C23"/>
    <w:rsid w:val="005C2C5C"/>
    <w:rsid w:val="005C2C9E"/>
    <w:rsid w:val="005C2DBB"/>
    <w:rsid w:val="005C2DF3"/>
    <w:rsid w:val="005C3132"/>
    <w:rsid w:val="005C3294"/>
    <w:rsid w:val="005C3399"/>
    <w:rsid w:val="005C3486"/>
    <w:rsid w:val="005C356F"/>
    <w:rsid w:val="005C35F9"/>
    <w:rsid w:val="005C36DA"/>
    <w:rsid w:val="005C37AC"/>
    <w:rsid w:val="005C37B2"/>
    <w:rsid w:val="005C3A3F"/>
    <w:rsid w:val="005C3A48"/>
    <w:rsid w:val="005C3BF5"/>
    <w:rsid w:val="005C3CA6"/>
    <w:rsid w:val="005C3DA4"/>
    <w:rsid w:val="005C3E2F"/>
    <w:rsid w:val="005C3F29"/>
    <w:rsid w:val="005C3FD5"/>
    <w:rsid w:val="005C40F7"/>
    <w:rsid w:val="005C42B4"/>
    <w:rsid w:val="005C4589"/>
    <w:rsid w:val="005C46D7"/>
    <w:rsid w:val="005C4733"/>
    <w:rsid w:val="005C4790"/>
    <w:rsid w:val="005C47CD"/>
    <w:rsid w:val="005C48F7"/>
    <w:rsid w:val="005C49BD"/>
    <w:rsid w:val="005C4A62"/>
    <w:rsid w:val="005C4B84"/>
    <w:rsid w:val="005C4D50"/>
    <w:rsid w:val="005C4F18"/>
    <w:rsid w:val="005C4F28"/>
    <w:rsid w:val="005C4FF4"/>
    <w:rsid w:val="005C50B7"/>
    <w:rsid w:val="005C50E3"/>
    <w:rsid w:val="005C5236"/>
    <w:rsid w:val="005C535B"/>
    <w:rsid w:val="005C5428"/>
    <w:rsid w:val="005C55BB"/>
    <w:rsid w:val="005C5648"/>
    <w:rsid w:val="005C577F"/>
    <w:rsid w:val="005C57B4"/>
    <w:rsid w:val="005C5830"/>
    <w:rsid w:val="005C5843"/>
    <w:rsid w:val="005C58D5"/>
    <w:rsid w:val="005C58DA"/>
    <w:rsid w:val="005C58E3"/>
    <w:rsid w:val="005C58FF"/>
    <w:rsid w:val="005C5922"/>
    <w:rsid w:val="005C594E"/>
    <w:rsid w:val="005C5973"/>
    <w:rsid w:val="005C5AAF"/>
    <w:rsid w:val="005C5CC4"/>
    <w:rsid w:val="005C5CCE"/>
    <w:rsid w:val="005C5D3A"/>
    <w:rsid w:val="005C5D47"/>
    <w:rsid w:val="005C60DE"/>
    <w:rsid w:val="005C6393"/>
    <w:rsid w:val="005C64CF"/>
    <w:rsid w:val="005C662E"/>
    <w:rsid w:val="005C66E0"/>
    <w:rsid w:val="005C6879"/>
    <w:rsid w:val="005C696D"/>
    <w:rsid w:val="005C69A4"/>
    <w:rsid w:val="005C6AA5"/>
    <w:rsid w:val="005C6ACF"/>
    <w:rsid w:val="005C6C2C"/>
    <w:rsid w:val="005C6C57"/>
    <w:rsid w:val="005C6C6C"/>
    <w:rsid w:val="005C6D16"/>
    <w:rsid w:val="005C6DC9"/>
    <w:rsid w:val="005C6EB7"/>
    <w:rsid w:val="005C7047"/>
    <w:rsid w:val="005C709F"/>
    <w:rsid w:val="005C70D9"/>
    <w:rsid w:val="005C7138"/>
    <w:rsid w:val="005C7226"/>
    <w:rsid w:val="005C7262"/>
    <w:rsid w:val="005C73C5"/>
    <w:rsid w:val="005C7564"/>
    <w:rsid w:val="005C79B6"/>
    <w:rsid w:val="005C79D3"/>
    <w:rsid w:val="005C7A87"/>
    <w:rsid w:val="005C7BE6"/>
    <w:rsid w:val="005C7CB8"/>
    <w:rsid w:val="005C7CEC"/>
    <w:rsid w:val="005C7D29"/>
    <w:rsid w:val="005D0186"/>
    <w:rsid w:val="005D0290"/>
    <w:rsid w:val="005D02D1"/>
    <w:rsid w:val="005D0322"/>
    <w:rsid w:val="005D0367"/>
    <w:rsid w:val="005D038F"/>
    <w:rsid w:val="005D04F7"/>
    <w:rsid w:val="005D05C6"/>
    <w:rsid w:val="005D07A3"/>
    <w:rsid w:val="005D07B5"/>
    <w:rsid w:val="005D0A7A"/>
    <w:rsid w:val="005D0A7C"/>
    <w:rsid w:val="005D0B67"/>
    <w:rsid w:val="005D0B88"/>
    <w:rsid w:val="005D0C3A"/>
    <w:rsid w:val="005D0D89"/>
    <w:rsid w:val="005D0E1B"/>
    <w:rsid w:val="005D103C"/>
    <w:rsid w:val="005D106B"/>
    <w:rsid w:val="005D10F0"/>
    <w:rsid w:val="005D112C"/>
    <w:rsid w:val="005D1130"/>
    <w:rsid w:val="005D14DA"/>
    <w:rsid w:val="005D15D8"/>
    <w:rsid w:val="005D1658"/>
    <w:rsid w:val="005D165A"/>
    <w:rsid w:val="005D16BF"/>
    <w:rsid w:val="005D17BB"/>
    <w:rsid w:val="005D19A7"/>
    <w:rsid w:val="005D1A8D"/>
    <w:rsid w:val="005D1ABA"/>
    <w:rsid w:val="005D1ACD"/>
    <w:rsid w:val="005D1B58"/>
    <w:rsid w:val="005D1D90"/>
    <w:rsid w:val="005D1DF9"/>
    <w:rsid w:val="005D1EC6"/>
    <w:rsid w:val="005D2468"/>
    <w:rsid w:val="005D263E"/>
    <w:rsid w:val="005D27A1"/>
    <w:rsid w:val="005D29A7"/>
    <w:rsid w:val="005D2A5E"/>
    <w:rsid w:val="005D2B7F"/>
    <w:rsid w:val="005D2BB4"/>
    <w:rsid w:val="005D2BBC"/>
    <w:rsid w:val="005D2C17"/>
    <w:rsid w:val="005D2E98"/>
    <w:rsid w:val="005D30D3"/>
    <w:rsid w:val="005D30EE"/>
    <w:rsid w:val="005D3297"/>
    <w:rsid w:val="005D339C"/>
    <w:rsid w:val="005D33A5"/>
    <w:rsid w:val="005D33D6"/>
    <w:rsid w:val="005D3499"/>
    <w:rsid w:val="005D34B4"/>
    <w:rsid w:val="005D34B6"/>
    <w:rsid w:val="005D3618"/>
    <w:rsid w:val="005D389A"/>
    <w:rsid w:val="005D3A3F"/>
    <w:rsid w:val="005D3AEE"/>
    <w:rsid w:val="005D3D5C"/>
    <w:rsid w:val="005D3F18"/>
    <w:rsid w:val="005D40A3"/>
    <w:rsid w:val="005D4496"/>
    <w:rsid w:val="005D44D5"/>
    <w:rsid w:val="005D4530"/>
    <w:rsid w:val="005D4623"/>
    <w:rsid w:val="005D46CB"/>
    <w:rsid w:val="005D470C"/>
    <w:rsid w:val="005D4753"/>
    <w:rsid w:val="005D47BE"/>
    <w:rsid w:val="005D4A87"/>
    <w:rsid w:val="005D4AEB"/>
    <w:rsid w:val="005D4B20"/>
    <w:rsid w:val="005D4B96"/>
    <w:rsid w:val="005D4BCB"/>
    <w:rsid w:val="005D4C66"/>
    <w:rsid w:val="005D4CAC"/>
    <w:rsid w:val="005D4CC5"/>
    <w:rsid w:val="005D4CD6"/>
    <w:rsid w:val="005D4D0F"/>
    <w:rsid w:val="005D4F31"/>
    <w:rsid w:val="005D520F"/>
    <w:rsid w:val="005D532D"/>
    <w:rsid w:val="005D54A7"/>
    <w:rsid w:val="005D54BC"/>
    <w:rsid w:val="005D55C2"/>
    <w:rsid w:val="005D584C"/>
    <w:rsid w:val="005D5911"/>
    <w:rsid w:val="005D593C"/>
    <w:rsid w:val="005D5987"/>
    <w:rsid w:val="005D59BB"/>
    <w:rsid w:val="005D59FF"/>
    <w:rsid w:val="005D5A65"/>
    <w:rsid w:val="005D5D2F"/>
    <w:rsid w:val="005D5E47"/>
    <w:rsid w:val="005D5FC9"/>
    <w:rsid w:val="005D60D3"/>
    <w:rsid w:val="005D6194"/>
    <w:rsid w:val="005D61BB"/>
    <w:rsid w:val="005D621B"/>
    <w:rsid w:val="005D6342"/>
    <w:rsid w:val="005D643F"/>
    <w:rsid w:val="005D65A2"/>
    <w:rsid w:val="005D6715"/>
    <w:rsid w:val="005D67EB"/>
    <w:rsid w:val="005D6882"/>
    <w:rsid w:val="005D6916"/>
    <w:rsid w:val="005D694B"/>
    <w:rsid w:val="005D6A35"/>
    <w:rsid w:val="005D6B3F"/>
    <w:rsid w:val="005D6D54"/>
    <w:rsid w:val="005D6EB0"/>
    <w:rsid w:val="005D6F4B"/>
    <w:rsid w:val="005D6FD9"/>
    <w:rsid w:val="005D703B"/>
    <w:rsid w:val="005D7087"/>
    <w:rsid w:val="005D71A4"/>
    <w:rsid w:val="005D7314"/>
    <w:rsid w:val="005D73B3"/>
    <w:rsid w:val="005D7640"/>
    <w:rsid w:val="005D76E3"/>
    <w:rsid w:val="005D7AE9"/>
    <w:rsid w:val="005D7BF0"/>
    <w:rsid w:val="005D7C4F"/>
    <w:rsid w:val="005D7CB7"/>
    <w:rsid w:val="005D7E17"/>
    <w:rsid w:val="005D7EB2"/>
    <w:rsid w:val="005D7F9C"/>
    <w:rsid w:val="005D7FEE"/>
    <w:rsid w:val="005E0146"/>
    <w:rsid w:val="005E038D"/>
    <w:rsid w:val="005E0404"/>
    <w:rsid w:val="005E04D4"/>
    <w:rsid w:val="005E05B5"/>
    <w:rsid w:val="005E05D2"/>
    <w:rsid w:val="005E0641"/>
    <w:rsid w:val="005E06C6"/>
    <w:rsid w:val="005E0748"/>
    <w:rsid w:val="005E079B"/>
    <w:rsid w:val="005E084B"/>
    <w:rsid w:val="005E0BCC"/>
    <w:rsid w:val="005E0C60"/>
    <w:rsid w:val="005E0CA3"/>
    <w:rsid w:val="005E1025"/>
    <w:rsid w:val="005E10DC"/>
    <w:rsid w:val="005E1246"/>
    <w:rsid w:val="005E12AF"/>
    <w:rsid w:val="005E1370"/>
    <w:rsid w:val="005E1591"/>
    <w:rsid w:val="005E15F8"/>
    <w:rsid w:val="005E1793"/>
    <w:rsid w:val="005E1A43"/>
    <w:rsid w:val="005E1AA6"/>
    <w:rsid w:val="005E1ABF"/>
    <w:rsid w:val="005E1D1E"/>
    <w:rsid w:val="005E1D4A"/>
    <w:rsid w:val="005E1D9E"/>
    <w:rsid w:val="005E1EC8"/>
    <w:rsid w:val="005E1F5B"/>
    <w:rsid w:val="005E1F79"/>
    <w:rsid w:val="005E1F7E"/>
    <w:rsid w:val="005E1F84"/>
    <w:rsid w:val="005E2311"/>
    <w:rsid w:val="005E2354"/>
    <w:rsid w:val="005E23C8"/>
    <w:rsid w:val="005E24A3"/>
    <w:rsid w:val="005E24E3"/>
    <w:rsid w:val="005E258F"/>
    <w:rsid w:val="005E25DA"/>
    <w:rsid w:val="005E2622"/>
    <w:rsid w:val="005E26ED"/>
    <w:rsid w:val="005E2913"/>
    <w:rsid w:val="005E297F"/>
    <w:rsid w:val="005E2A9D"/>
    <w:rsid w:val="005E2B50"/>
    <w:rsid w:val="005E2E37"/>
    <w:rsid w:val="005E308D"/>
    <w:rsid w:val="005E3127"/>
    <w:rsid w:val="005E312C"/>
    <w:rsid w:val="005E317D"/>
    <w:rsid w:val="005E327D"/>
    <w:rsid w:val="005E34D4"/>
    <w:rsid w:val="005E3783"/>
    <w:rsid w:val="005E3825"/>
    <w:rsid w:val="005E396E"/>
    <w:rsid w:val="005E3972"/>
    <w:rsid w:val="005E398E"/>
    <w:rsid w:val="005E3A23"/>
    <w:rsid w:val="005E3AE3"/>
    <w:rsid w:val="005E3DFB"/>
    <w:rsid w:val="005E4112"/>
    <w:rsid w:val="005E4124"/>
    <w:rsid w:val="005E4140"/>
    <w:rsid w:val="005E428B"/>
    <w:rsid w:val="005E4303"/>
    <w:rsid w:val="005E433B"/>
    <w:rsid w:val="005E47F4"/>
    <w:rsid w:val="005E4863"/>
    <w:rsid w:val="005E4A4B"/>
    <w:rsid w:val="005E4A61"/>
    <w:rsid w:val="005E4B3F"/>
    <w:rsid w:val="005E4C05"/>
    <w:rsid w:val="005E5057"/>
    <w:rsid w:val="005E51C4"/>
    <w:rsid w:val="005E54A5"/>
    <w:rsid w:val="005E54A7"/>
    <w:rsid w:val="005E557B"/>
    <w:rsid w:val="005E55DC"/>
    <w:rsid w:val="005E560E"/>
    <w:rsid w:val="005E5625"/>
    <w:rsid w:val="005E5635"/>
    <w:rsid w:val="005E57AA"/>
    <w:rsid w:val="005E5917"/>
    <w:rsid w:val="005E593F"/>
    <w:rsid w:val="005E5B11"/>
    <w:rsid w:val="005E5B2D"/>
    <w:rsid w:val="005E5D6D"/>
    <w:rsid w:val="005E5D87"/>
    <w:rsid w:val="005E5F26"/>
    <w:rsid w:val="005E63B7"/>
    <w:rsid w:val="005E63DF"/>
    <w:rsid w:val="005E646A"/>
    <w:rsid w:val="005E65B0"/>
    <w:rsid w:val="005E65EF"/>
    <w:rsid w:val="005E691B"/>
    <w:rsid w:val="005E691D"/>
    <w:rsid w:val="005E696F"/>
    <w:rsid w:val="005E6A6B"/>
    <w:rsid w:val="005E6C22"/>
    <w:rsid w:val="005E6E16"/>
    <w:rsid w:val="005E6E2C"/>
    <w:rsid w:val="005E6E51"/>
    <w:rsid w:val="005E6F21"/>
    <w:rsid w:val="005E6FDD"/>
    <w:rsid w:val="005E70AE"/>
    <w:rsid w:val="005E70E2"/>
    <w:rsid w:val="005E72D3"/>
    <w:rsid w:val="005E734D"/>
    <w:rsid w:val="005E7661"/>
    <w:rsid w:val="005E7716"/>
    <w:rsid w:val="005E77C8"/>
    <w:rsid w:val="005E7B3E"/>
    <w:rsid w:val="005E7BFD"/>
    <w:rsid w:val="005E7C0E"/>
    <w:rsid w:val="005E7CEA"/>
    <w:rsid w:val="005E7D13"/>
    <w:rsid w:val="005E7D22"/>
    <w:rsid w:val="005E7D48"/>
    <w:rsid w:val="005E7D4F"/>
    <w:rsid w:val="005E7DB1"/>
    <w:rsid w:val="005E7EAB"/>
    <w:rsid w:val="005E7EF5"/>
    <w:rsid w:val="005E7F4A"/>
    <w:rsid w:val="005E7FD2"/>
    <w:rsid w:val="005F001F"/>
    <w:rsid w:val="005F010A"/>
    <w:rsid w:val="005F042D"/>
    <w:rsid w:val="005F043D"/>
    <w:rsid w:val="005F0441"/>
    <w:rsid w:val="005F04B7"/>
    <w:rsid w:val="005F0645"/>
    <w:rsid w:val="005F097F"/>
    <w:rsid w:val="005F0AA5"/>
    <w:rsid w:val="005F0BEA"/>
    <w:rsid w:val="005F0D26"/>
    <w:rsid w:val="005F0EC3"/>
    <w:rsid w:val="005F0F84"/>
    <w:rsid w:val="005F10BA"/>
    <w:rsid w:val="005F11CB"/>
    <w:rsid w:val="005F1365"/>
    <w:rsid w:val="005F1380"/>
    <w:rsid w:val="005F13E6"/>
    <w:rsid w:val="005F13E7"/>
    <w:rsid w:val="005F141C"/>
    <w:rsid w:val="005F142D"/>
    <w:rsid w:val="005F151A"/>
    <w:rsid w:val="005F1628"/>
    <w:rsid w:val="005F168E"/>
    <w:rsid w:val="005F1A48"/>
    <w:rsid w:val="005F1A57"/>
    <w:rsid w:val="005F1AAE"/>
    <w:rsid w:val="005F1C4D"/>
    <w:rsid w:val="005F1D77"/>
    <w:rsid w:val="005F2033"/>
    <w:rsid w:val="005F205A"/>
    <w:rsid w:val="005F2137"/>
    <w:rsid w:val="005F230D"/>
    <w:rsid w:val="005F2342"/>
    <w:rsid w:val="005F28AD"/>
    <w:rsid w:val="005F2AA1"/>
    <w:rsid w:val="005F2C0F"/>
    <w:rsid w:val="005F2C7D"/>
    <w:rsid w:val="005F2CCF"/>
    <w:rsid w:val="005F2DD8"/>
    <w:rsid w:val="005F2F0E"/>
    <w:rsid w:val="005F2F44"/>
    <w:rsid w:val="005F3297"/>
    <w:rsid w:val="005F3373"/>
    <w:rsid w:val="005F337F"/>
    <w:rsid w:val="005F33A3"/>
    <w:rsid w:val="005F3488"/>
    <w:rsid w:val="005F34B7"/>
    <w:rsid w:val="005F34C8"/>
    <w:rsid w:val="005F355C"/>
    <w:rsid w:val="005F3729"/>
    <w:rsid w:val="005F375B"/>
    <w:rsid w:val="005F384B"/>
    <w:rsid w:val="005F385D"/>
    <w:rsid w:val="005F39D1"/>
    <w:rsid w:val="005F3A10"/>
    <w:rsid w:val="005F3AE2"/>
    <w:rsid w:val="005F3B7D"/>
    <w:rsid w:val="005F3C41"/>
    <w:rsid w:val="005F3D9A"/>
    <w:rsid w:val="005F3EA0"/>
    <w:rsid w:val="005F3EBD"/>
    <w:rsid w:val="005F3F0E"/>
    <w:rsid w:val="005F3F2C"/>
    <w:rsid w:val="005F3F71"/>
    <w:rsid w:val="005F40FA"/>
    <w:rsid w:val="005F4187"/>
    <w:rsid w:val="005F420C"/>
    <w:rsid w:val="005F425A"/>
    <w:rsid w:val="005F42E3"/>
    <w:rsid w:val="005F43D8"/>
    <w:rsid w:val="005F4487"/>
    <w:rsid w:val="005F44B0"/>
    <w:rsid w:val="005F462C"/>
    <w:rsid w:val="005F488E"/>
    <w:rsid w:val="005F491C"/>
    <w:rsid w:val="005F4A0F"/>
    <w:rsid w:val="005F4BA8"/>
    <w:rsid w:val="005F4CA8"/>
    <w:rsid w:val="005F4CAF"/>
    <w:rsid w:val="005F4D33"/>
    <w:rsid w:val="005F4DD5"/>
    <w:rsid w:val="005F4DF5"/>
    <w:rsid w:val="005F4EB4"/>
    <w:rsid w:val="005F50AD"/>
    <w:rsid w:val="005F5172"/>
    <w:rsid w:val="005F51C9"/>
    <w:rsid w:val="005F5505"/>
    <w:rsid w:val="005F5531"/>
    <w:rsid w:val="005F557F"/>
    <w:rsid w:val="005F5748"/>
    <w:rsid w:val="005F588E"/>
    <w:rsid w:val="005F58B0"/>
    <w:rsid w:val="005F59F2"/>
    <w:rsid w:val="005F5AE8"/>
    <w:rsid w:val="005F5B0F"/>
    <w:rsid w:val="005F5B31"/>
    <w:rsid w:val="005F5B34"/>
    <w:rsid w:val="005F5BEA"/>
    <w:rsid w:val="005F5D10"/>
    <w:rsid w:val="005F60F0"/>
    <w:rsid w:val="005F61BD"/>
    <w:rsid w:val="005F6436"/>
    <w:rsid w:val="005F643D"/>
    <w:rsid w:val="005F6478"/>
    <w:rsid w:val="005F64EF"/>
    <w:rsid w:val="005F6587"/>
    <w:rsid w:val="005F6A2C"/>
    <w:rsid w:val="005F6BB3"/>
    <w:rsid w:val="005F6C9C"/>
    <w:rsid w:val="005F6D5C"/>
    <w:rsid w:val="005F6D79"/>
    <w:rsid w:val="005F6DF0"/>
    <w:rsid w:val="005F6E7B"/>
    <w:rsid w:val="005F6EA6"/>
    <w:rsid w:val="005F6EC1"/>
    <w:rsid w:val="005F6F45"/>
    <w:rsid w:val="005F730F"/>
    <w:rsid w:val="005F74C4"/>
    <w:rsid w:val="005F75F6"/>
    <w:rsid w:val="005F78A8"/>
    <w:rsid w:val="005F7AFF"/>
    <w:rsid w:val="005F7C13"/>
    <w:rsid w:val="005F7C9A"/>
    <w:rsid w:val="005F7CA8"/>
    <w:rsid w:val="005F7E2E"/>
    <w:rsid w:val="005F7ECC"/>
    <w:rsid w:val="005F7F4E"/>
    <w:rsid w:val="00600159"/>
    <w:rsid w:val="00600175"/>
    <w:rsid w:val="00600191"/>
    <w:rsid w:val="006001D3"/>
    <w:rsid w:val="00600257"/>
    <w:rsid w:val="00600318"/>
    <w:rsid w:val="00600328"/>
    <w:rsid w:val="00600373"/>
    <w:rsid w:val="00600458"/>
    <w:rsid w:val="0060047F"/>
    <w:rsid w:val="00600480"/>
    <w:rsid w:val="006004F9"/>
    <w:rsid w:val="00600668"/>
    <w:rsid w:val="0060073B"/>
    <w:rsid w:val="0060077F"/>
    <w:rsid w:val="006007AF"/>
    <w:rsid w:val="0060086D"/>
    <w:rsid w:val="00600B3C"/>
    <w:rsid w:val="00600B8C"/>
    <w:rsid w:val="00600BAB"/>
    <w:rsid w:val="00600C3C"/>
    <w:rsid w:val="00601017"/>
    <w:rsid w:val="006012C6"/>
    <w:rsid w:val="00601389"/>
    <w:rsid w:val="00601427"/>
    <w:rsid w:val="00601526"/>
    <w:rsid w:val="00601555"/>
    <w:rsid w:val="006015A5"/>
    <w:rsid w:val="006016EC"/>
    <w:rsid w:val="006017CF"/>
    <w:rsid w:val="0060192D"/>
    <w:rsid w:val="0060193A"/>
    <w:rsid w:val="00601A7F"/>
    <w:rsid w:val="00601BD8"/>
    <w:rsid w:val="00601C8F"/>
    <w:rsid w:val="006020BF"/>
    <w:rsid w:val="00602292"/>
    <w:rsid w:val="00602308"/>
    <w:rsid w:val="00602327"/>
    <w:rsid w:val="006023E7"/>
    <w:rsid w:val="006025F2"/>
    <w:rsid w:val="006026B9"/>
    <w:rsid w:val="00602702"/>
    <w:rsid w:val="006027E1"/>
    <w:rsid w:val="006029FC"/>
    <w:rsid w:val="00602B0A"/>
    <w:rsid w:val="00602B22"/>
    <w:rsid w:val="00602BE3"/>
    <w:rsid w:val="00602D0A"/>
    <w:rsid w:val="00602DC7"/>
    <w:rsid w:val="00602E15"/>
    <w:rsid w:val="00602ED7"/>
    <w:rsid w:val="0060301B"/>
    <w:rsid w:val="006030CB"/>
    <w:rsid w:val="0060310C"/>
    <w:rsid w:val="00603122"/>
    <w:rsid w:val="0060321E"/>
    <w:rsid w:val="006034D3"/>
    <w:rsid w:val="006037A1"/>
    <w:rsid w:val="0060381F"/>
    <w:rsid w:val="0060382E"/>
    <w:rsid w:val="006039EE"/>
    <w:rsid w:val="00603A7A"/>
    <w:rsid w:val="00603BA3"/>
    <w:rsid w:val="00603C17"/>
    <w:rsid w:val="00603C3C"/>
    <w:rsid w:val="00603C48"/>
    <w:rsid w:val="00603D52"/>
    <w:rsid w:val="00603E76"/>
    <w:rsid w:val="00603FE4"/>
    <w:rsid w:val="0060411A"/>
    <w:rsid w:val="00604341"/>
    <w:rsid w:val="006043E5"/>
    <w:rsid w:val="0060440D"/>
    <w:rsid w:val="006048A9"/>
    <w:rsid w:val="00604945"/>
    <w:rsid w:val="006049C9"/>
    <w:rsid w:val="00604ADA"/>
    <w:rsid w:val="00604AE4"/>
    <w:rsid w:val="00604AF2"/>
    <w:rsid w:val="00604B8B"/>
    <w:rsid w:val="00604C23"/>
    <w:rsid w:val="00604C34"/>
    <w:rsid w:val="00604DC1"/>
    <w:rsid w:val="00604E86"/>
    <w:rsid w:val="00604EA0"/>
    <w:rsid w:val="00604FE2"/>
    <w:rsid w:val="0060503D"/>
    <w:rsid w:val="006050EE"/>
    <w:rsid w:val="0060514F"/>
    <w:rsid w:val="00605380"/>
    <w:rsid w:val="00605399"/>
    <w:rsid w:val="00605460"/>
    <w:rsid w:val="006057F8"/>
    <w:rsid w:val="006058B5"/>
    <w:rsid w:val="006058D9"/>
    <w:rsid w:val="006059B3"/>
    <w:rsid w:val="00605B6F"/>
    <w:rsid w:val="00605CEF"/>
    <w:rsid w:val="00605DF6"/>
    <w:rsid w:val="00605EA9"/>
    <w:rsid w:val="00605F2B"/>
    <w:rsid w:val="006060B0"/>
    <w:rsid w:val="00606157"/>
    <w:rsid w:val="00606294"/>
    <w:rsid w:val="00606369"/>
    <w:rsid w:val="00606384"/>
    <w:rsid w:val="0060647E"/>
    <w:rsid w:val="00606664"/>
    <w:rsid w:val="006067DB"/>
    <w:rsid w:val="00606896"/>
    <w:rsid w:val="00606B0F"/>
    <w:rsid w:val="00606B11"/>
    <w:rsid w:val="00606B46"/>
    <w:rsid w:val="00606B70"/>
    <w:rsid w:val="00606D33"/>
    <w:rsid w:val="00606E95"/>
    <w:rsid w:val="00607076"/>
    <w:rsid w:val="006070A3"/>
    <w:rsid w:val="00607264"/>
    <w:rsid w:val="006073B2"/>
    <w:rsid w:val="00607436"/>
    <w:rsid w:val="00607528"/>
    <w:rsid w:val="006075BF"/>
    <w:rsid w:val="00607766"/>
    <w:rsid w:val="006078DE"/>
    <w:rsid w:val="0060791B"/>
    <w:rsid w:val="00607A73"/>
    <w:rsid w:val="00607B76"/>
    <w:rsid w:val="00607BB7"/>
    <w:rsid w:val="00607C61"/>
    <w:rsid w:val="00607CA3"/>
    <w:rsid w:val="00607D30"/>
    <w:rsid w:val="00607D40"/>
    <w:rsid w:val="00607D7F"/>
    <w:rsid w:val="00607E2A"/>
    <w:rsid w:val="00607F2A"/>
    <w:rsid w:val="00610251"/>
    <w:rsid w:val="006102C2"/>
    <w:rsid w:val="00610350"/>
    <w:rsid w:val="0061045C"/>
    <w:rsid w:val="006104C2"/>
    <w:rsid w:val="00610657"/>
    <w:rsid w:val="006106BC"/>
    <w:rsid w:val="006106D8"/>
    <w:rsid w:val="006106EA"/>
    <w:rsid w:val="006107E2"/>
    <w:rsid w:val="006108A7"/>
    <w:rsid w:val="006108E3"/>
    <w:rsid w:val="006109B4"/>
    <w:rsid w:val="00610ABF"/>
    <w:rsid w:val="00610BBC"/>
    <w:rsid w:val="00610C76"/>
    <w:rsid w:val="00610D77"/>
    <w:rsid w:val="006111AC"/>
    <w:rsid w:val="0061134E"/>
    <w:rsid w:val="0061139F"/>
    <w:rsid w:val="006113BA"/>
    <w:rsid w:val="00611401"/>
    <w:rsid w:val="006114E5"/>
    <w:rsid w:val="0061156D"/>
    <w:rsid w:val="0061163A"/>
    <w:rsid w:val="00611870"/>
    <w:rsid w:val="006119D5"/>
    <w:rsid w:val="006119FA"/>
    <w:rsid w:val="00611A5B"/>
    <w:rsid w:val="00611C7F"/>
    <w:rsid w:val="00611CEE"/>
    <w:rsid w:val="00611EBF"/>
    <w:rsid w:val="00611F44"/>
    <w:rsid w:val="0061208C"/>
    <w:rsid w:val="006120A4"/>
    <w:rsid w:val="006120C6"/>
    <w:rsid w:val="006120E6"/>
    <w:rsid w:val="0061219A"/>
    <w:rsid w:val="006121A2"/>
    <w:rsid w:val="00612279"/>
    <w:rsid w:val="006124F9"/>
    <w:rsid w:val="006125FA"/>
    <w:rsid w:val="006126FC"/>
    <w:rsid w:val="00612950"/>
    <w:rsid w:val="00612B15"/>
    <w:rsid w:val="00612CFB"/>
    <w:rsid w:val="00612D2F"/>
    <w:rsid w:val="00612D79"/>
    <w:rsid w:val="00612D9B"/>
    <w:rsid w:val="00612D9C"/>
    <w:rsid w:val="00612F22"/>
    <w:rsid w:val="00612FEC"/>
    <w:rsid w:val="00613004"/>
    <w:rsid w:val="0061328F"/>
    <w:rsid w:val="00613815"/>
    <w:rsid w:val="00613AB5"/>
    <w:rsid w:val="00613C59"/>
    <w:rsid w:val="00613DDB"/>
    <w:rsid w:val="00613E11"/>
    <w:rsid w:val="00613E3B"/>
    <w:rsid w:val="00613E8A"/>
    <w:rsid w:val="00613EF9"/>
    <w:rsid w:val="00613F10"/>
    <w:rsid w:val="00613FDB"/>
    <w:rsid w:val="006141EF"/>
    <w:rsid w:val="0061428F"/>
    <w:rsid w:val="006142B9"/>
    <w:rsid w:val="0061451F"/>
    <w:rsid w:val="0061452F"/>
    <w:rsid w:val="006145A9"/>
    <w:rsid w:val="006145F4"/>
    <w:rsid w:val="006145FD"/>
    <w:rsid w:val="00614800"/>
    <w:rsid w:val="0061482D"/>
    <w:rsid w:val="00614971"/>
    <w:rsid w:val="006149D7"/>
    <w:rsid w:val="00614B1B"/>
    <w:rsid w:val="00614BCE"/>
    <w:rsid w:val="00614C82"/>
    <w:rsid w:val="00614D34"/>
    <w:rsid w:val="00614DDE"/>
    <w:rsid w:val="00614E0B"/>
    <w:rsid w:val="00614EAF"/>
    <w:rsid w:val="0061519E"/>
    <w:rsid w:val="006152C6"/>
    <w:rsid w:val="00615408"/>
    <w:rsid w:val="0061547D"/>
    <w:rsid w:val="0061554D"/>
    <w:rsid w:val="00615578"/>
    <w:rsid w:val="006155B7"/>
    <w:rsid w:val="00615664"/>
    <w:rsid w:val="00615995"/>
    <w:rsid w:val="00615A1E"/>
    <w:rsid w:val="00615A34"/>
    <w:rsid w:val="00615C1F"/>
    <w:rsid w:val="00615C23"/>
    <w:rsid w:val="00615F04"/>
    <w:rsid w:val="00615F8B"/>
    <w:rsid w:val="00616248"/>
    <w:rsid w:val="00616314"/>
    <w:rsid w:val="006163C3"/>
    <w:rsid w:val="00616409"/>
    <w:rsid w:val="00616584"/>
    <w:rsid w:val="006165D6"/>
    <w:rsid w:val="0061662F"/>
    <w:rsid w:val="006167C7"/>
    <w:rsid w:val="006167CF"/>
    <w:rsid w:val="0061683C"/>
    <w:rsid w:val="006168FC"/>
    <w:rsid w:val="006169AB"/>
    <w:rsid w:val="00616B05"/>
    <w:rsid w:val="00616B4C"/>
    <w:rsid w:val="00616B65"/>
    <w:rsid w:val="00616B9B"/>
    <w:rsid w:val="00616BFB"/>
    <w:rsid w:val="00616D02"/>
    <w:rsid w:val="00616E35"/>
    <w:rsid w:val="00616F09"/>
    <w:rsid w:val="006172AF"/>
    <w:rsid w:val="006172BD"/>
    <w:rsid w:val="00617311"/>
    <w:rsid w:val="0061738A"/>
    <w:rsid w:val="00617448"/>
    <w:rsid w:val="0061747E"/>
    <w:rsid w:val="006174E1"/>
    <w:rsid w:val="006175BE"/>
    <w:rsid w:val="00617776"/>
    <w:rsid w:val="006179BF"/>
    <w:rsid w:val="00617A3A"/>
    <w:rsid w:val="00617A4C"/>
    <w:rsid w:val="00617B24"/>
    <w:rsid w:val="00617CCC"/>
    <w:rsid w:val="00617CD6"/>
    <w:rsid w:val="00617DFA"/>
    <w:rsid w:val="00617E0D"/>
    <w:rsid w:val="0062008B"/>
    <w:rsid w:val="00620129"/>
    <w:rsid w:val="006201FF"/>
    <w:rsid w:val="0062058F"/>
    <w:rsid w:val="006205CE"/>
    <w:rsid w:val="006209B0"/>
    <w:rsid w:val="00620B5B"/>
    <w:rsid w:val="00620D1A"/>
    <w:rsid w:val="00620ED9"/>
    <w:rsid w:val="00620EEF"/>
    <w:rsid w:val="00620F8C"/>
    <w:rsid w:val="00621000"/>
    <w:rsid w:val="006210BA"/>
    <w:rsid w:val="00621190"/>
    <w:rsid w:val="00621322"/>
    <w:rsid w:val="0062136A"/>
    <w:rsid w:val="006213A9"/>
    <w:rsid w:val="00621443"/>
    <w:rsid w:val="00621570"/>
    <w:rsid w:val="006216A1"/>
    <w:rsid w:val="0062183D"/>
    <w:rsid w:val="006218D8"/>
    <w:rsid w:val="0062194A"/>
    <w:rsid w:val="00621A06"/>
    <w:rsid w:val="00621B46"/>
    <w:rsid w:val="00621DA9"/>
    <w:rsid w:val="00621DFD"/>
    <w:rsid w:val="00621E1A"/>
    <w:rsid w:val="00621F15"/>
    <w:rsid w:val="0062205A"/>
    <w:rsid w:val="00622182"/>
    <w:rsid w:val="006221C7"/>
    <w:rsid w:val="006221EB"/>
    <w:rsid w:val="006222F0"/>
    <w:rsid w:val="0062232C"/>
    <w:rsid w:val="00622371"/>
    <w:rsid w:val="006223FC"/>
    <w:rsid w:val="0062255E"/>
    <w:rsid w:val="006225E2"/>
    <w:rsid w:val="0062274A"/>
    <w:rsid w:val="00622900"/>
    <w:rsid w:val="00622A22"/>
    <w:rsid w:val="00622B0E"/>
    <w:rsid w:val="00622D89"/>
    <w:rsid w:val="00622DB7"/>
    <w:rsid w:val="00622DB9"/>
    <w:rsid w:val="00622F63"/>
    <w:rsid w:val="0062300D"/>
    <w:rsid w:val="00623252"/>
    <w:rsid w:val="006234F6"/>
    <w:rsid w:val="006235E3"/>
    <w:rsid w:val="0062388B"/>
    <w:rsid w:val="006238AE"/>
    <w:rsid w:val="00623909"/>
    <w:rsid w:val="006239BE"/>
    <w:rsid w:val="00623ADF"/>
    <w:rsid w:val="00623C71"/>
    <w:rsid w:val="00623C75"/>
    <w:rsid w:val="00623CBD"/>
    <w:rsid w:val="00624054"/>
    <w:rsid w:val="0062408B"/>
    <w:rsid w:val="00624189"/>
    <w:rsid w:val="00624207"/>
    <w:rsid w:val="00624265"/>
    <w:rsid w:val="006244C9"/>
    <w:rsid w:val="006245C9"/>
    <w:rsid w:val="00624616"/>
    <w:rsid w:val="00624767"/>
    <w:rsid w:val="0062482A"/>
    <w:rsid w:val="00624905"/>
    <w:rsid w:val="00624AD5"/>
    <w:rsid w:val="00624DD8"/>
    <w:rsid w:val="00624EB6"/>
    <w:rsid w:val="00625088"/>
    <w:rsid w:val="006250AE"/>
    <w:rsid w:val="006251C4"/>
    <w:rsid w:val="0062531F"/>
    <w:rsid w:val="00625335"/>
    <w:rsid w:val="0062545D"/>
    <w:rsid w:val="00625613"/>
    <w:rsid w:val="006257E8"/>
    <w:rsid w:val="00625901"/>
    <w:rsid w:val="00625C7B"/>
    <w:rsid w:val="00625D15"/>
    <w:rsid w:val="00625D5E"/>
    <w:rsid w:val="00625E8A"/>
    <w:rsid w:val="00625EAF"/>
    <w:rsid w:val="00625F65"/>
    <w:rsid w:val="00626185"/>
    <w:rsid w:val="0062624D"/>
    <w:rsid w:val="006263EC"/>
    <w:rsid w:val="0062643C"/>
    <w:rsid w:val="0062660A"/>
    <w:rsid w:val="00626A2A"/>
    <w:rsid w:val="00626B6D"/>
    <w:rsid w:val="00626BA2"/>
    <w:rsid w:val="00626BA7"/>
    <w:rsid w:val="00626C2D"/>
    <w:rsid w:val="00626D71"/>
    <w:rsid w:val="00626E70"/>
    <w:rsid w:val="00626EBD"/>
    <w:rsid w:val="00627058"/>
    <w:rsid w:val="0062726E"/>
    <w:rsid w:val="0062728A"/>
    <w:rsid w:val="00627390"/>
    <w:rsid w:val="006273C6"/>
    <w:rsid w:val="0062742C"/>
    <w:rsid w:val="00627453"/>
    <w:rsid w:val="0062759A"/>
    <w:rsid w:val="006275B1"/>
    <w:rsid w:val="006275D8"/>
    <w:rsid w:val="00627704"/>
    <w:rsid w:val="0062788F"/>
    <w:rsid w:val="00627A07"/>
    <w:rsid w:val="00627AD8"/>
    <w:rsid w:val="00627AF3"/>
    <w:rsid w:val="00627AF7"/>
    <w:rsid w:val="00627B34"/>
    <w:rsid w:val="00627BAD"/>
    <w:rsid w:val="00627C63"/>
    <w:rsid w:val="00627C87"/>
    <w:rsid w:val="00627DD9"/>
    <w:rsid w:val="0063029F"/>
    <w:rsid w:val="00630311"/>
    <w:rsid w:val="006303C0"/>
    <w:rsid w:val="006303F5"/>
    <w:rsid w:val="00630492"/>
    <w:rsid w:val="00630761"/>
    <w:rsid w:val="0063082F"/>
    <w:rsid w:val="006308AA"/>
    <w:rsid w:val="00630905"/>
    <w:rsid w:val="00630969"/>
    <w:rsid w:val="00630982"/>
    <w:rsid w:val="006309A5"/>
    <w:rsid w:val="00630A01"/>
    <w:rsid w:val="00630A38"/>
    <w:rsid w:val="00630BA8"/>
    <w:rsid w:val="00630BAC"/>
    <w:rsid w:val="00630C4A"/>
    <w:rsid w:val="00630D2E"/>
    <w:rsid w:val="00630DB7"/>
    <w:rsid w:val="00630F09"/>
    <w:rsid w:val="00631113"/>
    <w:rsid w:val="0063115F"/>
    <w:rsid w:val="006312BB"/>
    <w:rsid w:val="006312F0"/>
    <w:rsid w:val="00631373"/>
    <w:rsid w:val="0063145D"/>
    <w:rsid w:val="006315A9"/>
    <w:rsid w:val="00631611"/>
    <w:rsid w:val="00631746"/>
    <w:rsid w:val="006317A1"/>
    <w:rsid w:val="00631891"/>
    <w:rsid w:val="00631906"/>
    <w:rsid w:val="0063193A"/>
    <w:rsid w:val="00631992"/>
    <w:rsid w:val="006319B4"/>
    <w:rsid w:val="006319BB"/>
    <w:rsid w:val="00631AC0"/>
    <w:rsid w:val="00631BB2"/>
    <w:rsid w:val="00631C9B"/>
    <w:rsid w:val="00631D86"/>
    <w:rsid w:val="00631DFC"/>
    <w:rsid w:val="00632069"/>
    <w:rsid w:val="006320CE"/>
    <w:rsid w:val="006320E9"/>
    <w:rsid w:val="00632159"/>
    <w:rsid w:val="0063253E"/>
    <w:rsid w:val="0063265F"/>
    <w:rsid w:val="006326A7"/>
    <w:rsid w:val="0063273C"/>
    <w:rsid w:val="006327C3"/>
    <w:rsid w:val="006328C6"/>
    <w:rsid w:val="00632A6A"/>
    <w:rsid w:val="00632D38"/>
    <w:rsid w:val="00632DF5"/>
    <w:rsid w:val="00632EA9"/>
    <w:rsid w:val="00632EB5"/>
    <w:rsid w:val="00632EFA"/>
    <w:rsid w:val="0063314E"/>
    <w:rsid w:val="0063317D"/>
    <w:rsid w:val="0063337D"/>
    <w:rsid w:val="00633493"/>
    <w:rsid w:val="006335F0"/>
    <w:rsid w:val="00633716"/>
    <w:rsid w:val="00633738"/>
    <w:rsid w:val="00633747"/>
    <w:rsid w:val="0063377B"/>
    <w:rsid w:val="00633937"/>
    <w:rsid w:val="00633A01"/>
    <w:rsid w:val="00633FAD"/>
    <w:rsid w:val="00633FC0"/>
    <w:rsid w:val="00633FD5"/>
    <w:rsid w:val="00633FF4"/>
    <w:rsid w:val="0063406A"/>
    <w:rsid w:val="006340C4"/>
    <w:rsid w:val="006342D6"/>
    <w:rsid w:val="00634411"/>
    <w:rsid w:val="00634420"/>
    <w:rsid w:val="006344CD"/>
    <w:rsid w:val="006345F4"/>
    <w:rsid w:val="00634683"/>
    <w:rsid w:val="0063470B"/>
    <w:rsid w:val="00634875"/>
    <w:rsid w:val="0063487B"/>
    <w:rsid w:val="00634A77"/>
    <w:rsid w:val="00634B75"/>
    <w:rsid w:val="00634C78"/>
    <w:rsid w:val="00634E3B"/>
    <w:rsid w:val="00634F17"/>
    <w:rsid w:val="00634F3E"/>
    <w:rsid w:val="00634F9A"/>
    <w:rsid w:val="0063503C"/>
    <w:rsid w:val="006350E0"/>
    <w:rsid w:val="00635146"/>
    <w:rsid w:val="0063531B"/>
    <w:rsid w:val="0063548B"/>
    <w:rsid w:val="00635583"/>
    <w:rsid w:val="006356EB"/>
    <w:rsid w:val="00635884"/>
    <w:rsid w:val="00635924"/>
    <w:rsid w:val="00635987"/>
    <w:rsid w:val="00635BB3"/>
    <w:rsid w:val="00635BDB"/>
    <w:rsid w:val="00635CB3"/>
    <w:rsid w:val="00635CCB"/>
    <w:rsid w:val="00635CDD"/>
    <w:rsid w:val="00635CEC"/>
    <w:rsid w:val="00635F6E"/>
    <w:rsid w:val="006361A1"/>
    <w:rsid w:val="006365AB"/>
    <w:rsid w:val="00636613"/>
    <w:rsid w:val="006367AF"/>
    <w:rsid w:val="006367E2"/>
    <w:rsid w:val="0063690C"/>
    <w:rsid w:val="00636942"/>
    <w:rsid w:val="00636996"/>
    <w:rsid w:val="006369F3"/>
    <w:rsid w:val="00636A48"/>
    <w:rsid w:val="00636A98"/>
    <w:rsid w:val="00636B1D"/>
    <w:rsid w:val="00636C62"/>
    <w:rsid w:val="00636E8C"/>
    <w:rsid w:val="00636EB0"/>
    <w:rsid w:val="00636FD0"/>
    <w:rsid w:val="00636FEE"/>
    <w:rsid w:val="00637092"/>
    <w:rsid w:val="00637125"/>
    <w:rsid w:val="006372A2"/>
    <w:rsid w:val="00637348"/>
    <w:rsid w:val="006373BE"/>
    <w:rsid w:val="00637478"/>
    <w:rsid w:val="00637582"/>
    <w:rsid w:val="0063775D"/>
    <w:rsid w:val="006377E1"/>
    <w:rsid w:val="00637824"/>
    <w:rsid w:val="006378E9"/>
    <w:rsid w:val="00637905"/>
    <w:rsid w:val="00637A5A"/>
    <w:rsid w:val="00637B36"/>
    <w:rsid w:val="00637BD8"/>
    <w:rsid w:val="00637C6F"/>
    <w:rsid w:val="00637C8E"/>
    <w:rsid w:val="00637CEE"/>
    <w:rsid w:val="00637E7F"/>
    <w:rsid w:val="00637FC1"/>
    <w:rsid w:val="00640022"/>
    <w:rsid w:val="00640078"/>
    <w:rsid w:val="0064027C"/>
    <w:rsid w:val="0064031D"/>
    <w:rsid w:val="0064053A"/>
    <w:rsid w:val="006406D8"/>
    <w:rsid w:val="00640982"/>
    <w:rsid w:val="006409C4"/>
    <w:rsid w:val="00640A2B"/>
    <w:rsid w:val="00640B1C"/>
    <w:rsid w:val="00640BB1"/>
    <w:rsid w:val="00640D2D"/>
    <w:rsid w:val="00640D52"/>
    <w:rsid w:val="00640D90"/>
    <w:rsid w:val="00640D96"/>
    <w:rsid w:val="00641010"/>
    <w:rsid w:val="006410B2"/>
    <w:rsid w:val="00641101"/>
    <w:rsid w:val="00641294"/>
    <w:rsid w:val="006412D6"/>
    <w:rsid w:val="006412E2"/>
    <w:rsid w:val="00641474"/>
    <w:rsid w:val="0064149A"/>
    <w:rsid w:val="006414BE"/>
    <w:rsid w:val="006414EC"/>
    <w:rsid w:val="00641558"/>
    <w:rsid w:val="0064158F"/>
    <w:rsid w:val="006416B4"/>
    <w:rsid w:val="006416ED"/>
    <w:rsid w:val="00641758"/>
    <w:rsid w:val="006417BB"/>
    <w:rsid w:val="006417F4"/>
    <w:rsid w:val="00641B3F"/>
    <w:rsid w:val="00641BB2"/>
    <w:rsid w:val="00641C2A"/>
    <w:rsid w:val="00641CB8"/>
    <w:rsid w:val="00641EE5"/>
    <w:rsid w:val="00641F09"/>
    <w:rsid w:val="00641F0F"/>
    <w:rsid w:val="00641F41"/>
    <w:rsid w:val="00641F56"/>
    <w:rsid w:val="006420A6"/>
    <w:rsid w:val="00642294"/>
    <w:rsid w:val="0064231B"/>
    <w:rsid w:val="006424DD"/>
    <w:rsid w:val="0064266E"/>
    <w:rsid w:val="006428D4"/>
    <w:rsid w:val="00642986"/>
    <w:rsid w:val="0064298E"/>
    <w:rsid w:val="00642A25"/>
    <w:rsid w:val="00642C1C"/>
    <w:rsid w:val="00642C33"/>
    <w:rsid w:val="00642C53"/>
    <w:rsid w:val="00642C7C"/>
    <w:rsid w:val="00642DB8"/>
    <w:rsid w:val="00642E38"/>
    <w:rsid w:val="00642E48"/>
    <w:rsid w:val="00642E60"/>
    <w:rsid w:val="00642F35"/>
    <w:rsid w:val="00642FF2"/>
    <w:rsid w:val="00643025"/>
    <w:rsid w:val="0064306A"/>
    <w:rsid w:val="00643132"/>
    <w:rsid w:val="00643363"/>
    <w:rsid w:val="006435C0"/>
    <w:rsid w:val="006436D3"/>
    <w:rsid w:val="00643716"/>
    <w:rsid w:val="00643970"/>
    <w:rsid w:val="00643982"/>
    <w:rsid w:val="006439B4"/>
    <w:rsid w:val="006439D3"/>
    <w:rsid w:val="00643A35"/>
    <w:rsid w:val="00643B1A"/>
    <w:rsid w:val="00643C91"/>
    <w:rsid w:val="00643CE3"/>
    <w:rsid w:val="00643D4D"/>
    <w:rsid w:val="00643D52"/>
    <w:rsid w:val="00643F27"/>
    <w:rsid w:val="006440C5"/>
    <w:rsid w:val="006441C3"/>
    <w:rsid w:val="00644237"/>
    <w:rsid w:val="00644366"/>
    <w:rsid w:val="006443B6"/>
    <w:rsid w:val="0064445F"/>
    <w:rsid w:val="0064448B"/>
    <w:rsid w:val="006444E6"/>
    <w:rsid w:val="006445A7"/>
    <w:rsid w:val="006445E4"/>
    <w:rsid w:val="00644737"/>
    <w:rsid w:val="0064483B"/>
    <w:rsid w:val="00644905"/>
    <w:rsid w:val="00644955"/>
    <w:rsid w:val="00644963"/>
    <w:rsid w:val="006449E0"/>
    <w:rsid w:val="00644A36"/>
    <w:rsid w:val="00644A43"/>
    <w:rsid w:val="00644CD5"/>
    <w:rsid w:val="00644ED4"/>
    <w:rsid w:val="00644F66"/>
    <w:rsid w:val="0064522D"/>
    <w:rsid w:val="00645264"/>
    <w:rsid w:val="006453B6"/>
    <w:rsid w:val="00645403"/>
    <w:rsid w:val="006454F3"/>
    <w:rsid w:val="00645A35"/>
    <w:rsid w:val="00645B1C"/>
    <w:rsid w:val="00645CF4"/>
    <w:rsid w:val="00645F1E"/>
    <w:rsid w:val="00646041"/>
    <w:rsid w:val="006460F7"/>
    <w:rsid w:val="006461A6"/>
    <w:rsid w:val="006463EE"/>
    <w:rsid w:val="006463F2"/>
    <w:rsid w:val="006464B3"/>
    <w:rsid w:val="00646519"/>
    <w:rsid w:val="00646641"/>
    <w:rsid w:val="00646995"/>
    <w:rsid w:val="00646AB6"/>
    <w:rsid w:val="00646B06"/>
    <w:rsid w:val="00646B8E"/>
    <w:rsid w:val="00646BD4"/>
    <w:rsid w:val="00646BDC"/>
    <w:rsid w:val="00646E27"/>
    <w:rsid w:val="00646F28"/>
    <w:rsid w:val="00647035"/>
    <w:rsid w:val="00647145"/>
    <w:rsid w:val="006473A7"/>
    <w:rsid w:val="006473C0"/>
    <w:rsid w:val="0064745B"/>
    <w:rsid w:val="0064759D"/>
    <w:rsid w:val="00647925"/>
    <w:rsid w:val="00647936"/>
    <w:rsid w:val="00647C31"/>
    <w:rsid w:val="00647C4E"/>
    <w:rsid w:val="00647C8E"/>
    <w:rsid w:val="00647EA5"/>
    <w:rsid w:val="00647EDE"/>
    <w:rsid w:val="00647F05"/>
    <w:rsid w:val="006502B1"/>
    <w:rsid w:val="006502D0"/>
    <w:rsid w:val="006505C3"/>
    <w:rsid w:val="0065070F"/>
    <w:rsid w:val="006507D6"/>
    <w:rsid w:val="00650989"/>
    <w:rsid w:val="00650A06"/>
    <w:rsid w:val="00650B14"/>
    <w:rsid w:val="00650DB6"/>
    <w:rsid w:val="0065100A"/>
    <w:rsid w:val="00651056"/>
    <w:rsid w:val="0065105D"/>
    <w:rsid w:val="006511F1"/>
    <w:rsid w:val="006512EE"/>
    <w:rsid w:val="0065153E"/>
    <w:rsid w:val="0065176E"/>
    <w:rsid w:val="00651776"/>
    <w:rsid w:val="006518A1"/>
    <w:rsid w:val="00651DD6"/>
    <w:rsid w:val="00651E8D"/>
    <w:rsid w:val="00652362"/>
    <w:rsid w:val="00652370"/>
    <w:rsid w:val="00652388"/>
    <w:rsid w:val="00652640"/>
    <w:rsid w:val="0065282B"/>
    <w:rsid w:val="006529C7"/>
    <w:rsid w:val="00652B72"/>
    <w:rsid w:val="00652C80"/>
    <w:rsid w:val="00652DE7"/>
    <w:rsid w:val="00652E54"/>
    <w:rsid w:val="00652F44"/>
    <w:rsid w:val="00652F6D"/>
    <w:rsid w:val="00653000"/>
    <w:rsid w:val="0065310F"/>
    <w:rsid w:val="00653261"/>
    <w:rsid w:val="0065326F"/>
    <w:rsid w:val="0065342B"/>
    <w:rsid w:val="00653433"/>
    <w:rsid w:val="006534A7"/>
    <w:rsid w:val="006534C9"/>
    <w:rsid w:val="0065352C"/>
    <w:rsid w:val="0065354A"/>
    <w:rsid w:val="00653750"/>
    <w:rsid w:val="006538EB"/>
    <w:rsid w:val="00653C02"/>
    <w:rsid w:val="00653D4F"/>
    <w:rsid w:val="00653E04"/>
    <w:rsid w:val="00653E59"/>
    <w:rsid w:val="00653F73"/>
    <w:rsid w:val="0065401B"/>
    <w:rsid w:val="00654157"/>
    <w:rsid w:val="00654211"/>
    <w:rsid w:val="006543F5"/>
    <w:rsid w:val="00654472"/>
    <w:rsid w:val="00654673"/>
    <w:rsid w:val="0065495C"/>
    <w:rsid w:val="00654A8F"/>
    <w:rsid w:val="00654C4E"/>
    <w:rsid w:val="00654CF0"/>
    <w:rsid w:val="00654D0D"/>
    <w:rsid w:val="00654DDD"/>
    <w:rsid w:val="00654E9B"/>
    <w:rsid w:val="00654EAE"/>
    <w:rsid w:val="00654ECD"/>
    <w:rsid w:val="00655020"/>
    <w:rsid w:val="00655052"/>
    <w:rsid w:val="00655179"/>
    <w:rsid w:val="00655450"/>
    <w:rsid w:val="00655594"/>
    <w:rsid w:val="006555D8"/>
    <w:rsid w:val="0065561E"/>
    <w:rsid w:val="00655676"/>
    <w:rsid w:val="0065568B"/>
    <w:rsid w:val="0065581F"/>
    <w:rsid w:val="00655868"/>
    <w:rsid w:val="00655895"/>
    <w:rsid w:val="0065597A"/>
    <w:rsid w:val="00655D84"/>
    <w:rsid w:val="00655E75"/>
    <w:rsid w:val="00655F2A"/>
    <w:rsid w:val="00655F56"/>
    <w:rsid w:val="00655F72"/>
    <w:rsid w:val="0065603F"/>
    <w:rsid w:val="00656052"/>
    <w:rsid w:val="006560C2"/>
    <w:rsid w:val="006562A4"/>
    <w:rsid w:val="0065639F"/>
    <w:rsid w:val="0065640E"/>
    <w:rsid w:val="006564DA"/>
    <w:rsid w:val="006565DA"/>
    <w:rsid w:val="006567A6"/>
    <w:rsid w:val="00656845"/>
    <w:rsid w:val="00656865"/>
    <w:rsid w:val="006569FE"/>
    <w:rsid w:val="00656D7B"/>
    <w:rsid w:val="00656DD3"/>
    <w:rsid w:val="00656E50"/>
    <w:rsid w:val="00656E5D"/>
    <w:rsid w:val="00656F36"/>
    <w:rsid w:val="00657019"/>
    <w:rsid w:val="006570A8"/>
    <w:rsid w:val="00657129"/>
    <w:rsid w:val="0065717E"/>
    <w:rsid w:val="006571B2"/>
    <w:rsid w:val="00657201"/>
    <w:rsid w:val="006572B9"/>
    <w:rsid w:val="006574BB"/>
    <w:rsid w:val="006576DA"/>
    <w:rsid w:val="006577CF"/>
    <w:rsid w:val="0065784E"/>
    <w:rsid w:val="006578EC"/>
    <w:rsid w:val="006579D4"/>
    <w:rsid w:val="00657C51"/>
    <w:rsid w:val="00657D13"/>
    <w:rsid w:val="00657DA4"/>
    <w:rsid w:val="00657E57"/>
    <w:rsid w:val="00657E8C"/>
    <w:rsid w:val="00660112"/>
    <w:rsid w:val="00660200"/>
    <w:rsid w:val="0066026A"/>
    <w:rsid w:val="006602AA"/>
    <w:rsid w:val="006602C6"/>
    <w:rsid w:val="006602DC"/>
    <w:rsid w:val="0066049A"/>
    <w:rsid w:val="006604DA"/>
    <w:rsid w:val="00660507"/>
    <w:rsid w:val="00660555"/>
    <w:rsid w:val="00660587"/>
    <w:rsid w:val="0066083E"/>
    <w:rsid w:val="0066085B"/>
    <w:rsid w:val="0066087E"/>
    <w:rsid w:val="00660973"/>
    <w:rsid w:val="00660984"/>
    <w:rsid w:val="00660AB3"/>
    <w:rsid w:val="00660B3B"/>
    <w:rsid w:val="00660B53"/>
    <w:rsid w:val="00660BD1"/>
    <w:rsid w:val="00660C8C"/>
    <w:rsid w:val="00660E67"/>
    <w:rsid w:val="00660E90"/>
    <w:rsid w:val="00660FEA"/>
    <w:rsid w:val="00661016"/>
    <w:rsid w:val="00661070"/>
    <w:rsid w:val="006611ED"/>
    <w:rsid w:val="00661248"/>
    <w:rsid w:val="006612F8"/>
    <w:rsid w:val="0066139C"/>
    <w:rsid w:val="006613AB"/>
    <w:rsid w:val="006613EC"/>
    <w:rsid w:val="006615CB"/>
    <w:rsid w:val="006615F6"/>
    <w:rsid w:val="0066171A"/>
    <w:rsid w:val="00661727"/>
    <w:rsid w:val="00661851"/>
    <w:rsid w:val="006619ED"/>
    <w:rsid w:val="00661D37"/>
    <w:rsid w:val="00661E89"/>
    <w:rsid w:val="00661EE9"/>
    <w:rsid w:val="00661F13"/>
    <w:rsid w:val="00662093"/>
    <w:rsid w:val="00662127"/>
    <w:rsid w:val="006621F0"/>
    <w:rsid w:val="00662927"/>
    <w:rsid w:val="00662B45"/>
    <w:rsid w:val="00662B5A"/>
    <w:rsid w:val="00662B89"/>
    <w:rsid w:val="00662C6F"/>
    <w:rsid w:val="00662FC7"/>
    <w:rsid w:val="006630FE"/>
    <w:rsid w:val="006631BF"/>
    <w:rsid w:val="006631CB"/>
    <w:rsid w:val="00663259"/>
    <w:rsid w:val="00663674"/>
    <w:rsid w:val="00663692"/>
    <w:rsid w:val="006636D9"/>
    <w:rsid w:val="00663760"/>
    <w:rsid w:val="00663882"/>
    <w:rsid w:val="00663B80"/>
    <w:rsid w:val="00663C2E"/>
    <w:rsid w:val="00663DDE"/>
    <w:rsid w:val="00664228"/>
    <w:rsid w:val="006643A9"/>
    <w:rsid w:val="006643B2"/>
    <w:rsid w:val="006643CD"/>
    <w:rsid w:val="00664404"/>
    <w:rsid w:val="00664786"/>
    <w:rsid w:val="00664A22"/>
    <w:rsid w:val="00664A48"/>
    <w:rsid w:val="00664AA8"/>
    <w:rsid w:val="00664BC2"/>
    <w:rsid w:val="00664BF6"/>
    <w:rsid w:val="00664D7E"/>
    <w:rsid w:val="00665097"/>
    <w:rsid w:val="0066510F"/>
    <w:rsid w:val="006651D5"/>
    <w:rsid w:val="0066526E"/>
    <w:rsid w:val="0066538E"/>
    <w:rsid w:val="006653DC"/>
    <w:rsid w:val="006655CF"/>
    <w:rsid w:val="00665643"/>
    <w:rsid w:val="00665685"/>
    <w:rsid w:val="0066577C"/>
    <w:rsid w:val="0066598E"/>
    <w:rsid w:val="00665A7F"/>
    <w:rsid w:val="00665AF2"/>
    <w:rsid w:val="00665AF4"/>
    <w:rsid w:val="00665B96"/>
    <w:rsid w:val="00665BFB"/>
    <w:rsid w:val="00665E1E"/>
    <w:rsid w:val="00665E85"/>
    <w:rsid w:val="00665E8E"/>
    <w:rsid w:val="00665ED6"/>
    <w:rsid w:val="006661A5"/>
    <w:rsid w:val="006662FD"/>
    <w:rsid w:val="00666552"/>
    <w:rsid w:val="006665C0"/>
    <w:rsid w:val="0066665E"/>
    <w:rsid w:val="00666681"/>
    <w:rsid w:val="0066689D"/>
    <w:rsid w:val="00666963"/>
    <w:rsid w:val="00666A6D"/>
    <w:rsid w:val="00666AFF"/>
    <w:rsid w:val="00666B79"/>
    <w:rsid w:val="00666C60"/>
    <w:rsid w:val="00666EC7"/>
    <w:rsid w:val="00666F98"/>
    <w:rsid w:val="00667082"/>
    <w:rsid w:val="0066732E"/>
    <w:rsid w:val="00667355"/>
    <w:rsid w:val="00667534"/>
    <w:rsid w:val="00667725"/>
    <w:rsid w:val="006677B7"/>
    <w:rsid w:val="00667857"/>
    <w:rsid w:val="006679A0"/>
    <w:rsid w:val="00667A5A"/>
    <w:rsid w:val="00667B0D"/>
    <w:rsid w:val="00667C30"/>
    <w:rsid w:val="00667CE1"/>
    <w:rsid w:val="00667D1B"/>
    <w:rsid w:val="00667DC0"/>
    <w:rsid w:val="00667E57"/>
    <w:rsid w:val="00667EDA"/>
    <w:rsid w:val="00670157"/>
    <w:rsid w:val="006703BF"/>
    <w:rsid w:val="00670A36"/>
    <w:rsid w:val="00670ACE"/>
    <w:rsid w:val="00670B93"/>
    <w:rsid w:val="00670E1D"/>
    <w:rsid w:val="00670F66"/>
    <w:rsid w:val="00671232"/>
    <w:rsid w:val="006714AE"/>
    <w:rsid w:val="0067153A"/>
    <w:rsid w:val="0067165C"/>
    <w:rsid w:val="00671CB9"/>
    <w:rsid w:val="00671CDF"/>
    <w:rsid w:val="00671D2F"/>
    <w:rsid w:val="00671DA9"/>
    <w:rsid w:val="00671E8B"/>
    <w:rsid w:val="00671E90"/>
    <w:rsid w:val="0067200B"/>
    <w:rsid w:val="00672052"/>
    <w:rsid w:val="0067214B"/>
    <w:rsid w:val="0067221C"/>
    <w:rsid w:val="00672287"/>
    <w:rsid w:val="006722EB"/>
    <w:rsid w:val="0067237E"/>
    <w:rsid w:val="006723A8"/>
    <w:rsid w:val="00672420"/>
    <w:rsid w:val="0067243F"/>
    <w:rsid w:val="006726EE"/>
    <w:rsid w:val="006727FE"/>
    <w:rsid w:val="0067299B"/>
    <w:rsid w:val="006729C3"/>
    <w:rsid w:val="00672B5C"/>
    <w:rsid w:val="00672C19"/>
    <w:rsid w:val="00672D23"/>
    <w:rsid w:val="00672D4F"/>
    <w:rsid w:val="00672E33"/>
    <w:rsid w:val="00672F41"/>
    <w:rsid w:val="00672F58"/>
    <w:rsid w:val="0067320D"/>
    <w:rsid w:val="0067328B"/>
    <w:rsid w:val="00673359"/>
    <w:rsid w:val="00673505"/>
    <w:rsid w:val="00673629"/>
    <w:rsid w:val="0067365E"/>
    <w:rsid w:val="006737D4"/>
    <w:rsid w:val="006738AF"/>
    <w:rsid w:val="00673951"/>
    <w:rsid w:val="0067399C"/>
    <w:rsid w:val="00673AEB"/>
    <w:rsid w:val="00673C1E"/>
    <w:rsid w:val="00673CB7"/>
    <w:rsid w:val="00673E24"/>
    <w:rsid w:val="00673E71"/>
    <w:rsid w:val="006741DC"/>
    <w:rsid w:val="0067429A"/>
    <w:rsid w:val="006743E2"/>
    <w:rsid w:val="0067448F"/>
    <w:rsid w:val="0067477F"/>
    <w:rsid w:val="00674945"/>
    <w:rsid w:val="006749E0"/>
    <w:rsid w:val="00674A86"/>
    <w:rsid w:val="00674B26"/>
    <w:rsid w:val="00674B2E"/>
    <w:rsid w:val="00674D13"/>
    <w:rsid w:val="00674F71"/>
    <w:rsid w:val="00674F73"/>
    <w:rsid w:val="00674FBC"/>
    <w:rsid w:val="0067505E"/>
    <w:rsid w:val="006750E2"/>
    <w:rsid w:val="006751DE"/>
    <w:rsid w:val="0067530C"/>
    <w:rsid w:val="00675372"/>
    <w:rsid w:val="0067537E"/>
    <w:rsid w:val="00675445"/>
    <w:rsid w:val="00675511"/>
    <w:rsid w:val="00675545"/>
    <w:rsid w:val="00675563"/>
    <w:rsid w:val="0067565D"/>
    <w:rsid w:val="00675779"/>
    <w:rsid w:val="006757DD"/>
    <w:rsid w:val="006757FE"/>
    <w:rsid w:val="006758FE"/>
    <w:rsid w:val="00675943"/>
    <w:rsid w:val="00675BEC"/>
    <w:rsid w:val="00675BFD"/>
    <w:rsid w:val="00675C53"/>
    <w:rsid w:val="00675C8B"/>
    <w:rsid w:val="00675D81"/>
    <w:rsid w:val="00675DCC"/>
    <w:rsid w:val="00675F24"/>
    <w:rsid w:val="006761FA"/>
    <w:rsid w:val="00676352"/>
    <w:rsid w:val="0067643F"/>
    <w:rsid w:val="006764A0"/>
    <w:rsid w:val="00676524"/>
    <w:rsid w:val="00676617"/>
    <w:rsid w:val="00676692"/>
    <w:rsid w:val="006769DA"/>
    <w:rsid w:val="00676A53"/>
    <w:rsid w:val="00676AE5"/>
    <w:rsid w:val="00676C2C"/>
    <w:rsid w:val="00676E3F"/>
    <w:rsid w:val="00676EFA"/>
    <w:rsid w:val="00676F0F"/>
    <w:rsid w:val="00676FAE"/>
    <w:rsid w:val="00677174"/>
    <w:rsid w:val="0067721A"/>
    <w:rsid w:val="0067728B"/>
    <w:rsid w:val="00677547"/>
    <w:rsid w:val="00677645"/>
    <w:rsid w:val="006776FB"/>
    <w:rsid w:val="00677A95"/>
    <w:rsid w:val="00677ACE"/>
    <w:rsid w:val="00677AF1"/>
    <w:rsid w:val="00677F09"/>
    <w:rsid w:val="00677F14"/>
    <w:rsid w:val="00680135"/>
    <w:rsid w:val="00680408"/>
    <w:rsid w:val="0068058B"/>
    <w:rsid w:val="00680668"/>
    <w:rsid w:val="00680B3B"/>
    <w:rsid w:val="00680B61"/>
    <w:rsid w:val="00680CBF"/>
    <w:rsid w:val="00680CC1"/>
    <w:rsid w:val="00680D0B"/>
    <w:rsid w:val="00680D8E"/>
    <w:rsid w:val="00680E18"/>
    <w:rsid w:val="00681006"/>
    <w:rsid w:val="0068122A"/>
    <w:rsid w:val="0068149D"/>
    <w:rsid w:val="0068184A"/>
    <w:rsid w:val="00681979"/>
    <w:rsid w:val="00681CBA"/>
    <w:rsid w:val="0068200F"/>
    <w:rsid w:val="00682184"/>
    <w:rsid w:val="006821E5"/>
    <w:rsid w:val="006825E2"/>
    <w:rsid w:val="00682679"/>
    <w:rsid w:val="00682706"/>
    <w:rsid w:val="006827D9"/>
    <w:rsid w:val="00682A4C"/>
    <w:rsid w:val="00682D26"/>
    <w:rsid w:val="00682D6D"/>
    <w:rsid w:val="00682DEF"/>
    <w:rsid w:val="00682E8D"/>
    <w:rsid w:val="00682F62"/>
    <w:rsid w:val="00682FA4"/>
    <w:rsid w:val="006831D6"/>
    <w:rsid w:val="006831EA"/>
    <w:rsid w:val="00683278"/>
    <w:rsid w:val="006833B2"/>
    <w:rsid w:val="0068386B"/>
    <w:rsid w:val="00683A76"/>
    <w:rsid w:val="00683A7D"/>
    <w:rsid w:val="00683AAC"/>
    <w:rsid w:val="00683AC2"/>
    <w:rsid w:val="00683CBD"/>
    <w:rsid w:val="00683D9A"/>
    <w:rsid w:val="00683E69"/>
    <w:rsid w:val="006840ED"/>
    <w:rsid w:val="006840F9"/>
    <w:rsid w:val="0068423A"/>
    <w:rsid w:val="00684444"/>
    <w:rsid w:val="0068452E"/>
    <w:rsid w:val="00684632"/>
    <w:rsid w:val="00684960"/>
    <w:rsid w:val="00684988"/>
    <w:rsid w:val="006849EA"/>
    <w:rsid w:val="00684ADA"/>
    <w:rsid w:val="00684AE5"/>
    <w:rsid w:val="00684B89"/>
    <w:rsid w:val="00684C10"/>
    <w:rsid w:val="00684C71"/>
    <w:rsid w:val="00684D97"/>
    <w:rsid w:val="00684E3A"/>
    <w:rsid w:val="00684E4C"/>
    <w:rsid w:val="0068517C"/>
    <w:rsid w:val="006851B4"/>
    <w:rsid w:val="00685230"/>
    <w:rsid w:val="0068524D"/>
    <w:rsid w:val="00685256"/>
    <w:rsid w:val="00685572"/>
    <w:rsid w:val="00685576"/>
    <w:rsid w:val="0068557F"/>
    <w:rsid w:val="0068558F"/>
    <w:rsid w:val="006855E9"/>
    <w:rsid w:val="0068580C"/>
    <w:rsid w:val="0068588E"/>
    <w:rsid w:val="00685B05"/>
    <w:rsid w:val="00685C9A"/>
    <w:rsid w:val="00685E0B"/>
    <w:rsid w:val="00685E35"/>
    <w:rsid w:val="00685FC1"/>
    <w:rsid w:val="00685FC5"/>
    <w:rsid w:val="00685FE8"/>
    <w:rsid w:val="0068623A"/>
    <w:rsid w:val="006862E0"/>
    <w:rsid w:val="00686388"/>
    <w:rsid w:val="0068659D"/>
    <w:rsid w:val="006867FB"/>
    <w:rsid w:val="006867FF"/>
    <w:rsid w:val="006868A2"/>
    <w:rsid w:val="0068693B"/>
    <w:rsid w:val="00686ADF"/>
    <w:rsid w:val="00686D4C"/>
    <w:rsid w:val="00686D9F"/>
    <w:rsid w:val="00686F4D"/>
    <w:rsid w:val="00687010"/>
    <w:rsid w:val="00687147"/>
    <w:rsid w:val="006872D1"/>
    <w:rsid w:val="006872D7"/>
    <w:rsid w:val="00687309"/>
    <w:rsid w:val="0068736D"/>
    <w:rsid w:val="00687540"/>
    <w:rsid w:val="00687649"/>
    <w:rsid w:val="006876A4"/>
    <w:rsid w:val="00687716"/>
    <w:rsid w:val="006877AB"/>
    <w:rsid w:val="00687828"/>
    <w:rsid w:val="006878AA"/>
    <w:rsid w:val="00687A22"/>
    <w:rsid w:val="00687A84"/>
    <w:rsid w:val="00687B46"/>
    <w:rsid w:val="00687D0F"/>
    <w:rsid w:val="00687D47"/>
    <w:rsid w:val="00687D8D"/>
    <w:rsid w:val="00687F6D"/>
    <w:rsid w:val="0069000D"/>
    <w:rsid w:val="0069006C"/>
    <w:rsid w:val="00690076"/>
    <w:rsid w:val="00690166"/>
    <w:rsid w:val="0069022D"/>
    <w:rsid w:val="0069032F"/>
    <w:rsid w:val="00690435"/>
    <w:rsid w:val="0069050F"/>
    <w:rsid w:val="00690643"/>
    <w:rsid w:val="00690698"/>
    <w:rsid w:val="00690723"/>
    <w:rsid w:val="006909BA"/>
    <w:rsid w:val="00690A22"/>
    <w:rsid w:val="00690AE7"/>
    <w:rsid w:val="00690B67"/>
    <w:rsid w:val="00690B90"/>
    <w:rsid w:val="00690D4A"/>
    <w:rsid w:val="00690DFC"/>
    <w:rsid w:val="00690E88"/>
    <w:rsid w:val="00690ECA"/>
    <w:rsid w:val="00690FD1"/>
    <w:rsid w:val="00691085"/>
    <w:rsid w:val="006910B6"/>
    <w:rsid w:val="00691496"/>
    <w:rsid w:val="006916C8"/>
    <w:rsid w:val="006918F1"/>
    <w:rsid w:val="00691B3E"/>
    <w:rsid w:val="00691BCD"/>
    <w:rsid w:val="00691D22"/>
    <w:rsid w:val="00691D5B"/>
    <w:rsid w:val="00691E0B"/>
    <w:rsid w:val="0069213E"/>
    <w:rsid w:val="00692155"/>
    <w:rsid w:val="00692236"/>
    <w:rsid w:val="006924B2"/>
    <w:rsid w:val="00692581"/>
    <w:rsid w:val="0069266C"/>
    <w:rsid w:val="00692676"/>
    <w:rsid w:val="0069285A"/>
    <w:rsid w:val="0069288C"/>
    <w:rsid w:val="00692A0A"/>
    <w:rsid w:val="00692C3A"/>
    <w:rsid w:val="00692CB2"/>
    <w:rsid w:val="00692E05"/>
    <w:rsid w:val="00692FAF"/>
    <w:rsid w:val="006930B9"/>
    <w:rsid w:val="00693243"/>
    <w:rsid w:val="006933C3"/>
    <w:rsid w:val="006935FE"/>
    <w:rsid w:val="00693722"/>
    <w:rsid w:val="00693B41"/>
    <w:rsid w:val="00693C5F"/>
    <w:rsid w:val="00693D35"/>
    <w:rsid w:val="00693DE6"/>
    <w:rsid w:val="00693DE8"/>
    <w:rsid w:val="00693ED7"/>
    <w:rsid w:val="00693EEE"/>
    <w:rsid w:val="00693F8C"/>
    <w:rsid w:val="00693FA5"/>
    <w:rsid w:val="00694000"/>
    <w:rsid w:val="006940BB"/>
    <w:rsid w:val="0069417C"/>
    <w:rsid w:val="006941C3"/>
    <w:rsid w:val="00694203"/>
    <w:rsid w:val="006944A4"/>
    <w:rsid w:val="006944CC"/>
    <w:rsid w:val="00694572"/>
    <w:rsid w:val="00694626"/>
    <w:rsid w:val="00694881"/>
    <w:rsid w:val="0069489B"/>
    <w:rsid w:val="006948A9"/>
    <w:rsid w:val="006948C5"/>
    <w:rsid w:val="00694A3E"/>
    <w:rsid w:val="00694B4A"/>
    <w:rsid w:val="00694CDF"/>
    <w:rsid w:val="00694D94"/>
    <w:rsid w:val="00694EE3"/>
    <w:rsid w:val="00694FD1"/>
    <w:rsid w:val="00695036"/>
    <w:rsid w:val="00695251"/>
    <w:rsid w:val="0069526F"/>
    <w:rsid w:val="006952A2"/>
    <w:rsid w:val="006952C6"/>
    <w:rsid w:val="00695350"/>
    <w:rsid w:val="0069536B"/>
    <w:rsid w:val="006953BA"/>
    <w:rsid w:val="006953F0"/>
    <w:rsid w:val="00695479"/>
    <w:rsid w:val="006954BF"/>
    <w:rsid w:val="006956F2"/>
    <w:rsid w:val="00695707"/>
    <w:rsid w:val="006958A4"/>
    <w:rsid w:val="006958E5"/>
    <w:rsid w:val="00695ADC"/>
    <w:rsid w:val="00695AF5"/>
    <w:rsid w:val="00695B27"/>
    <w:rsid w:val="00695B45"/>
    <w:rsid w:val="00695BBD"/>
    <w:rsid w:val="00695C39"/>
    <w:rsid w:val="0069602E"/>
    <w:rsid w:val="006961B5"/>
    <w:rsid w:val="006961D0"/>
    <w:rsid w:val="0069627C"/>
    <w:rsid w:val="0069634C"/>
    <w:rsid w:val="006963FE"/>
    <w:rsid w:val="006968C6"/>
    <w:rsid w:val="0069694C"/>
    <w:rsid w:val="00696AEE"/>
    <w:rsid w:val="00696BA0"/>
    <w:rsid w:val="00696BC7"/>
    <w:rsid w:val="00696BE5"/>
    <w:rsid w:val="00697084"/>
    <w:rsid w:val="006970B6"/>
    <w:rsid w:val="00697194"/>
    <w:rsid w:val="006971C6"/>
    <w:rsid w:val="0069726E"/>
    <w:rsid w:val="006972CB"/>
    <w:rsid w:val="006972CC"/>
    <w:rsid w:val="0069730E"/>
    <w:rsid w:val="00697338"/>
    <w:rsid w:val="00697460"/>
    <w:rsid w:val="0069746C"/>
    <w:rsid w:val="0069761D"/>
    <w:rsid w:val="006976AA"/>
    <w:rsid w:val="00697751"/>
    <w:rsid w:val="0069790B"/>
    <w:rsid w:val="00697A84"/>
    <w:rsid w:val="00697AF8"/>
    <w:rsid w:val="00697B25"/>
    <w:rsid w:val="00697C27"/>
    <w:rsid w:val="00697D4A"/>
    <w:rsid w:val="00697D9F"/>
    <w:rsid w:val="00697DB5"/>
    <w:rsid w:val="00697DD8"/>
    <w:rsid w:val="00697E2B"/>
    <w:rsid w:val="00697F1A"/>
    <w:rsid w:val="006A002F"/>
    <w:rsid w:val="006A0057"/>
    <w:rsid w:val="006A00CF"/>
    <w:rsid w:val="006A0161"/>
    <w:rsid w:val="006A027F"/>
    <w:rsid w:val="006A04B2"/>
    <w:rsid w:val="006A052B"/>
    <w:rsid w:val="006A0569"/>
    <w:rsid w:val="006A0638"/>
    <w:rsid w:val="006A06B1"/>
    <w:rsid w:val="006A070C"/>
    <w:rsid w:val="006A0822"/>
    <w:rsid w:val="006A0842"/>
    <w:rsid w:val="006A0B98"/>
    <w:rsid w:val="006A0BFC"/>
    <w:rsid w:val="006A0C0F"/>
    <w:rsid w:val="006A0DDD"/>
    <w:rsid w:val="006A0E94"/>
    <w:rsid w:val="006A0F7C"/>
    <w:rsid w:val="006A15CD"/>
    <w:rsid w:val="006A1698"/>
    <w:rsid w:val="006A17C0"/>
    <w:rsid w:val="006A1981"/>
    <w:rsid w:val="006A19BC"/>
    <w:rsid w:val="006A1A16"/>
    <w:rsid w:val="006A1D82"/>
    <w:rsid w:val="006A1E62"/>
    <w:rsid w:val="006A1ED8"/>
    <w:rsid w:val="006A2291"/>
    <w:rsid w:val="006A22D9"/>
    <w:rsid w:val="006A2412"/>
    <w:rsid w:val="006A25B5"/>
    <w:rsid w:val="006A25F0"/>
    <w:rsid w:val="006A262C"/>
    <w:rsid w:val="006A2649"/>
    <w:rsid w:val="006A2788"/>
    <w:rsid w:val="006A2802"/>
    <w:rsid w:val="006A291F"/>
    <w:rsid w:val="006A2B63"/>
    <w:rsid w:val="006A2C24"/>
    <w:rsid w:val="006A2C62"/>
    <w:rsid w:val="006A2DC0"/>
    <w:rsid w:val="006A2E8B"/>
    <w:rsid w:val="006A2F34"/>
    <w:rsid w:val="006A2F77"/>
    <w:rsid w:val="006A30CC"/>
    <w:rsid w:val="006A310D"/>
    <w:rsid w:val="006A3186"/>
    <w:rsid w:val="006A3392"/>
    <w:rsid w:val="006A35BB"/>
    <w:rsid w:val="006A35E2"/>
    <w:rsid w:val="006A3678"/>
    <w:rsid w:val="006A36FF"/>
    <w:rsid w:val="006A3704"/>
    <w:rsid w:val="006A37BF"/>
    <w:rsid w:val="006A37D8"/>
    <w:rsid w:val="006A37E6"/>
    <w:rsid w:val="006A38E3"/>
    <w:rsid w:val="006A391E"/>
    <w:rsid w:val="006A39E4"/>
    <w:rsid w:val="006A3A39"/>
    <w:rsid w:val="006A3A8C"/>
    <w:rsid w:val="006A3C5C"/>
    <w:rsid w:val="006A3D60"/>
    <w:rsid w:val="006A3DE3"/>
    <w:rsid w:val="006A3F3C"/>
    <w:rsid w:val="006A4033"/>
    <w:rsid w:val="006A4074"/>
    <w:rsid w:val="006A40B2"/>
    <w:rsid w:val="006A410C"/>
    <w:rsid w:val="006A421B"/>
    <w:rsid w:val="006A424D"/>
    <w:rsid w:val="006A42D1"/>
    <w:rsid w:val="006A43A8"/>
    <w:rsid w:val="006A4616"/>
    <w:rsid w:val="006A4774"/>
    <w:rsid w:val="006A4874"/>
    <w:rsid w:val="006A4ABD"/>
    <w:rsid w:val="006A4BCD"/>
    <w:rsid w:val="006A4C8D"/>
    <w:rsid w:val="006A4CAC"/>
    <w:rsid w:val="006A4CC2"/>
    <w:rsid w:val="006A4EC0"/>
    <w:rsid w:val="006A4F12"/>
    <w:rsid w:val="006A4F32"/>
    <w:rsid w:val="006A51AE"/>
    <w:rsid w:val="006A528E"/>
    <w:rsid w:val="006A532B"/>
    <w:rsid w:val="006A53BE"/>
    <w:rsid w:val="006A5400"/>
    <w:rsid w:val="006A54E8"/>
    <w:rsid w:val="006A5555"/>
    <w:rsid w:val="006A59D1"/>
    <w:rsid w:val="006A5CF1"/>
    <w:rsid w:val="006A5D24"/>
    <w:rsid w:val="006A5FD0"/>
    <w:rsid w:val="006A5FDE"/>
    <w:rsid w:val="006A6127"/>
    <w:rsid w:val="006A6316"/>
    <w:rsid w:val="006A6340"/>
    <w:rsid w:val="006A65BA"/>
    <w:rsid w:val="006A6795"/>
    <w:rsid w:val="006A67D1"/>
    <w:rsid w:val="006A68A2"/>
    <w:rsid w:val="006A68A3"/>
    <w:rsid w:val="006A690E"/>
    <w:rsid w:val="006A6969"/>
    <w:rsid w:val="006A6BD3"/>
    <w:rsid w:val="006A6C7F"/>
    <w:rsid w:val="006A6D9E"/>
    <w:rsid w:val="006A6E2C"/>
    <w:rsid w:val="006A6F60"/>
    <w:rsid w:val="006A6F67"/>
    <w:rsid w:val="006A6F88"/>
    <w:rsid w:val="006A7069"/>
    <w:rsid w:val="006A71A2"/>
    <w:rsid w:val="006A7262"/>
    <w:rsid w:val="006A7286"/>
    <w:rsid w:val="006A7457"/>
    <w:rsid w:val="006A752C"/>
    <w:rsid w:val="006A7593"/>
    <w:rsid w:val="006A7638"/>
    <w:rsid w:val="006A7970"/>
    <w:rsid w:val="006A79E3"/>
    <w:rsid w:val="006A7A5D"/>
    <w:rsid w:val="006A7A91"/>
    <w:rsid w:val="006A7A9F"/>
    <w:rsid w:val="006A7B11"/>
    <w:rsid w:val="006A7DD3"/>
    <w:rsid w:val="006A7E28"/>
    <w:rsid w:val="006A7F9A"/>
    <w:rsid w:val="006B0037"/>
    <w:rsid w:val="006B00CF"/>
    <w:rsid w:val="006B010F"/>
    <w:rsid w:val="006B0249"/>
    <w:rsid w:val="006B025D"/>
    <w:rsid w:val="006B02F5"/>
    <w:rsid w:val="006B04E9"/>
    <w:rsid w:val="006B06B1"/>
    <w:rsid w:val="006B0959"/>
    <w:rsid w:val="006B0991"/>
    <w:rsid w:val="006B0A9C"/>
    <w:rsid w:val="006B0B29"/>
    <w:rsid w:val="006B0C6A"/>
    <w:rsid w:val="006B0CAC"/>
    <w:rsid w:val="006B0D22"/>
    <w:rsid w:val="006B0D41"/>
    <w:rsid w:val="006B0DA0"/>
    <w:rsid w:val="006B0DD9"/>
    <w:rsid w:val="006B0E13"/>
    <w:rsid w:val="006B0ED5"/>
    <w:rsid w:val="006B0FA0"/>
    <w:rsid w:val="006B1240"/>
    <w:rsid w:val="006B12F7"/>
    <w:rsid w:val="006B12FB"/>
    <w:rsid w:val="006B13D9"/>
    <w:rsid w:val="006B147D"/>
    <w:rsid w:val="006B1516"/>
    <w:rsid w:val="006B16E7"/>
    <w:rsid w:val="006B17CA"/>
    <w:rsid w:val="006B1959"/>
    <w:rsid w:val="006B195B"/>
    <w:rsid w:val="006B1973"/>
    <w:rsid w:val="006B1975"/>
    <w:rsid w:val="006B1B84"/>
    <w:rsid w:val="006B1BC5"/>
    <w:rsid w:val="006B1DF3"/>
    <w:rsid w:val="006B1EF3"/>
    <w:rsid w:val="006B1F88"/>
    <w:rsid w:val="006B213A"/>
    <w:rsid w:val="006B232A"/>
    <w:rsid w:val="006B2357"/>
    <w:rsid w:val="006B2493"/>
    <w:rsid w:val="006B2558"/>
    <w:rsid w:val="006B25AA"/>
    <w:rsid w:val="006B2713"/>
    <w:rsid w:val="006B291A"/>
    <w:rsid w:val="006B2925"/>
    <w:rsid w:val="006B2AA1"/>
    <w:rsid w:val="006B2B46"/>
    <w:rsid w:val="006B2D13"/>
    <w:rsid w:val="006B2E32"/>
    <w:rsid w:val="006B3034"/>
    <w:rsid w:val="006B345A"/>
    <w:rsid w:val="006B34F5"/>
    <w:rsid w:val="006B3717"/>
    <w:rsid w:val="006B38C6"/>
    <w:rsid w:val="006B3968"/>
    <w:rsid w:val="006B3A67"/>
    <w:rsid w:val="006B3B18"/>
    <w:rsid w:val="006B3B1E"/>
    <w:rsid w:val="006B3D1B"/>
    <w:rsid w:val="006B3D4E"/>
    <w:rsid w:val="006B3DBA"/>
    <w:rsid w:val="006B3F3C"/>
    <w:rsid w:val="006B412C"/>
    <w:rsid w:val="006B415A"/>
    <w:rsid w:val="006B4278"/>
    <w:rsid w:val="006B4289"/>
    <w:rsid w:val="006B436E"/>
    <w:rsid w:val="006B442E"/>
    <w:rsid w:val="006B44A4"/>
    <w:rsid w:val="006B458C"/>
    <w:rsid w:val="006B493E"/>
    <w:rsid w:val="006B49BC"/>
    <w:rsid w:val="006B4BE5"/>
    <w:rsid w:val="006B4D01"/>
    <w:rsid w:val="006B4D3F"/>
    <w:rsid w:val="006B4DA3"/>
    <w:rsid w:val="006B4F13"/>
    <w:rsid w:val="006B5582"/>
    <w:rsid w:val="006B57ED"/>
    <w:rsid w:val="006B590E"/>
    <w:rsid w:val="006B5A3D"/>
    <w:rsid w:val="006B5BAE"/>
    <w:rsid w:val="006B5D01"/>
    <w:rsid w:val="006B5DCF"/>
    <w:rsid w:val="006B5FED"/>
    <w:rsid w:val="006B6144"/>
    <w:rsid w:val="006B6203"/>
    <w:rsid w:val="006B64F9"/>
    <w:rsid w:val="006B6556"/>
    <w:rsid w:val="006B662A"/>
    <w:rsid w:val="006B6734"/>
    <w:rsid w:val="006B69A8"/>
    <w:rsid w:val="006B6AD1"/>
    <w:rsid w:val="006B6C3C"/>
    <w:rsid w:val="006B6DEB"/>
    <w:rsid w:val="006B6EC4"/>
    <w:rsid w:val="006B6F69"/>
    <w:rsid w:val="006B6FC0"/>
    <w:rsid w:val="006B70C0"/>
    <w:rsid w:val="006B72EA"/>
    <w:rsid w:val="006B739D"/>
    <w:rsid w:val="006B73E2"/>
    <w:rsid w:val="006B74DA"/>
    <w:rsid w:val="006B7823"/>
    <w:rsid w:val="006B786D"/>
    <w:rsid w:val="006B7ADD"/>
    <w:rsid w:val="006B7D31"/>
    <w:rsid w:val="006B7EB7"/>
    <w:rsid w:val="006B7EE1"/>
    <w:rsid w:val="006B7F11"/>
    <w:rsid w:val="006C0158"/>
    <w:rsid w:val="006C0367"/>
    <w:rsid w:val="006C060B"/>
    <w:rsid w:val="006C07BB"/>
    <w:rsid w:val="006C0830"/>
    <w:rsid w:val="006C090A"/>
    <w:rsid w:val="006C0951"/>
    <w:rsid w:val="006C0A96"/>
    <w:rsid w:val="006C0CE8"/>
    <w:rsid w:val="006C0CF2"/>
    <w:rsid w:val="006C0E41"/>
    <w:rsid w:val="006C0E60"/>
    <w:rsid w:val="006C0E74"/>
    <w:rsid w:val="006C10C1"/>
    <w:rsid w:val="006C1100"/>
    <w:rsid w:val="006C1332"/>
    <w:rsid w:val="006C1429"/>
    <w:rsid w:val="006C1432"/>
    <w:rsid w:val="006C1480"/>
    <w:rsid w:val="006C1483"/>
    <w:rsid w:val="006C14C8"/>
    <w:rsid w:val="006C14F7"/>
    <w:rsid w:val="006C1525"/>
    <w:rsid w:val="006C15E5"/>
    <w:rsid w:val="006C15ED"/>
    <w:rsid w:val="006C172D"/>
    <w:rsid w:val="006C1A4E"/>
    <w:rsid w:val="006C1D00"/>
    <w:rsid w:val="006C1DA5"/>
    <w:rsid w:val="006C1DF2"/>
    <w:rsid w:val="006C1F0D"/>
    <w:rsid w:val="006C1FF7"/>
    <w:rsid w:val="006C2230"/>
    <w:rsid w:val="006C22AE"/>
    <w:rsid w:val="006C22BA"/>
    <w:rsid w:val="006C28CE"/>
    <w:rsid w:val="006C28F4"/>
    <w:rsid w:val="006C28FA"/>
    <w:rsid w:val="006C2977"/>
    <w:rsid w:val="006C2A10"/>
    <w:rsid w:val="006C2A85"/>
    <w:rsid w:val="006C2C06"/>
    <w:rsid w:val="006C2C93"/>
    <w:rsid w:val="006C2CF4"/>
    <w:rsid w:val="006C2D54"/>
    <w:rsid w:val="006C2E64"/>
    <w:rsid w:val="006C2F42"/>
    <w:rsid w:val="006C2F58"/>
    <w:rsid w:val="006C2FFF"/>
    <w:rsid w:val="006C30CB"/>
    <w:rsid w:val="006C30D6"/>
    <w:rsid w:val="006C317E"/>
    <w:rsid w:val="006C31AC"/>
    <w:rsid w:val="006C31D3"/>
    <w:rsid w:val="006C3292"/>
    <w:rsid w:val="006C33B8"/>
    <w:rsid w:val="006C3542"/>
    <w:rsid w:val="006C35C1"/>
    <w:rsid w:val="006C3742"/>
    <w:rsid w:val="006C38BA"/>
    <w:rsid w:val="006C3B08"/>
    <w:rsid w:val="006C3BBA"/>
    <w:rsid w:val="006C3C57"/>
    <w:rsid w:val="006C3D07"/>
    <w:rsid w:val="006C3DCC"/>
    <w:rsid w:val="006C3F60"/>
    <w:rsid w:val="006C3FDE"/>
    <w:rsid w:val="006C40A6"/>
    <w:rsid w:val="006C425A"/>
    <w:rsid w:val="006C42CA"/>
    <w:rsid w:val="006C441C"/>
    <w:rsid w:val="006C446A"/>
    <w:rsid w:val="006C448D"/>
    <w:rsid w:val="006C4969"/>
    <w:rsid w:val="006C4993"/>
    <w:rsid w:val="006C49DF"/>
    <w:rsid w:val="006C49E0"/>
    <w:rsid w:val="006C4A80"/>
    <w:rsid w:val="006C4C67"/>
    <w:rsid w:val="006C4CFE"/>
    <w:rsid w:val="006C4D04"/>
    <w:rsid w:val="006C4EE1"/>
    <w:rsid w:val="006C4EE2"/>
    <w:rsid w:val="006C4F49"/>
    <w:rsid w:val="006C4F64"/>
    <w:rsid w:val="006C4FD4"/>
    <w:rsid w:val="006C4FEB"/>
    <w:rsid w:val="006C5155"/>
    <w:rsid w:val="006C539F"/>
    <w:rsid w:val="006C541E"/>
    <w:rsid w:val="006C5441"/>
    <w:rsid w:val="006C5465"/>
    <w:rsid w:val="006C5671"/>
    <w:rsid w:val="006C56C4"/>
    <w:rsid w:val="006C56D0"/>
    <w:rsid w:val="006C5833"/>
    <w:rsid w:val="006C58CE"/>
    <w:rsid w:val="006C5A57"/>
    <w:rsid w:val="006C5F68"/>
    <w:rsid w:val="006C5FAA"/>
    <w:rsid w:val="006C6090"/>
    <w:rsid w:val="006C6098"/>
    <w:rsid w:val="006C6152"/>
    <w:rsid w:val="006C626E"/>
    <w:rsid w:val="006C636F"/>
    <w:rsid w:val="006C63E3"/>
    <w:rsid w:val="006C6403"/>
    <w:rsid w:val="006C6483"/>
    <w:rsid w:val="006C64D0"/>
    <w:rsid w:val="006C656A"/>
    <w:rsid w:val="006C65D4"/>
    <w:rsid w:val="006C665E"/>
    <w:rsid w:val="006C668B"/>
    <w:rsid w:val="006C6886"/>
    <w:rsid w:val="006C6A02"/>
    <w:rsid w:val="006C6A1B"/>
    <w:rsid w:val="006C6AF0"/>
    <w:rsid w:val="006C6D61"/>
    <w:rsid w:val="006C6E26"/>
    <w:rsid w:val="006C6E28"/>
    <w:rsid w:val="006C6E2D"/>
    <w:rsid w:val="006C6E63"/>
    <w:rsid w:val="006C6EB3"/>
    <w:rsid w:val="006C72AE"/>
    <w:rsid w:val="006C72FF"/>
    <w:rsid w:val="006C7547"/>
    <w:rsid w:val="006C7584"/>
    <w:rsid w:val="006C776F"/>
    <w:rsid w:val="006C7790"/>
    <w:rsid w:val="006C7841"/>
    <w:rsid w:val="006C784F"/>
    <w:rsid w:val="006C7951"/>
    <w:rsid w:val="006C796F"/>
    <w:rsid w:val="006C7A6B"/>
    <w:rsid w:val="006C7B4A"/>
    <w:rsid w:val="006C7DF9"/>
    <w:rsid w:val="006C7E81"/>
    <w:rsid w:val="006C7EAE"/>
    <w:rsid w:val="006C7F71"/>
    <w:rsid w:val="006D00A3"/>
    <w:rsid w:val="006D01FB"/>
    <w:rsid w:val="006D0201"/>
    <w:rsid w:val="006D03BD"/>
    <w:rsid w:val="006D0501"/>
    <w:rsid w:val="006D0517"/>
    <w:rsid w:val="006D0521"/>
    <w:rsid w:val="006D05E8"/>
    <w:rsid w:val="006D06DD"/>
    <w:rsid w:val="006D071C"/>
    <w:rsid w:val="006D0812"/>
    <w:rsid w:val="006D0A6E"/>
    <w:rsid w:val="006D0BBB"/>
    <w:rsid w:val="006D0C37"/>
    <w:rsid w:val="006D0C42"/>
    <w:rsid w:val="006D0E12"/>
    <w:rsid w:val="006D0EB7"/>
    <w:rsid w:val="006D1119"/>
    <w:rsid w:val="006D120F"/>
    <w:rsid w:val="006D128E"/>
    <w:rsid w:val="006D12F3"/>
    <w:rsid w:val="006D134A"/>
    <w:rsid w:val="006D146F"/>
    <w:rsid w:val="006D14B3"/>
    <w:rsid w:val="006D15A3"/>
    <w:rsid w:val="006D15BD"/>
    <w:rsid w:val="006D161F"/>
    <w:rsid w:val="006D1A09"/>
    <w:rsid w:val="006D1A24"/>
    <w:rsid w:val="006D1A49"/>
    <w:rsid w:val="006D1A97"/>
    <w:rsid w:val="006D1B1C"/>
    <w:rsid w:val="006D1B38"/>
    <w:rsid w:val="006D1E9B"/>
    <w:rsid w:val="006D2077"/>
    <w:rsid w:val="006D20CC"/>
    <w:rsid w:val="006D2101"/>
    <w:rsid w:val="006D21E9"/>
    <w:rsid w:val="006D2253"/>
    <w:rsid w:val="006D22A7"/>
    <w:rsid w:val="006D2689"/>
    <w:rsid w:val="006D26B4"/>
    <w:rsid w:val="006D273C"/>
    <w:rsid w:val="006D27BA"/>
    <w:rsid w:val="006D27D7"/>
    <w:rsid w:val="006D283F"/>
    <w:rsid w:val="006D28BD"/>
    <w:rsid w:val="006D2A87"/>
    <w:rsid w:val="006D2AB4"/>
    <w:rsid w:val="006D2B6E"/>
    <w:rsid w:val="006D2BB4"/>
    <w:rsid w:val="006D2CD5"/>
    <w:rsid w:val="006D2CED"/>
    <w:rsid w:val="006D2EC1"/>
    <w:rsid w:val="006D306A"/>
    <w:rsid w:val="006D3292"/>
    <w:rsid w:val="006D3477"/>
    <w:rsid w:val="006D3799"/>
    <w:rsid w:val="006D381A"/>
    <w:rsid w:val="006D3908"/>
    <w:rsid w:val="006D3B1E"/>
    <w:rsid w:val="006D3DC2"/>
    <w:rsid w:val="006D3F68"/>
    <w:rsid w:val="006D3FBA"/>
    <w:rsid w:val="006D41BF"/>
    <w:rsid w:val="006D4283"/>
    <w:rsid w:val="006D4355"/>
    <w:rsid w:val="006D43F2"/>
    <w:rsid w:val="006D45A0"/>
    <w:rsid w:val="006D45D0"/>
    <w:rsid w:val="006D460E"/>
    <w:rsid w:val="006D491D"/>
    <w:rsid w:val="006D4996"/>
    <w:rsid w:val="006D4A21"/>
    <w:rsid w:val="006D4A3D"/>
    <w:rsid w:val="006D4A4E"/>
    <w:rsid w:val="006D4A87"/>
    <w:rsid w:val="006D4ADE"/>
    <w:rsid w:val="006D4D39"/>
    <w:rsid w:val="006D4E10"/>
    <w:rsid w:val="006D5082"/>
    <w:rsid w:val="006D5115"/>
    <w:rsid w:val="006D52D4"/>
    <w:rsid w:val="006D54A4"/>
    <w:rsid w:val="006D54CD"/>
    <w:rsid w:val="006D555E"/>
    <w:rsid w:val="006D5622"/>
    <w:rsid w:val="006D5817"/>
    <w:rsid w:val="006D5867"/>
    <w:rsid w:val="006D58F0"/>
    <w:rsid w:val="006D5A2B"/>
    <w:rsid w:val="006D5C27"/>
    <w:rsid w:val="006D5CA9"/>
    <w:rsid w:val="006D5DC9"/>
    <w:rsid w:val="006D5DF0"/>
    <w:rsid w:val="006D5F5C"/>
    <w:rsid w:val="006D601C"/>
    <w:rsid w:val="006D610A"/>
    <w:rsid w:val="006D6162"/>
    <w:rsid w:val="006D6225"/>
    <w:rsid w:val="006D6292"/>
    <w:rsid w:val="006D62D2"/>
    <w:rsid w:val="006D630D"/>
    <w:rsid w:val="006D6456"/>
    <w:rsid w:val="006D65C3"/>
    <w:rsid w:val="006D67FD"/>
    <w:rsid w:val="006D6814"/>
    <w:rsid w:val="006D689C"/>
    <w:rsid w:val="006D68E7"/>
    <w:rsid w:val="006D6954"/>
    <w:rsid w:val="006D6F02"/>
    <w:rsid w:val="006D6FBE"/>
    <w:rsid w:val="006D7055"/>
    <w:rsid w:val="006D7125"/>
    <w:rsid w:val="006D712F"/>
    <w:rsid w:val="006D71A8"/>
    <w:rsid w:val="006D7258"/>
    <w:rsid w:val="006D75AD"/>
    <w:rsid w:val="006D75D4"/>
    <w:rsid w:val="006D765A"/>
    <w:rsid w:val="006D7A01"/>
    <w:rsid w:val="006D7A71"/>
    <w:rsid w:val="006D7A9D"/>
    <w:rsid w:val="006D7B3A"/>
    <w:rsid w:val="006D7B9E"/>
    <w:rsid w:val="006D7C93"/>
    <w:rsid w:val="006D7CB6"/>
    <w:rsid w:val="006D7D5F"/>
    <w:rsid w:val="006D7D97"/>
    <w:rsid w:val="006D7E78"/>
    <w:rsid w:val="006E0056"/>
    <w:rsid w:val="006E006F"/>
    <w:rsid w:val="006E00F0"/>
    <w:rsid w:val="006E02E6"/>
    <w:rsid w:val="006E03F8"/>
    <w:rsid w:val="006E0582"/>
    <w:rsid w:val="006E0593"/>
    <w:rsid w:val="006E05CD"/>
    <w:rsid w:val="006E0776"/>
    <w:rsid w:val="006E07DB"/>
    <w:rsid w:val="006E0839"/>
    <w:rsid w:val="006E0869"/>
    <w:rsid w:val="006E0944"/>
    <w:rsid w:val="006E0AE8"/>
    <w:rsid w:val="006E0AE9"/>
    <w:rsid w:val="006E0C51"/>
    <w:rsid w:val="006E0DF5"/>
    <w:rsid w:val="006E0E41"/>
    <w:rsid w:val="006E0E6D"/>
    <w:rsid w:val="006E106D"/>
    <w:rsid w:val="006E1074"/>
    <w:rsid w:val="006E10D6"/>
    <w:rsid w:val="006E10FE"/>
    <w:rsid w:val="006E1115"/>
    <w:rsid w:val="006E113A"/>
    <w:rsid w:val="006E1144"/>
    <w:rsid w:val="006E1223"/>
    <w:rsid w:val="006E12EC"/>
    <w:rsid w:val="006E1359"/>
    <w:rsid w:val="006E139E"/>
    <w:rsid w:val="006E15B7"/>
    <w:rsid w:val="006E174E"/>
    <w:rsid w:val="006E1B32"/>
    <w:rsid w:val="006E1C92"/>
    <w:rsid w:val="006E1DC3"/>
    <w:rsid w:val="006E1DEB"/>
    <w:rsid w:val="006E1E9E"/>
    <w:rsid w:val="006E1EB2"/>
    <w:rsid w:val="006E1F63"/>
    <w:rsid w:val="006E1F98"/>
    <w:rsid w:val="006E2037"/>
    <w:rsid w:val="006E20C4"/>
    <w:rsid w:val="006E20EE"/>
    <w:rsid w:val="006E22B7"/>
    <w:rsid w:val="006E2368"/>
    <w:rsid w:val="006E239B"/>
    <w:rsid w:val="006E2436"/>
    <w:rsid w:val="006E25CF"/>
    <w:rsid w:val="006E25D5"/>
    <w:rsid w:val="006E274B"/>
    <w:rsid w:val="006E275A"/>
    <w:rsid w:val="006E2773"/>
    <w:rsid w:val="006E2814"/>
    <w:rsid w:val="006E290B"/>
    <w:rsid w:val="006E29CD"/>
    <w:rsid w:val="006E2D4B"/>
    <w:rsid w:val="006E2E76"/>
    <w:rsid w:val="006E2ECC"/>
    <w:rsid w:val="006E3092"/>
    <w:rsid w:val="006E3106"/>
    <w:rsid w:val="006E31B4"/>
    <w:rsid w:val="006E33EF"/>
    <w:rsid w:val="006E34F7"/>
    <w:rsid w:val="006E3696"/>
    <w:rsid w:val="006E37C7"/>
    <w:rsid w:val="006E389D"/>
    <w:rsid w:val="006E38B5"/>
    <w:rsid w:val="006E399C"/>
    <w:rsid w:val="006E3A60"/>
    <w:rsid w:val="006E3A8C"/>
    <w:rsid w:val="006E3A9A"/>
    <w:rsid w:val="006E3ACA"/>
    <w:rsid w:val="006E3BD2"/>
    <w:rsid w:val="006E3C15"/>
    <w:rsid w:val="006E3C73"/>
    <w:rsid w:val="006E3CB7"/>
    <w:rsid w:val="006E3FC7"/>
    <w:rsid w:val="006E409B"/>
    <w:rsid w:val="006E416E"/>
    <w:rsid w:val="006E417E"/>
    <w:rsid w:val="006E41A5"/>
    <w:rsid w:val="006E41D1"/>
    <w:rsid w:val="006E43E6"/>
    <w:rsid w:val="006E44DF"/>
    <w:rsid w:val="006E4605"/>
    <w:rsid w:val="006E4607"/>
    <w:rsid w:val="006E4636"/>
    <w:rsid w:val="006E4A30"/>
    <w:rsid w:val="006E4AEF"/>
    <w:rsid w:val="006E4B31"/>
    <w:rsid w:val="006E4BCF"/>
    <w:rsid w:val="006E4C09"/>
    <w:rsid w:val="006E4DDA"/>
    <w:rsid w:val="006E51B4"/>
    <w:rsid w:val="006E51C4"/>
    <w:rsid w:val="006E52AC"/>
    <w:rsid w:val="006E52B9"/>
    <w:rsid w:val="006E5313"/>
    <w:rsid w:val="006E53F9"/>
    <w:rsid w:val="006E5437"/>
    <w:rsid w:val="006E5518"/>
    <w:rsid w:val="006E552F"/>
    <w:rsid w:val="006E5530"/>
    <w:rsid w:val="006E5625"/>
    <w:rsid w:val="006E56F8"/>
    <w:rsid w:val="006E5852"/>
    <w:rsid w:val="006E588B"/>
    <w:rsid w:val="006E59D5"/>
    <w:rsid w:val="006E5B2D"/>
    <w:rsid w:val="006E5F36"/>
    <w:rsid w:val="006E61C3"/>
    <w:rsid w:val="006E62CC"/>
    <w:rsid w:val="006E63A9"/>
    <w:rsid w:val="006E644E"/>
    <w:rsid w:val="006E65F3"/>
    <w:rsid w:val="006E6696"/>
    <w:rsid w:val="006E6737"/>
    <w:rsid w:val="006E6883"/>
    <w:rsid w:val="006E6904"/>
    <w:rsid w:val="006E6922"/>
    <w:rsid w:val="006E69E4"/>
    <w:rsid w:val="006E6B16"/>
    <w:rsid w:val="006E6B97"/>
    <w:rsid w:val="006E6DCC"/>
    <w:rsid w:val="006E7004"/>
    <w:rsid w:val="006E701C"/>
    <w:rsid w:val="006E70D1"/>
    <w:rsid w:val="006E7125"/>
    <w:rsid w:val="006E7149"/>
    <w:rsid w:val="006E731F"/>
    <w:rsid w:val="006E733A"/>
    <w:rsid w:val="006E746F"/>
    <w:rsid w:val="006E7534"/>
    <w:rsid w:val="006E767F"/>
    <w:rsid w:val="006E7697"/>
    <w:rsid w:val="006E7784"/>
    <w:rsid w:val="006E77A1"/>
    <w:rsid w:val="006E786D"/>
    <w:rsid w:val="006E7899"/>
    <w:rsid w:val="006E7969"/>
    <w:rsid w:val="006E799A"/>
    <w:rsid w:val="006E7A80"/>
    <w:rsid w:val="006E7BAD"/>
    <w:rsid w:val="006E7C7B"/>
    <w:rsid w:val="006E7E1A"/>
    <w:rsid w:val="006E7EEA"/>
    <w:rsid w:val="006E7EEC"/>
    <w:rsid w:val="006E7FFD"/>
    <w:rsid w:val="006F0039"/>
    <w:rsid w:val="006F0078"/>
    <w:rsid w:val="006F0099"/>
    <w:rsid w:val="006F022B"/>
    <w:rsid w:val="006F02D6"/>
    <w:rsid w:val="006F040E"/>
    <w:rsid w:val="006F04C8"/>
    <w:rsid w:val="006F06A2"/>
    <w:rsid w:val="006F06EC"/>
    <w:rsid w:val="006F07C7"/>
    <w:rsid w:val="006F08DF"/>
    <w:rsid w:val="006F0B12"/>
    <w:rsid w:val="006F0E29"/>
    <w:rsid w:val="006F103A"/>
    <w:rsid w:val="006F1064"/>
    <w:rsid w:val="006F11EE"/>
    <w:rsid w:val="006F12EC"/>
    <w:rsid w:val="006F1409"/>
    <w:rsid w:val="006F1684"/>
    <w:rsid w:val="006F1861"/>
    <w:rsid w:val="006F1881"/>
    <w:rsid w:val="006F1999"/>
    <w:rsid w:val="006F1B67"/>
    <w:rsid w:val="006F1CBF"/>
    <w:rsid w:val="006F1CF7"/>
    <w:rsid w:val="006F1F3B"/>
    <w:rsid w:val="006F203E"/>
    <w:rsid w:val="006F20FA"/>
    <w:rsid w:val="006F2266"/>
    <w:rsid w:val="006F2270"/>
    <w:rsid w:val="006F22F8"/>
    <w:rsid w:val="006F2450"/>
    <w:rsid w:val="006F2545"/>
    <w:rsid w:val="006F2673"/>
    <w:rsid w:val="006F27AB"/>
    <w:rsid w:val="006F2890"/>
    <w:rsid w:val="006F295C"/>
    <w:rsid w:val="006F2A37"/>
    <w:rsid w:val="006F2FAC"/>
    <w:rsid w:val="006F2FB0"/>
    <w:rsid w:val="006F31E3"/>
    <w:rsid w:val="006F328E"/>
    <w:rsid w:val="006F32C9"/>
    <w:rsid w:val="006F32E7"/>
    <w:rsid w:val="006F3312"/>
    <w:rsid w:val="006F3361"/>
    <w:rsid w:val="006F348E"/>
    <w:rsid w:val="006F3584"/>
    <w:rsid w:val="006F359E"/>
    <w:rsid w:val="006F36A3"/>
    <w:rsid w:val="006F37C7"/>
    <w:rsid w:val="006F38BA"/>
    <w:rsid w:val="006F39D5"/>
    <w:rsid w:val="006F39D9"/>
    <w:rsid w:val="006F3A12"/>
    <w:rsid w:val="006F3A95"/>
    <w:rsid w:val="006F3BC8"/>
    <w:rsid w:val="006F3C9E"/>
    <w:rsid w:val="006F3D86"/>
    <w:rsid w:val="006F3E1D"/>
    <w:rsid w:val="006F3E99"/>
    <w:rsid w:val="006F4294"/>
    <w:rsid w:val="006F429E"/>
    <w:rsid w:val="006F4358"/>
    <w:rsid w:val="006F43C4"/>
    <w:rsid w:val="006F443C"/>
    <w:rsid w:val="006F4450"/>
    <w:rsid w:val="006F4509"/>
    <w:rsid w:val="006F451D"/>
    <w:rsid w:val="006F4521"/>
    <w:rsid w:val="006F45CB"/>
    <w:rsid w:val="006F45F3"/>
    <w:rsid w:val="006F463C"/>
    <w:rsid w:val="006F46BC"/>
    <w:rsid w:val="006F471A"/>
    <w:rsid w:val="006F4835"/>
    <w:rsid w:val="006F491D"/>
    <w:rsid w:val="006F4A04"/>
    <w:rsid w:val="006F4B0F"/>
    <w:rsid w:val="006F4CEC"/>
    <w:rsid w:val="006F4E54"/>
    <w:rsid w:val="006F4EC1"/>
    <w:rsid w:val="006F4F56"/>
    <w:rsid w:val="006F4F63"/>
    <w:rsid w:val="006F4F7B"/>
    <w:rsid w:val="006F4FEE"/>
    <w:rsid w:val="006F503F"/>
    <w:rsid w:val="006F512A"/>
    <w:rsid w:val="006F5461"/>
    <w:rsid w:val="006F5718"/>
    <w:rsid w:val="006F573E"/>
    <w:rsid w:val="006F58CF"/>
    <w:rsid w:val="006F58E8"/>
    <w:rsid w:val="006F59C9"/>
    <w:rsid w:val="006F5ABF"/>
    <w:rsid w:val="006F5B02"/>
    <w:rsid w:val="006F5BD4"/>
    <w:rsid w:val="006F5C38"/>
    <w:rsid w:val="006F5CE2"/>
    <w:rsid w:val="006F5D9C"/>
    <w:rsid w:val="006F5E4C"/>
    <w:rsid w:val="006F5F54"/>
    <w:rsid w:val="006F6021"/>
    <w:rsid w:val="006F6188"/>
    <w:rsid w:val="006F6222"/>
    <w:rsid w:val="006F636E"/>
    <w:rsid w:val="006F63CE"/>
    <w:rsid w:val="006F6743"/>
    <w:rsid w:val="006F68BA"/>
    <w:rsid w:val="006F69BA"/>
    <w:rsid w:val="006F6A61"/>
    <w:rsid w:val="006F6A6B"/>
    <w:rsid w:val="006F6C08"/>
    <w:rsid w:val="006F6E14"/>
    <w:rsid w:val="006F6E72"/>
    <w:rsid w:val="006F6E9E"/>
    <w:rsid w:val="006F70AE"/>
    <w:rsid w:val="006F7180"/>
    <w:rsid w:val="006F71B1"/>
    <w:rsid w:val="006F71F3"/>
    <w:rsid w:val="006F72BE"/>
    <w:rsid w:val="006F73BF"/>
    <w:rsid w:val="006F750E"/>
    <w:rsid w:val="006F7578"/>
    <w:rsid w:val="006F75ED"/>
    <w:rsid w:val="006F75FA"/>
    <w:rsid w:val="006F76D8"/>
    <w:rsid w:val="006F76E1"/>
    <w:rsid w:val="006F775A"/>
    <w:rsid w:val="006F7779"/>
    <w:rsid w:val="006F7791"/>
    <w:rsid w:val="006F7B37"/>
    <w:rsid w:val="006F7C16"/>
    <w:rsid w:val="006F7F33"/>
    <w:rsid w:val="006F7F59"/>
    <w:rsid w:val="00700026"/>
    <w:rsid w:val="0070021B"/>
    <w:rsid w:val="00700285"/>
    <w:rsid w:val="0070028E"/>
    <w:rsid w:val="00700327"/>
    <w:rsid w:val="00700346"/>
    <w:rsid w:val="007003EE"/>
    <w:rsid w:val="00700618"/>
    <w:rsid w:val="007007C4"/>
    <w:rsid w:val="007008CA"/>
    <w:rsid w:val="0070098A"/>
    <w:rsid w:val="007009F2"/>
    <w:rsid w:val="00700A9B"/>
    <w:rsid w:val="00700B8E"/>
    <w:rsid w:val="00700BD8"/>
    <w:rsid w:val="00700C73"/>
    <w:rsid w:val="00700D11"/>
    <w:rsid w:val="00700E0C"/>
    <w:rsid w:val="00700E2C"/>
    <w:rsid w:val="00700EB7"/>
    <w:rsid w:val="00700EF9"/>
    <w:rsid w:val="00700F25"/>
    <w:rsid w:val="00700FDC"/>
    <w:rsid w:val="00701125"/>
    <w:rsid w:val="00701140"/>
    <w:rsid w:val="0070122A"/>
    <w:rsid w:val="0070123D"/>
    <w:rsid w:val="0070141C"/>
    <w:rsid w:val="0070156F"/>
    <w:rsid w:val="007015C9"/>
    <w:rsid w:val="007017DA"/>
    <w:rsid w:val="0070183C"/>
    <w:rsid w:val="0070186B"/>
    <w:rsid w:val="007018D2"/>
    <w:rsid w:val="007018D7"/>
    <w:rsid w:val="007019AF"/>
    <w:rsid w:val="007019F2"/>
    <w:rsid w:val="00701AF0"/>
    <w:rsid w:val="00701BB2"/>
    <w:rsid w:val="00701DF2"/>
    <w:rsid w:val="00701E2C"/>
    <w:rsid w:val="00701F0A"/>
    <w:rsid w:val="00702032"/>
    <w:rsid w:val="007022CD"/>
    <w:rsid w:val="00702783"/>
    <w:rsid w:val="00702841"/>
    <w:rsid w:val="0070290B"/>
    <w:rsid w:val="007029CE"/>
    <w:rsid w:val="00702C37"/>
    <w:rsid w:val="00702DC9"/>
    <w:rsid w:val="00702E75"/>
    <w:rsid w:val="00702F44"/>
    <w:rsid w:val="00702F50"/>
    <w:rsid w:val="00703041"/>
    <w:rsid w:val="0070310E"/>
    <w:rsid w:val="0070320C"/>
    <w:rsid w:val="007033B9"/>
    <w:rsid w:val="00703719"/>
    <w:rsid w:val="00703827"/>
    <w:rsid w:val="00703903"/>
    <w:rsid w:val="00703A46"/>
    <w:rsid w:val="00703AC7"/>
    <w:rsid w:val="00703CBA"/>
    <w:rsid w:val="00703CFD"/>
    <w:rsid w:val="00703DB1"/>
    <w:rsid w:val="00703EA3"/>
    <w:rsid w:val="00704083"/>
    <w:rsid w:val="007042CB"/>
    <w:rsid w:val="00704493"/>
    <w:rsid w:val="00704667"/>
    <w:rsid w:val="007046A7"/>
    <w:rsid w:val="007046C2"/>
    <w:rsid w:val="0070477B"/>
    <w:rsid w:val="00704830"/>
    <w:rsid w:val="0070487B"/>
    <w:rsid w:val="007048A3"/>
    <w:rsid w:val="00704903"/>
    <w:rsid w:val="007049FB"/>
    <w:rsid w:val="00704B00"/>
    <w:rsid w:val="00704C3A"/>
    <w:rsid w:val="00704CA8"/>
    <w:rsid w:val="00704D47"/>
    <w:rsid w:val="00704E0B"/>
    <w:rsid w:val="00704FAF"/>
    <w:rsid w:val="0070505B"/>
    <w:rsid w:val="007050A1"/>
    <w:rsid w:val="00705120"/>
    <w:rsid w:val="0070512F"/>
    <w:rsid w:val="007052EC"/>
    <w:rsid w:val="007052EE"/>
    <w:rsid w:val="00705301"/>
    <w:rsid w:val="00705483"/>
    <w:rsid w:val="007055A8"/>
    <w:rsid w:val="007056E1"/>
    <w:rsid w:val="0070583D"/>
    <w:rsid w:val="00705A94"/>
    <w:rsid w:val="00705ACD"/>
    <w:rsid w:val="00705B07"/>
    <w:rsid w:val="00705B18"/>
    <w:rsid w:val="00705B6C"/>
    <w:rsid w:val="00705BA0"/>
    <w:rsid w:val="00705CFB"/>
    <w:rsid w:val="00705D46"/>
    <w:rsid w:val="00705E1F"/>
    <w:rsid w:val="00706067"/>
    <w:rsid w:val="00706068"/>
    <w:rsid w:val="007061A7"/>
    <w:rsid w:val="007062A3"/>
    <w:rsid w:val="00706384"/>
    <w:rsid w:val="007064AA"/>
    <w:rsid w:val="007064E8"/>
    <w:rsid w:val="00706575"/>
    <w:rsid w:val="00706580"/>
    <w:rsid w:val="0070665D"/>
    <w:rsid w:val="0070666E"/>
    <w:rsid w:val="0070686D"/>
    <w:rsid w:val="007068BF"/>
    <w:rsid w:val="007069E0"/>
    <w:rsid w:val="00706CCF"/>
    <w:rsid w:val="00706E22"/>
    <w:rsid w:val="00706E84"/>
    <w:rsid w:val="00706FAA"/>
    <w:rsid w:val="007074AA"/>
    <w:rsid w:val="007076FF"/>
    <w:rsid w:val="0070775C"/>
    <w:rsid w:val="007077A7"/>
    <w:rsid w:val="007077C7"/>
    <w:rsid w:val="00707950"/>
    <w:rsid w:val="00707B27"/>
    <w:rsid w:val="00707C25"/>
    <w:rsid w:val="00707C59"/>
    <w:rsid w:val="00707E9B"/>
    <w:rsid w:val="00707F24"/>
    <w:rsid w:val="00707F6F"/>
    <w:rsid w:val="00707FEB"/>
    <w:rsid w:val="00710061"/>
    <w:rsid w:val="00710094"/>
    <w:rsid w:val="0071017A"/>
    <w:rsid w:val="007101CA"/>
    <w:rsid w:val="00710205"/>
    <w:rsid w:val="00710321"/>
    <w:rsid w:val="007103AE"/>
    <w:rsid w:val="007103E4"/>
    <w:rsid w:val="007104F8"/>
    <w:rsid w:val="00710501"/>
    <w:rsid w:val="007105BE"/>
    <w:rsid w:val="00710683"/>
    <w:rsid w:val="007106E1"/>
    <w:rsid w:val="007109EA"/>
    <w:rsid w:val="00710BF2"/>
    <w:rsid w:val="00710C32"/>
    <w:rsid w:val="00710C87"/>
    <w:rsid w:val="00710EBD"/>
    <w:rsid w:val="00710ECC"/>
    <w:rsid w:val="007110E3"/>
    <w:rsid w:val="00711135"/>
    <w:rsid w:val="00711204"/>
    <w:rsid w:val="00711376"/>
    <w:rsid w:val="007113C8"/>
    <w:rsid w:val="0071179F"/>
    <w:rsid w:val="007118BD"/>
    <w:rsid w:val="007118E1"/>
    <w:rsid w:val="00711BAA"/>
    <w:rsid w:val="00711D98"/>
    <w:rsid w:val="00711EBA"/>
    <w:rsid w:val="00711F12"/>
    <w:rsid w:val="00711F36"/>
    <w:rsid w:val="00711F83"/>
    <w:rsid w:val="0071200C"/>
    <w:rsid w:val="0071206F"/>
    <w:rsid w:val="00712081"/>
    <w:rsid w:val="00712086"/>
    <w:rsid w:val="0071208E"/>
    <w:rsid w:val="0071228F"/>
    <w:rsid w:val="00712292"/>
    <w:rsid w:val="0071231B"/>
    <w:rsid w:val="007124A9"/>
    <w:rsid w:val="0071255A"/>
    <w:rsid w:val="00712582"/>
    <w:rsid w:val="007125F8"/>
    <w:rsid w:val="007129B3"/>
    <w:rsid w:val="00712AFC"/>
    <w:rsid w:val="00712B36"/>
    <w:rsid w:val="00712C50"/>
    <w:rsid w:val="00712D29"/>
    <w:rsid w:val="00712E92"/>
    <w:rsid w:val="00712E9F"/>
    <w:rsid w:val="0071309F"/>
    <w:rsid w:val="0071319F"/>
    <w:rsid w:val="00713323"/>
    <w:rsid w:val="007135A0"/>
    <w:rsid w:val="0071367A"/>
    <w:rsid w:val="007136D3"/>
    <w:rsid w:val="007137F2"/>
    <w:rsid w:val="007138B1"/>
    <w:rsid w:val="007138D8"/>
    <w:rsid w:val="00713933"/>
    <w:rsid w:val="00713983"/>
    <w:rsid w:val="007139A4"/>
    <w:rsid w:val="00713A49"/>
    <w:rsid w:val="00713A4F"/>
    <w:rsid w:val="00713B07"/>
    <w:rsid w:val="00713F3E"/>
    <w:rsid w:val="007141E1"/>
    <w:rsid w:val="007142E1"/>
    <w:rsid w:val="0071435B"/>
    <w:rsid w:val="0071460F"/>
    <w:rsid w:val="0071474B"/>
    <w:rsid w:val="007148A1"/>
    <w:rsid w:val="007148EF"/>
    <w:rsid w:val="007148F4"/>
    <w:rsid w:val="00714CE7"/>
    <w:rsid w:val="0071502B"/>
    <w:rsid w:val="007151E5"/>
    <w:rsid w:val="007153AA"/>
    <w:rsid w:val="00715527"/>
    <w:rsid w:val="00715646"/>
    <w:rsid w:val="00715734"/>
    <w:rsid w:val="0071575B"/>
    <w:rsid w:val="007157A4"/>
    <w:rsid w:val="0071583D"/>
    <w:rsid w:val="0071598F"/>
    <w:rsid w:val="00715A4A"/>
    <w:rsid w:val="00715AC9"/>
    <w:rsid w:val="00715BA5"/>
    <w:rsid w:val="00715C1E"/>
    <w:rsid w:val="00715D55"/>
    <w:rsid w:val="00715D78"/>
    <w:rsid w:val="00715E29"/>
    <w:rsid w:val="00715EFD"/>
    <w:rsid w:val="00715F53"/>
    <w:rsid w:val="00715F58"/>
    <w:rsid w:val="00715F81"/>
    <w:rsid w:val="00715FCA"/>
    <w:rsid w:val="00716105"/>
    <w:rsid w:val="0071631C"/>
    <w:rsid w:val="007163F9"/>
    <w:rsid w:val="00716406"/>
    <w:rsid w:val="00716417"/>
    <w:rsid w:val="00716596"/>
    <w:rsid w:val="00716661"/>
    <w:rsid w:val="00716685"/>
    <w:rsid w:val="007166FD"/>
    <w:rsid w:val="00716843"/>
    <w:rsid w:val="00716A3A"/>
    <w:rsid w:val="00716B33"/>
    <w:rsid w:val="00716B3E"/>
    <w:rsid w:val="00716BD1"/>
    <w:rsid w:val="00716C50"/>
    <w:rsid w:val="00716D96"/>
    <w:rsid w:val="00716E09"/>
    <w:rsid w:val="00716F23"/>
    <w:rsid w:val="00716F39"/>
    <w:rsid w:val="00716F4B"/>
    <w:rsid w:val="00716F7D"/>
    <w:rsid w:val="00717004"/>
    <w:rsid w:val="0071717D"/>
    <w:rsid w:val="007171D4"/>
    <w:rsid w:val="00717496"/>
    <w:rsid w:val="0071768D"/>
    <w:rsid w:val="007176AF"/>
    <w:rsid w:val="0071783A"/>
    <w:rsid w:val="00717A56"/>
    <w:rsid w:val="00717A5D"/>
    <w:rsid w:val="00717AAC"/>
    <w:rsid w:val="00717ACD"/>
    <w:rsid w:val="00717ADF"/>
    <w:rsid w:val="00717D44"/>
    <w:rsid w:val="00717D84"/>
    <w:rsid w:val="00717E75"/>
    <w:rsid w:val="00717E85"/>
    <w:rsid w:val="00717EA9"/>
    <w:rsid w:val="00717F6E"/>
    <w:rsid w:val="00720216"/>
    <w:rsid w:val="00720234"/>
    <w:rsid w:val="007202FA"/>
    <w:rsid w:val="00720371"/>
    <w:rsid w:val="00720414"/>
    <w:rsid w:val="007208B9"/>
    <w:rsid w:val="0072095E"/>
    <w:rsid w:val="00720AB7"/>
    <w:rsid w:val="00720AF6"/>
    <w:rsid w:val="00720BDE"/>
    <w:rsid w:val="00720CFC"/>
    <w:rsid w:val="007211B2"/>
    <w:rsid w:val="0072145B"/>
    <w:rsid w:val="00721815"/>
    <w:rsid w:val="00721B84"/>
    <w:rsid w:val="00721F45"/>
    <w:rsid w:val="007220D2"/>
    <w:rsid w:val="007221EF"/>
    <w:rsid w:val="00722418"/>
    <w:rsid w:val="00722431"/>
    <w:rsid w:val="00722500"/>
    <w:rsid w:val="0072251F"/>
    <w:rsid w:val="00722709"/>
    <w:rsid w:val="00722767"/>
    <w:rsid w:val="00722866"/>
    <w:rsid w:val="0072290C"/>
    <w:rsid w:val="007229BC"/>
    <w:rsid w:val="00722AF9"/>
    <w:rsid w:val="00722B6C"/>
    <w:rsid w:val="00722BA9"/>
    <w:rsid w:val="007230BD"/>
    <w:rsid w:val="007230C3"/>
    <w:rsid w:val="00723114"/>
    <w:rsid w:val="00723241"/>
    <w:rsid w:val="007233BD"/>
    <w:rsid w:val="00723613"/>
    <w:rsid w:val="007236DA"/>
    <w:rsid w:val="007236FB"/>
    <w:rsid w:val="00723707"/>
    <w:rsid w:val="00723783"/>
    <w:rsid w:val="0072388A"/>
    <w:rsid w:val="0072399A"/>
    <w:rsid w:val="00723CFE"/>
    <w:rsid w:val="00723E8F"/>
    <w:rsid w:val="00723F86"/>
    <w:rsid w:val="00724040"/>
    <w:rsid w:val="00724281"/>
    <w:rsid w:val="00724290"/>
    <w:rsid w:val="0072436E"/>
    <w:rsid w:val="00724375"/>
    <w:rsid w:val="007243B1"/>
    <w:rsid w:val="00724496"/>
    <w:rsid w:val="00724696"/>
    <w:rsid w:val="00724753"/>
    <w:rsid w:val="007247FF"/>
    <w:rsid w:val="00724C06"/>
    <w:rsid w:val="00724CA3"/>
    <w:rsid w:val="00724CA5"/>
    <w:rsid w:val="00724D02"/>
    <w:rsid w:val="00724D9F"/>
    <w:rsid w:val="00724E2E"/>
    <w:rsid w:val="00724F17"/>
    <w:rsid w:val="00724F2D"/>
    <w:rsid w:val="0072514C"/>
    <w:rsid w:val="00725285"/>
    <w:rsid w:val="00725577"/>
    <w:rsid w:val="00725618"/>
    <w:rsid w:val="007257AF"/>
    <w:rsid w:val="00725809"/>
    <w:rsid w:val="0072597E"/>
    <w:rsid w:val="00725CDA"/>
    <w:rsid w:val="00725DBE"/>
    <w:rsid w:val="00725F6F"/>
    <w:rsid w:val="00726152"/>
    <w:rsid w:val="0072650B"/>
    <w:rsid w:val="00726580"/>
    <w:rsid w:val="0072686E"/>
    <w:rsid w:val="007268D7"/>
    <w:rsid w:val="0072691B"/>
    <w:rsid w:val="00726947"/>
    <w:rsid w:val="00726B60"/>
    <w:rsid w:val="00726D0E"/>
    <w:rsid w:val="00726D24"/>
    <w:rsid w:val="00726D3A"/>
    <w:rsid w:val="00726DEB"/>
    <w:rsid w:val="00726F40"/>
    <w:rsid w:val="00726FC8"/>
    <w:rsid w:val="00726FCC"/>
    <w:rsid w:val="0072711B"/>
    <w:rsid w:val="00727138"/>
    <w:rsid w:val="0072716D"/>
    <w:rsid w:val="007272AA"/>
    <w:rsid w:val="00727333"/>
    <w:rsid w:val="00727352"/>
    <w:rsid w:val="00727531"/>
    <w:rsid w:val="007276FB"/>
    <w:rsid w:val="00727713"/>
    <w:rsid w:val="007277A5"/>
    <w:rsid w:val="00727B7C"/>
    <w:rsid w:val="00727BEE"/>
    <w:rsid w:val="00727C1C"/>
    <w:rsid w:val="00727C49"/>
    <w:rsid w:val="00727D11"/>
    <w:rsid w:val="00727D14"/>
    <w:rsid w:val="00727DF3"/>
    <w:rsid w:val="00727E31"/>
    <w:rsid w:val="00727F52"/>
    <w:rsid w:val="00727F64"/>
    <w:rsid w:val="00727F85"/>
    <w:rsid w:val="00730177"/>
    <w:rsid w:val="007302CF"/>
    <w:rsid w:val="0073033D"/>
    <w:rsid w:val="007303E5"/>
    <w:rsid w:val="007304F7"/>
    <w:rsid w:val="007304F8"/>
    <w:rsid w:val="007305F3"/>
    <w:rsid w:val="007306E7"/>
    <w:rsid w:val="007306FB"/>
    <w:rsid w:val="00730912"/>
    <w:rsid w:val="00730BB1"/>
    <w:rsid w:val="00730C42"/>
    <w:rsid w:val="00730D08"/>
    <w:rsid w:val="00730EE6"/>
    <w:rsid w:val="00730FB9"/>
    <w:rsid w:val="007310BF"/>
    <w:rsid w:val="00731126"/>
    <w:rsid w:val="0073122A"/>
    <w:rsid w:val="00731253"/>
    <w:rsid w:val="007315D5"/>
    <w:rsid w:val="00731665"/>
    <w:rsid w:val="0073168F"/>
    <w:rsid w:val="007316CE"/>
    <w:rsid w:val="0073172A"/>
    <w:rsid w:val="00731737"/>
    <w:rsid w:val="007317F2"/>
    <w:rsid w:val="007318F8"/>
    <w:rsid w:val="00731A28"/>
    <w:rsid w:val="00731A42"/>
    <w:rsid w:val="00731A53"/>
    <w:rsid w:val="00731B40"/>
    <w:rsid w:val="00731BAD"/>
    <w:rsid w:val="00731C41"/>
    <w:rsid w:val="00731D13"/>
    <w:rsid w:val="00731F26"/>
    <w:rsid w:val="00731F41"/>
    <w:rsid w:val="00731F5B"/>
    <w:rsid w:val="0073215D"/>
    <w:rsid w:val="007322E8"/>
    <w:rsid w:val="007322FA"/>
    <w:rsid w:val="0073245D"/>
    <w:rsid w:val="0073246D"/>
    <w:rsid w:val="00732485"/>
    <w:rsid w:val="00732493"/>
    <w:rsid w:val="0073274D"/>
    <w:rsid w:val="007327F0"/>
    <w:rsid w:val="00732941"/>
    <w:rsid w:val="0073298F"/>
    <w:rsid w:val="00732A6F"/>
    <w:rsid w:val="00732E73"/>
    <w:rsid w:val="00732EEB"/>
    <w:rsid w:val="00732F0E"/>
    <w:rsid w:val="00732F46"/>
    <w:rsid w:val="007330F4"/>
    <w:rsid w:val="00733156"/>
    <w:rsid w:val="007334E7"/>
    <w:rsid w:val="0073351D"/>
    <w:rsid w:val="007336BB"/>
    <w:rsid w:val="007337B1"/>
    <w:rsid w:val="00733968"/>
    <w:rsid w:val="0073397B"/>
    <w:rsid w:val="00733A99"/>
    <w:rsid w:val="00733AE6"/>
    <w:rsid w:val="00733B8F"/>
    <w:rsid w:val="00733BE5"/>
    <w:rsid w:val="00733C1F"/>
    <w:rsid w:val="00733DAF"/>
    <w:rsid w:val="00733EC5"/>
    <w:rsid w:val="00733F7F"/>
    <w:rsid w:val="007340B3"/>
    <w:rsid w:val="007340E5"/>
    <w:rsid w:val="0073416F"/>
    <w:rsid w:val="00734360"/>
    <w:rsid w:val="00734429"/>
    <w:rsid w:val="00734516"/>
    <w:rsid w:val="00734580"/>
    <w:rsid w:val="007345C9"/>
    <w:rsid w:val="00734611"/>
    <w:rsid w:val="0073470C"/>
    <w:rsid w:val="007348CB"/>
    <w:rsid w:val="00734A4C"/>
    <w:rsid w:val="00734C16"/>
    <w:rsid w:val="00734C7D"/>
    <w:rsid w:val="00734CE8"/>
    <w:rsid w:val="00734CEB"/>
    <w:rsid w:val="00734D08"/>
    <w:rsid w:val="00734D0B"/>
    <w:rsid w:val="00734D96"/>
    <w:rsid w:val="00734EEB"/>
    <w:rsid w:val="00734F83"/>
    <w:rsid w:val="00734FFE"/>
    <w:rsid w:val="0073501A"/>
    <w:rsid w:val="0073503A"/>
    <w:rsid w:val="00735079"/>
    <w:rsid w:val="007350A1"/>
    <w:rsid w:val="0073538C"/>
    <w:rsid w:val="007354AE"/>
    <w:rsid w:val="00735643"/>
    <w:rsid w:val="007357BE"/>
    <w:rsid w:val="00735971"/>
    <w:rsid w:val="00735AB8"/>
    <w:rsid w:val="00735BD5"/>
    <w:rsid w:val="00735C83"/>
    <w:rsid w:val="00735E4C"/>
    <w:rsid w:val="00735EA2"/>
    <w:rsid w:val="007360AE"/>
    <w:rsid w:val="00736214"/>
    <w:rsid w:val="00736560"/>
    <w:rsid w:val="00736630"/>
    <w:rsid w:val="007366F4"/>
    <w:rsid w:val="00736709"/>
    <w:rsid w:val="00736782"/>
    <w:rsid w:val="0073680C"/>
    <w:rsid w:val="007369A7"/>
    <w:rsid w:val="007369B7"/>
    <w:rsid w:val="007369FF"/>
    <w:rsid w:val="00736BC8"/>
    <w:rsid w:val="00736C13"/>
    <w:rsid w:val="00736D83"/>
    <w:rsid w:val="00736DC9"/>
    <w:rsid w:val="00736EFA"/>
    <w:rsid w:val="00736F2B"/>
    <w:rsid w:val="00736FF8"/>
    <w:rsid w:val="00737001"/>
    <w:rsid w:val="0073707B"/>
    <w:rsid w:val="00737308"/>
    <w:rsid w:val="007373E1"/>
    <w:rsid w:val="00737497"/>
    <w:rsid w:val="0073757B"/>
    <w:rsid w:val="007377E0"/>
    <w:rsid w:val="0073794A"/>
    <w:rsid w:val="00737999"/>
    <w:rsid w:val="007379D9"/>
    <w:rsid w:val="00737B09"/>
    <w:rsid w:val="00737EB3"/>
    <w:rsid w:val="00737F0D"/>
    <w:rsid w:val="00737F2B"/>
    <w:rsid w:val="007402DF"/>
    <w:rsid w:val="00740383"/>
    <w:rsid w:val="00740487"/>
    <w:rsid w:val="007407FF"/>
    <w:rsid w:val="00740864"/>
    <w:rsid w:val="0074097D"/>
    <w:rsid w:val="00740A63"/>
    <w:rsid w:val="00740C53"/>
    <w:rsid w:val="00740CE7"/>
    <w:rsid w:val="00740D49"/>
    <w:rsid w:val="00740D9A"/>
    <w:rsid w:val="00740F10"/>
    <w:rsid w:val="0074103B"/>
    <w:rsid w:val="007411D6"/>
    <w:rsid w:val="0074134D"/>
    <w:rsid w:val="0074156B"/>
    <w:rsid w:val="00741614"/>
    <w:rsid w:val="007416A2"/>
    <w:rsid w:val="0074174F"/>
    <w:rsid w:val="00741A95"/>
    <w:rsid w:val="00741C17"/>
    <w:rsid w:val="00741CD3"/>
    <w:rsid w:val="00741D8C"/>
    <w:rsid w:val="00741F2C"/>
    <w:rsid w:val="00741F52"/>
    <w:rsid w:val="00741F76"/>
    <w:rsid w:val="00742016"/>
    <w:rsid w:val="007421A6"/>
    <w:rsid w:val="007424A4"/>
    <w:rsid w:val="007424C6"/>
    <w:rsid w:val="00742694"/>
    <w:rsid w:val="00742724"/>
    <w:rsid w:val="007427A8"/>
    <w:rsid w:val="007427C3"/>
    <w:rsid w:val="00742821"/>
    <w:rsid w:val="007428BB"/>
    <w:rsid w:val="007429BB"/>
    <w:rsid w:val="00742AAE"/>
    <w:rsid w:val="00742B24"/>
    <w:rsid w:val="00742BA9"/>
    <w:rsid w:val="00742C68"/>
    <w:rsid w:val="00742E83"/>
    <w:rsid w:val="00742F80"/>
    <w:rsid w:val="00743033"/>
    <w:rsid w:val="0074308F"/>
    <w:rsid w:val="0074317B"/>
    <w:rsid w:val="007431B0"/>
    <w:rsid w:val="00743233"/>
    <w:rsid w:val="0074331C"/>
    <w:rsid w:val="00743408"/>
    <w:rsid w:val="007434AA"/>
    <w:rsid w:val="007434B2"/>
    <w:rsid w:val="00743512"/>
    <w:rsid w:val="007435B4"/>
    <w:rsid w:val="00743614"/>
    <w:rsid w:val="007436EC"/>
    <w:rsid w:val="0074397B"/>
    <w:rsid w:val="00743A51"/>
    <w:rsid w:val="00743A6F"/>
    <w:rsid w:val="00743A9E"/>
    <w:rsid w:val="00743B07"/>
    <w:rsid w:val="00743E8F"/>
    <w:rsid w:val="00743EC6"/>
    <w:rsid w:val="00744239"/>
    <w:rsid w:val="0074428F"/>
    <w:rsid w:val="007442A6"/>
    <w:rsid w:val="00744376"/>
    <w:rsid w:val="00744412"/>
    <w:rsid w:val="0074448F"/>
    <w:rsid w:val="00744556"/>
    <w:rsid w:val="0074471A"/>
    <w:rsid w:val="007447ED"/>
    <w:rsid w:val="00744887"/>
    <w:rsid w:val="00744B70"/>
    <w:rsid w:val="00744B73"/>
    <w:rsid w:val="00744B7E"/>
    <w:rsid w:val="00744BF7"/>
    <w:rsid w:val="00744D05"/>
    <w:rsid w:val="00744F79"/>
    <w:rsid w:val="00744F7C"/>
    <w:rsid w:val="007452ED"/>
    <w:rsid w:val="007456BE"/>
    <w:rsid w:val="0074575C"/>
    <w:rsid w:val="00745B1B"/>
    <w:rsid w:val="00745BCE"/>
    <w:rsid w:val="00745C2D"/>
    <w:rsid w:val="00745CD2"/>
    <w:rsid w:val="00745E5A"/>
    <w:rsid w:val="00745E71"/>
    <w:rsid w:val="00745F40"/>
    <w:rsid w:val="00746182"/>
    <w:rsid w:val="007461D3"/>
    <w:rsid w:val="0074654F"/>
    <w:rsid w:val="0074671F"/>
    <w:rsid w:val="007467E6"/>
    <w:rsid w:val="00746895"/>
    <w:rsid w:val="00746923"/>
    <w:rsid w:val="00746A52"/>
    <w:rsid w:val="00746CA7"/>
    <w:rsid w:val="00746DD5"/>
    <w:rsid w:val="00746FFE"/>
    <w:rsid w:val="007470D5"/>
    <w:rsid w:val="00747167"/>
    <w:rsid w:val="007472BB"/>
    <w:rsid w:val="0074733B"/>
    <w:rsid w:val="0074733F"/>
    <w:rsid w:val="00747466"/>
    <w:rsid w:val="007475DA"/>
    <w:rsid w:val="00747757"/>
    <w:rsid w:val="007477E5"/>
    <w:rsid w:val="0074796C"/>
    <w:rsid w:val="00747A35"/>
    <w:rsid w:val="00747C85"/>
    <w:rsid w:val="00747DCA"/>
    <w:rsid w:val="00747DCB"/>
    <w:rsid w:val="00747ED9"/>
    <w:rsid w:val="00747FA7"/>
    <w:rsid w:val="007500F4"/>
    <w:rsid w:val="0075012B"/>
    <w:rsid w:val="0075012F"/>
    <w:rsid w:val="00750168"/>
    <w:rsid w:val="00750452"/>
    <w:rsid w:val="00750489"/>
    <w:rsid w:val="00750526"/>
    <w:rsid w:val="00750527"/>
    <w:rsid w:val="00750541"/>
    <w:rsid w:val="007505DB"/>
    <w:rsid w:val="00750662"/>
    <w:rsid w:val="00750671"/>
    <w:rsid w:val="007507C9"/>
    <w:rsid w:val="007508A3"/>
    <w:rsid w:val="00750ACC"/>
    <w:rsid w:val="00750AEF"/>
    <w:rsid w:val="00750B64"/>
    <w:rsid w:val="00750C11"/>
    <w:rsid w:val="00750F1C"/>
    <w:rsid w:val="007510D7"/>
    <w:rsid w:val="00751257"/>
    <w:rsid w:val="00751317"/>
    <w:rsid w:val="007515F1"/>
    <w:rsid w:val="007516DD"/>
    <w:rsid w:val="007517E8"/>
    <w:rsid w:val="0075181F"/>
    <w:rsid w:val="0075189A"/>
    <w:rsid w:val="007518B7"/>
    <w:rsid w:val="00751949"/>
    <w:rsid w:val="007519F3"/>
    <w:rsid w:val="00751A1D"/>
    <w:rsid w:val="00751A71"/>
    <w:rsid w:val="00751B5E"/>
    <w:rsid w:val="00751DB5"/>
    <w:rsid w:val="00751E7D"/>
    <w:rsid w:val="00751E9C"/>
    <w:rsid w:val="00751F0B"/>
    <w:rsid w:val="00751F86"/>
    <w:rsid w:val="0075201A"/>
    <w:rsid w:val="007522A9"/>
    <w:rsid w:val="00752374"/>
    <w:rsid w:val="00752521"/>
    <w:rsid w:val="00752565"/>
    <w:rsid w:val="007525CE"/>
    <w:rsid w:val="0075262B"/>
    <w:rsid w:val="00752825"/>
    <w:rsid w:val="00752AD4"/>
    <w:rsid w:val="00752B9F"/>
    <w:rsid w:val="00752C9C"/>
    <w:rsid w:val="00752CB6"/>
    <w:rsid w:val="00752CCB"/>
    <w:rsid w:val="00752D56"/>
    <w:rsid w:val="00752D6B"/>
    <w:rsid w:val="00752D75"/>
    <w:rsid w:val="00752F94"/>
    <w:rsid w:val="0075306C"/>
    <w:rsid w:val="007530C5"/>
    <w:rsid w:val="00753179"/>
    <w:rsid w:val="00753214"/>
    <w:rsid w:val="007533C8"/>
    <w:rsid w:val="007534FF"/>
    <w:rsid w:val="00753512"/>
    <w:rsid w:val="007537B4"/>
    <w:rsid w:val="007537F8"/>
    <w:rsid w:val="00753883"/>
    <w:rsid w:val="00753896"/>
    <w:rsid w:val="0075390D"/>
    <w:rsid w:val="0075391F"/>
    <w:rsid w:val="00753953"/>
    <w:rsid w:val="007539A9"/>
    <w:rsid w:val="00753C42"/>
    <w:rsid w:val="00753C72"/>
    <w:rsid w:val="00753C75"/>
    <w:rsid w:val="00753CA7"/>
    <w:rsid w:val="00753E00"/>
    <w:rsid w:val="00753E5A"/>
    <w:rsid w:val="00753FA8"/>
    <w:rsid w:val="0075408B"/>
    <w:rsid w:val="007540E1"/>
    <w:rsid w:val="00754221"/>
    <w:rsid w:val="007544CF"/>
    <w:rsid w:val="007544D7"/>
    <w:rsid w:val="007544EF"/>
    <w:rsid w:val="00754530"/>
    <w:rsid w:val="0075454E"/>
    <w:rsid w:val="007546B9"/>
    <w:rsid w:val="00754C9D"/>
    <w:rsid w:val="00754C9E"/>
    <w:rsid w:val="00754DE1"/>
    <w:rsid w:val="00755034"/>
    <w:rsid w:val="00755152"/>
    <w:rsid w:val="0075532C"/>
    <w:rsid w:val="00755614"/>
    <w:rsid w:val="00755659"/>
    <w:rsid w:val="00755748"/>
    <w:rsid w:val="007557A6"/>
    <w:rsid w:val="00755860"/>
    <w:rsid w:val="0075587B"/>
    <w:rsid w:val="00755B2E"/>
    <w:rsid w:val="00755CD6"/>
    <w:rsid w:val="00755DB8"/>
    <w:rsid w:val="00756090"/>
    <w:rsid w:val="007561DB"/>
    <w:rsid w:val="0075623A"/>
    <w:rsid w:val="00756288"/>
    <w:rsid w:val="007562F4"/>
    <w:rsid w:val="00756347"/>
    <w:rsid w:val="007564BC"/>
    <w:rsid w:val="007566CA"/>
    <w:rsid w:val="00756729"/>
    <w:rsid w:val="00756762"/>
    <w:rsid w:val="00756784"/>
    <w:rsid w:val="00756822"/>
    <w:rsid w:val="00756971"/>
    <w:rsid w:val="00756B31"/>
    <w:rsid w:val="00756BD1"/>
    <w:rsid w:val="00756C88"/>
    <w:rsid w:val="00756DD3"/>
    <w:rsid w:val="00756FD1"/>
    <w:rsid w:val="00757032"/>
    <w:rsid w:val="00757041"/>
    <w:rsid w:val="00757047"/>
    <w:rsid w:val="00757137"/>
    <w:rsid w:val="00757333"/>
    <w:rsid w:val="007573BF"/>
    <w:rsid w:val="0075756F"/>
    <w:rsid w:val="00757622"/>
    <w:rsid w:val="0075767E"/>
    <w:rsid w:val="007577BD"/>
    <w:rsid w:val="007578AD"/>
    <w:rsid w:val="00757922"/>
    <w:rsid w:val="00757945"/>
    <w:rsid w:val="007579A2"/>
    <w:rsid w:val="007579F6"/>
    <w:rsid w:val="00757A33"/>
    <w:rsid w:val="00757A82"/>
    <w:rsid w:val="00757B51"/>
    <w:rsid w:val="00757BB3"/>
    <w:rsid w:val="00757D14"/>
    <w:rsid w:val="00760100"/>
    <w:rsid w:val="007602CF"/>
    <w:rsid w:val="007603E9"/>
    <w:rsid w:val="00760458"/>
    <w:rsid w:val="0076049F"/>
    <w:rsid w:val="0076069E"/>
    <w:rsid w:val="00760848"/>
    <w:rsid w:val="007609DD"/>
    <w:rsid w:val="00760C7B"/>
    <w:rsid w:val="00760CB6"/>
    <w:rsid w:val="00760FA7"/>
    <w:rsid w:val="00761085"/>
    <w:rsid w:val="00761153"/>
    <w:rsid w:val="00761165"/>
    <w:rsid w:val="0076124D"/>
    <w:rsid w:val="007612F8"/>
    <w:rsid w:val="0076139F"/>
    <w:rsid w:val="0076141C"/>
    <w:rsid w:val="00761478"/>
    <w:rsid w:val="00761562"/>
    <w:rsid w:val="0076156F"/>
    <w:rsid w:val="007616F5"/>
    <w:rsid w:val="0076192D"/>
    <w:rsid w:val="00761AB1"/>
    <w:rsid w:val="00761C63"/>
    <w:rsid w:val="00761DDF"/>
    <w:rsid w:val="00761DFC"/>
    <w:rsid w:val="00761E67"/>
    <w:rsid w:val="00761E77"/>
    <w:rsid w:val="00761EC1"/>
    <w:rsid w:val="00761F8D"/>
    <w:rsid w:val="0076205F"/>
    <w:rsid w:val="00762068"/>
    <w:rsid w:val="00762360"/>
    <w:rsid w:val="007623E1"/>
    <w:rsid w:val="007623E9"/>
    <w:rsid w:val="007624CC"/>
    <w:rsid w:val="00762520"/>
    <w:rsid w:val="00762847"/>
    <w:rsid w:val="007628C8"/>
    <w:rsid w:val="00762931"/>
    <w:rsid w:val="0076295B"/>
    <w:rsid w:val="007629B9"/>
    <w:rsid w:val="00762ACC"/>
    <w:rsid w:val="00762C5D"/>
    <w:rsid w:val="00762E05"/>
    <w:rsid w:val="00763069"/>
    <w:rsid w:val="007631D1"/>
    <w:rsid w:val="007631E8"/>
    <w:rsid w:val="007632C6"/>
    <w:rsid w:val="00763402"/>
    <w:rsid w:val="00763613"/>
    <w:rsid w:val="007637D6"/>
    <w:rsid w:val="00763A04"/>
    <w:rsid w:val="00763AC3"/>
    <w:rsid w:val="00763B3B"/>
    <w:rsid w:val="00763CE4"/>
    <w:rsid w:val="00763F62"/>
    <w:rsid w:val="00763F6E"/>
    <w:rsid w:val="00763FC2"/>
    <w:rsid w:val="00764018"/>
    <w:rsid w:val="007641BC"/>
    <w:rsid w:val="00764280"/>
    <w:rsid w:val="0076432F"/>
    <w:rsid w:val="0076456F"/>
    <w:rsid w:val="007645B6"/>
    <w:rsid w:val="00764625"/>
    <w:rsid w:val="00764672"/>
    <w:rsid w:val="0076472B"/>
    <w:rsid w:val="0076491F"/>
    <w:rsid w:val="00764A47"/>
    <w:rsid w:val="00764AD2"/>
    <w:rsid w:val="00764BEC"/>
    <w:rsid w:val="00764C09"/>
    <w:rsid w:val="00764DD6"/>
    <w:rsid w:val="00764E7A"/>
    <w:rsid w:val="00764EB3"/>
    <w:rsid w:val="00764FFF"/>
    <w:rsid w:val="0076503B"/>
    <w:rsid w:val="00765083"/>
    <w:rsid w:val="0076510A"/>
    <w:rsid w:val="007651A2"/>
    <w:rsid w:val="00765467"/>
    <w:rsid w:val="0076565C"/>
    <w:rsid w:val="00765661"/>
    <w:rsid w:val="007656C0"/>
    <w:rsid w:val="00765823"/>
    <w:rsid w:val="007658AE"/>
    <w:rsid w:val="007659CC"/>
    <w:rsid w:val="00765B6F"/>
    <w:rsid w:val="00765C4D"/>
    <w:rsid w:val="00765F81"/>
    <w:rsid w:val="00765FFA"/>
    <w:rsid w:val="00766000"/>
    <w:rsid w:val="007660E3"/>
    <w:rsid w:val="007661A8"/>
    <w:rsid w:val="007662CF"/>
    <w:rsid w:val="00766433"/>
    <w:rsid w:val="00766485"/>
    <w:rsid w:val="007665ED"/>
    <w:rsid w:val="00766630"/>
    <w:rsid w:val="00766705"/>
    <w:rsid w:val="007667FC"/>
    <w:rsid w:val="007668A9"/>
    <w:rsid w:val="007668F6"/>
    <w:rsid w:val="00766B0E"/>
    <w:rsid w:val="00766D36"/>
    <w:rsid w:val="00766D65"/>
    <w:rsid w:val="00766DE7"/>
    <w:rsid w:val="00766E1E"/>
    <w:rsid w:val="00766EEB"/>
    <w:rsid w:val="00766F9D"/>
    <w:rsid w:val="00766F9E"/>
    <w:rsid w:val="0076700D"/>
    <w:rsid w:val="00767385"/>
    <w:rsid w:val="007673D5"/>
    <w:rsid w:val="00767453"/>
    <w:rsid w:val="0076748E"/>
    <w:rsid w:val="007674A1"/>
    <w:rsid w:val="00767A6F"/>
    <w:rsid w:val="00767A9A"/>
    <w:rsid w:val="00767B97"/>
    <w:rsid w:val="00767BD7"/>
    <w:rsid w:val="00767CAE"/>
    <w:rsid w:val="00767D13"/>
    <w:rsid w:val="00767D40"/>
    <w:rsid w:val="00767E15"/>
    <w:rsid w:val="00767E67"/>
    <w:rsid w:val="00767EEA"/>
    <w:rsid w:val="00767EF5"/>
    <w:rsid w:val="00770073"/>
    <w:rsid w:val="007702FE"/>
    <w:rsid w:val="007705F0"/>
    <w:rsid w:val="00770706"/>
    <w:rsid w:val="00770759"/>
    <w:rsid w:val="00770A09"/>
    <w:rsid w:val="00770ABA"/>
    <w:rsid w:val="00770B4E"/>
    <w:rsid w:val="00770B64"/>
    <w:rsid w:val="00770C18"/>
    <w:rsid w:val="00770D0D"/>
    <w:rsid w:val="00770D42"/>
    <w:rsid w:val="00770D96"/>
    <w:rsid w:val="00770F03"/>
    <w:rsid w:val="00770F24"/>
    <w:rsid w:val="0077103D"/>
    <w:rsid w:val="007710BA"/>
    <w:rsid w:val="00771500"/>
    <w:rsid w:val="0077151E"/>
    <w:rsid w:val="007715C7"/>
    <w:rsid w:val="00771670"/>
    <w:rsid w:val="00771712"/>
    <w:rsid w:val="00771770"/>
    <w:rsid w:val="007717E9"/>
    <w:rsid w:val="007718BE"/>
    <w:rsid w:val="007719C2"/>
    <w:rsid w:val="00771A03"/>
    <w:rsid w:val="00771E0A"/>
    <w:rsid w:val="00772295"/>
    <w:rsid w:val="0077249D"/>
    <w:rsid w:val="007724D2"/>
    <w:rsid w:val="007727B6"/>
    <w:rsid w:val="00772875"/>
    <w:rsid w:val="00772890"/>
    <w:rsid w:val="007729DD"/>
    <w:rsid w:val="007729F7"/>
    <w:rsid w:val="00772AAD"/>
    <w:rsid w:val="00772BB7"/>
    <w:rsid w:val="00772C06"/>
    <w:rsid w:val="00772C2E"/>
    <w:rsid w:val="00772C8D"/>
    <w:rsid w:val="00772CF7"/>
    <w:rsid w:val="00772DC0"/>
    <w:rsid w:val="00772E19"/>
    <w:rsid w:val="00772E3B"/>
    <w:rsid w:val="00772FCC"/>
    <w:rsid w:val="00772FDE"/>
    <w:rsid w:val="00773122"/>
    <w:rsid w:val="0077322E"/>
    <w:rsid w:val="00773265"/>
    <w:rsid w:val="00773272"/>
    <w:rsid w:val="00773289"/>
    <w:rsid w:val="0077335B"/>
    <w:rsid w:val="00773382"/>
    <w:rsid w:val="007734BE"/>
    <w:rsid w:val="00773518"/>
    <w:rsid w:val="0077356B"/>
    <w:rsid w:val="00773880"/>
    <w:rsid w:val="00773966"/>
    <w:rsid w:val="00773A26"/>
    <w:rsid w:val="00773A6B"/>
    <w:rsid w:val="00773B02"/>
    <w:rsid w:val="00773B24"/>
    <w:rsid w:val="00773B95"/>
    <w:rsid w:val="00773BA9"/>
    <w:rsid w:val="00773BFB"/>
    <w:rsid w:val="00773CA1"/>
    <w:rsid w:val="00773CBD"/>
    <w:rsid w:val="00773D40"/>
    <w:rsid w:val="00773F62"/>
    <w:rsid w:val="00773FA4"/>
    <w:rsid w:val="00773FC1"/>
    <w:rsid w:val="007740F4"/>
    <w:rsid w:val="00774205"/>
    <w:rsid w:val="007742AF"/>
    <w:rsid w:val="00774692"/>
    <w:rsid w:val="007746EA"/>
    <w:rsid w:val="007747A6"/>
    <w:rsid w:val="00774888"/>
    <w:rsid w:val="00774912"/>
    <w:rsid w:val="00774982"/>
    <w:rsid w:val="00774998"/>
    <w:rsid w:val="007749EF"/>
    <w:rsid w:val="00774A2E"/>
    <w:rsid w:val="00774ACF"/>
    <w:rsid w:val="00774CD4"/>
    <w:rsid w:val="00774DAC"/>
    <w:rsid w:val="00774DAE"/>
    <w:rsid w:val="00774DE5"/>
    <w:rsid w:val="00774EF3"/>
    <w:rsid w:val="0077513E"/>
    <w:rsid w:val="007751F5"/>
    <w:rsid w:val="0077525A"/>
    <w:rsid w:val="0077532A"/>
    <w:rsid w:val="0077541F"/>
    <w:rsid w:val="00775478"/>
    <w:rsid w:val="007754EB"/>
    <w:rsid w:val="007755F0"/>
    <w:rsid w:val="00775880"/>
    <w:rsid w:val="007759AB"/>
    <w:rsid w:val="00775A5B"/>
    <w:rsid w:val="00775AD7"/>
    <w:rsid w:val="00775B6E"/>
    <w:rsid w:val="00775B92"/>
    <w:rsid w:val="00775C06"/>
    <w:rsid w:val="00775C6B"/>
    <w:rsid w:val="00775FF9"/>
    <w:rsid w:val="007760E5"/>
    <w:rsid w:val="00776251"/>
    <w:rsid w:val="00776266"/>
    <w:rsid w:val="00776446"/>
    <w:rsid w:val="007764F8"/>
    <w:rsid w:val="00776622"/>
    <w:rsid w:val="00776689"/>
    <w:rsid w:val="007766F1"/>
    <w:rsid w:val="007767F3"/>
    <w:rsid w:val="00776A57"/>
    <w:rsid w:val="00776AD8"/>
    <w:rsid w:val="00776B10"/>
    <w:rsid w:val="00776B50"/>
    <w:rsid w:val="00776BE7"/>
    <w:rsid w:val="00776D8F"/>
    <w:rsid w:val="00776F7E"/>
    <w:rsid w:val="007770BB"/>
    <w:rsid w:val="0077719A"/>
    <w:rsid w:val="007771C2"/>
    <w:rsid w:val="007771F7"/>
    <w:rsid w:val="0077723D"/>
    <w:rsid w:val="007773A5"/>
    <w:rsid w:val="007775C0"/>
    <w:rsid w:val="00777770"/>
    <w:rsid w:val="007777ED"/>
    <w:rsid w:val="007778E2"/>
    <w:rsid w:val="00777B4A"/>
    <w:rsid w:val="00777B59"/>
    <w:rsid w:val="00777BB7"/>
    <w:rsid w:val="00777C29"/>
    <w:rsid w:val="00777D61"/>
    <w:rsid w:val="00780084"/>
    <w:rsid w:val="00780097"/>
    <w:rsid w:val="007800D1"/>
    <w:rsid w:val="0078023D"/>
    <w:rsid w:val="007803D3"/>
    <w:rsid w:val="007803ED"/>
    <w:rsid w:val="0078041D"/>
    <w:rsid w:val="007804A8"/>
    <w:rsid w:val="00780803"/>
    <w:rsid w:val="007808BF"/>
    <w:rsid w:val="007808E8"/>
    <w:rsid w:val="0078095D"/>
    <w:rsid w:val="007809A5"/>
    <w:rsid w:val="00780A69"/>
    <w:rsid w:val="00780AB2"/>
    <w:rsid w:val="00780D3D"/>
    <w:rsid w:val="00780D97"/>
    <w:rsid w:val="00780DA8"/>
    <w:rsid w:val="00780DC8"/>
    <w:rsid w:val="0078101D"/>
    <w:rsid w:val="007811BB"/>
    <w:rsid w:val="00781264"/>
    <w:rsid w:val="007812CB"/>
    <w:rsid w:val="00781508"/>
    <w:rsid w:val="0078182A"/>
    <w:rsid w:val="0078185E"/>
    <w:rsid w:val="00781C5B"/>
    <w:rsid w:val="00781C9D"/>
    <w:rsid w:val="00781E1C"/>
    <w:rsid w:val="00781E86"/>
    <w:rsid w:val="0078200C"/>
    <w:rsid w:val="00782039"/>
    <w:rsid w:val="007821A7"/>
    <w:rsid w:val="0078225C"/>
    <w:rsid w:val="007822FA"/>
    <w:rsid w:val="007823F2"/>
    <w:rsid w:val="007825E0"/>
    <w:rsid w:val="007825F8"/>
    <w:rsid w:val="00782774"/>
    <w:rsid w:val="00782807"/>
    <w:rsid w:val="0078281B"/>
    <w:rsid w:val="007829F6"/>
    <w:rsid w:val="00782A05"/>
    <w:rsid w:val="00782AF1"/>
    <w:rsid w:val="00782B00"/>
    <w:rsid w:val="00782BD4"/>
    <w:rsid w:val="00782C3E"/>
    <w:rsid w:val="00782DD3"/>
    <w:rsid w:val="00782EA1"/>
    <w:rsid w:val="00782EEA"/>
    <w:rsid w:val="00782F9E"/>
    <w:rsid w:val="00782FA2"/>
    <w:rsid w:val="0078312B"/>
    <w:rsid w:val="00783289"/>
    <w:rsid w:val="007832DA"/>
    <w:rsid w:val="007832DF"/>
    <w:rsid w:val="007833AE"/>
    <w:rsid w:val="007833CC"/>
    <w:rsid w:val="0078342A"/>
    <w:rsid w:val="00783514"/>
    <w:rsid w:val="0078359F"/>
    <w:rsid w:val="007837F1"/>
    <w:rsid w:val="007837FD"/>
    <w:rsid w:val="00783856"/>
    <w:rsid w:val="007839E6"/>
    <w:rsid w:val="00783C03"/>
    <w:rsid w:val="00783C74"/>
    <w:rsid w:val="00783E74"/>
    <w:rsid w:val="00783F7D"/>
    <w:rsid w:val="00783FF1"/>
    <w:rsid w:val="0078410D"/>
    <w:rsid w:val="0078415B"/>
    <w:rsid w:val="0078416A"/>
    <w:rsid w:val="007843A1"/>
    <w:rsid w:val="007844B8"/>
    <w:rsid w:val="007844D4"/>
    <w:rsid w:val="00784518"/>
    <w:rsid w:val="0078460A"/>
    <w:rsid w:val="00784622"/>
    <w:rsid w:val="007847D5"/>
    <w:rsid w:val="00784A82"/>
    <w:rsid w:val="00784B6A"/>
    <w:rsid w:val="00784D5A"/>
    <w:rsid w:val="00784D5B"/>
    <w:rsid w:val="00784EBD"/>
    <w:rsid w:val="00784F5A"/>
    <w:rsid w:val="0078505C"/>
    <w:rsid w:val="007850A3"/>
    <w:rsid w:val="0078516A"/>
    <w:rsid w:val="00785417"/>
    <w:rsid w:val="0078552B"/>
    <w:rsid w:val="00785674"/>
    <w:rsid w:val="007856F1"/>
    <w:rsid w:val="00785898"/>
    <w:rsid w:val="007859F1"/>
    <w:rsid w:val="00785A76"/>
    <w:rsid w:val="00785E57"/>
    <w:rsid w:val="007860E7"/>
    <w:rsid w:val="00786451"/>
    <w:rsid w:val="0078650B"/>
    <w:rsid w:val="007865B1"/>
    <w:rsid w:val="007869C2"/>
    <w:rsid w:val="00786B0C"/>
    <w:rsid w:val="00786C5B"/>
    <w:rsid w:val="00786C9E"/>
    <w:rsid w:val="00786CC7"/>
    <w:rsid w:val="00786D77"/>
    <w:rsid w:val="00786E12"/>
    <w:rsid w:val="00786E27"/>
    <w:rsid w:val="00786EE5"/>
    <w:rsid w:val="00786F0F"/>
    <w:rsid w:val="00786FB1"/>
    <w:rsid w:val="00787266"/>
    <w:rsid w:val="007872FD"/>
    <w:rsid w:val="007873A6"/>
    <w:rsid w:val="007874FC"/>
    <w:rsid w:val="007875A2"/>
    <w:rsid w:val="00787770"/>
    <w:rsid w:val="00787891"/>
    <w:rsid w:val="007878FF"/>
    <w:rsid w:val="00787A66"/>
    <w:rsid w:val="00787A96"/>
    <w:rsid w:val="00787A9E"/>
    <w:rsid w:val="00787BA5"/>
    <w:rsid w:val="00787D72"/>
    <w:rsid w:val="00790125"/>
    <w:rsid w:val="00790205"/>
    <w:rsid w:val="00790372"/>
    <w:rsid w:val="00790558"/>
    <w:rsid w:val="007906CF"/>
    <w:rsid w:val="00790768"/>
    <w:rsid w:val="00790796"/>
    <w:rsid w:val="007907A6"/>
    <w:rsid w:val="00790828"/>
    <w:rsid w:val="0079097D"/>
    <w:rsid w:val="00790C26"/>
    <w:rsid w:val="00790D26"/>
    <w:rsid w:val="00790D88"/>
    <w:rsid w:val="00790E2B"/>
    <w:rsid w:val="00790FD4"/>
    <w:rsid w:val="00790FF8"/>
    <w:rsid w:val="007910C4"/>
    <w:rsid w:val="007911C5"/>
    <w:rsid w:val="007911E1"/>
    <w:rsid w:val="00791249"/>
    <w:rsid w:val="0079129D"/>
    <w:rsid w:val="007913A1"/>
    <w:rsid w:val="007913EA"/>
    <w:rsid w:val="00791430"/>
    <w:rsid w:val="00791564"/>
    <w:rsid w:val="00791571"/>
    <w:rsid w:val="007916AA"/>
    <w:rsid w:val="0079181A"/>
    <w:rsid w:val="00791846"/>
    <w:rsid w:val="0079189C"/>
    <w:rsid w:val="00791B37"/>
    <w:rsid w:val="00791C46"/>
    <w:rsid w:val="00791CDF"/>
    <w:rsid w:val="00792217"/>
    <w:rsid w:val="00792251"/>
    <w:rsid w:val="007922CA"/>
    <w:rsid w:val="0079240C"/>
    <w:rsid w:val="007926D6"/>
    <w:rsid w:val="007928B9"/>
    <w:rsid w:val="00792AFB"/>
    <w:rsid w:val="00792B8C"/>
    <w:rsid w:val="00792C5F"/>
    <w:rsid w:val="00792E20"/>
    <w:rsid w:val="007930D8"/>
    <w:rsid w:val="007930F0"/>
    <w:rsid w:val="007935E6"/>
    <w:rsid w:val="007935E9"/>
    <w:rsid w:val="00793ADE"/>
    <w:rsid w:val="00793C06"/>
    <w:rsid w:val="00793C14"/>
    <w:rsid w:val="00793CE6"/>
    <w:rsid w:val="00793D08"/>
    <w:rsid w:val="00793E14"/>
    <w:rsid w:val="00793ECD"/>
    <w:rsid w:val="00793FCE"/>
    <w:rsid w:val="00794139"/>
    <w:rsid w:val="0079413C"/>
    <w:rsid w:val="0079426D"/>
    <w:rsid w:val="007943CB"/>
    <w:rsid w:val="00794450"/>
    <w:rsid w:val="00794622"/>
    <w:rsid w:val="007949C6"/>
    <w:rsid w:val="00794C1A"/>
    <w:rsid w:val="00794C46"/>
    <w:rsid w:val="00794FD5"/>
    <w:rsid w:val="00795110"/>
    <w:rsid w:val="00795124"/>
    <w:rsid w:val="007951D4"/>
    <w:rsid w:val="00795264"/>
    <w:rsid w:val="007954F6"/>
    <w:rsid w:val="0079553C"/>
    <w:rsid w:val="0079556F"/>
    <w:rsid w:val="007956E0"/>
    <w:rsid w:val="00795707"/>
    <w:rsid w:val="00795839"/>
    <w:rsid w:val="007958C1"/>
    <w:rsid w:val="00795914"/>
    <w:rsid w:val="00795971"/>
    <w:rsid w:val="0079598E"/>
    <w:rsid w:val="00795A18"/>
    <w:rsid w:val="00795A87"/>
    <w:rsid w:val="00795B4C"/>
    <w:rsid w:val="00795BD3"/>
    <w:rsid w:val="00795C6D"/>
    <w:rsid w:val="00795C91"/>
    <w:rsid w:val="00795D12"/>
    <w:rsid w:val="00795DF8"/>
    <w:rsid w:val="00795E5E"/>
    <w:rsid w:val="00795FD5"/>
    <w:rsid w:val="00796000"/>
    <w:rsid w:val="0079607C"/>
    <w:rsid w:val="007960B3"/>
    <w:rsid w:val="007961D0"/>
    <w:rsid w:val="00796228"/>
    <w:rsid w:val="00796267"/>
    <w:rsid w:val="00796277"/>
    <w:rsid w:val="00796555"/>
    <w:rsid w:val="00796678"/>
    <w:rsid w:val="0079679A"/>
    <w:rsid w:val="0079685F"/>
    <w:rsid w:val="007969C3"/>
    <w:rsid w:val="00796B82"/>
    <w:rsid w:val="00796D0D"/>
    <w:rsid w:val="00796D22"/>
    <w:rsid w:val="00796E7F"/>
    <w:rsid w:val="00796F9E"/>
    <w:rsid w:val="00797007"/>
    <w:rsid w:val="0079733D"/>
    <w:rsid w:val="00797433"/>
    <w:rsid w:val="00797436"/>
    <w:rsid w:val="0079754C"/>
    <w:rsid w:val="00797579"/>
    <w:rsid w:val="0079767F"/>
    <w:rsid w:val="007977C5"/>
    <w:rsid w:val="007978B1"/>
    <w:rsid w:val="0079793F"/>
    <w:rsid w:val="00797AB9"/>
    <w:rsid w:val="00797B76"/>
    <w:rsid w:val="00797BD7"/>
    <w:rsid w:val="00797F63"/>
    <w:rsid w:val="00797F7C"/>
    <w:rsid w:val="00797FDF"/>
    <w:rsid w:val="007A042B"/>
    <w:rsid w:val="007A0471"/>
    <w:rsid w:val="007A061D"/>
    <w:rsid w:val="007A063A"/>
    <w:rsid w:val="007A0811"/>
    <w:rsid w:val="007A09CE"/>
    <w:rsid w:val="007A0A06"/>
    <w:rsid w:val="007A0AED"/>
    <w:rsid w:val="007A0D84"/>
    <w:rsid w:val="007A0E27"/>
    <w:rsid w:val="007A0E6B"/>
    <w:rsid w:val="007A0F74"/>
    <w:rsid w:val="007A0FEF"/>
    <w:rsid w:val="007A1025"/>
    <w:rsid w:val="007A10D4"/>
    <w:rsid w:val="007A10E9"/>
    <w:rsid w:val="007A1213"/>
    <w:rsid w:val="007A1309"/>
    <w:rsid w:val="007A14F5"/>
    <w:rsid w:val="007A1651"/>
    <w:rsid w:val="007A170D"/>
    <w:rsid w:val="007A1739"/>
    <w:rsid w:val="007A187F"/>
    <w:rsid w:val="007A1942"/>
    <w:rsid w:val="007A1A1F"/>
    <w:rsid w:val="007A1CD7"/>
    <w:rsid w:val="007A1F1B"/>
    <w:rsid w:val="007A1FA7"/>
    <w:rsid w:val="007A1FAE"/>
    <w:rsid w:val="007A2133"/>
    <w:rsid w:val="007A21BB"/>
    <w:rsid w:val="007A21CB"/>
    <w:rsid w:val="007A2292"/>
    <w:rsid w:val="007A2570"/>
    <w:rsid w:val="007A2685"/>
    <w:rsid w:val="007A26F0"/>
    <w:rsid w:val="007A27AF"/>
    <w:rsid w:val="007A2815"/>
    <w:rsid w:val="007A295B"/>
    <w:rsid w:val="007A2C64"/>
    <w:rsid w:val="007A2D15"/>
    <w:rsid w:val="007A2DD3"/>
    <w:rsid w:val="007A302E"/>
    <w:rsid w:val="007A3072"/>
    <w:rsid w:val="007A317B"/>
    <w:rsid w:val="007A3204"/>
    <w:rsid w:val="007A326C"/>
    <w:rsid w:val="007A32CE"/>
    <w:rsid w:val="007A3342"/>
    <w:rsid w:val="007A33F9"/>
    <w:rsid w:val="007A362E"/>
    <w:rsid w:val="007A38D5"/>
    <w:rsid w:val="007A396A"/>
    <w:rsid w:val="007A39BF"/>
    <w:rsid w:val="007A3A5D"/>
    <w:rsid w:val="007A3B0E"/>
    <w:rsid w:val="007A3B2C"/>
    <w:rsid w:val="007A3B3F"/>
    <w:rsid w:val="007A3B4D"/>
    <w:rsid w:val="007A3C60"/>
    <w:rsid w:val="007A3D56"/>
    <w:rsid w:val="007A3E76"/>
    <w:rsid w:val="007A3ED8"/>
    <w:rsid w:val="007A407F"/>
    <w:rsid w:val="007A410C"/>
    <w:rsid w:val="007A42AD"/>
    <w:rsid w:val="007A4352"/>
    <w:rsid w:val="007A43AC"/>
    <w:rsid w:val="007A43DA"/>
    <w:rsid w:val="007A44B9"/>
    <w:rsid w:val="007A4609"/>
    <w:rsid w:val="007A4661"/>
    <w:rsid w:val="007A47AF"/>
    <w:rsid w:val="007A49C1"/>
    <w:rsid w:val="007A4A16"/>
    <w:rsid w:val="007A4A3F"/>
    <w:rsid w:val="007A4E16"/>
    <w:rsid w:val="007A4F40"/>
    <w:rsid w:val="007A51B6"/>
    <w:rsid w:val="007A5286"/>
    <w:rsid w:val="007A52AF"/>
    <w:rsid w:val="007A5396"/>
    <w:rsid w:val="007A544D"/>
    <w:rsid w:val="007A55A0"/>
    <w:rsid w:val="007A56F7"/>
    <w:rsid w:val="007A57A6"/>
    <w:rsid w:val="007A59DA"/>
    <w:rsid w:val="007A59FB"/>
    <w:rsid w:val="007A5A91"/>
    <w:rsid w:val="007A5B95"/>
    <w:rsid w:val="007A5C50"/>
    <w:rsid w:val="007A5D5B"/>
    <w:rsid w:val="007A5E39"/>
    <w:rsid w:val="007A5EAC"/>
    <w:rsid w:val="007A6050"/>
    <w:rsid w:val="007A61C4"/>
    <w:rsid w:val="007A62E0"/>
    <w:rsid w:val="007A62F4"/>
    <w:rsid w:val="007A6472"/>
    <w:rsid w:val="007A64C1"/>
    <w:rsid w:val="007A64F1"/>
    <w:rsid w:val="007A667C"/>
    <w:rsid w:val="007A680C"/>
    <w:rsid w:val="007A68A8"/>
    <w:rsid w:val="007A696B"/>
    <w:rsid w:val="007A6B1A"/>
    <w:rsid w:val="007A6B1C"/>
    <w:rsid w:val="007A6BE9"/>
    <w:rsid w:val="007A6CEF"/>
    <w:rsid w:val="007A6F05"/>
    <w:rsid w:val="007A6F1B"/>
    <w:rsid w:val="007A7169"/>
    <w:rsid w:val="007A71B2"/>
    <w:rsid w:val="007A731C"/>
    <w:rsid w:val="007A75BC"/>
    <w:rsid w:val="007A76BC"/>
    <w:rsid w:val="007A76D0"/>
    <w:rsid w:val="007A77E0"/>
    <w:rsid w:val="007A7980"/>
    <w:rsid w:val="007A7ADE"/>
    <w:rsid w:val="007A7D67"/>
    <w:rsid w:val="007A7E77"/>
    <w:rsid w:val="007A7F02"/>
    <w:rsid w:val="007A7F24"/>
    <w:rsid w:val="007A7F7B"/>
    <w:rsid w:val="007B0136"/>
    <w:rsid w:val="007B02C6"/>
    <w:rsid w:val="007B032D"/>
    <w:rsid w:val="007B04BD"/>
    <w:rsid w:val="007B07CA"/>
    <w:rsid w:val="007B08CC"/>
    <w:rsid w:val="007B0A1C"/>
    <w:rsid w:val="007B0A2F"/>
    <w:rsid w:val="007B0C0F"/>
    <w:rsid w:val="007B0C53"/>
    <w:rsid w:val="007B0E21"/>
    <w:rsid w:val="007B0E33"/>
    <w:rsid w:val="007B0F10"/>
    <w:rsid w:val="007B0F47"/>
    <w:rsid w:val="007B1097"/>
    <w:rsid w:val="007B1122"/>
    <w:rsid w:val="007B11C3"/>
    <w:rsid w:val="007B13F1"/>
    <w:rsid w:val="007B1589"/>
    <w:rsid w:val="007B1670"/>
    <w:rsid w:val="007B1735"/>
    <w:rsid w:val="007B182F"/>
    <w:rsid w:val="007B1906"/>
    <w:rsid w:val="007B1A49"/>
    <w:rsid w:val="007B1ABD"/>
    <w:rsid w:val="007B1C44"/>
    <w:rsid w:val="007B1CF6"/>
    <w:rsid w:val="007B1F12"/>
    <w:rsid w:val="007B1F78"/>
    <w:rsid w:val="007B201D"/>
    <w:rsid w:val="007B205F"/>
    <w:rsid w:val="007B2262"/>
    <w:rsid w:val="007B241B"/>
    <w:rsid w:val="007B2464"/>
    <w:rsid w:val="007B2495"/>
    <w:rsid w:val="007B24CF"/>
    <w:rsid w:val="007B2554"/>
    <w:rsid w:val="007B2564"/>
    <w:rsid w:val="007B269C"/>
    <w:rsid w:val="007B270A"/>
    <w:rsid w:val="007B2823"/>
    <w:rsid w:val="007B29F7"/>
    <w:rsid w:val="007B2A64"/>
    <w:rsid w:val="007B2BF9"/>
    <w:rsid w:val="007B2CEB"/>
    <w:rsid w:val="007B2ED2"/>
    <w:rsid w:val="007B2EDE"/>
    <w:rsid w:val="007B2FDA"/>
    <w:rsid w:val="007B3183"/>
    <w:rsid w:val="007B31C9"/>
    <w:rsid w:val="007B3368"/>
    <w:rsid w:val="007B3542"/>
    <w:rsid w:val="007B3558"/>
    <w:rsid w:val="007B37F4"/>
    <w:rsid w:val="007B384F"/>
    <w:rsid w:val="007B39D3"/>
    <w:rsid w:val="007B3A0D"/>
    <w:rsid w:val="007B3AAD"/>
    <w:rsid w:val="007B3AEB"/>
    <w:rsid w:val="007B3CDE"/>
    <w:rsid w:val="007B3DB1"/>
    <w:rsid w:val="007B3F11"/>
    <w:rsid w:val="007B3F5F"/>
    <w:rsid w:val="007B4041"/>
    <w:rsid w:val="007B411A"/>
    <w:rsid w:val="007B413F"/>
    <w:rsid w:val="007B434D"/>
    <w:rsid w:val="007B443D"/>
    <w:rsid w:val="007B447D"/>
    <w:rsid w:val="007B44C9"/>
    <w:rsid w:val="007B452A"/>
    <w:rsid w:val="007B455A"/>
    <w:rsid w:val="007B46D8"/>
    <w:rsid w:val="007B473A"/>
    <w:rsid w:val="007B4816"/>
    <w:rsid w:val="007B4831"/>
    <w:rsid w:val="007B496C"/>
    <w:rsid w:val="007B4B7B"/>
    <w:rsid w:val="007B4C0B"/>
    <w:rsid w:val="007B4CA5"/>
    <w:rsid w:val="007B4D49"/>
    <w:rsid w:val="007B4DC9"/>
    <w:rsid w:val="007B4E13"/>
    <w:rsid w:val="007B4E17"/>
    <w:rsid w:val="007B4E36"/>
    <w:rsid w:val="007B4F8B"/>
    <w:rsid w:val="007B4FBC"/>
    <w:rsid w:val="007B5030"/>
    <w:rsid w:val="007B510E"/>
    <w:rsid w:val="007B514E"/>
    <w:rsid w:val="007B518C"/>
    <w:rsid w:val="007B51BE"/>
    <w:rsid w:val="007B5277"/>
    <w:rsid w:val="007B52E0"/>
    <w:rsid w:val="007B532F"/>
    <w:rsid w:val="007B536E"/>
    <w:rsid w:val="007B539D"/>
    <w:rsid w:val="007B53E0"/>
    <w:rsid w:val="007B5484"/>
    <w:rsid w:val="007B54BE"/>
    <w:rsid w:val="007B5614"/>
    <w:rsid w:val="007B5718"/>
    <w:rsid w:val="007B5800"/>
    <w:rsid w:val="007B5927"/>
    <w:rsid w:val="007B5955"/>
    <w:rsid w:val="007B5A40"/>
    <w:rsid w:val="007B5ACD"/>
    <w:rsid w:val="007B5ADA"/>
    <w:rsid w:val="007B5B43"/>
    <w:rsid w:val="007B5BE5"/>
    <w:rsid w:val="007B5D2B"/>
    <w:rsid w:val="007B5E3D"/>
    <w:rsid w:val="007B5FC4"/>
    <w:rsid w:val="007B607E"/>
    <w:rsid w:val="007B60AF"/>
    <w:rsid w:val="007B617A"/>
    <w:rsid w:val="007B6181"/>
    <w:rsid w:val="007B63F5"/>
    <w:rsid w:val="007B6489"/>
    <w:rsid w:val="007B66A7"/>
    <w:rsid w:val="007B676C"/>
    <w:rsid w:val="007B67DD"/>
    <w:rsid w:val="007B67FF"/>
    <w:rsid w:val="007B682E"/>
    <w:rsid w:val="007B6883"/>
    <w:rsid w:val="007B6919"/>
    <w:rsid w:val="007B693C"/>
    <w:rsid w:val="007B6943"/>
    <w:rsid w:val="007B698A"/>
    <w:rsid w:val="007B6B3F"/>
    <w:rsid w:val="007B6CE9"/>
    <w:rsid w:val="007B6F82"/>
    <w:rsid w:val="007B728F"/>
    <w:rsid w:val="007B72A2"/>
    <w:rsid w:val="007B7441"/>
    <w:rsid w:val="007B7495"/>
    <w:rsid w:val="007B75AC"/>
    <w:rsid w:val="007B763C"/>
    <w:rsid w:val="007B77A8"/>
    <w:rsid w:val="007B77D3"/>
    <w:rsid w:val="007B7B89"/>
    <w:rsid w:val="007B7DA8"/>
    <w:rsid w:val="007B7E71"/>
    <w:rsid w:val="007C0000"/>
    <w:rsid w:val="007C016E"/>
    <w:rsid w:val="007C01EB"/>
    <w:rsid w:val="007C01F3"/>
    <w:rsid w:val="007C0428"/>
    <w:rsid w:val="007C04CF"/>
    <w:rsid w:val="007C0656"/>
    <w:rsid w:val="007C070F"/>
    <w:rsid w:val="007C0C83"/>
    <w:rsid w:val="007C0CA5"/>
    <w:rsid w:val="007C0DF7"/>
    <w:rsid w:val="007C0EE0"/>
    <w:rsid w:val="007C0F7D"/>
    <w:rsid w:val="007C1142"/>
    <w:rsid w:val="007C1251"/>
    <w:rsid w:val="007C1383"/>
    <w:rsid w:val="007C13B3"/>
    <w:rsid w:val="007C13F6"/>
    <w:rsid w:val="007C1469"/>
    <w:rsid w:val="007C157B"/>
    <w:rsid w:val="007C163F"/>
    <w:rsid w:val="007C1737"/>
    <w:rsid w:val="007C175A"/>
    <w:rsid w:val="007C182B"/>
    <w:rsid w:val="007C1D02"/>
    <w:rsid w:val="007C1F0F"/>
    <w:rsid w:val="007C1FC0"/>
    <w:rsid w:val="007C21DD"/>
    <w:rsid w:val="007C253F"/>
    <w:rsid w:val="007C25C8"/>
    <w:rsid w:val="007C270F"/>
    <w:rsid w:val="007C27EF"/>
    <w:rsid w:val="007C2885"/>
    <w:rsid w:val="007C28C2"/>
    <w:rsid w:val="007C2A1E"/>
    <w:rsid w:val="007C2B3A"/>
    <w:rsid w:val="007C2D37"/>
    <w:rsid w:val="007C2D95"/>
    <w:rsid w:val="007C2E8B"/>
    <w:rsid w:val="007C2EBA"/>
    <w:rsid w:val="007C30F7"/>
    <w:rsid w:val="007C3181"/>
    <w:rsid w:val="007C3186"/>
    <w:rsid w:val="007C3199"/>
    <w:rsid w:val="007C31DD"/>
    <w:rsid w:val="007C337A"/>
    <w:rsid w:val="007C33AB"/>
    <w:rsid w:val="007C3424"/>
    <w:rsid w:val="007C3604"/>
    <w:rsid w:val="007C3787"/>
    <w:rsid w:val="007C37BC"/>
    <w:rsid w:val="007C3803"/>
    <w:rsid w:val="007C39B0"/>
    <w:rsid w:val="007C39F4"/>
    <w:rsid w:val="007C3AD3"/>
    <w:rsid w:val="007C3B8E"/>
    <w:rsid w:val="007C3BE0"/>
    <w:rsid w:val="007C3C73"/>
    <w:rsid w:val="007C3F3D"/>
    <w:rsid w:val="007C3FF4"/>
    <w:rsid w:val="007C40D8"/>
    <w:rsid w:val="007C4132"/>
    <w:rsid w:val="007C4192"/>
    <w:rsid w:val="007C419F"/>
    <w:rsid w:val="007C4366"/>
    <w:rsid w:val="007C452A"/>
    <w:rsid w:val="007C4545"/>
    <w:rsid w:val="007C456B"/>
    <w:rsid w:val="007C45FC"/>
    <w:rsid w:val="007C4845"/>
    <w:rsid w:val="007C49B1"/>
    <w:rsid w:val="007C4A83"/>
    <w:rsid w:val="007C4E5F"/>
    <w:rsid w:val="007C4EF9"/>
    <w:rsid w:val="007C4F09"/>
    <w:rsid w:val="007C519C"/>
    <w:rsid w:val="007C5239"/>
    <w:rsid w:val="007C526E"/>
    <w:rsid w:val="007C5303"/>
    <w:rsid w:val="007C54C0"/>
    <w:rsid w:val="007C5503"/>
    <w:rsid w:val="007C55BB"/>
    <w:rsid w:val="007C5890"/>
    <w:rsid w:val="007C58B5"/>
    <w:rsid w:val="007C58E4"/>
    <w:rsid w:val="007C590B"/>
    <w:rsid w:val="007C5A5E"/>
    <w:rsid w:val="007C5BCE"/>
    <w:rsid w:val="007C5F3C"/>
    <w:rsid w:val="007C5FDF"/>
    <w:rsid w:val="007C61AD"/>
    <w:rsid w:val="007C61D7"/>
    <w:rsid w:val="007C61EF"/>
    <w:rsid w:val="007C6248"/>
    <w:rsid w:val="007C62F2"/>
    <w:rsid w:val="007C6494"/>
    <w:rsid w:val="007C64B2"/>
    <w:rsid w:val="007C6649"/>
    <w:rsid w:val="007C6758"/>
    <w:rsid w:val="007C67DD"/>
    <w:rsid w:val="007C69BE"/>
    <w:rsid w:val="007C69DA"/>
    <w:rsid w:val="007C6B32"/>
    <w:rsid w:val="007C6B5B"/>
    <w:rsid w:val="007C6F15"/>
    <w:rsid w:val="007C6F52"/>
    <w:rsid w:val="007C6FA6"/>
    <w:rsid w:val="007C7037"/>
    <w:rsid w:val="007C703C"/>
    <w:rsid w:val="007C70C1"/>
    <w:rsid w:val="007C7255"/>
    <w:rsid w:val="007C735C"/>
    <w:rsid w:val="007C74BC"/>
    <w:rsid w:val="007C75A8"/>
    <w:rsid w:val="007C75F3"/>
    <w:rsid w:val="007C77D2"/>
    <w:rsid w:val="007C792F"/>
    <w:rsid w:val="007C7A10"/>
    <w:rsid w:val="007C7AA2"/>
    <w:rsid w:val="007C7ABA"/>
    <w:rsid w:val="007C7ABF"/>
    <w:rsid w:val="007C7B8B"/>
    <w:rsid w:val="007C7C64"/>
    <w:rsid w:val="007C7F4A"/>
    <w:rsid w:val="007C7F95"/>
    <w:rsid w:val="007D01ED"/>
    <w:rsid w:val="007D020F"/>
    <w:rsid w:val="007D0295"/>
    <w:rsid w:val="007D0297"/>
    <w:rsid w:val="007D02B1"/>
    <w:rsid w:val="007D037A"/>
    <w:rsid w:val="007D0543"/>
    <w:rsid w:val="007D05C1"/>
    <w:rsid w:val="007D07D2"/>
    <w:rsid w:val="007D09FF"/>
    <w:rsid w:val="007D0B7A"/>
    <w:rsid w:val="007D0C13"/>
    <w:rsid w:val="007D0CAC"/>
    <w:rsid w:val="007D0DFE"/>
    <w:rsid w:val="007D0E71"/>
    <w:rsid w:val="007D1033"/>
    <w:rsid w:val="007D114A"/>
    <w:rsid w:val="007D1220"/>
    <w:rsid w:val="007D1226"/>
    <w:rsid w:val="007D1312"/>
    <w:rsid w:val="007D13A7"/>
    <w:rsid w:val="007D1406"/>
    <w:rsid w:val="007D1477"/>
    <w:rsid w:val="007D16AC"/>
    <w:rsid w:val="007D16BA"/>
    <w:rsid w:val="007D17B0"/>
    <w:rsid w:val="007D180B"/>
    <w:rsid w:val="007D18F3"/>
    <w:rsid w:val="007D1987"/>
    <w:rsid w:val="007D1988"/>
    <w:rsid w:val="007D1A4E"/>
    <w:rsid w:val="007D1A52"/>
    <w:rsid w:val="007D1AAC"/>
    <w:rsid w:val="007D1BF8"/>
    <w:rsid w:val="007D1DCF"/>
    <w:rsid w:val="007D1FB3"/>
    <w:rsid w:val="007D232B"/>
    <w:rsid w:val="007D240A"/>
    <w:rsid w:val="007D2774"/>
    <w:rsid w:val="007D279F"/>
    <w:rsid w:val="007D27BA"/>
    <w:rsid w:val="007D28F3"/>
    <w:rsid w:val="007D2B5C"/>
    <w:rsid w:val="007D2C24"/>
    <w:rsid w:val="007D2CB6"/>
    <w:rsid w:val="007D2EC0"/>
    <w:rsid w:val="007D2F65"/>
    <w:rsid w:val="007D3002"/>
    <w:rsid w:val="007D3191"/>
    <w:rsid w:val="007D31A7"/>
    <w:rsid w:val="007D31F6"/>
    <w:rsid w:val="007D3262"/>
    <w:rsid w:val="007D32ED"/>
    <w:rsid w:val="007D333A"/>
    <w:rsid w:val="007D3509"/>
    <w:rsid w:val="007D35F1"/>
    <w:rsid w:val="007D365D"/>
    <w:rsid w:val="007D36E1"/>
    <w:rsid w:val="007D3912"/>
    <w:rsid w:val="007D395B"/>
    <w:rsid w:val="007D39A4"/>
    <w:rsid w:val="007D3A19"/>
    <w:rsid w:val="007D3A44"/>
    <w:rsid w:val="007D3A6C"/>
    <w:rsid w:val="007D3AF0"/>
    <w:rsid w:val="007D3C9F"/>
    <w:rsid w:val="007D3CDD"/>
    <w:rsid w:val="007D3E0B"/>
    <w:rsid w:val="007D3E82"/>
    <w:rsid w:val="007D3EBB"/>
    <w:rsid w:val="007D4015"/>
    <w:rsid w:val="007D4129"/>
    <w:rsid w:val="007D435F"/>
    <w:rsid w:val="007D43D8"/>
    <w:rsid w:val="007D45E5"/>
    <w:rsid w:val="007D460E"/>
    <w:rsid w:val="007D4871"/>
    <w:rsid w:val="007D4896"/>
    <w:rsid w:val="007D48E3"/>
    <w:rsid w:val="007D4955"/>
    <w:rsid w:val="007D4A7F"/>
    <w:rsid w:val="007D4B72"/>
    <w:rsid w:val="007D4C31"/>
    <w:rsid w:val="007D4C92"/>
    <w:rsid w:val="007D4F96"/>
    <w:rsid w:val="007D5059"/>
    <w:rsid w:val="007D508A"/>
    <w:rsid w:val="007D515F"/>
    <w:rsid w:val="007D51E8"/>
    <w:rsid w:val="007D5224"/>
    <w:rsid w:val="007D5493"/>
    <w:rsid w:val="007D553B"/>
    <w:rsid w:val="007D5922"/>
    <w:rsid w:val="007D5997"/>
    <w:rsid w:val="007D5A6E"/>
    <w:rsid w:val="007D5B09"/>
    <w:rsid w:val="007D5B20"/>
    <w:rsid w:val="007D5EA7"/>
    <w:rsid w:val="007D6152"/>
    <w:rsid w:val="007D62D1"/>
    <w:rsid w:val="007D63A2"/>
    <w:rsid w:val="007D672F"/>
    <w:rsid w:val="007D67B2"/>
    <w:rsid w:val="007D6916"/>
    <w:rsid w:val="007D69B5"/>
    <w:rsid w:val="007D6C8A"/>
    <w:rsid w:val="007D6E1A"/>
    <w:rsid w:val="007D6F7C"/>
    <w:rsid w:val="007D6FFC"/>
    <w:rsid w:val="007D704A"/>
    <w:rsid w:val="007D70A5"/>
    <w:rsid w:val="007D711D"/>
    <w:rsid w:val="007D7361"/>
    <w:rsid w:val="007D736E"/>
    <w:rsid w:val="007D74FA"/>
    <w:rsid w:val="007D7610"/>
    <w:rsid w:val="007D7690"/>
    <w:rsid w:val="007D7921"/>
    <w:rsid w:val="007D7AA3"/>
    <w:rsid w:val="007D7B87"/>
    <w:rsid w:val="007D7CF8"/>
    <w:rsid w:val="007D7D13"/>
    <w:rsid w:val="007D7DE0"/>
    <w:rsid w:val="007E013E"/>
    <w:rsid w:val="007E02AE"/>
    <w:rsid w:val="007E02BA"/>
    <w:rsid w:val="007E02F3"/>
    <w:rsid w:val="007E0346"/>
    <w:rsid w:val="007E0401"/>
    <w:rsid w:val="007E0471"/>
    <w:rsid w:val="007E0488"/>
    <w:rsid w:val="007E0578"/>
    <w:rsid w:val="007E07A3"/>
    <w:rsid w:val="007E07DA"/>
    <w:rsid w:val="007E0B2A"/>
    <w:rsid w:val="007E0BA6"/>
    <w:rsid w:val="007E0BBC"/>
    <w:rsid w:val="007E0C1B"/>
    <w:rsid w:val="007E0D61"/>
    <w:rsid w:val="007E0D67"/>
    <w:rsid w:val="007E0E5C"/>
    <w:rsid w:val="007E0E7A"/>
    <w:rsid w:val="007E0F2A"/>
    <w:rsid w:val="007E0F38"/>
    <w:rsid w:val="007E0FE2"/>
    <w:rsid w:val="007E119E"/>
    <w:rsid w:val="007E12B0"/>
    <w:rsid w:val="007E159B"/>
    <w:rsid w:val="007E1849"/>
    <w:rsid w:val="007E1937"/>
    <w:rsid w:val="007E19BF"/>
    <w:rsid w:val="007E1AD1"/>
    <w:rsid w:val="007E1B35"/>
    <w:rsid w:val="007E1B58"/>
    <w:rsid w:val="007E1B7F"/>
    <w:rsid w:val="007E1C45"/>
    <w:rsid w:val="007E1C88"/>
    <w:rsid w:val="007E1CB5"/>
    <w:rsid w:val="007E1CCD"/>
    <w:rsid w:val="007E1D16"/>
    <w:rsid w:val="007E1D89"/>
    <w:rsid w:val="007E208C"/>
    <w:rsid w:val="007E2090"/>
    <w:rsid w:val="007E20D8"/>
    <w:rsid w:val="007E21A7"/>
    <w:rsid w:val="007E2273"/>
    <w:rsid w:val="007E22B7"/>
    <w:rsid w:val="007E23B3"/>
    <w:rsid w:val="007E2491"/>
    <w:rsid w:val="007E2634"/>
    <w:rsid w:val="007E2692"/>
    <w:rsid w:val="007E2797"/>
    <w:rsid w:val="007E280D"/>
    <w:rsid w:val="007E2AB5"/>
    <w:rsid w:val="007E2AFD"/>
    <w:rsid w:val="007E2B39"/>
    <w:rsid w:val="007E2D2A"/>
    <w:rsid w:val="007E2DB3"/>
    <w:rsid w:val="007E2DE3"/>
    <w:rsid w:val="007E2E6B"/>
    <w:rsid w:val="007E2F3E"/>
    <w:rsid w:val="007E347A"/>
    <w:rsid w:val="007E3498"/>
    <w:rsid w:val="007E3584"/>
    <w:rsid w:val="007E35AB"/>
    <w:rsid w:val="007E3692"/>
    <w:rsid w:val="007E36B3"/>
    <w:rsid w:val="007E3794"/>
    <w:rsid w:val="007E37AA"/>
    <w:rsid w:val="007E37E0"/>
    <w:rsid w:val="007E38AF"/>
    <w:rsid w:val="007E38CD"/>
    <w:rsid w:val="007E3951"/>
    <w:rsid w:val="007E395D"/>
    <w:rsid w:val="007E397C"/>
    <w:rsid w:val="007E39BD"/>
    <w:rsid w:val="007E3AD3"/>
    <w:rsid w:val="007E3B1A"/>
    <w:rsid w:val="007E3BD4"/>
    <w:rsid w:val="007E405C"/>
    <w:rsid w:val="007E4153"/>
    <w:rsid w:val="007E421F"/>
    <w:rsid w:val="007E428E"/>
    <w:rsid w:val="007E45E2"/>
    <w:rsid w:val="007E45E5"/>
    <w:rsid w:val="007E4800"/>
    <w:rsid w:val="007E4A61"/>
    <w:rsid w:val="007E4C96"/>
    <w:rsid w:val="007E4CB7"/>
    <w:rsid w:val="007E4D03"/>
    <w:rsid w:val="007E4D3A"/>
    <w:rsid w:val="007E4DAF"/>
    <w:rsid w:val="007E4E0B"/>
    <w:rsid w:val="007E4E7F"/>
    <w:rsid w:val="007E50AF"/>
    <w:rsid w:val="007E5317"/>
    <w:rsid w:val="007E53EF"/>
    <w:rsid w:val="007E555B"/>
    <w:rsid w:val="007E5646"/>
    <w:rsid w:val="007E567D"/>
    <w:rsid w:val="007E56D2"/>
    <w:rsid w:val="007E5772"/>
    <w:rsid w:val="007E57A4"/>
    <w:rsid w:val="007E582E"/>
    <w:rsid w:val="007E58CB"/>
    <w:rsid w:val="007E58D1"/>
    <w:rsid w:val="007E593E"/>
    <w:rsid w:val="007E5988"/>
    <w:rsid w:val="007E5AF6"/>
    <w:rsid w:val="007E5B1F"/>
    <w:rsid w:val="007E5B6F"/>
    <w:rsid w:val="007E5C57"/>
    <w:rsid w:val="007E5D40"/>
    <w:rsid w:val="007E5D50"/>
    <w:rsid w:val="007E5E5C"/>
    <w:rsid w:val="007E5EBA"/>
    <w:rsid w:val="007E5F59"/>
    <w:rsid w:val="007E5F95"/>
    <w:rsid w:val="007E5FF2"/>
    <w:rsid w:val="007E6006"/>
    <w:rsid w:val="007E6021"/>
    <w:rsid w:val="007E6060"/>
    <w:rsid w:val="007E6140"/>
    <w:rsid w:val="007E63D6"/>
    <w:rsid w:val="007E6412"/>
    <w:rsid w:val="007E6484"/>
    <w:rsid w:val="007E64A1"/>
    <w:rsid w:val="007E6573"/>
    <w:rsid w:val="007E662A"/>
    <w:rsid w:val="007E66F6"/>
    <w:rsid w:val="007E6850"/>
    <w:rsid w:val="007E6886"/>
    <w:rsid w:val="007E697A"/>
    <w:rsid w:val="007E69B7"/>
    <w:rsid w:val="007E6A96"/>
    <w:rsid w:val="007E6ADB"/>
    <w:rsid w:val="007E6B5C"/>
    <w:rsid w:val="007E6C29"/>
    <w:rsid w:val="007E6C2C"/>
    <w:rsid w:val="007E6D81"/>
    <w:rsid w:val="007E6F72"/>
    <w:rsid w:val="007E704C"/>
    <w:rsid w:val="007E70A7"/>
    <w:rsid w:val="007E70EB"/>
    <w:rsid w:val="007E7149"/>
    <w:rsid w:val="007E719A"/>
    <w:rsid w:val="007E7287"/>
    <w:rsid w:val="007E7331"/>
    <w:rsid w:val="007E74A4"/>
    <w:rsid w:val="007E74C8"/>
    <w:rsid w:val="007E74D1"/>
    <w:rsid w:val="007E7810"/>
    <w:rsid w:val="007E788A"/>
    <w:rsid w:val="007E78AF"/>
    <w:rsid w:val="007E7988"/>
    <w:rsid w:val="007E7A2D"/>
    <w:rsid w:val="007E7A8F"/>
    <w:rsid w:val="007E7AC4"/>
    <w:rsid w:val="007E7BAB"/>
    <w:rsid w:val="007E7C05"/>
    <w:rsid w:val="007E7DB2"/>
    <w:rsid w:val="007F00BA"/>
    <w:rsid w:val="007F017D"/>
    <w:rsid w:val="007F0193"/>
    <w:rsid w:val="007F04E4"/>
    <w:rsid w:val="007F059C"/>
    <w:rsid w:val="007F0620"/>
    <w:rsid w:val="007F065D"/>
    <w:rsid w:val="007F075B"/>
    <w:rsid w:val="007F0AF9"/>
    <w:rsid w:val="007F0C2F"/>
    <w:rsid w:val="007F0D18"/>
    <w:rsid w:val="007F0FAA"/>
    <w:rsid w:val="007F10C4"/>
    <w:rsid w:val="007F1163"/>
    <w:rsid w:val="007F135C"/>
    <w:rsid w:val="007F14CB"/>
    <w:rsid w:val="007F1623"/>
    <w:rsid w:val="007F168E"/>
    <w:rsid w:val="007F16AF"/>
    <w:rsid w:val="007F1700"/>
    <w:rsid w:val="007F177D"/>
    <w:rsid w:val="007F18B4"/>
    <w:rsid w:val="007F1A11"/>
    <w:rsid w:val="007F1AA4"/>
    <w:rsid w:val="007F1C3A"/>
    <w:rsid w:val="007F1E0B"/>
    <w:rsid w:val="007F1E21"/>
    <w:rsid w:val="007F1E77"/>
    <w:rsid w:val="007F1E8E"/>
    <w:rsid w:val="007F1EF5"/>
    <w:rsid w:val="007F2039"/>
    <w:rsid w:val="007F2091"/>
    <w:rsid w:val="007F241E"/>
    <w:rsid w:val="007F2423"/>
    <w:rsid w:val="007F25C0"/>
    <w:rsid w:val="007F26B0"/>
    <w:rsid w:val="007F26CD"/>
    <w:rsid w:val="007F286D"/>
    <w:rsid w:val="007F29EB"/>
    <w:rsid w:val="007F2A37"/>
    <w:rsid w:val="007F2BE3"/>
    <w:rsid w:val="007F2C22"/>
    <w:rsid w:val="007F2C9F"/>
    <w:rsid w:val="007F2D9F"/>
    <w:rsid w:val="007F2E7C"/>
    <w:rsid w:val="007F30F1"/>
    <w:rsid w:val="007F31BE"/>
    <w:rsid w:val="007F31D2"/>
    <w:rsid w:val="007F3283"/>
    <w:rsid w:val="007F331F"/>
    <w:rsid w:val="007F33CC"/>
    <w:rsid w:val="007F340B"/>
    <w:rsid w:val="007F34A1"/>
    <w:rsid w:val="007F356E"/>
    <w:rsid w:val="007F357F"/>
    <w:rsid w:val="007F3798"/>
    <w:rsid w:val="007F37B0"/>
    <w:rsid w:val="007F383D"/>
    <w:rsid w:val="007F38AE"/>
    <w:rsid w:val="007F394A"/>
    <w:rsid w:val="007F3A9A"/>
    <w:rsid w:val="007F3C08"/>
    <w:rsid w:val="007F3C5C"/>
    <w:rsid w:val="007F3DC4"/>
    <w:rsid w:val="007F3E3B"/>
    <w:rsid w:val="007F4035"/>
    <w:rsid w:val="007F40FB"/>
    <w:rsid w:val="007F4487"/>
    <w:rsid w:val="007F4514"/>
    <w:rsid w:val="007F480E"/>
    <w:rsid w:val="007F484B"/>
    <w:rsid w:val="007F490E"/>
    <w:rsid w:val="007F4A57"/>
    <w:rsid w:val="007F4AA9"/>
    <w:rsid w:val="007F4E1F"/>
    <w:rsid w:val="007F4E61"/>
    <w:rsid w:val="007F5014"/>
    <w:rsid w:val="007F5091"/>
    <w:rsid w:val="007F50EF"/>
    <w:rsid w:val="007F528A"/>
    <w:rsid w:val="007F52E3"/>
    <w:rsid w:val="007F53B5"/>
    <w:rsid w:val="007F5508"/>
    <w:rsid w:val="007F5519"/>
    <w:rsid w:val="007F563B"/>
    <w:rsid w:val="007F56FF"/>
    <w:rsid w:val="007F5752"/>
    <w:rsid w:val="007F5934"/>
    <w:rsid w:val="007F5C7A"/>
    <w:rsid w:val="007F5C86"/>
    <w:rsid w:val="007F5CB1"/>
    <w:rsid w:val="007F5D20"/>
    <w:rsid w:val="007F60A9"/>
    <w:rsid w:val="007F63E9"/>
    <w:rsid w:val="007F6458"/>
    <w:rsid w:val="007F6479"/>
    <w:rsid w:val="007F64D3"/>
    <w:rsid w:val="007F65E4"/>
    <w:rsid w:val="007F6697"/>
    <w:rsid w:val="007F66FC"/>
    <w:rsid w:val="007F67B4"/>
    <w:rsid w:val="007F690B"/>
    <w:rsid w:val="007F6A4E"/>
    <w:rsid w:val="007F6B02"/>
    <w:rsid w:val="007F6B04"/>
    <w:rsid w:val="007F6BB9"/>
    <w:rsid w:val="007F6D49"/>
    <w:rsid w:val="007F6D67"/>
    <w:rsid w:val="007F6E3F"/>
    <w:rsid w:val="007F6F80"/>
    <w:rsid w:val="007F6F86"/>
    <w:rsid w:val="007F6FA9"/>
    <w:rsid w:val="007F707D"/>
    <w:rsid w:val="007F70E6"/>
    <w:rsid w:val="007F7107"/>
    <w:rsid w:val="007F7222"/>
    <w:rsid w:val="007F7468"/>
    <w:rsid w:val="007F74E5"/>
    <w:rsid w:val="007F74F0"/>
    <w:rsid w:val="007F750B"/>
    <w:rsid w:val="007F7512"/>
    <w:rsid w:val="007F7714"/>
    <w:rsid w:val="007F77A8"/>
    <w:rsid w:val="007F77E2"/>
    <w:rsid w:val="007F77E5"/>
    <w:rsid w:val="007F7961"/>
    <w:rsid w:val="007F7995"/>
    <w:rsid w:val="007F79DD"/>
    <w:rsid w:val="007F79E4"/>
    <w:rsid w:val="007F7B2B"/>
    <w:rsid w:val="007F7D7B"/>
    <w:rsid w:val="007F7E16"/>
    <w:rsid w:val="007F7E95"/>
    <w:rsid w:val="00800041"/>
    <w:rsid w:val="008000A6"/>
    <w:rsid w:val="0080026C"/>
    <w:rsid w:val="008002F3"/>
    <w:rsid w:val="00800327"/>
    <w:rsid w:val="00800560"/>
    <w:rsid w:val="0080059E"/>
    <w:rsid w:val="0080063C"/>
    <w:rsid w:val="008008A7"/>
    <w:rsid w:val="00800964"/>
    <w:rsid w:val="00800B36"/>
    <w:rsid w:val="00800B68"/>
    <w:rsid w:val="00800BF3"/>
    <w:rsid w:val="00800C42"/>
    <w:rsid w:val="00800D56"/>
    <w:rsid w:val="00800EE3"/>
    <w:rsid w:val="00800FA7"/>
    <w:rsid w:val="0080109A"/>
    <w:rsid w:val="008011C1"/>
    <w:rsid w:val="0080153D"/>
    <w:rsid w:val="00801563"/>
    <w:rsid w:val="00801812"/>
    <w:rsid w:val="00801931"/>
    <w:rsid w:val="0080198A"/>
    <w:rsid w:val="00801A4F"/>
    <w:rsid w:val="00801BDE"/>
    <w:rsid w:val="00801D2B"/>
    <w:rsid w:val="00801D3C"/>
    <w:rsid w:val="00801F5D"/>
    <w:rsid w:val="00801FA2"/>
    <w:rsid w:val="00802251"/>
    <w:rsid w:val="00802262"/>
    <w:rsid w:val="008022AB"/>
    <w:rsid w:val="008022E2"/>
    <w:rsid w:val="0080239C"/>
    <w:rsid w:val="008026E5"/>
    <w:rsid w:val="008027A6"/>
    <w:rsid w:val="00802861"/>
    <w:rsid w:val="00802873"/>
    <w:rsid w:val="008028EC"/>
    <w:rsid w:val="00802913"/>
    <w:rsid w:val="00802921"/>
    <w:rsid w:val="008029BE"/>
    <w:rsid w:val="00802B62"/>
    <w:rsid w:val="00802C69"/>
    <w:rsid w:val="00803112"/>
    <w:rsid w:val="0080312E"/>
    <w:rsid w:val="008031E5"/>
    <w:rsid w:val="00803247"/>
    <w:rsid w:val="008034F8"/>
    <w:rsid w:val="0080372D"/>
    <w:rsid w:val="008037C3"/>
    <w:rsid w:val="00803913"/>
    <w:rsid w:val="008039E7"/>
    <w:rsid w:val="00803A43"/>
    <w:rsid w:val="00803B74"/>
    <w:rsid w:val="00803B98"/>
    <w:rsid w:val="00803CBF"/>
    <w:rsid w:val="00803E8E"/>
    <w:rsid w:val="008040CB"/>
    <w:rsid w:val="00804174"/>
    <w:rsid w:val="00804219"/>
    <w:rsid w:val="008042C5"/>
    <w:rsid w:val="0080473C"/>
    <w:rsid w:val="008048B5"/>
    <w:rsid w:val="00804CAE"/>
    <w:rsid w:val="00804FA5"/>
    <w:rsid w:val="00804FAE"/>
    <w:rsid w:val="00805255"/>
    <w:rsid w:val="008053EA"/>
    <w:rsid w:val="008053ED"/>
    <w:rsid w:val="008055A0"/>
    <w:rsid w:val="00805652"/>
    <w:rsid w:val="008057FE"/>
    <w:rsid w:val="00805898"/>
    <w:rsid w:val="0080590E"/>
    <w:rsid w:val="008059CA"/>
    <w:rsid w:val="00805B3E"/>
    <w:rsid w:val="00805C16"/>
    <w:rsid w:val="00805C82"/>
    <w:rsid w:val="00805D43"/>
    <w:rsid w:val="00805E70"/>
    <w:rsid w:val="00805F5C"/>
    <w:rsid w:val="0080602C"/>
    <w:rsid w:val="0080616A"/>
    <w:rsid w:val="008062A4"/>
    <w:rsid w:val="008062FC"/>
    <w:rsid w:val="008063A8"/>
    <w:rsid w:val="008063EF"/>
    <w:rsid w:val="00806486"/>
    <w:rsid w:val="00806737"/>
    <w:rsid w:val="008067BF"/>
    <w:rsid w:val="00806980"/>
    <w:rsid w:val="00806A6F"/>
    <w:rsid w:val="00806BB6"/>
    <w:rsid w:val="00806BBE"/>
    <w:rsid w:val="00806CBB"/>
    <w:rsid w:val="00806D2D"/>
    <w:rsid w:val="00806DCB"/>
    <w:rsid w:val="00806E48"/>
    <w:rsid w:val="00806F15"/>
    <w:rsid w:val="00806FD6"/>
    <w:rsid w:val="00807103"/>
    <w:rsid w:val="00807104"/>
    <w:rsid w:val="00807132"/>
    <w:rsid w:val="00807163"/>
    <w:rsid w:val="00807215"/>
    <w:rsid w:val="00807269"/>
    <w:rsid w:val="00807271"/>
    <w:rsid w:val="0080750C"/>
    <w:rsid w:val="008075C4"/>
    <w:rsid w:val="0080774B"/>
    <w:rsid w:val="00807820"/>
    <w:rsid w:val="0080786C"/>
    <w:rsid w:val="008078B7"/>
    <w:rsid w:val="0080799F"/>
    <w:rsid w:val="008079E2"/>
    <w:rsid w:val="00807A99"/>
    <w:rsid w:val="00807C7C"/>
    <w:rsid w:val="00807ECE"/>
    <w:rsid w:val="0081017E"/>
    <w:rsid w:val="008101B2"/>
    <w:rsid w:val="008101C2"/>
    <w:rsid w:val="0081025A"/>
    <w:rsid w:val="0081026C"/>
    <w:rsid w:val="00810559"/>
    <w:rsid w:val="008106C1"/>
    <w:rsid w:val="00810813"/>
    <w:rsid w:val="00810A24"/>
    <w:rsid w:val="00810BB6"/>
    <w:rsid w:val="00810CA5"/>
    <w:rsid w:val="00810CE2"/>
    <w:rsid w:val="00810E0A"/>
    <w:rsid w:val="00810EDA"/>
    <w:rsid w:val="00810F35"/>
    <w:rsid w:val="008114F1"/>
    <w:rsid w:val="00811646"/>
    <w:rsid w:val="00811732"/>
    <w:rsid w:val="008117FD"/>
    <w:rsid w:val="00811888"/>
    <w:rsid w:val="00811932"/>
    <w:rsid w:val="008119D8"/>
    <w:rsid w:val="008119E6"/>
    <w:rsid w:val="00811A3D"/>
    <w:rsid w:val="00811AB7"/>
    <w:rsid w:val="00811ADE"/>
    <w:rsid w:val="00811B82"/>
    <w:rsid w:val="00811E6A"/>
    <w:rsid w:val="00811F70"/>
    <w:rsid w:val="00812037"/>
    <w:rsid w:val="008120BE"/>
    <w:rsid w:val="00812260"/>
    <w:rsid w:val="00812486"/>
    <w:rsid w:val="0081256E"/>
    <w:rsid w:val="008126EE"/>
    <w:rsid w:val="00812717"/>
    <w:rsid w:val="00812774"/>
    <w:rsid w:val="008129C6"/>
    <w:rsid w:val="00812A0F"/>
    <w:rsid w:val="00812BA4"/>
    <w:rsid w:val="00812D71"/>
    <w:rsid w:val="00812F8D"/>
    <w:rsid w:val="0081305D"/>
    <w:rsid w:val="008130B3"/>
    <w:rsid w:val="008132E9"/>
    <w:rsid w:val="00813567"/>
    <w:rsid w:val="00813569"/>
    <w:rsid w:val="008135B5"/>
    <w:rsid w:val="00813613"/>
    <w:rsid w:val="00813713"/>
    <w:rsid w:val="00813888"/>
    <w:rsid w:val="0081399A"/>
    <w:rsid w:val="00813A8A"/>
    <w:rsid w:val="00813A9D"/>
    <w:rsid w:val="00813B90"/>
    <w:rsid w:val="00813BC8"/>
    <w:rsid w:val="00813C62"/>
    <w:rsid w:val="00813DAB"/>
    <w:rsid w:val="00813E8B"/>
    <w:rsid w:val="00813EB0"/>
    <w:rsid w:val="00813EDE"/>
    <w:rsid w:val="0081407E"/>
    <w:rsid w:val="00814191"/>
    <w:rsid w:val="00814265"/>
    <w:rsid w:val="008142A9"/>
    <w:rsid w:val="008145A6"/>
    <w:rsid w:val="00814789"/>
    <w:rsid w:val="008147E7"/>
    <w:rsid w:val="00814877"/>
    <w:rsid w:val="008148D3"/>
    <w:rsid w:val="008148E3"/>
    <w:rsid w:val="00814A1A"/>
    <w:rsid w:val="00814A65"/>
    <w:rsid w:val="00814BD2"/>
    <w:rsid w:val="00814C0D"/>
    <w:rsid w:val="00814CAF"/>
    <w:rsid w:val="00814D20"/>
    <w:rsid w:val="00814DFF"/>
    <w:rsid w:val="00814FD7"/>
    <w:rsid w:val="00815226"/>
    <w:rsid w:val="00815364"/>
    <w:rsid w:val="00815448"/>
    <w:rsid w:val="00815453"/>
    <w:rsid w:val="00815517"/>
    <w:rsid w:val="00815716"/>
    <w:rsid w:val="0081578E"/>
    <w:rsid w:val="00815810"/>
    <w:rsid w:val="00815862"/>
    <w:rsid w:val="00815865"/>
    <w:rsid w:val="00815884"/>
    <w:rsid w:val="0081597F"/>
    <w:rsid w:val="00815B49"/>
    <w:rsid w:val="00815BB1"/>
    <w:rsid w:val="00815D3E"/>
    <w:rsid w:val="00815D99"/>
    <w:rsid w:val="00815DED"/>
    <w:rsid w:val="00815E1A"/>
    <w:rsid w:val="00815EA4"/>
    <w:rsid w:val="00815EA8"/>
    <w:rsid w:val="00815FBF"/>
    <w:rsid w:val="00816059"/>
    <w:rsid w:val="00816086"/>
    <w:rsid w:val="0081608F"/>
    <w:rsid w:val="008163DC"/>
    <w:rsid w:val="008164E8"/>
    <w:rsid w:val="00816524"/>
    <w:rsid w:val="008166CF"/>
    <w:rsid w:val="00816807"/>
    <w:rsid w:val="0081689C"/>
    <w:rsid w:val="00816B2F"/>
    <w:rsid w:val="00816C44"/>
    <w:rsid w:val="00816C81"/>
    <w:rsid w:val="00816DE9"/>
    <w:rsid w:val="0081739E"/>
    <w:rsid w:val="00817428"/>
    <w:rsid w:val="008175DC"/>
    <w:rsid w:val="00817720"/>
    <w:rsid w:val="0081780F"/>
    <w:rsid w:val="0081784A"/>
    <w:rsid w:val="008179DE"/>
    <w:rsid w:val="008179FA"/>
    <w:rsid w:val="00817B1C"/>
    <w:rsid w:val="00817BDA"/>
    <w:rsid w:val="00817D5E"/>
    <w:rsid w:val="00817DFE"/>
    <w:rsid w:val="0082022F"/>
    <w:rsid w:val="0082030D"/>
    <w:rsid w:val="00820342"/>
    <w:rsid w:val="008205BF"/>
    <w:rsid w:val="00820679"/>
    <w:rsid w:val="008207E4"/>
    <w:rsid w:val="00820802"/>
    <w:rsid w:val="00820962"/>
    <w:rsid w:val="00820A1C"/>
    <w:rsid w:val="00820EE4"/>
    <w:rsid w:val="00820EE8"/>
    <w:rsid w:val="00821004"/>
    <w:rsid w:val="008210BA"/>
    <w:rsid w:val="00821369"/>
    <w:rsid w:val="00821378"/>
    <w:rsid w:val="00821381"/>
    <w:rsid w:val="00821421"/>
    <w:rsid w:val="0082156C"/>
    <w:rsid w:val="008216CE"/>
    <w:rsid w:val="008217EB"/>
    <w:rsid w:val="00821B00"/>
    <w:rsid w:val="00821BEC"/>
    <w:rsid w:val="00821CF9"/>
    <w:rsid w:val="00821D49"/>
    <w:rsid w:val="00821D87"/>
    <w:rsid w:val="00821DF5"/>
    <w:rsid w:val="00821F6C"/>
    <w:rsid w:val="00822036"/>
    <w:rsid w:val="008221F4"/>
    <w:rsid w:val="008222BE"/>
    <w:rsid w:val="008223E8"/>
    <w:rsid w:val="00822418"/>
    <w:rsid w:val="008224B0"/>
    <w:rsid w:val="008225F8"/>
    <w:rsid w:val="0082267C"/>
    <w:rsid w:val="008226B5"/>
    <w:rsid w:val="008226DD"/>
    <w:rsid w:val="008228EE"/>
    <w:rsid w:val="008229CE"/>
    <w:rsid w:val="00822A0C"/>
    <w:rsid w:val="00822B2D"/>
    <w:rsid w:val="00822B63"/>
    <w:rsid w:val="00822B6A"/>
    <w:rsid w:val="00822BDA"/>
    <w:rsid w:val="00822BEB"/>
    <w:rsid w:val="00822F31"/>
    <w:rsid w:val="00822FF1"/>
    <w:rsid w:val="008230F8"/>
    <w:rsid w:val="00823182"/>
    <w:rsid w:val="00823378"/>
    <w:rsid w:val="008236E2"/>
    <w:rsid w:val="0082376A"/>
    <w:rsid w:val="00823865"/>
    <w:rsid w:val="008238BF"/>
    <w:rsid w:val="0082391D"/>
    <w:rsid w:val="008239E9"/>
    <w:rsid w:val="00823ACC"/>
    <w:rsid w:val="00823B01"/>
    <w:rsid w:val="00823BF6"/>
    <w:rsid w:val="00823CEB"/>
    <w:rsid w:val="00823D8B"/>
    <w:rsid w:val="00823DFD"/>
    <w:rsid w:val="00823F6D"/>
    <w:rsid w:val="00823F96"/>
    <w:rsid w:val="0082413F"/>
    <w:rsid w:val="008241ED"/>
    <w:rsid w:val="00824269"/>
    <w:rsid w:val="00824391"/>
    <w:rsid w:val="00824421"/>
    <w:rsid w:val="00824504"/>
    <w:rsid w:val="00824687"/>
    <w:rsid w:val="0082468D"/>
    <w:rsid w:val="0082484F"/>
    <w:rsid w:val="008248F9"/>
    <w:rsid w:val="00824A68"/>
    <w:rsid w:val="00824ACD"/>
    <w:rsid w:val="00824B5E"/>
    <w:rsid w:val="008252BA"/>
    <w:rsid w:val="00825563"/>
    <w:rsid w:val="0082573E"/>
    <w:rsid w:val="00825836"/>
    <w:rsid w:val="00825888"/>
    <w:rsid w:val="0082598D"/>
    <w:rsid w:val="00825A50"/>
    <w:rsid w:val="00825B33"/>
    <w:rsid w:val="00825E2B"/>
    <w:rsid w:val="00825F42"/>
    <w:rsid w:val="008260FF"/>
    <w:rsid w:val="0082628D"/>
    <w:rsid w:val="008263C0"/>
    <w:rsid w:val="008263CF"/>
    <w:rsid w:val="0082650F"/>
    <w:rsid w:val="00826709"/>
    <w:rsid w:val="00826854"/>
    <w:rsid w:val="008269AC"/>
    <w:rsid w:val="00826B4E"/>
    <w:rsid w:val="00826BE9"/>
    <w:rsid w:val="00826C5D"/>
    <w:rsid w:val="00826C71"/>
    <w:rsid w:val="00826DAC"/>
    <w:rsid w:val="00826E01"/>
    <w:rsid w:val="008272AF"/>
    <w:rsid w:val="00827365"/>
    <w:rsid w:val="00827841"/>
    <w:rsid w:val="00827891"/>
    <w:rsid w:val="0082796B"/>
    <w:rsid w:val="00827A93"/>
    <w:rsid w:val="00827D4E"/>
    <w:rsid w:val="00827D81"/>
    <w:rsid w:val="00827DDC"/>
    <w:rsid w:val="00827DFD"/>
    <w:rsid w:val="00827F3F"/>
    <w:rsid w:val="008300BA"/>
    <w:rsid w:val="00830113"/>
    <w:rsid w:val="00830234"/>
    <w:rsid w:val="00830345"/>
    <w:rsid w:val="0083035E"/>
    <w:rsid w:val="008303B7"/>
    <w:rsid w:val="008304FC"/>
    <w:rsid w:val="00830535"/>
    <w:rsid w:val="00830712"/>
    <w:rsid w:val="0083081D"/>
    <w:rsid w:val="00830AAB"/>
    <w:rsid w:val="00830BD2"/>
    <w:rsid w:val="0083117E"/>
    <w:rsid w:val="00831213"/>
    <w:rsid w:val="008312AA"/>
    <w:rsid w:val="008312B6"/>
    <w:rsid w:val="008312F3"/>
    <w:rsid w:val="00831380"/>
    <w:rsid w:val="00831441"/>
    <w:rsid w:val="00831691"/>
    <w:rsid w:val="008319CE"/>
    <w:rsid w:val="00831A7D"/>
    <w:rsid w:val="00831BE8"/>
    <w:rsid w:val="00831CBC"/>
    <w:rsid w:val="00831E27"/>
    <w:rsid w:val="00831E58"/>
    <w:rsid w:val="00831E7A"/>
    <w:rsid w:val="00831F7A"/>
    <w:rsid w:val="00832056"/>
    <w:rsid w:val="008320A0"/>
    <w:rsid w:val="008321FC"/>
    <w:rsid w:val="0083233B"/>
    <w:rsid w:val="0083239F"/>
    <w:rsid w:val="008323B0"/>
    <w:rsid w:val="00832503"/>
    <w:rsid w:val="008325CD"/>
    <w:rsid w:val="00832601"/>
    <w:rsid w:val="0083260D"/>
    <w:rsid w:val="00832656"/>
    <w:rsid w:val="008326B7"/>
    <w:rsid w:val="008326FC"/>
    <w:rsid w:val="008328AD"/>
    <w:rsid w:val="008328BB"/>
    <w:rsid w:val="00832A28"/>
    <w:rsid w:val="00832A35"/>
    <w:rsid w:val="00832C23"/>
    <w:rsid w:val="00832E07"/>
    <w:rsid w:val="00832F3B"/>
    <w:rsid w:val="00833071"/>
    <w:rsid w:val="00833125"/>
    <w:rsid w:val="00833166"/>
    <w:rsid w:val="008331FA"/>
    <w:rsid w:val="00833232"/>
    <w:rsid w:val="00833591"/>
    <w:rsid w:val="00833677"/>
    <w:rsid w:val="008336F8"/>
    <w:rsid w:val="0083370D"/>
    <w:rsid w:val="00833776"/>
    <w:rsid w:val="00833958"/>
    <w:rsid w:val="0083398E"/>
    <w:rsid w:val="008339C1"/>
    <w:rsid w:val="008339CA"/>
    <w:rsid w:val="00833F4A"/>
    <w:rsid w:val="00833FFE"/>
    <w:rsid w:val="008340CD"/>
    <w:rsid w:val="0083415C"/>
    <w:rsid w:val="008341A4"/>
    <w:rsid w:val="00834425"/>
    <w:rsid w:val="008345CB"/>
    <w:rsid w:val="008345F7"/>
    <w:rsid w:val="00834607"/>
    <w:rsid w:val="00834668"/>
    <w:rsid w:val="00834866"/>
    <w:rsid w:val="0083491F"/>
    <w:rsid w:val="00834AD1"/>
    <w:rsid w:val="00834DC8"/>
    <w:rsid w:val="00835059"/>
    <w:rsid w:val="008351B7"/>
    <w:rsid w:val="008352E9"/>
    <w:rsid w:val="008354F4"/>
    <w:rsid w:val="00835624"/>
    <w:rsid w:val="00835682"/>
    <w:rsid w:val="0083568B"/>
    <w:rsid w:val="00835745"/>
    <w:rsid w:val="008357CE"/>
    <w:rsid w:val="00835807"/>
    <w:rsid w:val="0083582C"/>
    <w:rsid w:val="008358A2"/>
    <w:rsid w:val="008358CB"/>
    <w:rsid w:val="008359C5"/>
    <w:rsid w:val="00835A3A"/>
    <w:rsid w:val="00835C01"/>
    <w:rsid w:val="00835C6B"/>
    <w:rsid w:val="00835C74"/>
    <w:rsid w:val="00835CB7"/>
    <w:rsid w:val="00835DF6"/>
    <w:rsid w:val="00835F3A"/>
    <w:rsid w:val="00835FD2"/>
    <w:rsid w:val="0083600D"/>
    <w:rsid w:val="008360A4"/>
    <w:rsid w:val="00836171"/>
    <w:rsid w:val="008361EE"/>
    <w:rsid w:val="00836260"/>
    <w:rsid w:val="008362F2"/>
    <w:rsid w:val="0083645E"/>
    <w:rsid w:val="00836672"/>
    <w:rsid w:val="008366E4"/>
    <w:rsid w:val="00836722"/>
    <w:rsid w:val="00836845"/>
    <w:rsid w:val="0083688D"/>
    <w:rsid w:val="0083696F"/>
    <w:rsid w:val="00836AB9"/>
    <w:rsid w:val="00836CFC"/>
    <w:rsid w:val="00836E0C"/>
    <w:rsid w:val="00836EA6"/>
    <w:rsid w:val="00836F6D"/>
    <w:rsid w:val="00836FB7"/>
    <w:rsid w:val="00837152"/>
    <w:rsid w:val="008372BE"/>
    <w:rsid w:val="008372D4"/>
    <w:rsid w:val="008378D0"/>
    <w:rsid w:val="00837B29"/>
    <w:rsid w:val="00837CBF"/>
    <w:rsid w:val="00837DAA"/>
    <w:rsid w:val="00837E71"/>
    <w:rsid w:val="00837EAA"/>
    <w:rsid w:val="00840045"/>
    <w:rsid w:val="00840343"/>
    <w:rsid w:val="0084035A"/>
    <w:rsid w:val="008403EE"/>
    <w:rsid w:val="00840412"/>
    <w:rsid w:val="00840453"/>
    <w:rsid w:val="008404DC"/>
    <w:rsid w:val="00840593"/>
    <w:rsid w:val="00840611"/>
    <w:rsid w:val="00840672"/>
    <w:rsid w:val="00840773"/>
    <w:rsid w:val="008407C2"/>
    <w:rsid w:val="00840858"/>
    <w:rsid w:val="0084092E"/>
    <w:rsid w:val="0084097E"/>
    <w:rsid w:val="008409B2"/>
    <w:rsid w:val="00840A2D"/>
    <w:rsid w:val="00840BC4"/>
    <w:rsid w:val="00840BD9"/>
    <w:rsid w:val="00840CD0"/>
    <w:rsid w:val="00840F17"/>
    <w:rsid w:val="00840F34"/>
    <w:rsid w:val="0084101E"/>
    <w:rsid w:val="00841091"/>
    <w:rsid w:val="0084109D"/>
    <w:rsid w:val="008410F4"/>
    <w:rsid w:val="00841273"/>
    <w:rsid w:val="0084129D"/>
    <w:rsid w:val="008412B7"/>
    <w:rsid w:val="008415C8"/>
    <w:rsid w:val="008417D8"/>
    <w:rsid w:val="00841884"/>
    <w:rsid w:val="008419D6"/>
    <w:rsid w:val="008419F0"/>
    <w:rsid w:val="00841A86"/>
    <w:rsid w:val="00841C3A"/>
    <w:rsid w:val="00841E91"/>
    <w:rsid w:val="00841FE2"/>
    <w:rsid w:val="0084209F"/>
    <w:rsid w:val="008420BD"/>
    <w:rsid w:val="00842189"/>
    <w:rsid w:val="008422D8"/>
    <w:rsid w:val="0084239A"/>
    <w:rsid w:val="008423B0"/>
    <w:rsid w:val="0084243E"/>
    <w:rsid w:val="00842501"/>
    <w:rsid w:val="00842568"/>
    <w:rsid w:val="008428E2"/>
    <w:rsid w:val="00842A16"/>
    <w:rsid w:val="00842A67"/>
    <w:rsid w:val="00842A78"/>
    <w:rsid w:val="00842BDE"/>
    <w:rsid w:val="00842C9B"/>
    <w:rsid w:val="00842CBE"/>
    <w:rsid w:val="00842D56"/>
    <w:rsid w:val="00842D6E"/>
    <w:rsid w:val="00842D81"/>
    <w:rsid w:val="00842F1C"/>
    <w:rsid w:val="00842F2F"/>
    <w:rsid w:val="00842FE6"/>
    <w:rsid w:val="008430A5"/>
    <w:rsid w:val="0084312F"/>
    <w:rsid w:val="008431BB"/>
    <w:rsid w:val="00843471"/>
    <w:rsid w:val="00843538"/>
    <w:rsid w:val="008435DD"/>
    <w:rsid w:val="00843656"/>
    <w:rsid w:val="008436DD"/>
    <w:rsid w:val="00843917"/>
    <w:rsid w:val="0084399F"/>
    <w:rsid w:val="00843AD7"/>
    <w:rsid w:val="00843B43"/>
    <w:rsid w:val="00843B73"/>
    <w:rsid w:val="00843BDC"/>
    <w:rsid w:val="00843BFA"/>
    <w:rsid w:val="00843C36"/>
    <w:rsid w:val="00843D00"/>
    <w:rsid w:val="00843DCC"/>
    <w:rsid w:val="00843DFC"/>
    <w:rsid w:val="00843F9D"/>
    <w:rsid w:val="008444FB"/>
    <w:rsid w:val="00844586"/>
    <w:rsid w:val="00844610"/>
    <w:rsid w:val="00844776"/>
    <w:rsid w:val="008447E3"/>
    <w:rsid w:val="0084490C"/>
    <w:rsid w:val="0084491D"/>
    <w:rsid w:val="0084491F"/>
    <w:rsid w:val="008449E4"/>
    <w:rsid w:val="00844AA8"/>
    <w:rsid w:val="00844B11"/>
    <w:rsid w:val="00844C28"/>
    <w:rsid w:val="00844C9D"/>
    <w:rsid w:val="00844CAA"/>
    <w:rsid w:val="00844D32"/>
    <w:rsid w:val="00844F2C"/>
    <w:rsid w:val="00844FA5"/>
    <w:rsid w:val="00844FDD"/>
    <w:rsid w:val="0084537E"/>
    <w:rsid w:val="00845410"/>
    <w:rsid w:val="0084559D"/>
    <w:rsid w:val="00845691"/>
    <w:rsid w:val="008456EF"/>
    <w:rsid w:val="0084579B"/>
    <w:rsid w:val="008458D9"/>
    <w:rsid w:val="00845970"/>
    <w:rsid w:val="00845AF1"/>
    <w:rsid w:val="00845C76"/>
    <w:rsid w:val="00845D35"/>
    <w:rsid w:val="00845D38"/>
    <w:rsid w:val="00846163"/>
    <w:rsid w:val="008461BF"/>
    <w:rsid w:val="00846241"/>
    <w:rsid w:val="008462FE"/>
    <w:rsid w:val="00846435"/>
    <w:rsid w:val="008464D6"/>
    <w:rsid w:val="0084652E"/>
    <w:rsid w:val="008465A6"/>
    <w:rsid w:val="00846A8B"/>
    <w:rsid w:val="00846BB2"/>
    <w:rsid w:val="00846C08"/>
    <w:rsid w:val="00846D2E"/>
    <w:rsid w:val="00846F09"/>
    <w:rsid w:val="00846F22"/>
    <w:rsid w:val="00846F86"/>
    <w:rsid w:val="00846FA3"/>
    <w:rsid w:val="00846FAC"/>
    <w:rsid w:val="00847011"/>
    <w:rsid w:val="00847117"/>
    <w:rsid w:val="0084717D"/>
    <w:rsid w:val="00847204"/>
    <w:rsid w:val="0084725D"/>
    <w:rsid w:val="008473A2"/>
    <w:rsid w:val="00847447"/>
    <w:rsid w:val="0084751A"/>
    <w:rsid w:val="0084756B"/>
    <w:rsid w:val="00847706"/>
    <w:rsid w:val="00847907"/>
    <w:rsid w:val="00847908"/>
    <w:rsid w:val="00847980"/>
    <w:rsid w:val="00847A12"/>
    <w:rsid w:val="00847BD3"/>
    <w:rsid w:val="00847C45"/>
    <w:rsid w:val="00847D00"/>
    <w:rsid w:val="00850121"/>
    <w:rsid w:val="00850201"/>
    <w:rsid w:val="008502B6"/>
    <w:rsid w:val="0085031E"/>
    <w:rsid w:val="0085032E"/>
    <w:rsid w:val="0085040B"/>
    <w:rsid w:val="0085043D"/>
    <w:rsid w:val="00850545"/>
    <w:rsid w:val="008506EE"/>
    <w:rsid w:val="00850B5C"/>
    <w:rsid w:val="00850BBE"/>
    <w:rsid w:val="00850CEC"/>
    <w:rsid w:val="00850F62"/>
    <w:rsid w:val="00850FA3"/>
    <w:rsid w:val="00851123"/>
    <w:rsid w:val="00851125"/>
    <w:rsid w:val="00851184"/>
    <w:rsid w:val="00851226"/>
    <w:rsid w:val="008512BB"/>
    <w:rsid w:val="00851339"/>
    <w:rsid w:val="00851423"/>
    <w:rsid w:val="008514E7"/>
    <w:rsid w:val="00851525"/>
    <w:rsid w:val="00851549"/>
    <w:rsid w:val="00851600"/>
    <w:rsid w:val="008517E1"/>
    <w:rsid w:val="00851A61"/>
    <w:rsid w:val="00851BE7"/>
    <w:rsid w:val="00851C62"/>
    <w:rsid w:val="00851CE6"/>
    <w:rsid w:val="00851D4B"/>
    <w:rsid w:val="0085201C"/>
    <w:rsid w:val="008520D6"/>
    <w:rsid w:val="0085255A"/>
    <w:rsid w:val="008526C4"/>
    <w:rsid w:val="008527F8"/>
    <w:rsid w:val="00852901"/>
    <w:rsid w:val="00852911"/>
    <w:rsid w:val="00852939"/>
    <w:rsid w:val="0085297F"/>
    <w:rsid w:val="00852A9C"/>
    <w:rsid w:val="00852B10"/>
    <w:rsid w:val="00852B98"/>
    <w:rsid w:val="00852C50"/>
    <w:rsid w:val="00852DC2"/>
    <w:rsid w:val="00852E1E"/>
    <w:rsid w:val="00852FC1"/>
    <w:rsid w:val="008530AA"/>
    <w:rsid w:val="00853132"/>
    <w:rsid w:val="008531C0"/>
    <w:rsid w:val="008532D8"/>
    <w:rsid w:val="0085334F"/>
    <w:rsid w:val="0085338C"/>
    <w:rsid w:val="008535B8"/>
    <w:rsid w:val="008535BC"/>
    <w:rsid w:val="008535D7"/>
    <w:rsid w:val="008535F9"/>
    <w:rsid w:val="008535FB"/>
    <w:rsid w:val="00853606"/>
    <w:rsid w:val="00853696"/>
    <w:rsid w:val="0085369C"/>
    <w:rsid w:val="00853A8A"/>
    <w:rsid w:val="00853AB6"/>
    <w:rsid w:val="00853B26"/>
    <w:rsid w:val="00853B5F"/>
    <w:rsid w:val="00853B60"/>
    <w:rsid w:val="00853C56"/>
    <w:rsid w:val="00853CF7"/>
    <w:rsid w:val="00853DD9"/>
    <w:rsid w:val="00853E21"/>
    <w:rsid w:val="00853F98"/>
    <w:rsid w:val="008543E4"/>
    <w:rsid w:val="0085440F"/>
    <w:rsid w:val="00854820"/>
    <w:rsid w:val="00854829"/>
    <w:rsid w:val="00854927"/>
    <w:rsid w:val="008549FB"/>
    <w:rsid w:val="00854ACE"/>
    <w:rsid w:val="00854BF5"/>
    <w:rsid w:val="00854DBE"/>
    <w:rsid w:val="00854E92"/>
    <w:rsid w:val="00854F2B"/>
    <w:rsid w:val="0085505F"/>
    <w:rsid w:val="008550BE"/>
    <w:rsid w:val="00855226"/>
    <w:rsid w:val="008552EB"/>
    <w:rsid w:val="008554DA"/>
    <w:rsid w:val="008554F8"/>
    <w:rsid w:val="0085553D"/>
    <w:rsid w:val="008557FC"/>
    <w:rsid w:val="00855893"/>
    <w:rsid w:val="008558D9"/>
    <w:rsid w:val="00855B4A"/>
    <w:rsid w:val="00855B69"/>
    <w:rsid w:val="00855C14"/>
    <w:rsid w:val="00855C3D"/>
    <w:rsid w:val="00855DCD"/>
    <w:rsid w:val="008560F5"/>
    <w:rsid w:val="00856173"/>
    <w:rsid w:val="008562D5"/>
    <w:rsid w:val="008562E3"/>
    <w:rsid w:val="008562E8"/>
    <w:rsid w:val="008563CD"/>
    <w:rsid w:val="0085661D"/>
    <w:rsid w:val="00856783"/>
    <w:rsid w:val="00856868"/>
    <w:rsid w:val="00856A73"/>
    <w:rsid w:val="00856A98"/>
    <w:rsid w:val="00856A9E"/>
    <w:rsid w:val="00856B4C"/>
    <w:rsid w:val="00856D3C"/>
    <w:rsid w:val="00856E9C"/>
    <w:rsid w:val="00856F03"/>
    <w:rsid w:val="00856F5F"/>
    <w:rsid w:val="00856FBA"/>
    <w:rsid w:val="00856FF5"/>
    <w:rsid w:val="00857008"/>
    <w:rsid w:val="008571D7"/>
    <w:rsid w:val="0085733C"/>
    <w:rsid w:val="00857493"/>
    <w:rsid w:val="00857572"/>
    <w:rsid w:val="00857644"/>
    <w:rsid w:val="0085774A"/>
    <w:rsid w:val="0085774F"/>
    <w:rsid w:val="0085777D"/>
    <w:rsid w:val="00857852"/>
    <w:rsid w:val="00857888"/>
    <w:rsid w:val="00857919"/>
    <w:rsid w:val="008579C4"/>
    <w:rsid w:val="008579D0"/>
    <w:rsid w:val="00857B37"/>
    <w:rsid w:val="00857D5F"/>
    <w:rsid w:val="00857DA2"/>
    <w:rsid w:val="00857F79"/>
    <w:rsid w:val="008600AF"/>
    <w:rsid w:val="0086010A"/>
    <w:rsid w:val="008606A9"/>
    <w:rsid w:val="008606F3"/>
    <w:rsid w:val="008608C1"/>
    <w:rsid w:val="00860A04"/>
    <w:rsid w:val="00860A2F"/>
    <w:rsid w:val="00860B6B"/>
    <w:rsid w:val="00860CC5"/>
    <w:rsid w:val="00860EF0"/>
    <w:rsid w:val="00860F0A"/>
    <w:rsid w:val="00860F4B"/>
    <w:rsid w:val="00860F63"/>
    <w:rsid w:val="00861177"/>
    <w:rsid w:val="0086126B"/>
    <w:rsid w:val="00861295"/>
    <w:rsid w:val="008613FC"/>
    <w:rsid w:val="0086156C"/>
    <w:rsid w:val="0086158B"/>
    <w:rsid w:val="008615F2"/>
    <w:rsid w:val="00861645"/>
    <w:rsid w:val="00861755"/>
    <w:rsid w:val="008617C6"/>
    <w:rsid w:val="008617D8"/>
    <w:rsid w:val="00861970"/>
    <w:rsid w:val="008619EA"/>
    <w:rsid w:val="00861A06"/>
    <w:rsid w:val="00861BA3"/>
    <w:rsid w:val="00861BB1"/>
    <w:rsid w:val="00861BEE"/>
    <w:rsid w:val="00861EBD"/>
    <w:rsid w:val="00861F32"/>
    <w:rsid w:val="0086210D"/>
    <w:rsid w:val="00862143"/>
    <w:rsid w:val="00862322"/>
    <w:rsid w:val="008623D5"/>
    <w:rsid w:val="00862551"/>
    <w:rsid w:val="00862649"/>
    <w:rsid w:val="00862817"/>
    <w:rsid w:val="0086295B"/>
    <w:rsid w:val="008629C4"/>
    <w:rsid w:val="00862AB2"/>
    <w:rsid w:val="00862C57"/>
    <w:rsid w:val="00862D9A"/>
    <w:rsid w:val="00862E77"/>
    <w:rsid w:val="008630D9"/>
    <w:rsid w:val="0086316F"/>
    <w:rsid w:val="0086337A"/>
    <w:rsid w:val="008633C0"/>
    <w:rsid w:val="008633FC"/>
    <w:rsid w:val="00863497"/>
    <w:rsid w:val="00863771"/>
    <w:rsid w:val="008637E6"/>
    <w:rsid w:val="008638BB"/>
    <w:rsid w:val="00863BD7"/>
    <w:rsid w:val="00863C00"/>
    <w:rsid w:val="00863CA3"/>
    <w:rsid w:val="00863CA9"/>
    <w:rsid w:val="00863D95"/>
    <w:rsid w:val="00863F5A"/>
    <w:rsid w:val="00863FF6"/>
    <w:rsid w:val="00864180"/>
    <w:rsid w:val="008642A0"/>
    <w:rsid w:val="0086436B"/>
    <w:rsid w:val="00864418"/>
    <w:rsid w:val="008644E8"/>
    <w:rsid w:val="008645A6"/>
    <w:rsid w:val="0086463D"/>
    <w:rsid w:val="008647AD"/>
    <w:rsid w:val="008649C0"/>
    <w:rsid w:val="008649F3"/>
    <w:rsid w:val="00864A14"/>
    <w:rsid w:val="00864B23"/>
    <w:rsid w:val="00864B2B"/>
    <w:rsid w:val="00864BD3"/>
    <w:rsid w:val="00864C11"/>
    <w:rsid w:val="00864CA2"/>
    <w:rsid w:val="00864E69"/>
    <w:rsid w:val="008651D3"/>
    <w:rsid w:val="008651E1"/>
    <w:rsid w:val="00865249"/>
    <w:rsid w:val="00865326"/>
    <w:rsid w:val="00865357"/>
    <w:rsid w:val="008653CD"/>
    <w:rsid w:val="0086559C"/>
    <w:rsid w:val="008656B7"/>
    <w:rsid w:val="008657F8"/>
    <w:rsid w:val="0086583E"/>
    <w:rsid w:val="00865858"/>
    <w:rsid w:val="008658BE"/>
    <w:rsid w:val="008658F7"/>
    <w:rsid w:val="0086592C"/>
    <w:rsid w:val="008659DC"/>
    <w:rsid w:val="00865AC3"/>
    <w:rsid w:val="00865BDA"/>
    <w:rsid w:val="00865C33"/>
    <w:rsid w:val="00865DE7"/>
    <w:rsid w:val="00865E69"/>
    <w:rsid w:val="00865F02"/>
    <w:rsid w:val="0086608C"/>
    <w:rsid w:val="0086615D"/>
    <w:rsid w:val="00866391"/>
    <w:rsid w:val="008666A9"/>
    <w:rsid w:val="0086675F"/>
    <w:rsid w:val="00866AE8"/>
    <w:rsid w:val="00866E40"/>
    <w:rsid w:val="00866E70"/>
    <w:rsid w:val="00866FA5"/>
    <w:rsid w:val="00866FCD"/>
    <w:rsid w:val="0086718F"/>
    <w:rsid w:val="008672A1"/>
    <w:rsid w:val="008672C5"/>
    <w:rsid w:val="008675FA"/>
    <w:rsid w:val="0086772E"/>
    <w:rsid w:val="0086790E"/>
    <w:rsid w:val="0086792D"/>
    <w:rsid w:val="00867AC7"/>
    <w:rsid w:val="00867CAB"/>
    <w:rsid w:val="00867CEA"/>
    <w:rsid w:val="00867CEF"/>
    <w:rsid w:val="00867EAC"/>
    <w:rsid w:val="008700AA"/>
    <w:rsid w:val="00870138"/>
    <w:rsid w:val="008701E9"/>
    <w:rsid w:val="0087025A"/>
    <w:rsid w:val="008703E5"/>
    <w:rsid w:val="0087054B"/>
    <w:rsid w:val="00870694"/>
    <w:rsid w:val="0087072E"/>
    <w:rsid w:val="00870775"/>
    <w:rsid w:val="00870788"/>
    <w:rsid w:val="00870857"/>
    <w:rsid w:val="00870878"/>
    <w:rsid w:val="008708D7"/>
    <w:rsid w:val="0087096D"/>
    <w:rsid w:val="008709FF"/>
    <w:rsid w:val="00870C1B"/>
    <w:rsid w:val="00870C48"/>
    <w:rsid w:val="00870C94"/>
    <w:rsid w:val="00870E05"/>
    <w:rsid w:val="00870F1E"/>
    <w:rsid w:val="00870FBD"/>
    <w:rsid w:val="00871112"/>
    <w:rsid w:val="008711F2"/>
    <w:rsid w:val="0087121F"/>
    <w:rsid w:val="008712DB"/>
    <w:rsid w:val="008713A0"/>
    <w:rsid w:val="00871472"/>
    <w:rsid w:val="00871484"/>
    <w:rsid w:val="0087149B"/>
    <w:rsid w:val="008714B2"/>
    <w:rsid w:val="008714F8"/>
    <w:rsid w:val="0087169F"/>
    <w:rsid w:val="0087182B"/>
    <w:rsid w:val="0087189B"/>
    <w:rsid w:val="0087190C"/>
    <w:rsid w:val="00871954"/>
    <w:rsid w:val="008719EC"/>
    <w:rsid w:val="00871B55"/>
    <w:rsid w:val="00871BCE"/>
    <w:rsid w:val="00871BE9"/>
    <w:rsid w:val="00871D7E"/>
    <w:rsid w:val="00871E2A"/>
    <w:rsid w:val="00871F25"/>
    <w:rsid w:val="00871FDD"/>
    <w:rsid w:val="008721CF"/>
    <w:rsid w:val="00872214"/>
    <w:rsid w:val="008723F0"/>
    <w:rsid w:val="008725D9"/>
    <w:rsid w:val="00872790"/>
    <w:rsid w:val="00872907"/>
    <w:rsid w:val="00872AF9"/>
    <w:rsid w:val="00872C8C"/>
    <w:rsid w:val="00872C9F"/>
    <w:rsid w:val="00872CC0"/>
    <w:rsid w:val="00872DF3"/>
    <w:rsid w:val="00872FE7"/>
    <w:rsid w:val="008730DF"/>
    <w:rsid w:val="008731F6"/>
    <w:rsid w:val="0087328B"/>
    <w:rsid w:val="008732F0"/>
    <w:rsid w:val="00873311"/>
    <w:rsid w:val="0087338E"/>
    <w:rsid w:val="00873499"/>
    <w:rsid w:val="008737D7"/>
    <w:rsid w:val="00873826"/>
    <w:rsid w:val="008738D5"/>
    <w:rsid w:val="00873953"/>
    <w:rsid w:val="00873A9F"/>
    <w:rsid w:val="00873B41"/>
    <w:rsid w:val="00873BD0"/>
    <w:rsid w:val="00873BF9"/>
    <w:rsid w:val="00873D8A"/>
    <w:rsid w:val="00873DD7"/>
    <w:rsid w:val="00873EDF"/>
    <w:rsid w:val="00873F94"/>
    <w:rsid w:val="008741B3"/>
    <w:rsid w:val="008742E2"/>
    <w:rsid w:val="0087430F"/>
    <w:rsid w:val="00874572"/>
    <w:rsid w:val="0087469C"/>
    <w:rsid w:val="008746BE"/>
    <w:rsid w:val="00874934"/>
    <w:rsid w:val="00874978"/>
    <w:rsid w:val="008749BF"/>
    <w:rsid w:val="008749FA"/>
    <w:rsid w:val="00874A86"/>
    <w:rsid w:val="00874AF1"/>
    <w:rsid w:val="00874B7A"/>
    <w:rsid w:val="00874C7E"/>
    <w:rsid w:val="00874EAE"/>
    <w:rsid w:val="00874F21"/>
    <w:rsid w:val="0087510C"/>
    <w:rsid w:val="0087515F"/>
    <w:rsid w:val="008751DC"/>
    <w:rsid w:val="0087521B"/>
    <w:rsid w:val="00875279"/>
    <w:rsid w:val="008752AE"/>
    <w:rsid w:val="0087533B"/>
    <w:rsid w:val="0087537F"/>
    <w:rsid w:val="00875472"/>
    <w:rsid w:val="00875571"/>
    <w:rsid w:val="008755DE"/>
    <w:rsid w:val="008755F0"/>
    <w:rsid w:val="00875917"/>
    <w:rsid w:val="00875A6A"/>
    <w:rsid w:val="00875AD4"/>
    <w:rsid w:val="00875B41"/>
    <w:rsid w:val="00875BD3"/>
    <w:rsid w:val="00875C3C"/>
    <w:rsid w:val="00875CBE"/>
    <w:rsid w:val="00875D61"/>
    <w:rsid w:val="00875D6C"/>
    <w:rsid w:val="00875E33"/>
    <w:rsid w:val="00875EBF"/>
    <w:rsid w:val="00876033"/>
    <w:rsid w:val="008762D2"/>
    <w:rsid w:val="00876317"/>
    <w:rsid w:val="0087642B"/>
    <w:rsid w:val="00876616"/>
    <w:rsid w:val="008767E1"/>
    <w:rsid w:val="00876812"/>
    <w:rsid w:val="00876886"/>
    <w:rsid w:val="00876A5C"/>
    <w:rsid w:val="00876AC2"/>
    <w:rsid w:val="00876C00"/>
    <w:rsid w:val="00876C7C"/>
    <w:rsid w:val="00876D66"/>
    <w:rsid w:val="00876E5F"/>
    <w:rsid w:val="00876FD8"/>
    <w:rsid w:val="0087706E"/>
    <w:rsid w:val="008771F4"/>
    <w:rsid w:val="0087728C"/>
    <w:rsid w:val="00877340"/>
    <w:rsid w:val="00877409"/>
    <w:rsid w:val="00877604"/>
    <w:rsid w:val="00877671"/>
    <w:rsid w:val="008777B7"/>
    <w:rsid w:val="008778AF"/>
    <w:rsid w:val="0087793D"/>
    <w:rsid w:val="00877AA4"/>
    <w:rsid w:val="00877BFE"/>
    <w:rsid w:val="008801E8"/>
    <w:rsid w:val="0088023B"/>
    <w:rsid w:val="00880307"/>
    <w:rsid w:val="00880310"/>
    <w:rsid w:val="008803E7"/>
    <w:rsid w:val="00880436"/>
    <w:rsid w:val="00880664"/>
    <w:rsid w:val="00880707"/>
    <w:rsid w:val="00880731"/>
    <w:rsid w:val="00880757"/>
    <w:rsid w:val="008808DD"/>
    <w:rsid w:val="00880950"/>
    <w:rsid w:val="00880C4B"/>
    <w:rsid w:val="00880DF2"/>
    <w:rsid w:val="00880EC8"/>
    <w:rsid w:val="00881009"/>
    <w:rsid w:val="00881057"/>
    <w:rsid w:val="008810B6"/>
    <w:rsid w:val="00881145"/>
    <w:rsid w:val="00881149"/>
    <w:rsid w:val="00881154"/>
    <w:rsid w:val="0088128C"/>
    <w:rsid w:val="00881363"/>
    <w:rsid w:val="00881392"/>
    <w:rsid w:val="00881543"/>
    <w:rsid w:val="00881554"/>
    <w:rsid w:val="008816EA"/>
    <w:rsid w:val="0088174C"/>
    <w:rsid w:val="00881825"/>
    <w:rsid w:val="008818BF"/>
    <w:rsid w:val="00881967"/>
    <w:rsid w:val="00881991"/>
    <w:rsid w:val="00881AE4"/>
    <w:rsid w:val="00881CB5"/>
    <w:rsid w:val="00881CDC"/>
    <w:rsid w:val="00881D6D"/>
    <w:rsid w:val="00881DE3"/>
    <w:rsid w:val="00881E4A"/>
    <w:rsid w:val="00881F96"/>
    <w:rsid w:val="008820D1"/>
    <w:rsid w:val="00882186"/>
    <w:rsid w:val="00882277"/>
    <w:rsid w:val="00882354"/>
    <w:rsid w:val="0088237F"/>
    <w:rsid w:val="008823D9"/>
    <w:rsid w:val="008824B1"/>
    <w:rsid w:val="0088257A"/>
    <w:rsid w:val="00882595"/>
    <w:rsid w:val="008826E3"/>
    <w:rsid w:val="00882730"/>
    <w:rsid w:val="008829A8"/>
    <w:rsid w:val="00882AC3"/>
    <w:rsid w:val="00882D4B"/>
    <w:rsid w:val="00882DF3"/>
    <w:rsid w:val="00882EFB"/>
    <w:rsid w:val="00882F26"/>
    <w:rsid w:val="00882FDB"/>
    <w:rsid w:val="008830ED"/>
    <w:rsid w:val="008831E4"/>
    <w:rsid w:val="0088326A"/>
    <w:rsid w:val="008832CC"/>
    <w:rsid w:val="00883423"/>
    <w:rsid w:val="0088345F"/>
    <w:rsid w:val="00883481"/>
    <w:rsid w:val="008835A8"/>
    <w:rsid w:val="008838DD"/>
    <w:rsid w:val="0088393F"/>
    <w:rsid w:val="00883960"/>
    <w:rsid w:val="00883C75"/>
    <w:rsid w:val="00883D6C"/>
    <w:rsid w:val="00883E36"/>
    <w:rsid w:val="00883EB1"/>
    <w:rsid w:val="00883F0B"/>
    <w:rsid w:val="00883FD6"/>
    <w:rsid w:val="008840C7"/>
    <w:rsid w:val="00884110"/>
    <w:rsid w:val="00884173"/>
    <w:rsid w:val="008841D8"/>
    <w:rsid w:val="00884201"/>
    <w:rsid w:val="00884394"/>
    <w:rsid w:val="008843E3"/>
    <w:rsid w:val="00884449"/>
    <w:rsid w:val="00884496"/>
    <w:rsid w:val="0088449D"/>
    <w:rsid w:val="0088457F"/>
    <w:rsid w:val="008845AA"/>
    <w:rsid w:val="0088464C"/>
    <w:rsid w:val="00884786"/>
    <w:rsid w:val="00884AD9"/>
    <w:rsid w:val="00884B2E"/>
    <w:rsid w:val="00884C2D"/>
    <w:rsid w:val="00884CC1"/>
    <w:rsid w:val="00884DC2"/>
    <w:rsid w:val="00884E06"/>
    <w:rsid w:val="00884E49"/>
    <w:rsid w:val="008850B9"/>
    <w:rsid w:val="008850F5"/>
    <w:rsid w:val="00885118"/>
    <w:rsid w:val="008851AF"/>
    <w:rsid w:val="008854EA"/>
    <w:rsid w:val="008854F3"/>
    <w:rsid w:val="00885604"/>
    <w:rsid w:val="00885629"/>
    <w:rsid w:val="0088565B"/>
    <w:rsid w:val="008857BB"/>
    <w:rsid w:val="0088583E"/>
    <w:rsid w:val="00885876"/>
    <w:rsid w:val="0088590A"/>
    <w:rsid w:val="008859A2"/>
    <w:rsid w:val="008859B4"/>
    <w:rsid w:val="008859F8"/>
    <w:rsid w:val="00885BCF"/>
    <w:rsid w:val="00885D5E"/>
    <w:rsid w:val="00885DB2"/>
    <w:rsid w:val="0088612A"/>
    <w:rsid w:val="00886267"/>
    <w:rsid w:val="00886479"/>
    <w:rsid w:val="00886653"/>
    <w:rsid w:val="00886661"/>
    <w:rsid w:val="00886770"/>
    <w:rsid w:val="008867C5"/>
    <w:rsid w:val="00886973"/>
    <w:rsid w:val="00886AF0"/>
    <w:rsid w:val="00886B44"/>
    <w:rsid w:val="00886DDE"/>
    <w:rsid w:val="00886EF1"/>
    <w:rsid w:val="00886EF7"/>
    <w:rsid w:val="00886EFD"/>
    <w:rsid w:val="00886F91"/>
    <w:rsid w:val="00886FDA"/>
    <w:rsid w:val="00886FFA"/>
    <w:rsid w:val="00887099"/>
    <w:rsid w:val="00887336"/>
    <w:rsid w:val="008873E6"/>
    <w:rsid w:val="00887530"/>
    <w:rsid w:val="008876CA"/>
    <w:rsid w:val="008877F3"/>
    <w:rsid w:val="008879D3"/>
    <w:rsid w:val="008879E0"/>
    <w:rsid w:val="00887AA2"/>
    <w:rsid w:val="00887CD8"/>
    <w:rsid w:val="00887D22"/>
    <w:rsid w:val="00887E4E"/>
    <w:rsid w:val="00887EEC"/>
    <w:rsid w:val="00887FF8"/>
    <w:rsid w:val="00890103"/>
    <w:rsid w:val="00890143"/>
    <w:rsid w:val="008901BC"/>
    <w:rsid w:val="0089025E"/>
    <w:rsid w:val="00890289"/>
    <w:rsid w:val="0089029D"/>
    <w:rsid w:val="008902CD"/>
    <w:rsid w:val="0089036D"/>
    <w:rsid w:val="00890382"/>
    <w:rsid w:val="008904CF"/>
    <w:rsid w:val="0089051A"/>
    <w:rsid w:val="008906D9"/>
    <w:rsid w:val="00890720"/>
    <w:rsid w:val="00890806"/>
    <w:rsid w:val="008908FF"/>
    <w:rsid w:val="0089091A"/>
    <w:rsid w:val="00890A33"/>
    <w:rsid w:val="00890AF9"/>
    <w:rsid w:val="00890BF9"/>
    <w:rsid w:val="00890C02"/>
    <w:rsid w:val="00890C50"/>
    <w:rsid w:val="00890E26"/>
    <w:rsid w:val="00890F91"/>
    <w:rsid w:val="0089106E"/>
    <w:rsid w:val="00891230"/>
    <w:rsid w:val="00891371"/>
    <w:rsid w:val="008914E1"/>
    <w:rsid w:val="0089174C"/>
    <w:rsid w:val="00891795"/>
    <w:rsid w:val="00891988"/>
    <w:rsid w:val="00891A38"/>
    <w:rsid w:val="00891B50"/>
    <w:rsid w:val="00891CF6"/>
    <w:rsid w:val="00891F06"/>
    <w:rsid w:val="00891F27"/>
    <w:rsid w:val="0089260A"/>
    <w:rsid w:val="00892685"/>
    <w:rsid w:val="00892696"/>
    <w:rsid w:val="0089271B"/>
    <w:rsid w:val="00892769"/>
    <w:rsid w:val="00892775"/>
    <w:rsid w:val="008927BA"/>
    <w:rsid w:val="00892848"/>
    <w:rsid w:val="00892943"/>
    <w:rsid w:val="008929DC"/>
    <w:rsid w:val="00892A43"/>
    <w:rsid w:val="00892B3C"/>
    <w:rsid w:val="00892BD5"/>
    <w:rsid w:val="00892C97"/>
    <w:rsid w:val="00892FAA"/>
    <w:rsid w:val="00892FE3"/>
    <w:rsid w:val="00892FF7"/>
    <w:rsid w:val="00893110"/>
    <w:rsid w:val="00893112"/>
    <w:rsid w:val="008931E8"/>
    <w:rsid w:val="0089322B"/>
    <w:rsid w:val="00893273"/>
    <w:rsid w:val="008932A2"/>
    <w:rsid w:val="00893300"/>
    <w:rsid w:val="008933FE"/>
    <w:rsid w:val="0089342F"/>
    <w:rsid w:val="008934FA"/>
    <w:rsid w:val="008936B2"/>
    <w:rsid w:val="00893833"/>
    <w:rsid w:val="00893895"/>
    <w:rsid w:val="00893B0F"/>
    <w:rsid w:val="00893B7A"/>
    <w:rsid w:val="00893E1F"/>
    <w:rsid w:val="00893E84"/>
    <w:rsid w:val="00894237"/>
    <w:rsid w:val="008943CD"/>
    <w:rsid w:val="008945E7"/>
    <w:rsid w:val="00894673"/>
    <w:rsid w:val="0089471B"/>
    <w:rsid w:val="00894830"/>
    <w:rsid w:val="008948A1"/>
    <w:rsid w:val="0089494B"/>
    <w:rsid w:val="00894A72"/>
    <w:rsid w:val="00894B23"/>
    <w:rsid w:val="00894BE9"/>
    <w:rsid w:val="00894EA7"/>
    <w:rsid w:val="00894FB1"/>
    <w:rsid w:val="008950BB"/>
    <w:rsid w:val="0089510D"/>
    <w:rsid w:val="0089513D"/>
    <w:rsid w:val="0089537B"/>
    <w:rsid w:val="00895E72"/>
    <w:rsid w:val="00895F49"/>
    <w:rsid w:val="0089607A"/>
    <w:rsid w:val="0089616F"/>
    <w:rsid w:val="00896354"/>
    <w:rsid w:val="0089647F"/>
    <w:rsid w:val="008964D4"/>
    <w:rsid w:val="008964F7"/>
    <w:rsid w:val="00896721"/>
    <w:rsid w:val="008967FA"/>
    <w:rsid w:val="00896843"/>
    <w:rsid w:val="00896B54"/>
    <w:rsid w:val="00896B8E"/>
    <w:rsid w:val="00896C20"/>
    <w:rsid w:val="00896D09"/>
    <w:rsid w:val="00896FA9"/>
    <w:rsid w:val="0089711B"/>
    <w:rsid w:val="008971AB"/>
    <w:rsid w:val="008971DE"/>
    <w:rsid w:val="00897454"/>
    <w:rsid w:val="00897620"/>
    <w:rsid w:val="00897712"/>
    <w:rsid w:val="00897780"/>
    <w:rsid w:val="00897883"/>
    <w:rsid w:val="008978B6"/>
    <w:rsid w:val="008978C4"/>
    <w:rsid w:val="008978D2"/>
    <w:rsid w:val="0089795E"/>
    <w:rsid w:val="00897A1D"/>
    <w:rsid w:val="00897D05"/>
    <w:rsid w:val="00897DD3"/>
    <w:rsid w:val="00897F23"/>
    <w:rsid w:val="00897FD3"/>
    <w:rsid w:val="008A023C"/>
    <w:rsid w:val="008A02CE"/>
    <w:rsid w:val="008A0357"/>
    <w:rsid w:val="008A03E5"/>
    <w:rsid w:val="008A043C"/>
    <w:rsid w:val="008A04C5"/>
    <w:rsid w:val="008A0721"/>
    <w:rsid w:val="008A0754"/>
    <w:rsid w:val="008A082C"/>
    <w:rsid w:val="008A087E"/>
    <w:rsid w:val="008A0A2D"/>
    <w:rsid w:val="008A0C4E"/>
    <w:rsid w:val="008A0D4F"/>
    <w:rsid w:val="008A0DAE"/>
    <w:rsid w:val="008A0DBF"/>
    <w:rsid w:val="008A0DD6"/>
    <w:rsid w:val="008A0EB5"/>
    <w:rsid w:val="008A0F9A"/>
    <w:rsid w:val="008A109D"/>
    <w:rsid w:val="008A118E"/>
    <w:rsid w:val="008A1190"/>
    <w:rsid w:val="008A11BC"/>
    <w:rsid w:val="008A121B"/>
    <w:rsid w:val="008A1227"/>
    <w:rsid w:val="008A1334"/>
    <w:rsid w:val="008A1434"/>
    <w:rsid w:val="008A159C"/>
    <w:rsid w:val="008A1790"/>
    <w:rsid w:val="008A17A2"/>
    <w:rsid w:val="008A1821"/>
    <w:rsid w:val="008A183F"/>
    <w:rsid w:val="008A194A"/>
    <w:rsid w:val="008A1A08"/>
    <w:rsid w:val="008A1A9F"/>
    <w:rsid w:val="008A1EA9"/>
    <w:rsid w:val="008A1F25"/>
    <w:rsid w:val="008A2040"/>
    <w:rsid w:val="008A2280"/>
    <w:rsid w:val="008A23A0"/>
    <w:rsid w:val="008A2470"/>
    <w:rsid w:val="008A251A"/>
    <w:rsid w:val="008A25AE"/>
    <w:rsid w:val="008A26C8"/>
    <w:rsid w:val="008A2AD3"/>
    <w:rsid w:val="008A2B16"/>
    <w:rsid w:val="008A2DBF"/>
    <w:rsid w:val="008A2EEC"/>
    <w:rsid w:val="008A2F49"/>
    <w:rsid w:val="008A30B3"/>
    <w:rsid w:val="008A3120"/>
    <w:rsid w:val="008A32FD"/>
    <w:rsid w:val="008A331F"/>
    <w:rsid w:val="008A3460"/>
    <w:rsid w:val="008A3483"/>
    <w:rsid w:val="008A3496"/>
    <w:rsid w:val="008A35BD"/>
    <w:rsid w:val="008A36D2"/>
    <w:rsid w:val="008A36D7"/>
    <w:rsid w:val="008A381C"/>
    <w:rsid w:val="008A3844"/>
    <w:rsid w:val="008A3948"/>
    <w:rsid w:val="008A3A2F"/>
    <w:rsid w:val="008A3B09"/>
    <w:rsid w:val="008A3B55"/>
    <w:rsid w:val="008A3C1A"/>
    <w:rsid w:val="008A3DAE"/>
    <w:rsid w:val="008A3E6D"/>
    <w:rsid w:val="008A3F16"/>
    <w:rsid w:val="008A3F53"/>
    <w:rsid w:val="008A3F73"/>
    <w:rsid w:val="008A4036"/>
    <w:rsid w:val="008A4086"/>
    <w:rsid w:val="008A40C0"/>
    <w:rsid w:val="008A41B4"/>
    <w:rsid w:val="008A41F1"/>
    <w:rsid w:val="008A4211"/>
    <w:rsid w:val="008A433C"/>
    <w:rsid w:val="008A4368"/>
    <w:rsid w:val="008A43AC"/>
    <w:rsid w:val="008A442F"/>
    <w:rsid w:val="008A4461"/>
    <w:rsid w:val="008A44C4"/>
    <w:rsid w:val="008A4588"/>
    <w:rsid w:val="008A46A8"/>
    <w:rsid w:val="008A4901"/>
    <w:rsid w:val="008A49F4"/>
    <w:rsid w:val="008A4A25"/>
    <w:rsid w:val="008A4A5F"/>
    <w:rsid w:val="008A4BEE"/>
    <w:rsid w:val="008A4E71"/>
    <w:rsid w:val="008A5045"/>
    <w:rsid w:val="008A50E3"/>
    <w:rsid w:val="008A5202"/>
    <w:rsid w:val="008A5354"/>
    <w:rsid w:val="008A5480"/>
    <w:rsid w:val="008A5532"/>
    <w:rsid w:val="008A5687"/>
    <w:rsid w:val="008A5742"/>
    <w:rsid w:val="008A59FE"/>
    <w:rsid w:val="008A5A44"/>
    <w:rsid w:val="008A5A88"/>
    <w:rsid w:val="008A5B32"/>
    <w:rsid w:val="008A5C02"/>
    <w:rsid w:val="008A5D2D"/>
    <w:rsid w:val="008A5D97"/>
    <w:rsid w:val="008A5F32"/>
    <w:rsid w:val="008A5F8F"/>
    <w:rsid w:val="008A5FEA"/>
    <w:rsid w:val="008A60FD"/>
    <w:rsid w:val="008A6134"/>
    <w:rsid w:val="008A617C"/>
    <w:rsid w:val="008A61BE"/>
    <w:rsid w:val="008A6284"/>
    <w:rsid w:val="008A62CF"/>
    <w:rsid w:val="008A630A"/>
    <w:rsid w:val="008A634C"/>
    <w:rsid w:val="008A63FE"/>
    <w:rsid w:val="008A64A8"/>
    <w:rsid w:val="008A64EB"/>
    <w:rsid w:val="008A654E"/>
    <w:rsid w:val="008A658F"/>
    <w:rsid w:val="008A6AB8"/>
    <w:rsid w:val="008A6AE0"/>
    <w:rsid w:val="008A6BC6"/>
    <w:rsid w:val="008A6C9E"/>
    <w:rsid w:val="008A6DEF"/>
    <w:rsid w:val="008A6DF4"/>
    <w:rsid w:val="008A6E3C"/>
    <w:rsid w:val="008A6E87"/>
    <w:rsid w:val="008A6EC7"/>
    <w:rsid w:val="008A6F92"/>
    <w:rsid w:val="008A73A0"/>
    <w:rsid w:val="008A73E1"/>
    <w:rsid w:val="008A7451"/>
    <w:rsid w:val="008A75DD"/>
    <w:rsid w:val="008A75F2"/>
    <w:rsid w:val="008A77F3"/>
    <w:rsid w:val="008A7864"/>
    <w:rsid w:val="008A79A1"/>
    <w:rsid w:val="008A79C9"/>
    <w:rsid w:val="008A7AC0"/>
    <w:rsid w:val="008A7B88"/>
    <w:rsid w:val="008A7BCB"/>
    <w:rsid w:val="008A7E58"/>
    <w:rsid w:val="008B000A"/>
    <w:rsid w:val="008B01E9"/>
    <w:rsid w:val="008B0203"/>
    <w:rsid w:val="008B0397"/>
    <w:rsid w:val="008B0498"/>
    <w:rsid w:val="008B057E"/>
    <w:rsid w:val="008B077E"/>
    <w:rsid w:val="008B07EC"/>
    <w:rsid w:val="008B08B7"/>
    <w:rsid w:val="008B08F8"/>
    <w:rsid w:val="008B093C"/>
    <w:rsid w:val="008B0BA6"/>
    <w:rsid w:val="008B0BCB"/>
    <w:rsid w:val="008B0C20"/>
    <w:rsid w:val="008B0C6B"/>
    <w:rsid w:val="008B0D2C"/>
    <w:rsid w:val="008B0D9B"/>
    <w:rsid w:val="008B0DD7"/>
    <w:rsid w:val="008B0DDF"/>
    <w:rsid w:val="008B0EFF"/>
    <w:rsid w:val="008B10CD"/>
    <w:rsid w:val="008B10DA"/>
    <w:rsid w:val="008B1137"/>
    <w:rsid w:val="008B1157"/>
    <w:rsid w:val="008B1289"/>
    <w:rsid w:val="008B1360"/>
    <w:rsid w:val="008B147B"/>
    <w:rsid w:val="008B16DB"/>
    <w:rsid w:val="008B176A"/>
    <w:rsid w:val="008B1796"/>
    <w:rsid w:val="008B1AC8"/>
    <w:rsid w:val="008B1B7B"/>
    <w:rsid w:val="008B1CC9"/>
    <w:rsid w:val="008B1E68"/>
    <w:rsid w:val="008B1EE8"/>
    <w:rsid w:val="008B1FD0"/>
    <w:rsid w:val="008B2041"/>
    <w:rsid w:val="008B20EC"/>
    <w:rsid w:val="008B2139"/>
    <w:rsid w:val="008B214B"/>
    <w:rsid w:val="008B2175"/>
    <w:rsid w:val="008B2196"/>
    <w:rsid w:val="008B2327"/>
    <w:rsid w:val="008B237E"/>
    <w:rsid w:val="008B24FC"/>
    <w:rsid w:val="008B25C4"/>
    <w:rsid w:val="008B25D5"/>
    <w:rsid w:val="008B26E6"/>
    <w:rsid w:val="008B2720"/>
    <w:rsid w:val="008B27CB"/>
    <w:rsid w:val="008B28A2"/>
    <w:rsid w:val="008B2936"/>
    <w:rsid w:val="008B2977"/>
    <w:rsid w:val="008B29B9"/>
    <w:rsid w:val="008B2D83"/>
    <w:rsid w:val="008B2F23"/>
    <w:rsid w:val="008B2F76"/>
    <w:rsid w:val="008B2F7F"/>
    <w:rsid w:val="008B2FAE"/>
    <w:rsid w:val="008B2FF1"/>
    <w:rsid w:val="008B312B"/>
    <w:rsid w:val="008B3238"/>
    <w:rsid w:val="008B3351"/>
    <w:rsid w:val="008B3456"/>
    <w:rsid w:val="008B34C0"/>
    <w:rsid w:val="008B35DF"/>
    <w:rsid w:val="008B383C"/>
    <w:rsid w:val="008B3956"/>
    <w:rsid w:val="008B3B5F"/>
    <w:rsid w:val="008B3C2B"/>
    <w:rsid w:val="008B3D77"/>
    <w:rsid w:val="008B3D9B"/>
    <w:rsid w:val="008B3DE8"/>
    <w:rsid w:val="008B3F69"/>
    <w:rsid w:val="008B4000"/>
    <w:rsid w:val="008B4139"/>
    <w:rsid w:val="008B426D"/>
    <w:rsid w:val="008B4417"/>
    <w:rsid w:val="008B4508"/>
    <w:rsid w:val="008B458C"/>
    <w:rsid w:val="008B463E"/>
    <w:rsid w:val="008B467C"/>
    <w:rsid w:val="008B4705"/>
    <w:rsid w:val="008B477A"/>
    <w:rsid w:val="008B47F2"/>
    <w:rsid w:val="008B4B01"/>
    <w:rsid w:val="008B4BC0"/>
    <w:rsid w:val="008B4BEA"/>
    <w:rsid w:val="008B4C6C"/>
    <w:rsid w:val="008B4DE6"/>
    <w:rsid w:val="008B4EFC"/>
    <w:rsid w:val="008B525E"/>
    <w:rsid w:val="008B52EE"/>
    <w:rsid w:val="008B53DC"/>
    <w:rsid w:val="008B552E"/>
    <w:rsid w:val="008B5626"/>
    <w:rsid w:val="008B5636"/>
    <w:rsid w:val="008B5823"/>
    <w:rsid w:val="008B5829"/>
    <w:rsid w:val="008B582D"/>
    <w:rsid w:val="008B595E"/>
    <w:rsid w:val="008B5AD5"/>
    <w:rsid w:val="008B5AD8"/>
    <w:rsid w:val="008B5CBF"/>
    <w:rsid w:val="008B5D2A"/>
    <w:rsid w:val="008B5D65"/>
    <w:rsid w:val="008B5F3D"/>
    <w:rsid w:val="008B60C3"/>
    <w:rsid w:val="008B6149"/>
    <w:rsid w:val="008B6174"/>
    <w:rsid w:val="008B618C"/>
    <w:rsid w:val="008B656C"/>
    <w:rsid w:val="008B665C"/>
    <w:rsid w:val="008B66D8"/>
    <w:rsid w:val="008B679C"/>
    <w:rsid w:val="008B6803"/>
    <w:rsid w:val="008B68CF"/>
    <w:rsid w:val="008B6B5D"/>
    <w:rsid w:val="008B6B64"/>
    <w:rsid w:val="008B6BF0"/>
    <w:rsid w:val="008B6C35"/>
    <w:rsid w:val="008B6E88"/>
    <w:rsid w:val="008B6F6D"/>
    <w:rsid w:val="008B6FE0"/>
    <w:rsid w:val="008B7083"/>
    <w:rsid w:val="008B70B2"/>
    <w:rsid w:val="008B70E0"/>
    <w:rsid w:val="008B72B1"/>
    <w:rsid w:val="008B743E"/>
    <w:rsid w:val="008B752A"/>
    <w:rsid w:val="008B75C3"/>
    <w:rsid w:val="008B7A99"/>
    <w:rsid w:val="008B7B37"/>
    <w:rsid w:val="008B7C69"/>
    <w:rsid w:val="008B7CAE"/>
    <w:rsid w:val="008B7CD3"/>
    <w:rsid w:val="008B7E47"/>
    <w:rsid w:val="008B7ED2"/>
    <w:rsid w:val="008B7EFB"/>
    <w:rsid w:val="008B7FA6"/>
    <w:rsid w:val="008C00B8"/>
    <w:rsid w:val="008C0198"/>
    <w:rsid w:val="008C01E0"/>
    <w:rsid w:val="008C03DA"/>
    <w:rsid w:val="008C03F2"/>
    <w:rsid w:val="008C04A4"/>
    <w:rsid w:val="008C07B0"/>
    <w:rsid w:val="008C07D8"/>
    <w:rsid w:val="008C07E8"/>
    <w:rsid w:val="008C0855"/>
    <w:rsid w:val="008C08B9"/>
    <w:rsid w:val="008C098E"/>
    <w:rsid w:val="008C0A2B"/>
    <w:rsid w:val="008C0B41"/>
    <w:rsid w:val="008C0BE4"/>
    <w:rsid w:val="008C0C90"/>
    <w:rsid w:val="008C0E02"/>
    <w:rsid w:val="008C0EED"/>
    <w:rsid w:val="008C0EFD"/>
    <w:rsid w:val="008C101C"/>
    <w:rsid w:val="008C10F4"/>
    <w:rsid w:val="008C1233"/>
    <w:rsid w:val="008C1317"/>
    <w:rsid w:val="008C1419"/>
    <w:rsid w:val="008C143A"/>
    <w:rsid w:val="008C1471"/>
    <w:rsid w:val="008C1575"/>
    <w:rsid w:val="008C17A1"/>
    <w:rsid w:val="008C19CA"/>
    <w:rsid w:val="008C1AE2"/>
    <w:rsid w:val="008C1B59"/>
    <w:rsid w:val="008C1D6C"/>
    <w:rsid w:val="008C1E09"/>
    <w:rsid w:val="008C1EA4"/>
    <w:rsid w:val="008C1F0B"/>
    <w:rsid w:val="008C1F32"/>
    <w:rsid w:val="008C1F5E"/>
    <w:rsid w:val="008C21ED"/>
    <w:rsid w:val="008C2264"/>
    <w:rsid w:val="008C22C6"/>
    <w:rsid w:val="008C22CD"/>
    <w:rsid w:val="008C23C8"/>
    <w:rsid w:val="008C241E"/>
    <w:rsid w:val="008C25A0"/>
    <w:rsid w:val="008C29DD"/>
    <w:rsid w:val="008C2A94"/>
    <w:rsid w:val="008C2AF9"/>
    <w:rsid w:val="008C2C00"/>
    <w:rsid w:val="008C2C24"/>
    <w:rsid w:val="008C2CAB"/>
    <w:rsid w:val="008C2D0D"/>
    <w:rsid w:val="008C2D26"/>
    <w:rsid w:val="008C2D3F"/>
    <w:rsid w:val="008C2DB3"/>
    <w:rsid w:val="008C2DF1"/>
    <w:rsid w:val="008C2F73"/>
    <w:rsid w:val="008C327C"/>
    <w:rsid w:val="008C3303"/>
    <w:rsid w:val="008C346D"/>
    <w:rsid w:val="008C3672"/>
    <w:rsid w:val="008C37EF"/>
    <w:rsid w:val="008C3A79"/>
    <w:rsid w:val="008C3C25"/>
    <w:rsid w:val="008C3C2C"/>
    <w:rsid w:val="008C3C9A"/>
    <w:rsid w:val="008C3FF5"/>
    <w:rsid w:val="008C4037"/>
    <w:rsid w:val="008C40A3"/>
    <w:rsid w:val="008C40FB"/>
    <w:rsid w:val="008C4144"/>
    <w:rsid w:val="008C418F"/>
    <w:rsid w:val="008C42D6"/>
    <w:rsid w:val="008C4501"/>
    <w:rsid w:val="008C45A5"/>
    <w:rsid w:val="008C46DB"/>
    <w:rsid w:val="008C48C9"/>
    <w:rsid w:val="008C4C17"/>
    <w:rsid w:val="008C4C2B"/>
    <w:rsid w:val="008C4DC8"/>
    <w:rsid w:val="008C4DCA"/>
    <w:rsid w:val="008C4DF7"/>
    <w:rsid w:val="008C4F44"/>
    <w:rsid w:val="008C4F62"/>
    <w:rsid w:val="008C4FC4"/>
    <w:rsid w:val="008C4FFA"/>
    <w:rsid w:val="008C5059"/>
    <w:rsid w:val="008C528D"/>
    <w:rsid w:val="008C5472"/>
    <w:rsid w:val="008C56AD"/>
    <w:rsid w:val="008C57C3"/>
    <w:rsid w:val="008C5857"/>
    <w:rsid w:val="008C5870"/>
    <w:rsid w:val="008C5895"/>
    <w:rsid w:val="008C58A3"/>
    <w:rsid w:val="008C59A9"/>
    <w:rsid w:val="008C5A2A"/>
    <w:rsid w:val="008C5D45"/>
    <w:rsid w:val="008C5E91"/>
    <w:rsid w:val="008C5EE9"/>
    <w:rsid w:val="008C6089"/>
    <w:rsid w:val="008C6139"/>
    <w:rsid w:val="008C6145"/>
    <w:rsid w:val="008C6199"/>
    <w:rsid w:val="008C62BA"/>
    <w:rsid w:val="008C6318"/>
    <w:rsid w:val="008C6402"/>
    <w:rsid w:val="008C655B"/>
    <w:rsid w:val="008C655D"/>
    <w:rsid w:val="008C6781"/>
    <w:rsid w:val="008C680D"/>
    <w:rsid w:val="008C68E2"/>
    <w:rsid w:val="008C6997"/>
    <w:rsid w:val="008C6B32"/>
    <w:rsid w:val="008C6B95"/>
    <w:rsid w:val="008C6BD5"/>
    <w:rsid w:val="008C6CD6"/>
    <w:rsid w:val="008C6DB8"/>
    <w:rsid w:val="008C6EB6"/>
    <w:rsid w:val="008C6EF4"/>
    <w:rsid w:val="008C6EF8"/>
    <w:rsid w:val="008C6FB4"/>
    <w:rsid w:val="008C700E"/>
    <w:rsid w:val="008C70B6"/>
    <w:rsid w:val="008C70FF"/>
    <w:rsid w:val="008C716A"/>
    <w:rsid w:val="008C73C6"/>
    <w:rsid w:val="008C74E2"/>
    <w:rsid w:val="008C757A"/>
    <w:rsid w:val="008C761F"/>
    <w:rsid w:val="008C765D"/>
    <w:rsid w:val="008C7920"/>
    <w:rsid w:val="008C7934"/>
    <w:rsid w:val="008C79FC"/>
    <w:rsid w:val="008C7D1B"/>
    <w:rsid w:val="008C7D5A"/>
    <w:rsid w:val="008C7F26"/>
    <w:rsid w:val="008C7F2D"/>
    <w:rsid w:val="008D001E"/>
    <w:rsid w:val="008D0119"/>
    <w:rsid w:val="008D01C2"/>
    <w:rsid w:val="008D0236"/>
    <w:rsid w:val="008D049D"/>
    <w:rsid w:val="008D05FC"/>
    <w:rsid w:val="008D0695"/>
    <w:rsid w:val="008D06F6"/>
    <w:rsid w:val="008D07F9"/>
    <w:rsid w:val="008D0943"/>
    <w:rsid w:val="008D0B59"/>
    <w:rsid w:val="008D0D7F"/>
    <w:rsid w:val="008D0D96"/>
    <w:rsid w:val="008D0F43"/>
    <w:rsid w:val="008D0FAE"/>
    <w:rsid w:val="008D102E"/>
    <w:rsid w:val="008D10EF"/>
    <w:rsid w:val="008D10FB"/>
    <w:rsid w:val="008D1208"/>
    <w:rsid w:val="008D13B0"/>
    <w:rsid w:val="008D140B"/>
    <w:rsid w:val="008D14B2"/>
    <w:rsid w:val="008D18AB"/>
    <w:rsid w:val="008D197A"/>
    <w:rsid w:val="008D19A3"/>
    <w:rsid w:val="008D1AB2"/>
    <w:rsid w:val="008D1C1E"/>
    <w:rsid w:val="008D1CFA"/>
    <w:rsid w:val="008D1EC6"/>
    <w:rsid w:val="008D1EFF"/>
    <w:rsid w:val="008D1F42"/>
    <w:rsid w:val="008D1F9F"/>
    <w:rsid w:val="008D1FA3"/>
    <w:rsid w:val="008D2064"/>
    <w:rsid w:val="008D2157"/>
    <w:rsid w:val="008D21C4"/>
    <w:rsid w:val="008D21D0"/>
    <w:rsid w:val="008D2318"/>
    <w:rsid w:val="008D2455"/>
    <w:rsid w:val="008D248F"/>
    <w:rsid w:val="008D24C7"/>
    <w:rsid w:val="008D2523"/>
    <w:rsid w:val="008D2592"/>
    <w:rsid w:val="008D28FC"/>
    <w:rsid w:val="008D2A1D"/>
    <w:rsid w:val="008D2A42"/>
    <w:rsid w:val="008D2A48"/>
    <w:rsid w:val="008D2AC1"/>
    <w:rsid w:val="008D2B48"/>
    <w:rsid w:val="008D2E00"/>
    <w:rsid w:val="008D2E2D"/>
    <w:rsid w:val="008D2F81"/>
    <w:rsid w:val="008D2FE6"/>
    <w:rsid w:val="008D3059"/>
    <w:rsid w:val="008D3272"/>
    <w:rsid w:val="008D33D2"/>
    <w:rsid w:val="008D3473"/>
    <w:rsid w:val="008D35A7"/>
    <w:rsid w:val="008D35AF"/>
    <w:rsid w:val="008D378B"/>
    <w:rsid w:val="008D384D"/>
    <w:rsid w:val="008D38AA"/>
    <w:rsid w:val="008D38BD"/>
    <w:rsid w:val="008D38EF"/>
    <w:rsid w:val="008D3B10"/>
    <w:rsid w:val="008D3B3A"/>
    <w:rsid w:val="008D3C98"/>
    <w:rsid w:val="008D3D9D"/>
    <w:rsid w:val="008D3DDE"/>
    <w:rsid w:val="008D3E8E"/>
    <w:rsid w:val="008D3E97"/>
    <w:rsid w:val="008D3F1F"/>
    <w:rsid w:val="008D4000"/>
    <w:rsid w:val="008D42CB"/>
    <w:rsid w:val="008D4429"/>
    <w:rsid w:val="008D4759"/>
    <w:rsid w:val="008D478A"/>
    <w:rsid w:val="008D47E6"/>
    <w:rsid w:val="008D48D4"/>
    <w:rsid w:val="008D493C"/>
    <w:rsid w:val="008D49CF"/>
    <w:rsid w:val="008D4B13"/>
    <w:rsid w:val="008D4CC8"/>
    <w:rsid w:val="008D4D9D"/>
    <w:rsid w:val="008D4E38"/>
    <w:rsid w:val="008D4F41"/>
    <w:rsid w:val="008D4F88"/>
    <w:rsid w:val="008D5093"/>
    <w:rsid w:val="008D5176"/>
    <w:rsid w:val="008D52DB"/>
    <w:rsid w:val="008D5324"/>
    <w:rsid w:val="008D537D"/>
    <w:rsid w:val="008D53D3"/>
    <w:rsid w:val="008D53DB"/>
    <w:rsid w:val="008D5512"/>
    <w:rsid w:val="008D55E7"/>
    <w:rsid w:val="008D576F"/>
    <w:rsid w:val="008D59CB"/>
    <w:rsid w:val="008D5A38"/>
    <w:rsid w:val="008D5A91"/>
    <w:rsid w:val="008D5AC8"/>
    <w:rsid w:val="008D5B03"/>
    <w:rsid w:val="008D6189"/>
    <w:rsid w:val="008D61FE"/>
    <w:rsid w:val="008D6478"/>
    <w:rsid w:val="008D65DE"/>
    <w:rsid w:val="008D6B8D"/>
    <w:rsid w:val="008D6DB0"/>
    <w:rsid w:val="008D6DC7"/>
    <w:rsid w:val="008D6E12"/>
    <w:rsid w:val="008D6F22"/>
    <w:rsid w:val="008D6F65"/>
    <w:rsid w:val="008D6FDF"/>
    <w:rsid w:val="008D70A3"/>
    <w:rsid w:val="008D70FA"/>
    <w:rsid w:val="008D710F"/>
    <w:rsid w:val="008D75C3"/>
    <w:rsid w:val="008D769F"/>
    <w:rsid w:val="008D76F8"/>
    <w:rsid w:val="008D7732"/>
    <w:rsid w:val="008D77B0"/>
    <w:rsid w:val="008D77CE"/>
    <w:rsid w:val="008D781C"/>
    <w:rsid w:val="008D7841"/>
    <w:rsid w:val="008D7AAE"/>
    <w:rsid w:val="008D7B5C"/>
    <w:rsid w:val="008D7D01"/>
    <w:rsid w:val="008D7D8F"/>
    <w:rsid w:val="008D7E35"/>
    <w:rsid w:val="008D7EE9"/>
    <w:rsid w:val="008D7F72"/>
    <w:rsid w:val="008D7FE2"/>
    <w:rsid w:val="008E00B9"/>
    <w:rsid w:val="008E00F5"/>
    <w:rsid w:val="008E0414"/>
    <w:rsid w:val="008E0553"/>
    <w:rsid w:val="008E0572"/>
    <w:rsid w:val="008E05CB"/>
    <w:rsid w:val="008E0607"/>
    <w:rsid w:val="008E0886"/>
    <w:rsid w:val="008E0A63"/>
    <w:rsid w:val="008E0B30"/>
    <w:rsid w:val="008E0C23"/>
    <w:rsid w:val="008E0E18"/>
    <w:rsid w:val="008E0EF2"/>
    <w:rsid w:val="008E0F6A"/>
    <w:rsid w:val="008E0F6D"/>
    <w:rsid w:val="008E113C"/>
    <w:rsid w:val="008E11A8"/>
    <w:rsid w:val="008E124D"/>
    <w:rsid w:val="008E128E"/>
    <w:rsid w:val="008E1320"/>
    <w:rsid w:val="008E14C7"/>
    <w:rsid w:val="008E176A"/>
    <w:rsid w:val="008E17CC"/>
    <w:rsid w:val="008E17D5"/>
    <w:rsid w:val="008E1813"/>
    <w:rsid w:val="008E1B4E"/>
    <w:rsid w:val="008E1C81"/>
    <w:rsid w:val="008E1D33"/>
    <w:rsid w:val="008E2301"/>
    <w:rsid w:val="008E2311"/>
    <w:rsid w:val="008E2468"/>
    <w:rsid w:val="008E2484"/>
    <w:rsid w:val="008E25B1"/>
    <w:rsid w:val="008E2778"/>
    <w:rsid w:val="008E2861"/>
    <w:rsid w:val="008E2900"/>
    <w:rsid w:val="008E2A95"/>
    <w:rsid w:val="008E2BA1"/>
    <w:rsid w:val="008E2BFB"/>
    <w:rsid w:val="008E2D97"/>
    <w:rsid w:val="008E2DED"/>
    <w:rsid w:val="008E2E29"/>
    <w:rsid w:val="008E3192"/>
    <w:rsid w:val="008E3195"/>
    <w:rsid w:val="008E31E8"/>
    <w:rsid w:val="008E3200"/>
    <w:rsid w:val="008E330B"/>
    <w:rsid w:val="008E330C"/>
    <w:rsid w:val="008E3422"/>
    <w:rsid w:val="008E3450"/>
    <w:rsid w:val="008E361D"/>
    <w:rsid w:val="008E36CF"/>
    <w:rsid w:val="008E3A5B"/>
    <w:rsid w:val="008E3AA9"/>
    <w:rsid w:val="008E3AF4"/>
    <w:rsid w:val="008E3B4C"/>
    <w:rsid w:val="008E3BAE"/>
    <w:rsid w:val="008E3F47"/>
    <w:rsid w:val="008E3F68"/>
    <w:rsid w:val="008E4043"/>
    <w:rsid w:val="008E4076"/>
    <w:rsid w:val="008E44B8"/>
    <w:rsid w:val="008E45CA"/>
    <w:rsid w:val="008E4984"/>
    <w:rsid w:val="008E4AA9"/>
    <w:rsid w:val="008E4BA2"/>
    <w:rsid w:val="008E4BB1"/>
    <w:rsid w:val="008E4BC3"/>
    <w:rsid w:val="008E4BF9"/>
    <w:rsid w:val="008E506C"/>
    <w:rsid w:val="008E5102"/>
    <w:rsid w:val="008E516D"/>
    <w:rsid w:val="008E517F"/>
    <w:rsid w:val="008E53E5"/>
    <w:rsid w:val="008E577A"/>
    <w:rsid w:val="008E5799"/>
    <w:rsid w:val="008E579F"/>
    <w:rsid w:val="008E587C"/>
    <w:rsid w:val="008E598E"/>
    <w:rsid w:val="008E59FE"/>
    <w:rsid w:val="008E5A3B"/>
    <w:rsid w:val="008E5A72"/>
    <w:rsid w:val="008E5A8C"/>
    <w:rsid w:val="008E5B60"/>
    <w:rsid w:val="008E5BAA"/>
    <w:rsid w:val="008E5C4F"/>
    <w:rsid w:val="008E5D0A"/>
    <w:rsid w:val="008E5D74"/>
    <w:rsid w:val="008E5E78"/>
    <w:rsid w:val="008E5F5F"/>
    <w:rsid w:val="008E5F65"/>
    <w:rsid w:val="008E5FF3"/>
    <w:rsid w:val="008E61D2"/>
    <w:rsid w:val="008E6229"/>
    <w:rsid w:val="008E627C"/>
    <w:rsid w:val="008E66C1"/>
    <w:rsid w:val="008E6771"/>
    <w:rsid w:val="008E67B5"/>
    <w:rsid w:val="008E6804"/>
    <w:rsid w:val="008E693B"/>
    <w:rsid w:val="008E6B55"/>
    <w:rsid w:val="008E6BE6"/>
    <w:rsid w:val="008E6DBD"/>
    <w:rsid w:val="008E6DD8"/>
    <w:rsid w:val="008E712D"/>
    <w:rsid w:val="008E7144"/>
    <w:rsid w:val="008E720E"/>
    <w:rsid w:val="008E7379"/>
    <w:rsid w:val="008E7494"/>
    <w:rsid w:val="008E7521"/>
    <w:rsid w:val="008E7541"/>
    <w:rsid w:val="008E7714"/>
    <w:rsid w:val="008E7ABF"/>
    <w:rsid w:val="008E7ADF"/>
    <w:rsid w:val="008E7B92"/>
    <w:rsid w:val="008F003E"/>
    <w:rsid w:val="008F0331"/>
    <w:rsid w:val="008F04BA"/>
    <w:rsid w:val="008F06FD"/>
    <w:rsid w:val="008F0780"/>
    <w:rsid w:val="008F088E"/>
    <w:rsid w:val="008F0A6C"/>
    <w:rsid w:val="008F0CD9"/>
    <w:rsid w:val="008F0FAF"/>
    <w:rsid w:val="008F0FB1"/>
    <w:rsid w:val="008F120C"/>
    <w:rsid w:val="008F1351"/>
    <w:rsid w:val="008F13C9"/>
    <w:rsid w:val="008F141C"/>
    <w:rsid w:val="008F14D7"/>
    <w:rsid w:val="008F1577"/>
    <w:rsid w:val="008F1602"/>
    <w:rsid w:val="008F1704"/>
    <w:rsid w:val="008F183B"/>
    <w:rsid w:val="008F198B"/>
    <w:rsid w:val="008F19F2"/>
    <w:rsid w:val="008F1A1E"/>
    <w:rsid w:val="008F1AE6"/>
    <w:rsid w:val="008F1D2A"/>
    <w:rsid w:val="008F1DAC"/>
    <w:rsid w:val="008F1F3A"/>
    <w:rsid w:val="008F1FD4"/>
    <w:rsid w:val="008F1FFD"/>
    <w:rsid w:val="008F2174"/>
    <w:rsid w:val="008F2313"/>
    <w:rsid w:val="008F2557"/>
    <w:rsid w:val="008F2558"/>
    <w:rsid w:val="008F2794"/>
    <w:rsid w:val="008F27C0"/>
    <w:rsid w:val="008F2957"/>
    <w:rsid w:val="008F2C7B"/>
    <w:rsid w:val="008F2E0B"/>
    <w:rsid w:val="008F2E2D"/>
    <w:rsid w:val="008F2EB0"/>
    <w:rsid w:val="008F2EF5"/>
    <w:rsid w:val="008F304B"/>
    <w:rsid w:val="008F3119"/>
    <w:rsid w:val="008F3120"/>
    <w:rsid w:val="008F31FD"/>
    <w:rsid w:val="008F32FA"/>
    <w:rsid w:val="008F3331"/>
    <w:rsid w:val="008F359D"/>
    <w:rsid w:val="008F35C5"/>
    <w:rsid w:val="008F369F"/>
    <w:rsid w:val="008F3742"/>
    <w:rsid w:val="008F3AE7"/>
    <w:rsid w:val="008F3B36"/>
    <w:rsid w:val="008F3CF4"/>
    <w:rsid w:val="008F3EA7"/>
    <w:rsid w:val="008F4069"/>
    <w:rsid w:val="008F40D2"/>
    <w:rsid w:val="008F4178"/>
    <w:rsid w:val="008F4380"/>
    <w:rsid w:val="008F4470"/>
    <w:rsid w:val="008F447F"/>
    <w:rsid w:val="008F44D3"/>
    <w:rsid w:val="008F4544"/>
    <w:rsid w:val="008F45F6"/>
    <w:rsid w:val="008F47A9"/>
    <w:rsid w:val="008F4902"/>
    <w:rsid w:val="008F4A48"/>
    <w:rsid w:val="008F4C0B"/>
    <w:rsid w:val="008F4CFC"/>
    <w:rsid w:val="008F4EC2"/>
    <w:rsid w:val="008F4ED0"/>
    <w:rsid w:val="008F4F3F"/>
    <w:rsid w:val="008F5096"/>
    <w:rsid w:val="008F521F"/>
    <w:rsid w:val="008F529D"/>
    <w:rsid w:val="008F52F5"/>
    <w:rsid w:val="008F5584"/>
    <w:rsid w:val="008F5767"/>
    <w:rsid w:val="008F579E"/>
    <w:rsid w:val="008F5983"/>
    <w:rsid w:val="008F5A57"/>
    <w:rsid w:val="008F5ABE"/>
    <w:rsid w:val="008F5B8B"/>
    <w:rsid w:val="008F5C1C"/>
    <w:rsid w:val="008F6271"/>
    <w:rsid w:val="008F62BC"/>
    <w:rsid w:val="008F6555"/>
    <w:rsid w:val="008F6595"/>
    <w:rsid w:val="008F66A7"/>
    <w:rsid w:val="008F66CC"/>
    <w:rsid w:val="008F6797"/>
    <w:rsid w:val="008F67B9"/>
    <w:rsid w:val="008F67ED"/>
    <w:rsid w:val="008F68DE"/>
    <w:rsid w:val="008F699A"/>
    <w:rsid w:val="008F699F"/>
    <w:rsid w:val="008F69F1"/>
    <w:rsid w:val="008F6A9B"/>
    <w:rsid w:val="008F6AD6"/>
    <w:rsid w:val="008F6B0A"/>
    <w:rsid w:val="008F6BDC"/>
    <w:rsid w:val="008F6DA6"/>
    <w:rsid w:val="008F6DB5"/>
    <w:rsid w:val="008F6EC4"/>
    <w:rsid w:val="008F708D"/>
    <w:rsid w:val="008F71D0"/>
    <w:rsid w:val="008F72DD"/>
    <w:rsid w:val="008F7467"/>
    <w:rsid w:val="008F7507"/>
    <w:rsid w:val="008F75E2"/>
    <w:rsid w:val="008F7622"/>
    <w:rsid w:val="008F7777"/>
    <w:rsid w:val="008F77BD"/>
    <w:rsid w:val="008F78C2"/>
    <w:rsid w:val="008F799F"/>
    <w:rsid w:val="008F7A78"/>
    <w:rsid w:val="008F7CB6"/>
    <w:rsid w:val="008F7CFE"/>
    <w:rsid w:val="008F7D48"/>
    <w:rsid w:val="008F7D49"/>
    <w:rsid w:val="008F7E19"/>
    <w:rsid w:val="008F7FEA"/>
    <w:rsid w:val="009000CA"/>
    <w:rsid w:val="00900162"/>
    <w:rsid w:val="00900172"/>
    <w:rsid w:val="009002C4"/>
    <w:rsid w:val="009002C7"/>
    <w:rsid w:val="0090038E"/>
    <w:rsid w:val="0090038F"/>
    <w:rsid w:val="009003E5"/>
    <w:rsid w:val="0090043F"/>
    <w:rsid w:val="0090048B"/>
    <w:rsid w:val="009005B5"/>
    <w:rsid w:val="00900852"/>
    <w:rsid w:val="009008FD"/>
    <w:rsid w:val="00900959"/>
    <w:rsid w:val="0090097E"/>
    <w:rsid w:val="00900A0D"/>
    <w:rsid w:val="00900AC3"/>
    <w:rsid w:val="00900ACC"/>
    <w:rsid w:val="00900C0D"/>
    <w:rsid w:val="00900D0F"/>
    <w:rsid w:val="00900D58"/>
    <w:rsid w:val="00900DE1"/>
    <w:rsid w:val="00900EB2"/>
    <w:rsid w:val="00900F99"/>
    <w:rsid w:val="00900FEC"/>
    <w:rsid w:val="009010F1"/>
    <w:rsid w:val="009010FF"/>
    <w:rsid w:val="009011F8"/>
    <w:rsid w:val="00901270"/>
    <w:rsid w:val="009014D8"/>
    <w:rsid w:val="009014F6"/>
    <w:rsid w:val="009015C7"/>
    <w:rsid w:val="009015C9"/>
    <w:rsid w:val="00901665"/>
    <w:rsid w:val="0090178C"/>
    <w:rsid w:val="009018CC"/>
    <w:rsid w:val="00901CD4"/>
    <w:rsid w:val="00901DF5"/>
    <w:rsid w:val="00902025"/>
    <w:rsid w:val="0090208F"/>
    <w:rsid w:val="009020D4"/>
    <w:rsid w:val="009020D6"/>
    <w:rsid w:val="0090220B"/>
    <w:rsid w:val="009023B3"/>
    <w:rsid w:val="0090240B"/>
    <w:rsid w:val="00902561"/>
    <w:rsid w:val="0090264C"/>
    <w:rsid w:val="009027B0"/>
    <w:rsid w:val="0090282E"/>
    <w:rsid w:val="0090295B"/>
    <w:rsid w:val="00902BAE"/>
    <w:rsid w:val="00902BC8"/>
    <w:rsid w:val="00902CCC"/>
    <w:rsid w:val="00902D9A"/>
    <w:rsid w:val="00902E25"/>
    <w:rsid w:val="00902EAB"/>
    <w:rsid w:val="00902F9A"/>
    <w:rsid w:val="00902FB6"/>
    <w:rsid w:val="0090303B"/>
    <w:rsid w:val="009030CF"/>
    <w:rsid w:val="00903283"/>
    <w:rsid w:val="009034DA"/>
    <w:rsid w:val="009035A7"/>
    <w:rsid w:val="009038ED"/>
    <w:rsid w:val="009039EC"/>
    <w:rsid w:val="00903A88"/>
    <w:rsid w:val="00903C2D"/>
    <w:rsid w:val="00903CA2"/>
    <w:rsid w:val="00903CA4"/>
    <w:rsid w:val="00903E1D"/>
    <w:rsid w:val="00904120"/>
    <w:rsid w:val="00904166"/>
    <w:rsid w:val="00904194"/>
    <w:rsid w:val="009041E9"/>
    <w:rsid w:val="00904326"/>
    <w:rsid w:val="009044C9"/>
    <w:rsid w:val="00904563"/>
    <w:rsid w:val="00904580"/>
    <w:rsid w:val="0090493E"/>
    <w:rsid w:val="0090494D"/>
    <w:rsid w:val="0090497A"/>
    <w:rsid w:val="00904982"/>
    <w:rsid w:val="00904B47"/>
    <w:rsid w:val="00904CDA"/>
    <w:rsid w:val="00904CDD"/>
    <w:rsid w:val="0090513C"/>
    <w:rsid w:val="0090521E"/>
    <w:rsid w:val="00905255"/>
    <w:rsid w:val="00905294"/>
    <w:rsid w:val="00905295"/>
    <w:rsid w:val="00905306"/>
    <w:rsid w:val="009053D4"/>
    <w:rsid w:val="0090550F"/>
    <w:rsid w:val="00905652"/>
    <w:rsid w:val="009056FB"/>
    <w:rsid w:val="00905851"/>
    <w:rsid w:val="0090597A"/>
    <w:rsid w:val="00905ABF"/>
    <w:rsid w:val="00905C0B"/>
    <w:rsid w:val="00905CB0"/>
    <w:rsid w:val="00905CD7"/>
    <w:rsid w:val="00905EF3"/>
    <w:rsid w:val="009060BD"/>
    <w:rsid w:val="0090618C"/>
    <w:rsid w:val="00906210"/>
    <w:rsid w:val="00906279"/>
    <w:rsid w:val="009063D0"/>
    <w:rsid w:val="00906487"/>
    <w:rsid w:val="00906544"/>
    <w:rsid w:val="0090665B"/>
    <w:rsid w:val="009067E2"/>
    <w:rsid w:val="009068F3"/>
    <w:rsid w:val="00906948"/>
    <w:rsid w:val="00906A5E"/>
    <w:rsid w:val="00906BBF"/>
    <w:rsid w:val="00906CDB"/>
    <w:rsid w:val="00906E79"/>
    <w:rsid w:val="00906F18"/>
    <w:rsid w:val="00906F28"/>
    <w:rsid w:val="00906F69"/>
    <w:rsid w:val="00906FD0"/>
    <w:rsid w:val="00906FE3"/>
    <w:rsid w:val="00907085"/>
    <w:rsid w:val="009070BC"/>
    <w:rsid w:val="009070D9"/>
    <w:rsid w:val="00907106"/>
    <w:rsid w:val="0090719A"/>
    <w:rsid w:val="00907235"/>
    <w:rsid w:val="009074C5"/>
    <w:rsid w:val="00907562"/>
    <w:rsid w:val="009075C4"/>
    <w:rsid w:val="0090794A"/>
    <w:rsid w:val="00907970"/>
    <w:rsid w:val="00907AB2"/>
    <w:rsid w:val="00907AD5"/>
    <w:rsid w:val="00907B21"/>
    <w:rsid w:val="00907FD9"/>
    <w:rsid w:val="00910042"/>
    <w:rsid w:val="009100EE"/>
    <w:rsid w:val="0091011B"/>
    <w:rsid w:val="00910138"/>
    <w:rsid w:val="0091022D"/>
    <w:rsid w:val="0091023C"/>
    <w:rsid w:val="009102A7"/>
    <w:rsid w:val="009103B3"/>
    <w:rsid w:val="0091084D"/>
    <w:rsid w:val="009108F6"/>
    <w:rsid w:val="00910CA7"/>
    <w:rsid w:val="00910EC6"/>
    <w:rsid w:val="00910F6A"/>
    <w:rsid w:val="00910F9A"/>
    <w:rsid w:val="009110E6"/>
    <w:rsid w:val="0091114F"/>
    <w:rsid w:val="00911224"/>
    <w:rsid w:val="009113D1"/>
    <w:rsid w:val="00911488"/>
    <w:rsid w:val="00911613"/>
    <w:rsid w:val="00911645"/>
    <w:rsid w:val="00911684"/>
    <w:rsid w:val="00911ABE"/>
    <w:rsid w:val="00911B3E"/>
    <w:rsid w:val="00911B98"/>
    <w:rsid w:val="00911BC8"/>
    <w:rsid w:val="00911BE3"/>
    <w:rsid w:val="00911D2E"/>
    <w:rsid w:val="00911D9D"/>
    <w:rsid w:val="00912006"/>
    <w:rsid w:val="00912186"/>
    <w:rsid w:val="009121B4"/>
    <w:rsid w:val="00912280"/>
    <w:rsid w:val="00912388"/>
    <w:rsid w:val="00912481"/>
    <w:rsid w:val="00912545"/>
    <w:rsid w:val="009126DB"/>
    <w:rsid w:val="009128A9"/>
    <w:rsid w:val="00912935"/>
    <w:rsid w:val="00912977"/>
    <w:rsid w:val="00912A28"/>
    <w:rsid w:val="00912AF9"/>
    <w:rsid w:val="00912BC4"/>
    <w:rsid w:val="00912D3A"/>
    <w:rsid w:val="00912EAD"/>
    <w:rsid w:val="00912FDF"/>
    <w:rsid w:val="0091305B"/>
    <w:rsid w:val="0091305E"/>
    <w:rsid w:val="009130E2"/>
    <w:rsid w:val="00913302"/>
    <w:rsid w:val="00913362"/>
    <w:rsid w:val="009133E0"/>
    <w:rsid w:val="009134A4"/>
    <w:rsid w:val="00913524"/>
    <w:rsid w:val="00913568"/>
    <w:rsid w:val="00913670"/>
    <w:rsid w:val="009137F4"/>
    <w:rsid w:val="00913824"/>
    <w:rsid w:val="0091384A"/>
    <w:rsid w:val="0091387E"/>
    <w:rsid w:val="00913893"/>
    <w:rsid w:val="00913AE2"/>
    <w:rsid w:val="00913C63"/>
    <w:rsid w:val="00913CB3"/>
    <w:rsid w:val="00913F55"/>
    <w:rsid w:val="00913F9B"/>
    <w:rsid w:val="00913FE6"/>
    <w:rsid w:val="0091424F"/>
    <w:rsid w:val="00914329"/>
    <w:rsid w:val="009143B1"/>
    <w:rsid w:val="0091444F"/>
    <w:rsid w:val="0091449E"/>
    <w:rsid w:val="00914514"/>
    <w:rsid w:val="00914531"/>
    <w:rsid w:val="0091458E"/>
    <w:rsid w:val="0091482C"/>
    <w:rsid w:val="009149BF"/>
    <w:rsid w:val="00914A43"/>
    <w:rsid w:val="00914A60"/>
    <w:rsid w:val="00914ADF"/>
    <w:rsid w:val="00914B4D"/>
    <w:rsid w:val="00914C39"/>
    <w:rsid w:val="00914CBA"/>
    <w:rsid w:val="00914CE2"/>
    <w:rsid w:val="00914D6D"/>
    <w:rsid w:val="00914D9E"/>
    <w:rsid w:val="00914F9F"/>
    <w:rsid w:val="0091506A"/>
    <w:rsid w:val="009150A7"/>
    <w:rsid w:val="009150B6"/>
    <w:rsid w:val="0091512E"/>
    <w:rsid w:val="00915406"/>
    <w:rsid w:val="00915546"/>
    <w:rsid w:val="00915558"/>
    <w:rsid w:val="0091563F"/>
    <w:rsid w:val="009157A2"/>
    <w:rsid w:val="009159AF"/>
    <w:rsid w:val="00915A09"/>
    <w:rsid w:val="00915B1E"/>
    <w:rsid w:val="00915B8D"/>
    <w:rsid w:val="00915BC1"/>
    <w:rsid w:val="00915BD1"/>
    <w:rsid w:val="00915E84"/>
    <w:rsid w:val="00915EFB"/>
    <w:rsid w:val="00915F18"/>
    <w:rsid w:val="00915F47"/>
    <w:rsid w:val="00915F8A"/>
    <w:rsid w:val="00915FD5"/>
    <w:rsid w:val="00916033"/>
    <w:rsid w:val="00916211"/>
    <w:rsid w:val="009162D1"/>
    <w:rsid w:val="0091640B"/>
    <w:rsid w:val="009164E6"/>
    <w:rsid w:val="009165AD"/>
    <w:rsid w:val="009165AE"/>
    <w:rsid w:val="009165B2"/>
    <w:rsid w:val="00916613"/>
    <w:rsid w:val="0091686D"/>
    <w:rsid w:val="009168F3"/>
    <w:rsid w:val="00916951"/>
    <w:rsid w:val="00916A12"/>
    <w:rsid w:val="00916AC5"/>
    <w:rsid w:val="00916ADB"/>
    <w:rsid w:val="00916BB9"/>
    <w:rsid w:val="00916D3A"/>
    <w:rsid w:val="00917029"/>
    <w:rsid w:val="0091706D"/>
    <w:rsid w:val="009170FA"/>
    <w:rsid w:val="00917113"/>
    <w:rsid w:val="00917227"/>
    <w:rsid w:val="00917259"/>
    <w:rsid w:val="009172A8"/>
    <w:rsid w:val="009172D4"/>
    <w:rsid w:val="009172E7"/>
    <w:rsid w:val="00917350"/>
    <w:rsid w:val="00917488"/>
    <w:rsid w:val="00917651"/>
    <w:rsid w:val="00917905"/>
    <w:rsid w:val="00917C9F"/>
    <w:rsid w:val="00917CC9"/>
    <w:rsid w:val="00917DB8"/>
    <w:rsid w:val="00917DB9"/>
    <w:rsid w:val="0092006D"/>
    <w:rsid w:val="00920215"/>
    <w:rsid w:val="0092025D"/>
    <w:rsid w:val="0092026C"/>
    <w:rsid w:val="009203E1"/>
    <w:rsid w:val="00920808"/>
    <w:rsid w:val="009209B6"/>
    <w:rsid w:val="009209EC"/>
    <w:rsid w:val="00920A42"/>
    <w:rsid w:val="00920D0C"/>
    <w:rsid w:val="00920D58"/>
    <w:rsid w:val="00920DDF"/>
    <w:rsid w:val="00920F6C"/>
    <w:rsid w:val="00920FB9"/>
    <w:rsid w:val="00920FC1"/>
    <w:rsid w:val="0092100B"/>
    <w:rsid w:val="00921132"/>
    <w:rsid w:val="009212B5"/>
    <w:rsid w:val="00921347"/>
    <w:rsid w:val="00921488"/>
    <w:rsid w:val="009217BA"/>
    <w:rsid w:val="009217DE"/>
    <w:rsid w:val="00921B88"/>
    <w:rsid w:val="00921CAF"/>
    <w:rsid w:val="00921D33"/>
    <w:rsid w:val="00921DCF"/>
    <w:rsid w:val="00921EDB"/>
    <w:rsid w:val="00921F66"/>
    <w:rsid w:val="00921FDD"/>
    <w:rsid w:val="009221AF"/>
    <w:rsid w:val="009221FA"/>
    <w:rsid w:val="009222B0"/>
    <w:rsid w:val="009222B1"/>
    <w:rsid w:val="00922302"/>
    <w:rsid w:val="00922381"/>
    <w:rsid w:val="009225EC"/>
    <w:rsid w:val="009225F5"/>
    <w:rsid w:val="00922621"/>
    <w:rsid w:val="00922673"/>
    <w:rsid w:val="00922689"/>
    <w:rsid w:val="00922719"/>
    <w:rsid w:val="009227BF"/>
    <w:rsid w:val="00922821"/>
    <w:rsid w:val="00922943"/>
    <w:rsid w:val="00922960"/>
    <w:rsid w:val="00922C7D"/>
    <w:rsid w:val="00922E4C"/>
    <w:rsid w:val="00922F59"/>
    <w:rsid w:val="00923068"/>
    <w:rsid w:val="009230F8"/>
    <w:rsid w:val="00923206"/>
    <w:rsid w:val="009232FB"/>
    <w:rsid w:val="00923366"/>
    <w:rsid w:val="009234F9"/>
    <w:rsid w:val="0092364A"/>
    <w:rsid w:val="0092368D"/>
    <w:rsid w:val="00923779"/>
    <w:rsid w:val="00923799"/>
    <w:rsid w:val="009238CA"/>
    <w:rsid w:val="00923982"/>
    <w:rsid w:val="00923A7F"/>
    <w:rsid w:val="00923BBA"/>
    <w:rsid w:val="00923D18"/>
    <w:rsid w:val="00923E6A"/>
    <w:rsid w:val="00923F2A"/>
    <w:rsid w:val="009241A6"/>
    <w:rsid w:val="00924305"/>
    <w:rsid w:val="0092467F"/>
    <w:rsid w:val="009246AB"/>
    <w:rsid w:val="00924962"/>
    <w:rsid w:val="00924A79"/>
    <w:rsid w:val="00924AE5"/>
    <w:rsid w:val="00924AF7"/>
    <w:rsid w:val="00924B8F"/>
    <w:rsid w:val="00924C26"/>
    <w:rsid w:val="00924D13"/>
    <w:rsid w:val="00924F12"/>
    <w:rsid w:val="00924F8C"/>
    <w:rsid w:val="00925178"/>
    <w:rsid w:val="009251B1"/>
    <w:rsid w:val="009252F9"/>
    <w:rsid w:val="00925612"/>
    <w:rsid w:val="00925671"/>
    <w:rsid w:val="009256D4"/>
    <w:rsid w:val="009256EF"/>
    <w:rsid w:val="0092570E"/>
    <w:rsid w:val="0092582E"/>
    <w:rsid w:val="00925965"/>
    <w:rsid w:val="00925985"/>
    <w:rsid w:val="009259D1"/>
    <w:rsid w:val="009259E1"/>
    <w:rsid w:val="00925BF6"/>
    <w:rsid w:val="00925DCB"/>
    <w:rsid w:val="00925FD4"/>
    <w:rsid w:val="00926030"/>
    <w:rsid w:val="009262F9"/>
    <w:rsid w:val="0092637C"/>
    <w:rsid w:val="00926570"/>
    <w:rsid w:val="009265F1"/>
    <w:rsid w:val="00926616"/>
    <w:rsid w:val="00926648"/>
    <w:rsid w:val="0092687A"/>
    <w:rsid w:val="0092687D"/>
    <w:rsid w:val="00926884"/>
    <w:rsid w:val="00926C12"/>
    <w:rsid w:val="00926C45"/>
    <w:rsid w:val="00926C8B"/>
    <w:rsid w:val="00926D32"/>
    <w:rsid w:val="00926E82"/>
    <w:rsid w:val="00926ED0"/>
    <w:rsid w:val="00926FDA"/>
    <w:rsid w:val="00926FF4"/>
    <w:rsid w:val="0092769F"/>
    <w:rsid w:val="009276AC"/>
    <w:rsid w:val="00927826"/>
    <w:rsid w:val="009278CA"/>
    <w:rsid w:val="009279ED"/>
    <w:rsid w:val="00927AB0"/>
    <w:rsid w:val="00927B1D"/>
    <w:rsid w:val="00927C59"/>
    <w:rsid w:val="00927CEB"/>
    <w:rsid w:val="00927D0D"/>
    <w:rsid w:val="00927D82"/>
    <w:rsid w:val="00927DA8"/>
    <w:rsid w:val="00927DB8"/>
    <w:rsid w:val="00927EFB"/>
    <w:rsid w:val="0093003A"/>
    <w:rsid w:val="009301E1"/>
    <w:rsid w:val="009301F4"/>
    <w:rsid w:val="009301FA"/>
    <w:rsid w:val="00930479"/>
    <w:rsid w:val="009305A8"/>
    <w:rsid w:val="00930671"/>
    <w:rsid w:val="009307EA"/>
    <w:rsid w:val="00930806"/>
    <w:rsid w:val="0093093F"/>
    <w:rsid w:val="00930B60"/>
    <w:rsid w:val="00930B93"/>
    <w:rsid w:val="00930CA2"/>
    <w:rsid w:val="00930CA7"/>
    <w:rsid w:val="00930DF1"/>
    <w:rsid w:val="00930E59"/>
    <w:rsid w:val="00930EC2"/>
    <w:rsid w:val="00931131"/>
    <w:rsid w:val="00931146"/>
    <w:rsid w:val="009311EE"/>
    <w:rsid w:val="00931390"/>
    <w:rsid w:val="009315FF"/>
    <w:rsid w:val="009316AD"/>
    <w:rsid w:val="0093173E"/>
    <w:rsid w:val="009318AF"/>
    <w:rsid w:val="0093191A"/>
    <w:rsid w:val="00931997"/>
    <w:rsid w:val="009319CB"/>
    <w:rsid w:val="00931A0B"/>
    <w:rsid w:val="00931ADE"/>
    <w:rsid w:val="00931E6D"/>
    <w:rsid w:val="00932059"/>
    <w:rsid w:val="0093205A"/>
    <w:rsid w:val="0093216A"/>
    <w:rsid w:val="0093216C"/>
    <w:rsid w:val="0093229A"/>
    <w:rsid w:val="009322E8"/>
    <w:rsid w:val="00932404"/>
    <w:rsid w:val="009324D1"/>
    <w:rsid w:val="00932AD4"/>
    <w:rsid w:val="00932AD8"/>
    <w:rsid w:val="00932AD9"/>
    <w:rsid w:val="00932C5E"/>
    <w:rsid w:val="00932CDB"/>
    <w:rsid w:val="00932FB9"/>
    <w:rsid w:val="00932FFF"/>
    <w:rsid w:val="00933225"/>
    <w:rsid w:val="00933317"/>
    <w:rsid w:val="00933478"/>
    <w:rsid w:val="0093357D"/>
    <w:rsid w:val="00933661"/>
    <w:rsid w:val="009337AC"/>
    <w:rsid w:val="009339FA"/>
    <w:rsid w:val="00933A88"/>
    <w:rsid w:val="00933BB9"/>
    <w:rsid w:val="00933BDB"/>
    <w:rsid w:val="00933C83"/>
    <w:rsid w:val="00933CFD"/>
    <w:rsid w:val="00933D48"/>
    <w:rsid w:val="00933DA0"/>
    <w:rsid w:val="00933EFF"/>
    <w:rsid w:val="0093402B"/>
    <w:rsid w:val="009340A9"/>
    <w:rsid w:val="00934229"/>
    <w:rsid w:val="00934469"/>
    <w:rsid w:val="0093453B"/>
    <w:rsid w:val="0093465A"/>
    <w:rsid w:val="009347A2"/>
    <w:rsid w:val="009348D2"/>
    <w:rsid w:val="009349D4"/>
    <w:rsid w:val="00934A3F"/>
    <w:rsid w:val="00934B8F"/>
    <w:rsid w:val="00934C23"/>
    <w:rsid w:val="00934C8A"/>
    <w:rsid w:val="00934D2D"/>
    <w:rsid w:val="00934E64"/>
    <w:rsid w:val="00934F3D"/>
    <w:rsid w:val="00934F8E"/>
    <w:rsid w:val="00934FA5"/>
    <w:rsid w:val="00934FBA"/>
    <w:rsid w:val="0093505F"/>
    <w:rsid w:val="00935066"/>
    <w:rsid w:val="00935120"/>
    <w:rsid w:val="0093516A"/>
    <w:rsid w:val="0093516D"/>
    <w:rsid w:val="00935192"/>
    <w:rsid w:val="00935337"/>
    <w:rsid w:val="00935475"/>
    <w:rsid w:val="009354C0"/>
    <w:rsid w:val="00935597"/>
    <w:rsid w:val="0093561D"/>
    <w:rsid w:val="00935775"/>
    <w:rsid w:val="00935856"/>
    <w:rsid w:val="00935A01"/>
    <w:rsid w:val="00935A72"/>
    <w:rsid w:val="00935BE5"/>
    <w:rsid w:val="00935FAE"/>
    <w:rsid w:val="0093608A"/>
    <w:rsid w:val="009361B1"/>
    <w:rsid w:val="00936322"/>
    <w:rsid w:val="009364D7"/>
    <w:rsid w:val="009365C9"/>
    <w:rsid w:val="009366A2"/>
    <w:rsid w:val="00936730"/>
    <w:rsid w:val="00936748"/>
    <w:rsid w:val="00936835"/>
    <w:rsid w:val="00936923"/>
    <w:rsid w:val="00936957"/>
    <w:rsid w:val="009369A8"/>
    <w:rsid w:val="009369B4"/>
    <w:rsid w:val="009369BB"/>
    <w:rsid w:val="00936B3F"/>
    <w:rsid w:val="00936C63"/>
    <w:rsid w:val="00936DD9"/>
    <w:rsid w:val="00936E37"/>
    <w:rsid w:val="00937152"/>
    <w:rsid w:val="0093722D"/>
    <w:rsid w:val="00937286"/>
    <w:rsid w:val="009372E9"/>
    <w:rsid w:val="0093754E"/>
    <w:rsid w:val="0093757F"/>
    <w:rsid w:val="0093775F"/>
    <w:rsid w:val="009378FC"/>
    <w:rsid w:val="00937923"/>
    <w:rsid w:val="00937D3B"/>
    <w:rsid w:val="00937DFB"/>
    <w:rsid w:val="00940042"/>
    <w:rsid w:val="0094009B"/>
    <w:rsid w:val="009400C4"/>
    <w:rsid w:val="00940119"/>
    <w:rsid w:val="0094029A"/>
    <w:rsid w:val="009402BF"/>
    <w:rsid w:val="009402D8"/>
    <w:rsid w:val="00940405"/>
    <w:rsid w:val="009405E8"/>
    <w:rsid w:val="00940626"/>
    <w:rsid w:val="0094067A"/>
    <w:rsid w:val="00940990"/>
    <w:rsid w:val="009409A3"/>
    <w:rsid w:val="00940B1E"/>
    <w:rsid w:val="00940B8D"/>
    <w:rsid w:val="00940C7F"/>
    <w:rsid w:val="00940DAA"/>
    <w:rsid w:val="00940DC2"/>
    <w:rsid w:val="00940F67"/>
    <w:rsid w:val="0094111B"/>
    <w:rsid w:val="009411FD"/>
    <w:rsid w:val="00941388"/>
    <w:rsid w:val="0094139E"/>
    <w:rsid w:val="009414B8"/>
    <w:rsid w:val="009415B6"/>
    <w:rsid w:val="00941735"/>
    <w:rsid w:val="0094184A"/>
    <w:rsid w:val="009418B0"/>
    <w:rsid w:val="0094196F"/>
    <w:rsid w:val="00941DC8"/>
    <w:rsid w:val="00941E7A"/>
    <w:rsid w:val="00941F2D"/>
    <w:rsid w:val="00941F65"/>
    <w:rsid w:val="00941F6B"/>
    <w:rsid w:val="009422C7"/>
    <w:rsid w:val="009423FC"/>
    <w:rsid w:val="00942424"/>
    <w:rsid w:val="00942489"/>
    <w:rsid w:val="00942550"/>
    <w:rsid w:val="009427EA"/>
    <w:rsid w:val="00942941"/>
    <w:rsid w:val="00942BC5"/>
    <w:rsid w:val="00942BDC"/>
    <w:rsid w:val="00942BE1"/>
    <w:rsid w:val="00942C2B"/>
    <w:rsid w:val="00942DEC"/>
    <w:rsid w:val="00942E37"/>
    <w:rsid w:val="00942F2F"/>
    <w:rsid w:val="00942F78"/>
    <w:rsid w:val="009431A3"/>
    <w:rsid w:val="00943264"/>
    <w:rsid w:val="00943270"/>
    <w:rsid w:val="009432C3"/>
    <w:rsid w:val="009437C0"/>
    <w:rsid w:val="00943945"/>
    <w:rsid w:val="0094399D"/>
    <w:rsid w:val="009439C3"/>
    <w:rsid w:val="00943A0A"/>
    <w:rsid w:val="00943B2D"/>
    <w:rsid w:val="00943C16"/>
    <w:rsid w:val="00943D7A"/>
    <w:rsid w:val="00943D9B"/>
    <w:rsid w:val="00943EEB"/>
    <w:rsid w:val="00943F72"/>
    <w:rsid w:val="009440E3"/>
    <w:rsid w:val="00944209"/>
    <w:rsid w:val="00944233"/>
    <w:rsid w:val="009443DD"/>
    <w:rsid w:val="0094452B"/>
    <w:rsid w:val="009445C7"/>
    <w:rsid w:val="0094476C"/>
    <w:rsid w:val="009447A2"/>
    <w:rsid w:val="0094494B"/>
    <w:rsid w:val="00944CDF"/>
    <w:rsid w:val="00944D79"/>
    <w:rsid w:val="00944DC3"/>
    <w:rsid w:val="00944E3F"/>
    <w:rsid w:val="00944F8E"/>
    <w:rsid w:val="00944F9E"/>
    <w:rsid w:val="0094512C"/>
    <w:rsid w:val="0094535A"/>
    <w:rsid w:val="00945446"/>
    <w:rsid w:val="0094558F"/>
    <w:rsid w:val="00945591"/>
    <w:rsid w:val="009455D7"/>
    <w:rsid w:val="009456C6"/>
    <w:rsid w:val="00945738"/>
    <w:rsid w:val="009457EA"/>
    <w:rsid w:val="00945814"/>
    <w:rsid w:val="00945946"/>
    <w:rsid w:val="009459BA"/>
    <w:rsid w:val="00945B06"/>
    <w:rsid w:val="00945B94"/>
    <w:rsid w:val="00945DF7"/>
    <w:rsid w:val="00945E3A"/>
    <w:rsid w:val="00945E4C"/>
    <w:rsid w:val="00945F08"/>
    <w:rsid w:val="0094603A"/>
    <w:rsid w:val="0094610B"/>
    <w:rsid w:val="0094613F"/>
    <w:rsid w:val="0094618F"/>
    <w:rsid w:val="009465C8"/>
    <w:rsid w:val="009466E0"/>
    <w:rsid w:val="009466F1"/>
    <w:rsid w:val="009468CD"/>
    <w:rsid w:val="00946965"/>
    <w:rsid w:val="00946A39"/>
    <w:rsid w:val="00946BAD"/>
    <w:rsid w:val="00946BD4"/>
    <w:rsid w:val="00946C26"/>
    <w:rsid w:val="00946CAD"/>
    <w:rsid w:val="00946CCF"/>
    <w:rsid w:val="00946D00"/>
    <w:rsid w:val="00946D5E"/>
    <w:rsid w:val="00946E14"/>
    <w:rsid w:val="00946EA7"/>
    <w:rsid w:val="00946FE3"/>
    <w:rsid w:val="009470CA"/>
    <w:rsid w:val="0094714C"/>
    <w:rsid w:val="009472C7"/>
    <w:rsid w:val="009473A6"/>
    <w:rsid w:val="0094744A"/>
    <w:rsid w:val="009474C7"/>
    <w:rsid w:val="00947512"/>
    <w:rsid w:val="00947639"/>
    <w:rsid w:val="009479AD"/>
    <w:rsid w:val="00947CA0"/>
    <w:rsid w:val="00947D34"/>
    <w:rsid w:val="00947FCA"/>
    <w:rsid w:val="00947FE3"/>
    <w:rsid w:val="0095023A"/>
    <w:rsid w:val="0095024A"/>
    <w:rsid w:val="009502A6"/>
    <w:rsid w:val="009505AF"/>
    <w:rsid w:val="00950626"/>
    <w:rsid w:val="00950666"/>
    <w:rsid w:val="00950685"/>
    <w:rsid w:val="0095074D"/>
    <w:rsid w:val="00950792"/>
    <w:rsid w:val="0095085F"/>
    <w:rsid w:val="00950C6C"/>
    <w:rsid w:val="00950D3B"/>
    <w:rsid w:val="00950E21"/>
    <w:rsid w:val="00950EB5"/>
    <w:rsid w:val="00950F6A"/>
    <w:rsid w:val="00951105"/>
    <w:rsid w:val="0095114F"/>
    <w:rsid w:val="00951150"/>
    <w:rsid w:val="009512EA"/>
    <w:rsid w:val="0095134C"/>
    <w:rsid w:val="009513C0"/>
    <w:rsid w:val="00951436"/>
    <w:rsid w:val="00951543"/>
    <w:rsid w:val="00951546"/>
    <w:rsid w:val="0095167F"/>
    <w:rsid w:val="009516A4"/>
    <w:rsid w:val="009516FD"/>
    <w:rsid w:val="0095177A"/>
    <w:rsid w:val="0095192F"/>
    <w:rsid w:val="00951A8D"/>
    <w:rsid w:val="00951AAE"/>
    <w:rsid w:val="00951AD8"/>
    <w:rsid w:val="00951BCE"/>
    <w:rsid w:val="00951BED"/>
    <w:rsid w:val="00951D59"/>
    <w:rsid w:val="00951E9F"/>
    <w:rsid w:val="00951EDC"/>
    <w:rsid w:val="00951F45"/>
    <w:rsid w:val="0095214D"/>
    <w:rsid w:val="0095219F"/>
    <w:rsid w:val="0095238A"/>
    <w:rsid w:val="00952444"/>
    <w:rsid w:val="009525F9"/>
    <w:rsid w:val="00952601"/>
    <w:rsid w:val="00952879"/>
    <w:rsid w:val="00952925"/>
    <w:rsid w:val="00952992"/>
    <w:rsid w:val="00952AD2"/>
    <w:rsid w:val="00952AF0"/>
    <w:rsid w:val="00952BFE"/>
    <w:rsid w:val="00952C18"/>
    <w:rsid w:val="00952DEC"/>
    <w:rsid w:val="00952DF4"/>
    <w:rsid w:val="00952EAA"/>
    <w:rsid w:val="00953088"/>
    <w:rsid w:val="00953176"/>
    <w:rsid w:val="009532F1"/>
    <w:rsid w:val="00953373"/>
    <w:rsid w:val="0095340F"/>
    <w:rsid w:val="00953465"/>
    <w:rsid w:val="009534F7"/>
    <w:rsid w:val="00953774"/>
    <w:rsid w:val="00953783"/>
    <w:rsid w:val="0095386A"/>
    <w:rsid w:val="00953B70"/>
    <w:rsid w:val="00953B83"/>
    <w:rsid w:val="00953C1C"/>
    <w:rsid w:val="00953E15"/>
    <w:rsid w:val="009540CB"/>
    <w:rsid w:val="009541A2"/>
    <w:rsid w:val="00954390"/>
    <w:rsid w:val="0095440C"/>
    <w:rsid w:val="009544D3"/>
    <w:rsid w:val="009546AC"/>
    <w:rsid w:val="009548EA"/>
    <w:rsid w:val="00954A56"/>
    <w:rsid w:val="00954ADC"/>
    <w:rsid w:val="00954C57"/>
    <w:rsid w:val="00954D14"/>
    <w:rsid w:val="00954D51"/>
    <w:rsid w:val="00954D7F"/>
    <w:rsid w:val="00954ED2"/>
    <w:rsid w:val="00954ED6"/>
    <w:rsid w:val="009550C8"/>
    <w:rsid w:val="0095519E"/>
    <w:rsid w:val="009551D7"/>
    <w:rsid w:val="00955240"/>
    <w:rsid w:val="009552CD"/>
    <w:rsid w:val="009553AD"/>
    <w:rsid w:val="00955538"/>
    <w:rsid w:val="00955650"/>
    <w:rsid w:val="009556D2"/>
    <w:rsid w:val="00955762"/>
    <w:rsid w:val="0095576E"/>
    <w:rsid w:val="009557F5"/>
    <w:rsid w:val="00955809"/>
    <w:rsid w:val="00955912"/>
    <w:rsid w:val="009559D6"/>
    <w:rsid w:val="00955A2A"/>
    <w:rsid w:val="00955BD9"/>
    <w:rsid w:val="00955C0A"/>
    <w:rsid w:val="00955DFE"/>
    <w:rsid w:val="00955ECA"/>
    <w:rsid w:val="00955F25"/>
    <w:rsid w:val="00955FF7"/>
    <w:rsid w:val="00956192"/>
    <w:rsid w:val="009562D5"/>
    <w:rsid w:val="00956349"/>
    <w:rsid w:val="00956429"/>
    <w:rsid w:val="0095648F"/>
    <w:rsid w:val="00956509"/>
    <w:rsid w:val="00956548"/>
    <w:rsid w:val="0095656B"/>
    <w:rsid w:val="009567D8"/>
    <w:rsid w:val="00956897"/>
    <w:rsid w:val="00956B44"/>
    <w:rsid w:val="00956CEA"/>
    <w:rsid w:val="00956EB9"/>
    <w:rsid w:val="00956F49"/>
    <w:rsid w:val="0095709C"/>
    <w:rsid w:val="0095715E"/>
    <w:rsid w:val="009572FC"/>
    <w:rsid w:val="0095732B"/>
    <w:rsid w:val="0095735C"/>
    <w:rsid w:val="009573E4"/>
    <w:rsid w:val="00957672"/>
    <w:rsid w:val="00957724"/>
    <w:rsid w:val="00957952"/>
    <w:rsid w:val="00957A3D"/>
    <w:rsid w:val="00957A7A"/>
    <w:rsid w:val="00957C84"/>
    <w:rsid w:val="00957D7E"/>
    <w:rsid w:val="00957E24"/>
    <w:rsid w:val="009600EF"/>
    <w:rsid w:val="009601F4"/>
    <w:rsid w:val="009602D2"/>
    <w:rsid w:val="0096030B"/>
    <w:rsid w:val="00960590"/>
    <w:rsid w:val="00960599"/>
    <w:rsid w:val="00960659"/>
    <w:rsid w:val="009606CB"/>
    <w:rsid w:val="009608B0"/>
    <w:rsid w:val="009608F5"/>
    <w:rsid w:val="009609E9"/>
    <w:rsid w:val="00960A31"/>
    <w:rsid w:val="00960B11"/>
    <w:rsid w:val="00960B43"/>
    <w:rsid w:val="00960B53"/>
    <w:rsid w:val="00960CC1"/>
    <w:rsid w:val="00960D8C"/>
    <w:rsid w:val="00960EA4"/>
    <w:rsid w:val="009610EF"/>
    <w:rsid w:val="00961183"/>
    <w:rsid w:val="009611B7"/>
    <w:rsid w:val="009611EF"/>
    <w:rsid w:val="0096123A"/>
    <w:rsid w:val="0096128A"/>
    <w:rsid w:val="009612FC"/>
    <w:rsid w:val="0096135B"/>
    <w:rsid w:val="00961528"/>
    <w:rsid w:val="00961582"/>
    <w:rsid w:val="009615C8"/>
    <w:rsid w:val="009617E8"/>
    <w:rsid w:val="009618A7"/>
    <w:rsid w:val="0096196E"/>
    <w:rsid w:val="009619AA"/>
    <w:rsid w:val="00961A5B"/>
    <w:rsid w:val="00961AD1"/>
    <w:rsid w:val="00961AD3"/>
    <w:rsid w:val="00961AE9"/>
    <w:rsid w:val="00961C2D"/>
    <w:rsid w:val="00961D76"/>
    <w:rsid w:val="00961DAB"/>
    <w:rsid w:val="00961F00"/>
    <w:rsid w:val="0096209F"/>
    <w:rsid w:val="009621DB"/>
    <w:rsid w:val="0096226C"/>
    <w:rsid w:val="009622BA"/>
    <w:rsid w:val="009624B2"/>
    <w:rsid w:val="009625A8"/>
    <w:rsid w:val="009625C1"/>
    <w:rsid w:val="00962683"/>
    <w:rsid w:val="00962823"/>
    <w:rsid w:val="00962996"/>
    <w:rsid w:val="009629EC"/>
    <w:rsid w:val="00962A3B"/>
    <w:rsid w:val="00962AD5"/>
    <w:rsid w:val="00962AF7"/>
    <w:rsid w:val="00962B43"/>
    <w:rsid w:val="00962C8A"/>
    <w:rsid w:val="00962F83"/>
    <w:rsid w:val="00963454"/>
    <w:rsid w:val="00963640"/>
    <w:rsid w:val="00963880"/>
    <w:rsid w:val="0096390A"/>
    <w:rsid w:val="00963A20"/>
    <w:rsid w:val="00963A2F"/>
    <w:rsid w:val="00963C7C"/>
    <w:rsid w:val="00963D37"/>
    <w:rsid w:val="00963DA5"/>
    <w:rsid w:val="00963E3B"/>
    <w:rsid w:val="00963F83"/>
    <w:rsid w:val="009640AD"/>
    <w:rsid w:val="009640EB"/>
    <w:rsid w:val="00964235"/>
    <w:rsid w:val="0096426C"/>
    <w:rsid w:val="00964317"/>
    <w:rsid w:val="009643F6"/>
    <w:rsid w:val="009645C6"/>
    <w:rsid w:val="009647BC"/>
    <w:rsid w:val="009647D5"/>
    <w:rsid w:val="009648A8"/>
    <w:rsid w:val="00964A7D"/>
    <w:rsid w:val="00964C7C"/>
    <w:rsid w:val="00964CF6"/>
    <w:rsid w:val="00964DA1"/>
    <w:rsid w:val="00964DBE"/>
    <w:rsid w:val="00964F4F"/>
    <w:rsid w:val="009652CD"/>
    <w:rsid w:val="00965301"/>
    <w:rsid w:val="009653A1"/>
    <w:rsid w:val="009654F9"/>
    <w:rsid w:val="00965664"/>
    <w:rsid w:val="00965786"/>
    <w:rsid w:val="0096582D"/>
    <w:rsid w:val="00965895"/>
    <w:rsid w:val="0096596E"/>
    <w:rsid w:val="00965A6D"/>
    <w:rsid w:val="00965B25"/>
    <w:rsid w:val="00965CA8"/>
    <w:rsid w:val="00965DB1"/>
    <w:rsid w:val="00965DCE"/>
    <w:rsid w:val="00965DEE"/>
    <w:rsid w:val="00965ED6"/>
    <w:rsid w:val="00965F4F"/>
    <w:rsid w:val="00966063"/>
    <w:rsid w:val="0096607C"/>
    <w:rsid w:val="009660F9"/>
    <w:rsid w:val="009661EE"/>
    <w:rsid w:val="009662FA"/>
    <w:rsid w:val="00966481"/>
    <w:rsid w:val="0096650C"/>
    <w:rsid w:val="00966609"/>
    <w:rsid w:val="00966676"/>
    <w:rsid w:val="00966858"/>
    <w:rsid w:val="009668A3"/>
    <w:rsid w:val="009668AF"/>
    <w:rsid w:val="009669C5"/>
    <w:rsid w:val="00966A30"/>
    <w:rsid w:val="00966B25"/>
    <w:rsid w:val="00966C2D"/>
    <w:rsid w:val="00966CAE"/>
    <w:rsid w:val="00966D03"/>
    <w:rsid w:val="00966E86"/>
    <w:rsid w:val="00966F35"/>
    <w:rsid w:val="00966F54"/>
    <w:rsid w:val="00966F5D"/>
    <w:rsid w:val="009671C3"/>
    <w:rsid w:val="00967363"/>
    <w:rsid w:val="009673B2"/>
    <w:rsid w:val="0096745F"/>
    <w:rsid w:val="009674B1"/>
    <w:rsid w:val="009675B8"/>
    <w:rsid w:val="009679E1"/>
    <w:rsid w:val="00967A2E"/>
    <w:rsid w:val="00970128"/>
    <w:rsid w:val="009702C7"/>
    <w:rsid w:val="00970349"/>
    <w:rsid w:val="0097048B"/>
    <w:rsid w:val="009704D6"/>
    <w:rsid w:val="00970589"/>
    <w:rsid w:val="0097067D"/>
    <w:rsid w:val="0097069B"/>
    <w:rsid w:val="009707CC"/>
    <w:rsid w:val="009709FE"/>
    <w:rsid w:val="00970B2E"/>
    <w:rsid w:val="00970B32"/>
    <w:rsid w:val="00970C6C"/>
    <w:rsid w:val="00970C87"/>
    <w:rsid w:val="00970CE3"/>
    <w:rsid w:val="00970E7D"/>
    <w:rsid w:val="00970F5B"/>
    <w:rsid w:val="0097132C"/>
    <w:rsid w:val="0097145C"/>
    <w:rsid w:val="0097153B"/>
    <w:rsid w:val="0097161A"/>
    <w:rsid w:val="009717DC"/>
    <w:rsid w:val="00971808"/>
    <w:rsid w:val="0097189C"/>
    <w:rsid w:val="00971993"/>
    <w:rsid w:val="009719F7"/>
    <w:rsid w:val="00971AB1"/>
    <w:rsid w:val="00971B2F"/>
    <w:rsid w:val="00971BD4"/>
    <w:rsid w:val="00971C15"/>
    <w:rsid w:val="00971C6F"/>
    <w:rsid w:val="00971EFD"/>
    <w:rsid w:val="00971F84"/>
    <w:rsid w:val="0097210A"/>
    <w:rsid w:val="009723E4"/>
    <w:rsid w:val="00972400"/>
    <w:rsid w:val="0097256E"/>
    <w:rsid w:val="009725A8"/>
    <w:rsid w:val="00972770"/>
    <w:rsid w:val="00972956"/>
    <w:rsid w:val="009729B9"/>
    <w:rsid w:val="00972C49"/>
    <w:rsid w:val="00972D27"/>
    <w:rsid w:val="00972D3E"/>
    <w:rsid w:val="00972D8F"/>
    <w:rsid w:val="00972DE0"/>
    <w:rsid w:val="00972E10"/>
    <w:rsid w:val="00972E19"/>
    <w:rsid w:val="00972E48"/>
    <w:rsid w:val="00972FA0"/>
    <w:rsid w:val="00972FDC"/>
    <w:rsid w:val="00973025"/>
    <w:rsid w:val="0097309D"/>
    <w:rsid w:val="009732A2"/>
    <w:rsid w:val="009733F6"/>
    <w:rsid w:val="009735F9"/>
    <w:rsid w:val="0097392A"/>
    <w:rsid w:val="009739F0"/>
    <w:rsid w:val="00973C58"/>
    <w:rsid w:val="00973D23"/>
    <w:rsid w:val="00973E72"/>
    <w:rsid w:val="00973F5A"/>
    <w:rsid w:val="00974053"/>
    <w:rsid w:val="00974101"/>
    <w:rsid w:val="0097417C"/>
    <w:rsid w:val="00974195"/>
    <w:rsid w:val="009743ED"/>
    <w:rsid w:val="009744FC"/>
    <w:rsid w:val="00974568"/>
    <w:rsid w:val="00974582"/>
    <w:rsid w:val="009747FB"/>
    <w:rsid w:val="009748B8"/>
    <w:rsid w:val="009748E6"/>
    <w:rsid w:val="00974923"/>
    <w:rsid w:val="00974A1A"/>
    <w:rsid w:val="00974A77"/>
    <w:rsid w:val="00974B99"/>
    <w:rsid w:val="00974D52"/>
    <w:rsid w:val="00974FFA"/>
    <w:rsid w:val="009750B7"/>
    <w:rsid w:val="00975113"/>
    <w:rsid w:val="009752F8"/>
    <w:rsid w:val="009753F5"/>
    <w:rsid w:val="00975558"/>
    <w:rsid w:val="00975617"/>
    <w:rsid w:val="0097561F"/>
    <w:rsid w:val="0097563F"/>
    <w:rsid w:val="0097569A"/>
    <w:rsid w:val="009757D9"/>
    <w:rsid w:val="00975871"/>
    <w:rsid w:val="0097589C"/>
    <w:rsid w:val="00975987"/>
    <w:rsid w:val="009759FE"/>
    <w:rsid w:val="00975AB9"/>
    <w:rsid w:val="00975CD2"/>
    <w:rsid w:val="00975EE7"/>
    <w:rsid w:val="00975F1E"/>
    <w:rsid w:val="00975F7F"/>
    <w:rsid w:val="009760B9"/>
    <w:rsid w:val="00976135"/>
    <w:rsid w:val="0097615E"/>
    <w:rsid w:val="00976194"/>
    <w:rsid w:val="00976211"/>
    <w:rsid w:val="009764EB"/>
    <w:rsid w:val="009764FA"/>
    <w:rsid w:val="00976522"/>
    <w:rsid w:val="00976571"/>
    <w:rsid w:val="00976575"/>
    <w:rsid w:val="00976730"/>
    <w:rsid w:val="009768F4"/>
    <w:rsid w:val="00976A13"/>
    <w:rsid w:val="00976AF0"/>
    <w:rsid w:val="00976E94"/>
    <w:rsid w:val="009772B3"/>
    <w:rsid w:val="00977330"/>
    <w:rsid w:val="0097734F"/>
    <w:rsid w:val="00977391"/>
    <w:rsid w:val="009773B9"/>
    <w:rsid w:val="00977553"/>
    <w:rsid w:val="00977604"/>
    <w:rsid w:val="009776A4"/>
    <w:rsid w:val="0097781B"/>
    <w:rsid w:val="009778BE"/>
    <w:rsid w:val="009779DF"/>
    <w:rsid w:val="00977C28"/>
    <w:rsid w:val="00977C43"/>
    <w:rsid w:val="00977DD8"/>
    <w:rsid w:val="00977F65"/>
    <w:rsid w:val="00977FC0"/>
    <w:rsid w:val="00980086"/>
    <w:rsid w:val="009800C9"/>
    <w:rsid w:val="009801DF"/>
    <w:rsid w:val="009802A5"/>
    <w:rsid w:val="00980334"/>
    <w:rsid w:val="00980336"/>
    <w:rsid w:val="0098038D"/>
    <w:rsid w:val="009806C0"/>
    <w:rsid w:val="009806EC"/>
    <w:rsid w:val="009807A8"/>
    <w:rsid w:val="00980973"/>
    <w:rsid w:val="009809A1"/>
    <w:rsid w:val="009809DD"/>
    <w:rsid w:val="00980A72"/>
    <w:rsid w:val="00980AF7"/>
    <w:rsid w:val="00980B31"/>
    <w:rsid w:val="00980C0D"/>
    <w:rsid w:val="00980D18"/>
    <w:rsid w:val="009810D2"/>
    <w:rsid w:val="009813A4"/>
    <w:rsid w:val="0098155B"/>
    <w:rsid w:val="009816BA"/>
    <w:rsid w:val="0098187F"/>
    <w:rsid w:val="00981BAB"/>
    <w:rsid w:val="00981BC0"/>
    <w:rsid w:val="00981CD4"/>
    <w:rsid w:val="00981CD9"/>
    <w:rsid w:val="00981D7E"/>
    <w:rsid w:val="00981E07"/>
    <w:rsid w:val="00981E93"/>
    <w:rsid w:val="00981EE6"/>
    <w:rsid w:val="00981F69"/>
    <w:rsid w:val="00982015"/>
    <w:rsid w:val="009820AF"/>
    <w:rsid w:val="00982234"/>
    <w:rsid w:val="009822A2"/>
    <w:rsid w:val="0098230F"/>
    <w:rsid w:val="009824B6"/>
    <w:rsid w:val="0098259B"/>
    <w:rsid w:val="0098267B"/>
    <w:rsid w:val="009826AF"/>
    <w:rsid w:val="00982838"/>
    <w:rsid w:val="00982908"/>
    <w:rsid w:val="00982A04"/>
    <w:rsid w:val="00982E6F"/>
    <w:rsid w:val="0098309E"/>
    <w:rsid w:val="00983155"/>
    <w:rsid w:val="00983162"/>
    <w:rsid w:val="0098319D"/>
    <w:rsid w:val="00983237"/>
    <w:rsid w:val="00983575"/>
    <w:rsid w:val="00983744"/>
    <w:rsid w:val="009839F5"/>
    <w:rsid w:val="00983A5C"/>
    <w:rsid w:val="00983C3D"/>
    <w:rsid w:val="00983DC3"/>
    <w:rsid w:val="00983E5D"/>
    <w:rsid w:val="00983F1C"/>
    <w:rsid w:val="00984051"/>
    <w:rsid w:val="0098405E"/>
    <w:rsid w:val="009840AA"/>
    <w:rsid w:val="00984102"/>
    <w:rsid w:val="0098412B"/>
    <w:rsid w:val="009841DF"/>
    <w:rsid w:val="0098421B"/>
    <w:rsid w:val="0098426D"/>
    <w:rsid w:val="00984441"/>
    <w:rsid w:val="0098455E"/>
    <w:rsid w:val="0098470D"/>
    <w:rsid w:val="00984710"/>
    <w:rsid w:val="00984810"/>
    <w:rsid w:val="009848FE"/>
    <w:rsid w:val="00984C98"/>
    <w:rsid w:val="00984CE5"/>
    <w:rsid w:val="00984D63"/>
    <w:rsid w:val="00984E9D"/>
    <w:rsid w:val="00984F44"/>
    <w:rsid w:val="009851DA"/>
    <w:rsid w:val="009851DB"/>
    <w:rsid w:val="009851FE"/>
    <w:rsid w:val="00985224"/>
    <w:rsid w:val="0098528E"/>
    <w:rsid w:val="00985396"/>
    <w:rsid w:val="00985397"/>
    <w:rsid w:val="0098543E"/>
    <w:rsid w:val="0098552A"/>
    <w:rsid w:val="009855D8"/>
    <w:rsid w:val="00985861"/>
    <w:rsid w:val="00985932"/>
    <w:rsid w:val="00985A09"/>
    <w:rsid w:val="00985C87"/>
    <w:rsid w:val="00986035"/>
    <w:rsid w:val="00986045"/>
    <w:rsid w:val="00986079"/>
    <w:rsid w:val="009860B0"/>
    <w:rsid w:val="0098610C"/>
    <w:rsid w:val="00986128"/>
    <w:rsid w:val="00986195"/>
    <w:rsid w:val="009861BD"/>
    <w:rsid w:val="0098649D"/>
    <w:rsid w:val="009864B6"/>
    <w:rsid w:val="0098658A"/>
    <w:rsid w:val="00986638"/>
    <w:rsid w:val="0098663C"/>
    <w:rsid w:val="00986811"/>
    <w:rsid w:val="00986A46"/>
    <w:rsid w:val="00986CB6"/>
    <w:rsid w:val="00986CF1"/>
    <w:rsid w:val="00986F9D"/>
    <w:rsid w:val="0098720F"/>
    <w:rsid w:val="00987289"/>
    <w:rsid w:val="009873B9"/>
    <w:rsid w:val="009873DA"/>
    <w:rsid w:val="0098762D"/>
    <w:rsid w:val="0098766C"/>
    <w:rsid w:val="009877A9"/>
    <w:rsid w:val="009879EA"/>
    <w:rsid w:val="00987AE3"/>
    <w:rsid w:val="00987B69"/>
    <w:rsid w:val="00987D6C"/>
    <w:rsid w:val="00987FF6"/>
    <w:rsid w:val="0099014A"/>
    <w:rsid w:val="00990156"/>
    <w:rsid w:val="009902B5"/>
    <w:rsid w:val="00990328"/>
    <w:rsid w:val="0099040D"/>
    <w:rsid w:val="00990853"/>
    <w:rsid w:val="00990866"/>
    <w:rsid w:val="00990969"/>
    <w:rsid w:val="00990DCB"/>
    <w:rsid w:val="00990F40"/>
    <w:rsid w:val="00990F9B"/>
    <w:rsid w:val="009910E6"/>
    <w:rsid w:val="009910FF"/>
    <w:rsid w:val="00991188"/>
    <w:rsid w:val="009911DD"/>
    <w:rsid w:val="0099130B"/>
    <w:rsid w:val="00991362"/>
    <w:rsid w:val="00991471"/>
    <w:rsid w:val="0099170A"/>
    <w:rsid w:val="009918BE"/>
    <w:rsid w:val="0099190A"/>
    <w:rsid w:val="00991913"/>
    <w:rsid w:val="009919E6"/>
    <w:rsid w:val="00991ACA"/>
    <w:rsid w:val="00991BAE"/>
    <w:rsid w:val="00991C18"/>
    <w:rsid w:val="00991CB9"/>
    <w:rsid w:val="00991CC5"/>
    <w:rsid w:val="00991D07"/>
    <w:rsid w:val="00992052"/>
    <w:rsid w:val="00992058"/>
    <w:rsid w:val="0099208F"/>
    <w:rsid w:val="009920AE"/>
    <w:rsid w:val="0099210D"/>
    <w:rsid w:val="00992221"/>
    <w:rsid w:val="0099238C"/>
    <w:rsid w:val="0099243A"/>
    <w:rsid w:val="00992451"/>
    <w:rsid w:val="009925EE"/>
    <w:rsid w:val="009925F8"/>
    <w:rsid w:val="00992600"/>
    <w:rsid w:val="00992611"/>
    <w:rsid w:val="00992905"/>
    <w:rsid w:val="00992939"/>
    <w:rsid w:val="00992AE3"/>
    <w:rsid w:val="00992CBE"/>
    <w:rsid w:val="00992CFF"/>
    <w:rsid w:val="00992DDE"/>
    <w:rsid w:val="00992E12"/>
    <w:rsid w:val="009931B7"/>
    <w:rsid w:val="00993401"/>
    <w:rsid w:val="009934AD"/>
    <w:rsid w:val="009934B1"/>
    <w:rsid w:val="009934BF"/>
    <w:rsid w:val="009934FE"/>
    <w:rsid w:val="00993547"/>
    <w:rsid w:val="0099358B"/>
    <w:rsid w:val="009936E9"/>
    <w:rsid w:val="009938D6"/>
    <w:rsid w:val="0099390C"/>
    <w:rsid w:val="009939BC"/>
    <w:rsid w:val="00993AC9"/>
    <w:rsid w:val="00993B8D"/>
    <w:rsid w:val="00993BE1"/>
    <w:rsid w:val="00993C61"/>
    <w:rsid w:val="00993D5C"/>
    <w:rsid w:val="00993D73"/>
    <w:rsid w:val="00993E0F"/>
    <w:rsid w:val="00993E95"/>
    <w:rsid w:val="00993EE4"/>
    <w:rsid w:val="00993F9B"/>
    <w:rsid w:val="0099400C"/>
    <w:rsid w:val="00994012"/>
    <w:rsid w:val="00994067"/>
    <w:rsid w:val="00994190"/>
    <w:rsid w:val="009941C8"/>
    <w:rsid w:val="0099421C"/>
    <w:rsid w:val="0099421E"/>
    <w:rsid w:val="00994236"/>
    <w:rsid w:val="009943AB"/>
    <w:rsid w:val="00994587"/>
    <w:rsid w:val="00994721"/>
    <w:rsid w:val="00994A0A"/>
    <w:rsid w:val="00994A59"/>
    <w:rsid w:val="00994D26"/>
    <w:rsid w:val="00994D5C"/>
    <w:rsid w:val="00994E06"/>
    <w:rsid w:val="00994E44"/>
    <w:rsid w:val="00994FB4"/>
    <w:rsid w:val="009950AF"/>
    <w:rsid w:val="009951F5"/>
    <w:rsid w:val="00995285"/>
    <w:rsid w:val="009952F6"/>
    <w:rsid w:val="0099539D"/>
    <w:rsid w:val="00995433"/>
    <w:rsid w:val="00995486"/>
    <w:rsid w:val="0099565E"/>
    <w:rsid w:val="00995681"/>
    <w:rsid w:val="00995A4C"/>
    <w:rsid w:val="00995AEB"/>
    <w:rsid w:val="00995D0D"/>
    <w:rsid w:val="00995EF1"/>
    <w:rsid w:val="00995FFC"/>
    <w:rsid w:val="009960FD"/>
    <w:rsid w:val="0099632A"/>
    <w:rsid w:val="009965D3"/>
    <w:rsid w:val="009967F7"/>
    <w:rsid w:val="009968DB"/>
    <w:rsid w:val="00996A14"/>
    <w:rsid w:val="00996AF1"/>
    <w:rsid w:val="00996BD9"/>
    <w:rsid w:val="00996E31"/>
    <w:rsid w:val="009972DD"/>
    <w:rsid w:val="0099737F"/>
    <w:rsid w:val="009973B6"/>
    <w:rsid w:val="00997435"/>
    <w:rsid w:val="00997462"/>
    <w:rsid w:val="0099748C"/>
    <w:rsid w:val="009975BF"/>
    <w:rsid w:val="009975D9"/>
    <w:rsid w:val="009976BE"/>
    <w:rsid w:val="00997710"/>
    <w:rsid w:val="0099784D"/>
    <w:rsid w:val="009978C2"/>
    <w:rsid w:val="00997A0A"/>
    <w:rsid w:val="00997AA8"/>
    <w:rsid w:val="00997BAF"/>
    <w:rsid w:val="00997CDE"/>
    <w:rsid w:val="00997FD2"/>
    <w:rsid w:val="009A0154"/>
    <w:rsid w:val="009A043E"/>
    <w:rsid w:val="009A0463"/>
    <w:rsid w:val="009A0716"/>
    <w:rsid w:val="009A07B4"/>
    <w:rsid w:val="009A081E"/>
    <w:rsid w:val="009A0949"/>
    <w:rsid w:val="009A0C30"/>
    <w:rsid w:val="009A0C9C"/>
    <w:rsid w:val="009A0DC3"/>
    <w:rsid w:val="009A0DC4"/>
    <w:rsid w:val="009A0E42"/>
    <w:rsid w:val="009A0E65"/>
    <w:rsid w:val="009A0F4E"/>
    <w:rsid w:val="009A0F91"/>
    <w:rsid w:val="009A10DE"/>
    <w:rsid w:val="009A1414"/>
    <w:rsid w:val="009A1543"/>
    <w:rsid w:val="009A154E"/>
    <w:rsid w:val="009A155F"/>
    <w:rsid w:val="009A1728"/>
    <w:rsid w:val="009A1979"/>
    <w:rsid w:val="009A1989"/>
    <w:rsid w:val="009A19AD"/>
    <w:rsid w:val="009A1A9C"/>
    <w:rsid w:val="009A1AD7"/>
    <w:rsid w:val="009A1BC4"/>
    <w:rsid w:val="009A1C11"/>
    <w:rsid w:val="009A1CF4"/>
    <w:rsid w:val="009A1E07"/>
    <w:rsid w:val="009A1F37"/>
    <w:rsid w:val="009A2107"/>
    <w:rsid w:val="009A2538"/>
    <w:rsid w:val="009A26B5"/>
    <w:rsid w:val="009A26F5"/>
    <w:rsid w:val="009A2753"/>
    <w:rsid w:val="009A282D"/>
    <w:rsid w:val="009A28FF"/>
    <w:rsid w:val="009A29DA"/>
    <w:rsid w:val="009A2A49"/>
    <w:rsid w:val="009A2A77"/>
    <w:rsid w:val="009A2C18"/>
    <w:rsid w:val="009A2C86"/>
    <w:rsid w:val="009A2D02"/>
    <w:rsid w:val="009A2E61"/>
    <w:rsid w:val="009A2F1F"/>
    <w:rsid w:val="009A305A"/>
    <w:rsid w:val="009A325D"/>
    <w:rsid w:val="009A347C"/>
    <w:rsid w:val="009A3557"/>
    <w:rsid w:val="009A36A0"/>
    <w:rsid w:val="009A36D4"/>
    <w:rsid w:val="009A37A3"/>
    <w:rsid w:val="009A3823"/>
    <w:rsid w:val="009A39A8"/>
    <w:rsid w:val="009A3AFC"/>
    <w:rsid w:val="009A3B57"/>
    <w:rsid w:val="009A3E66"/>
    <w:rsid w:val="009A3FFA"/>
    <w:rsid w:val="009A4007"/>
    <w:rsid w:val="009A41B2"/>
    <w:rsid w:val="009A4286"/>
    <w:rsid w:val="009A42D1"/>
    <w:rsid w:val="009A43A3"/>
    <w:rsid w:val="009A4551"/>
    <w:rsid w:val="009A45AF"/>
    <w:rsid w:val="009A45F9"/>
    <w:rsid w:val="009A4647"/>
    <w:rsid w:val="009A4696"/>
    <w:rsid w:val="009A4811"/>
    <w:rsid w:val="009A4838"/>
    <w:rsid w:val="009A4865"/>
    <w:rsid w:val="009A486B"/>
    <w:rsid w:val="009A48B9"/>
    <w:rsid w:val="009A4B55"/>
    <w:rsid w:val="009A4C7F"/>
    <w:rsid w:val="009A4D1C"/>
    <w:rsid w:val="009A4D2E"/>
    <w:rsid w:val="009A4D4F"/>
    <w:rsid w:val="009A4DB2"/>
    <w:rsid w:val="009A4E99"/>
    <w:rsid w:val="009A5242"/>
    <w:rsid w:val="009A5244"/>
    <w:rsid w:val="009A52F0"/>
    <w:rsid w:val="009A532A"/>
    <w:rsid w:val="009A54C4"/>
    <w:rsid w:val="009A557E"/>
    <w:rsid w:val="009A55B7"/>
    <w:rsid w:val="009A55D4"/>
    <w:rsid w:val="009A55F2"/>
    <w:rsid w:val="009A5666"/>
    <w:rsid w:val="009A5692"/>
    <w:rsid w:val="009A56C6"/>
    <w:rsid w:val="009A5716"/>
    <w:rsid w:val="009A5774"/>
    <w:rsid w:val="009A57CF"/>
    <w:rsid w:val="009A596A"/>
    <w:rsid w:val="009A5ACE"/>
    <w:rsid w:val="009A5B8D"/>
    <w:rsid w:val="009A5B9C"/>
    <w:rsid w:val="009A5BBF"/>
    <w:rsid w:val="009A5E5A"/>
    <w:rsid w:val="009A6006"/>
    <w:rsid w:val="009A604F"/>
    <w:rsid w:val="009A6118"/>
    <w:rsid w:val="009A674F"/>
    <w:rsid w:val="009A6841"/>
    <w:rsid w:val="009A6D4F"/>
    <w:rsid w:val="009A6ED8"/>
    <w:rsid w:val="009A6F01"/>
    <w:rsid w:val="009A7142"/>
    <w:rsid w:val="009A7146"/>
    <w:rsid w:val="009A7165"/>
    <w:rsid w:val="009A7255"/>
    <w:rsid w:val="009A72EE"/>
    <w:rsid w:val="009A7402"/>
    <w:rsid w:val="009A76CD"/>
    <w:rsid w:val="009A791B"/>
    <w:rsid w:val="009A7A1E"/>
    <w:rsid w:val="009A7B21"/>
    <w:rsid w:val="009A7C20"/>
    <w:rsid w:val="009A7D65"/>
    <w:rsid w:val="009A7DBB"/>
    <w:rsid w:val="009A7E50"/>
    <w:rsid w:val="009B0051"/>
    <w:rsid w:val="009B032C"/>
    <w:rsid w:val="009B038C"/>
    <w:rsid w:val="009B048D"/>
    <w:rsid w:val="009B062F"/>
    <w:rsid w:val="009B0CED"/>
    <w:rsid w:val="009B0D67"/>
    <w:rsid w:val="009B0DDC"/>
    <w:rsid w:val="009B0E77"/>
    <w:rsid w:val="009B0EF1"/>
    <w:rsid w:val="009B110D"/>
    <w:rsid w:val="009B123E"/>
    <w:rsid w:val="009B1382"/>
    <w:rsid w:val="009B150F"/>
    <w:rsid w:val="009B15FF"/>
    <w:rsid w:val="009B1714"/>
    <w:rsid w:val="009B1793"/>
    <w:rsid w:val="009B1BD6"/>
    <w:rsid w:val="009B1BDE"/>
    <w:rsid w:val="009B1DAF"/>
    <w:rsid w:val="009B1DCB"/>
    <w:rsid w:val="009B1EC8"/>
    <w:rsid w:val="009B2000"/>
    <w:rsid w:val="009B2068"/>
    <w:rsid w:val="009B21AD"/>
    <w:rsid w:val="009B2218"/>
    <w:rsid w:val="009B240F"/>
    <w:rsid w:val="009B242B"/>
    <w:rsid w:val="009B248A"/>
    <w:rsid w:val="009B255F"/>
    <w:rsid w:val="009B2C97"/>
    <w:rsid w:val="009B3198"/>
    <w:rsid w:val="009B3270"/>
    <w:rsid w:val="009B32AB"/>
    <w:rsid w:val="009B3331"/>
    <w:rsid w:val="009B3343"/>
    <w:rsid w:val="009B3424"/>
    <w:rsid w:val="009B34E3"/>
    <w:rsid w:val="009B3574"/>
    <w:rsid w:val="009B3676"/>
    <w:rsid w:val="009B36A7"/>
    <w:rsid w:val="009B36E7"/>
    <w:rsid w:val="009B37B3"/>
    <w:rsid w:val="009B38F1"/>
    <w:rsid w:val="009B3B82"/>
    <w:rsid w:val="009B3B9E"/>
    <w:rsid w:val="009B3C60"/>
    <w:rsid w:val="009B3CEC"/>
    <w:rsid w:val="009B3F1A"/>
    <w:rsid w:val="009B3F45"/>
    <w:rsid w:val="009B3F47"/>
    <w:rsid w:val="009B4074"/>
    <w:rsid w:val="009B408E"/>
    <w:rsid w:val="009B40A4"/>
    <w:rsid w:val="009B417D"/>
    <w:rsid w:val="009B419B"/>
    <w:rsid w:val="009B44C6"/>
    <w:rsid w:val="009B4515"/>
    <w:rsid w:val="009B458B"/>
    <w:rsid w:val="009B45A8"/>
    <w:rsid w:val="009B45F9"/>
    <w:rsid w:val="009B4610"/>
    <w:rsid w:val="009B47E9"/>
    <w:rsid w:val="009B47EF"/>
    <w:rsid w:val="009B4926"/>
    <w:rsid w:val="009B4A19"/>
    <w:rsid w:val="009B4AB0"/>
    <w:rsid w:val="009B4B30"/>
    <w:rsid w:val="009B4B5C"/>
    <w:rsid w:val="009B4B85"/>
    <w:rsid w:val="009B4D7C"/>
    <w:rsid w:val="009B4E4E"/>
    <w:rsid w:val="009B4E5E"/>
    <w:rsid w:val="009B4E9A"/>
    <w:rsid w:val="009B4EBF"/>
    <w:rsid w:val="009B4EC8"/>
    <w:rsid w:val="009B4ED8"/>
    <w:rsid w:val="009B4F57"/>
    <w:rsid w:val="009B4FEA"/>
    <w:rsid w:val="009B5004"/>
    <w:rsid w:val="009B519A"/>
    <w:rsid w:val="009B53CE"/>
    <w:rsid w:val="009B55E5"/>
    <w:rsid w:val="009B5769"/>
    <w:rsid w:val="009B57FC"/>
    <w:rsid w:val="009B5832"/>
    <w:rsid w:val="009B5858"/>
    <w:rsid w:val="009B589B"/>
    <w:rsid w:val="009B5AA0"/>
    <w:rsid w:val="009B5B12"/>
    <w:rsid w:val="009B5B7D"/>
    <w:rsid w:val="009B5BDF"/>
    <w:rsid w:val="009B5C5A"/>
    <w:rsid w:val="009B5D75"/>
    <w:rsid w:val="009B5E31"/>
    <w:rsid w:val="009B607E"/>
    <w:rsid w:val="009B60D0"/>
    <w:rsid w:val="009B6190"/>
    <w:rsid w:val="009B6205"/>
    <w:rsid w:val="009B64C8"/>
    <w:rsid w:val="009B64FA"/>
    <w:rsid w:val="009B661D"/>
    <w:rsid w:val="009B6644"/>
    <w:rsid w:val="009B6AB2"/>
    <w:rsid w:val="009B6BB7"/>
    <w:rsid w:val="009B6BC4"/>
    <w:rsid w:val="009B6E69"/>
    <w:rsid w:val="009B6F2E"/>
    <w:rsid w:val="009B6FD7"/>
    <w:rsid w:val="009B7159"/>
    <w:rsid w:val="009B71D5"/>
    <w:rsid w:val="009B72B8"/>
    <w:rsid w:val="009B76CF"/>
    <w:rsid w:val="009B7763"/>
    <w:rsid w:val="009B7841"/>
    <w:rsid w:val="009B784C"/>
    <w:rsid w:val="009B78E5"/>
    <w:rsid w:val="009B7CEA"/>
    <w:rsid w:val="009B7D4B"/>
    <w:rsid w:val="009B7EF4"/>
    <w:rsid w:val="009B7F27"/>
    <w:rsid w:val="009B7F4D"/>
    <w:rsid w:val="009B7FBE"/>
    <w:rsid w:val="009C01DA"/>
    <w:rsid w:val="009C0224"/>
    <w:rsid w:val="009C025E"/>
    <w:rsid w:val="009C02E3"/>
    <w:rsid w:val="009C0398"/>
    <w:rsid w:val="009C03C2"/>
    <w:rsid w:val="009C0411"/>
    <w:rsid w:val="009C0415"/>
    <w:rsid w:val="009C04F7"/>
    <w:rsid w:val="009C051D"/>
    <w:rsid w:val="009C0575"/>
    <w:rsid w:val="009C0598"/>
    <w:rsid w:val="009C0606"/>
    <w:rsid w:val="009C060C"/>
    <w:rsid w:val="009C072A"/>
    <w:rsid w:val="009C0779"/>
    <w:rsid w:val="009C089F"/>
    <w:rsid w:val="009C0A0A"/>
    <w:rsid w:val="009C0A94"/>
    <w:rsid w:val="009C0C9D"/>
    <w:rsid w:val="009C0CD3"/>
    <w:rsid w:val="009C0D62"/>
    <w:rsid w:val="009C0DE3"/>
    <w:rsid w:val="009C0E45"/>
    <w:rsid w:val="009C0E79"/>
    <w:rsid w:val="009C0ED9"/>
    <w:rsid w:val="009C0F8A"/>
    <w:rsid w:val="009C0F95"/>
    <w:rsid w:val="009C0FA5"/>
    <w:rsid w:val="009C0FFB"/>
    <w:rsid w:val="009C10E0"/>
    <w:rsid w:val="009C1445"/>
    <w:rsid w:val="009C15A4"/>
    <w:rsid w:val="009C15C7"/>
    <w:rsid w:val="009C166F"/>
    <w:rsid w:val="009C179E"/>
    <w:rsid w:val="009C1985"/>
    <w:rsid w:val="009C19A7"/>
    <w:rsid w:val="009C1A80"/>
    <w:rsid w:val="009C1B59"/>
    <w:rsid w:val="009C1CE2"/>
    <w:rsid w:val="009C1D64"/>
    <w:rsid w:val="009C1DCD"/>
    <w:rsid w:val="009C1F04"/>
    <w:rsid w:val="009C2245"/>
    <w:rsid w:val="009C24F7"/>
    <w:rsid w:val="009C25E5"/>
    <w:rsid w:val="009C2621"/>
    <w:rsid w:val="009C26FA"/>
    <w:rsid w:val="009C271F"/>
    <w:rsid w:val="009C2758"/>
    <w:rsid w:val="009C27F2"/>
    <w:rsid w:val="009C29E3"/>
    <w:rsid w:val="009C2E47"/>
    <w:rsid w:val="009C2E7A"/>
    <w:rsid w:val="009C30D8"/>
    <w:rsid w:val="009C30E1"/>
    <w:rsid w:val="009C31B4"/>
    <w:rsid w:val="009C31C9"/>
    <w:rsid w:val="009C33DC"/>
    <w:rsid w:val="009C368F"/>
    <w:rsid w:val="009C382D"/>
    <w:rsid w:val="009C3A53"/>
    <w:rsid w:val="009C3A66"/>
    <w:rsid w:val="009C3B1C"/>
    <w:rsid w:val="009C3B36"/>
    <w:rsid w:val="009C3B56"/>
    <w:rsid w:val="009C3C04"/>
    <w:rsid w:val="009C3E33"/>
    <w:rsid w:val="009C3F41"/>
    <w:rsid w:val="009C3F75"/>
    <w:rsid w:val="009C408F"/>
    <w:rsid w:val="009C4095"/>
    <w:rsid w:val="009C40E1"/>
    <w:rsid w:val="009C4117"/>
    <w:rsid w:val="009C4127"/>
    <w:rsid w:val="009C41FB"/>
    <w:rsid w:val="009C4270"/>
    <w:rsid w:val="009C4539"/>
    <w:rsid w:val="009C4593"/>
    <w:rsid w:val="009C45C2"/>
    <w:rsid w:val="009C493D"/>
    <w:rsid w:val="009C49F4"/>
    <w:rsid w:val="009C4B38"/>
    <w:rsid w:val="009C4CDC"/>
    <w:rsid w:val="009C4D07"/>
    <w:rsid w:val="009C4D6F"/>
    <w:rsid w:val="009C4E81"/>
    <w:rsid w:val="009C5015"/>
    <w:rsid w:val="009C5024"/>
    <w:rsid w:val="009C512D"/>
    <w:rsid w:val="009C51E7"/>
    <w:rsid w:val="009C51F6"/>
    <w:rsid w:val="009C525C"/>
    <w:rsid w:val="009C52EF"/>
    <w:rsid w:val="009C54E5"/>
    <w:rsid w:val="009C5604"/>
    <w:rsid w:val="009C58F5"/>
    <w:rsid w:val="009C5962"/>
    <w:rsid w:val="009C5A28"/>
    <w:rsid w:val="009C5AEB"/>
    <w:rsid w:val="009C5B18"/>
    <w:rsid w:val="009C5B24"/>
    <w:rsid w:val="009C5BBC"/>
    <w:rsid w:val="009C5C7B"/>
    <w:rsid w:val="009C5CAA"/>
    <w:rsid w:val="009C5CBF"/>
    <w:rsid w:val="009C61D7"/>
    <w:rsid w:val="009C6250"/>
    <w:rsid w:val="009C6377"/>
    <w:rsid w:val="009C648D"/>
    <w:rsid w:val="009C68CF"/>
    <w:rsid w:val="009C6912"/>
    <w:rsid w:val="009C6ACF"/>
    <w:rsid w:val="009C6AF9"/>
    <w:rsid w:val="009C6D88"/>
    <w:rsid w:val="009C6EFA"/>
    <w:rsid w:val="009C7061"/>
    <w:rsid w:val="009C707A"/>
    <w:rsid w:val="009C71A0"/>
    <w:rsid w:val="009C71F4"/>
    <w:rsid w:val="009C7285"/>
    <w:rsid w:val="009C7296"/>
    <w:rsid w:val="009C72FC"/>
    <w:rsid w:val="009C7360"/>
    <w:rsid w:val="009C7383"/>
    <w:rsid w:val="009C7436"/>
    <w:rsid w:val="009C749B"/>
    <w:rsid w:val="009C75C1"/>
    <w:rsid w:val="009C76B7"/>
    <w:rsid w:val="009C7C4A"/>
    <w:rsid w:val="009C7C87"/>
    <w:rsid w:val="009C7E9B"/>
    <w:rsid w:val="009C7FEA"/>
    <w:rsid w:val="009D0095"/>
    <w:rsid w:val="009D00A8"/>
    <w:rsid w:val="009D0145"/>
    <w:rsid w:val="009D01E3"/>
    <w:rsid w:val="009D023B"/>
    <w:rsid w:val="009D045B"/>
    <w:rsid w:val="009D04F4"/>
    <w:rsid w:val="009D0508"/>
    <w:rsid w:val="009D0633"/>
    <w:rsid w:val="009D06E4"/>
    <w:rsid w:val="009D073E"/>
    <w:rsid w:val="009D0776"/>
    <w:rsid w:val="009D089C"/>
    <w:rsid w:val="009D09CA"/>
    <w:rsid w:val="009D0ABE"/>
    <w:rsid w:val="009D0B0B"/>
    <w:rsid w:val="009D0B4D"/>
    <w:rsid w:val="009D0C65"/>
    <w:rsid w:val="009D0CC7"/>
    <w:rsid w:val="009D0DD1"/>
    <w:rsid w:val="009D0FA8"/>
    <w:rsid w:val="009D10C2"/>
    <w:rsid w:val="009D1323"/>
    <w:rsid w:val="009D13D9"/>
    <w:rsid w:val="009D156B"/>
    <w:rsid w:val="009D1873"/>
    <w:rsid w:val="009D18C4"/>
    <w:rsid w:val="009D199B"/>
    <w:rsid w:val="009D1BA9"/>
    <w:rsid w:val="009D2080"/>
    <w:rsid w:val="009D218E"/>
    <w:rsid w:val="009D21B0"/>
    <w:rsid w:val="009D234F"/>
    <w:rsid w:val="009D27CE"/>
    <w:rsid w:val="009D2973"/>
    <w:rsid w:val="009D29A1"/>
    <w:rsid w:val="009D2C43"/>
    <w:rsid w:val="009D2DE1"/>
    <w:rsid w:val="009D2ECA"/>
    <w:rsid w:val="009D2F08"/>
    <w:rsid w:val="009D2FD3"/>
    <w:rsid w:val="009D329B"/>
    <w:rsid w:val="009D3480"/>
    <w:rsid w:val="009D35D6"/>
    <w:rsid w:val="009D379C"/>
    <w:rsid w:val="009D38FC"/>
    <w:rsid w:val="009D3ADD"/>
    <w:rsid w:val="009D3BFA"/>
    <w:rsid w:val="009D3DAE"/>
    <w:rsid w:val="009D3F76"/>
    <w:rsid w:val="009D3FED"/>
    <w:rsid w:val="009D413A"/>
    <w:rsid w:val="009D436B"/>
    <w:rsid w:val="009D43F5"/>
    <w:rsid w:val="009D43FD"/>
    <w:rsid w:val="009D442A"/>
    <w:rsid w:val="009D44E3"/>
    <w:rsid w:val="009D455E"/>
    <w:rsid w:val="009D458D"/>
    <w:rsid w:val="009D46E7"/>
    <w:rsid w:val="009D4863"/>
    <w:rsid w:val="009D4874"/>
    <w:rsid w:val="009D4A5D"/>
    <w:rsid w:val="009D4AD0"/>
    <w:rsid w:val="009D4ADD"/>
    <w:rsid w:val="009D4B46"/>
    <w:rsid w:val="009D4BC4"/>
    <w:rsid w:val="009D4BFF"/>
    <w:rsid w:val="009D4EAC"/>
    <w:rsid w:val="009D4FC7"/>
    <w:rsid w:val="009D4FE0"/>
    <w:rsid w:val="009D50A3"/>
    <w:rsid w:val="009D50E0"/>
    <w:rsid w:val="009D5192"/>
    <w:rsid w:val="009D519B"/>
    <w:rsid w:val="009D51BF"/>
    <w:rsid w:val="009D52FF"/>
    <w:rsid w:val="009D533C"/>
    <w:rsid w:val="009D535B"/>
    <w:rsid w:val="009D53C4"/>
    <w:rsid w:val="009D54E6"/>
    <w:rsid w:val="009D550E"/>
    <w:rsid w:val="009D563E"/>
    <w:rsid w:val="009D59F8"/>
    <w:rsid w:val="009D5A2D"/>
    <w:rsid w:val="009D5A6D"/>
    <w:rsid w:val="009D5AE3"/>
    <w:rsid w:val="009D5C79"/>
    <w:rsid w:val="009D5CAC"/>
    <w:rsid w:val="009D5CBF"/>
    <w:rsid w:val="009D5D4B"/>
    <w:rsid w:val="009D5D8A"/>
    <w:rsid w:val="009D5D9C"/>
    <w:rsid w:val="009D5D9D"/>
    <w:rsid w:val="009D5E95"/>
    <w:rsid w:val="009D5FFC"/>
    <w:rsid w:val="009D6157"/>
    <w:rsid w:val="009D61C2"/>
    <w:rsid w:val="009D64BE"/>
    <w:rsid w:val="009D65D8"/>
    <w:rsid w:val="009D6706"/>
    <w:rsid w:val="009D6763"/>
    <w:rsid w:val="009D679D"/>
    <w:rsid w:val="009D68BD"/>
    <w:rsid w:val="009D6AED"/>
    <w:rsid w:val="009D6B35"/>
    <w:rsid w:val="009D6E25"/>
    <w:rsid w:val="009D6E99"/>
    <w:rsid w:val="009D706D"/>
    <w:rsid w:val="009D70A4"/>
    <w:rsid w:val="009D70D1"/>
    <w:rsid w:val="009D71A7"/>
    <w:rsid w:val="009D7637"/>
    <w:rsid w:val="009D77EB"/>
    <w:rsid w:val="009D7920"/>
    <w:rsid w:val="009D7C90"/>
    <w:rsid w:val="009D7E2D"/>
    <w:rsid w:val="009D7E8B"/>
    <w:rsid w:val="009D7F73"/>
    <w:rsid w:val="009D7F81"/>
    <w:rsid w:val="009E0061"/>
    <w:rsid w:val="009E0157"/>
    <w:rsid w:val="009E06C2"/>
    <w:rsid w:val="009E06E0"/>
    <w:rsid w:val="009E08CD"/>
    <w:rsid w:val="009E0B71"/>
    <w:rsid w:val="009E0B72"/>
    <w:rsid w:val="009E0C41"/>
    <w:rsid w:val="009E0C8A"/>
    <w:rsid w:val="009E0C93"/>
    <w:rsid w:val="009E0D04"/>
    <w:rsid w:val="009E0D3A"/>
    <w:rsid w:val="009E0FE8"/>
    <w:rsid w:val="009E118F"/>
    <w:rsid w:val="009E11DC"/>
    <w:rsid w:val="009E1387"/>
    <w:rsid w:val="009E13E9"/>
    <w:rsid w:val="009E1429"/>
    <w:rsid w:val="009E14E5"/>
    <w:rsid w:val="009E14F7"/>
    <w:rsid w:val="009E170B"/>
    <w:rsid w:val="009E1752"/>
    <w:rsid w:val="009E17CF"/>
    <w:rsid w:val="009E182B"/>
    <w:rsid w:val="009E189A"/>
    <w:rsid w:val="009E18F8"/>
    <w:rsid w:val="009E1A10"/>
    <w:rsid w:val="009E1A4F"/>
    <w:rsid w:val="009E1AAE"/>
    <w:rsid w:val="009E1CFF"/>
    <w:rsid w:val="009E1EF1"/>
    <w:rsid w:val="009E1F77"/>
    <w:rsid w:val="009E209C"/>
    <w:rsid w:val="009E216B"/>
    <w:rsid w:val="009E2215"/>
    <w:rsid w:val="009E225C"/>
    <w:rsid w:val="009E22E4"/>
    <w:rsid w:val="009E2477"/>
    <w:rsid w:val="009E24BF"/>
    <w:rsid w:val="009E24D7"/>
    <w:rsid w:val="009E25B7"/>
    <w:rsid w:val="009E26DD"/>
    <w:rsid w:val="009E2841"/>
    <w:rsid w:val="009E289C"/>
    <w:rsid w:val="009E2966"/>
    <w:rsid w:val="009E2B40"/>
    <w:rsid w:val="009E2FC5"/>
    <w:rsid w:val="009E3034"/>
    <w:rsid w:val="009E31BE"/>
    <w:rsid w:val="009E3223"/>
    <w:rsid w:val="009E334C"/>
    <w:rsid w:val="009E33F2"/>
    <w:rsid w:val="009E3498"/>
    <w:rsid w:val="009E359D"/>
    <w:rsid w:val="009E3667"/>
    <w:rsid w:val="009E373C"/>
    <w:rsid w:val="009E3881"/>
    <w:rsid w:val="009E3976"/>
    <w:rsid w:val="009E39D9"/>
    <w:rsid w:val="009E3A35"/>
    <w:rsid w:val="009E3A79"/>
    <w:rsid w:val="009E3E06"/>
    <w:rsid w:val="009E3E21"/>
    <w:rsid w:val="009E3E67"/>
    <w:rsid w:val="009E3E74"/>
    <w:rsid w:val="009E3E9D"/>
    <w:rsid w:val="009E42B8"/>
    <w:rsid w:val="009E43A9"/>
    <w:rsid w:val="009E46E6"/>
    <w:rsid w:val="009E46EF"/>
    <w:rsid w:val="009E47B6"/>
    <w:rsid w:val="009E4842"/>
    <w:rsid w:val="009E48A2"/>
    <w:rsid w:val="009E4B3E"/>
    <w:rsid w:val="009E4BBE"/>
    <w:rsid w:val="009E4D2F"/>
    <w:rsid w:val="009E4D49"/>
    <w:rsid w:val="009E4E2D"/>
    <w:rsid w:val="009E5008"/>
    <w:rsid w:val="009E508E"/>
    <w:rsid w:val="009E5103"/>
    <w:rsid w:val="009E523F"/>
    <w:rsid w:val="009E52E5"/>
    <w:rsid w:val="009E5570"/>
    <w:rsid w:val="009E5929"/>
    <w:rsid w:val="009E5938"/>
    <w:rsid w:val="009E5B3D"/>
    <w:rsid w:val="009E5BDE"/>
    <w:rsid w:val="009E5C74"/>
    <w:rsid w:val="009E5CEA"/>
    <w:rsid w:val="009E5D25"/>
    <w:rsid w:val="009E5D62"/>
    <w:rsid w:val="009E5D7A"/>
    <w:rsid w:val="009E5E5F"/>
    <w:rsid w:val="009E5F4F"/>
    <w:rsid w:val="009E603C"/>
    <w:rsid w:val="009E61C3"/>
    <w:rsid w:val="009E622D"/>
    <w:rsid w:val="009E65A9"/>
    <w:rsid w:val="009E66D2"/>
    <w:rsid w:val="009E67BE"/>
    <w:rsid w:val="009E67DA"/>
    <w:rsid w:val="009E68FE"/>
    <w:rsid w:val="009E6901"/>
    <w:rsid w:val="009E6A3C"/>
    <w:rsid w:val="009E6D2A"/>
    <w:rsid w:val="009E6D2D"/>
    <w:rsid w:val="009E6E13"/>
    <w:rsid w:val="009E6E75"/>
    <w:rsid w:val="009E6F52"/>
    <w:rsid w:val="009E6F80"/>
    <w:rsid w:val="009E706B"/>
    <w:rsid w:val="009E7103"/>
    <w:rsid w:val="009E7122"/>
    <w:rsid w:val="009E7211"/>
    <w:rsid w:val="009E731B"/>
    <w:rsid w:val="009E73D9"/>
    <w:rsid w:val="009E7445"/>
    <w:rsid w:val="009E7483"/>
    <w:rsid w:val="009E752D"/>
    <w:rsid w:val="009E753B"/>
    <w:rsid w:val="009E7607"/>
    <w:rsid w:val="009E792C"/>
    <w:rsid w:val="009E7953"/>
    <w:rsid w:val="009E7A39"/>
    <w:rsid w:val="009E7C8A"/>
    <w:rsid w:val="009E7D62"/>
    <w:rsid w:val="009E7DD0"/>
    <w:rsid w:val="009F0049"/>
    <w:rsid w:val="009F010D"/>
    <w:rsid w:val="009F01E9"/>
    <w:rsid w:val="009F02C9"/>
    <w:rsid w:val="009F02FF"/>
    <w:rsid w:val="009F03A8"/>
    <w:rsid w:val="009F0740"/>
    <w:rsid w:val="009F0933"/>
    <w:rsid w:val="009F094D"/>
    <w:rsid w:val="009F095E"/>
    <w:rsid w:val="009F097A"/>
    <w:rsid w:val="009F0995"/>
    <w:rsid w:val="009F09CC"/>
    <w:rsid w:val="009F0A26"/>
    <w:rsid w:val="009F0B3D"/>
    <w:rsid w:val="009F0BB0"/>
    <w:rsid w:val="009F0DAF"/>
    <w:rsid w:val="009F0F9B"/>
    <w:rsid w:val="009F1155"/>
    <w:rsid w:val="009F118C"/>
    <w:rsid w:val="009F1218"/>
    <w:rsid w:val="009F1276"/>
    <w:rsid w:val="009F1282"/>
    <w:rsid w:val="009F1283"/>
    <w:rsid w:val="009F138A"/>
    <w:rsid w:val="009F141A"/>
    <w:rsid w:val="009F154B"/>
    <w:rsid w:val="009F168D"/>
    <w:rsid w:val="009F1728"/>
    <w:rsid w:val="009F17BA"/>
    <w:rsid w:val="009F1967"/>
    <w:rsid w:val="009F1C6E"/>
    <w:rsid w:val="009F1D8E"/>
    <w:rsid w:val="009F1DAC"/>
    <w:rsid w:val="009F1E9F"/>
    <w:rsid w:val="009F1F08"/>
    <w:rsid w:val="009F2165"/>
    <w:rsid w:val="009F2261"/>
    <w:rsid w:val="009F22E2"/>
    <w:rsid w:val="009F23C3"/>
    <w:rsid w:val="009F2593"/>
    <w:rsid w:val="009F2914"/>
    <w:rsid w:val="009F2B09"/>
    <w:rsid w:val="009F2B65"/>
    <w:rsid w:val="009F2C73"/>
    <w:rsid w:val="009F2FA4"/>
    <w:rsid w:val="009F3080"/>
    <w:rsid w:val="009F315F"/>
    <w:rsid w:val="009F329A"/>
    <w:rsid w:val="009F3391"/>
    <w:rsid w:val="009F3448"/>
    <w:rsid w:val="009F34BB"/>
    <w:rsid w:val="009F34C6"/>
    <w:rsid w:val="009F3565"/>
    <w:rsid w:val="009F35CD"/>
    <w:rsid w:val="009F35CF"/>
    <w:rsid w:val="009F36A8"/>
    <w:rsid w:val="009F3834"/>
    <w:rsid w:val="009F38E6"/>
    <w:rsid w:val="009F3909"/>
    <w:rsid w:val="009F3ADA"/>
    <w:rsid w:val="009F3BB7"/>
    <w:rsid w:val="009F3CA5"/>
    <w:rsid w:val="009F3D00"/>
    <w:rsid w:val="009F3D7A"/>
    <w:rsid w:val="009F3DB1"/>
    <w:rsid w:val="009F3DE5"/>
    <w:rsid w:val="009F3F72"/>
    <w:rsid w:val="009F4096"/>
    <w:rsid w:val="009F40AD"/>
    <w:rsid w:val="009F422C"/>
    <w:rsid w:val="009F4299"/>
    <w:rsid w:val="009F4454"/>
    <w:rsid w:val="009F44F8"/>
    <w:rsid w:val="009F45AD"/>
    <w:rsid w:val="009F45BA"/>
    <w:rsid w:val="009F45C0"/>
    <w:rsid w:val="009F45F5"/>
    <w:rsid w:val="009F4952"/>
    <w:rsid w:val="009F4A7C"/>
    <w:rsid w:val="009F4C1D"/>
    <w:rsid w:val="009F4D5B"/>
    <w:rsid w:val="009F4DC4"/>
    <w:rsid w:val="009F50FD"/>
    <w:rsid w:val="009F5177"/>
    <w:rsid w:val="009F51AB"/>
    <w:rsid w:val="009F5431"/>
    <w:rsid w:val="009F54BB"/>
    <w:rsid w:val="009F5519"/>
    <w:rsid w:val="009F571A"/>
    <w:rsid w:val="009F590A"/>
    <w:rsid w:val="009F59EC"/>
    <w:rsid w:val="009F5B3C"/>
    <w:rsid w:val="009F5B81"/>
    <w:rsid w:val="009F5B94"/>
    <w:rsid w:val="009F5DB0"/>
    <w:rsid w:val="009F5E84"/>
    <w:rsid w:val="009F61BC"/>
    <w:rsid w:val="009F6218"/>
    <w:rsid w:val="009F62D2"/>
    <w:rsid w:val="009F62E5"/>
    <w:rsid w:val="009F6417"/>
    <w:rsid w:val="009F6528"/>
    <w:rsid w:val="009F67FE"/>
    <w:rsid w:val="009F68FA"/>
    <w:rsid w:val="009F6908"/>
    <w:rsid w:val="009F6921"/>
    <w:rsid w:val="009F69A0"/>
    <w:rsid w:val="009F6A09"/>
    <w:rsid w:val="009F6A1E"/>
    <w:rsid w:val="009F6B02"/>
    <w:rsid w:val="009F6DF5"/>
    <w:rsid w:val="009F6E56"/>
    <w:rsid w:val="009F6EFB"/>
    <w:rsid w:val="009F7154"/>
    <w:rsid w:val="009F71E2"/>
    <w:rsid w:val="009F72F4"/>
    <w:rsid w:val="009F72FD"/>
    <w:rsid w:val="009F73BC"/>
    <w:rsid w:val="009F741D"/>
    <w:rsid w:val="009F74D1"/>
    <w:rsid w:val="009F760C"/>
    <w:rsid w:val="009F766F"/>
    <w:rsid w:val="009F773D"/>
    <w:rsid w:val="009F77AC"/>
    <w:rsid w:val="009F791A"/>
    <w:rsid w:val="009F7AF6"/>
    <w:rsid w:val="009F7B32"/>
    <w:rsid w:val="009F7D34"/>
    <w:rsid w:val="009F7D55"/>
    <w:rsid w:val="009F7DB9"/>
    <w:rsid w:val="009F7E5C"/>
    <w:rsid w:val="009F7F42"/>
    <w:rsid w:val="00A00045"/>
    <w:rsid w:val="00A00112"/>
    <w:rsid w:val="00A003C4"/>
    <w:rsid w:val="00A004B1"/>
    <w:rsid w:val="00A00507"/>
    <w:rsid w:val="00A005FC"/>
    <w:rsid w:val="00A00756"/>
    <w:rsid w:val="00A00891"/>
    <w:rsid w:val="00A00915"/>
    <w:rsid w:val="00A00A25"/>
    <w:rsid w:val="00A00AB5"/>
    <w:rsid w:val="00A00AEA"/>
    <w:rsid w:val="00A00F1E"/>
    <w:rsid w:val="00A01016"/>
    <w:rsid w:val="00A010DC"/>
    <w:rsid w:val="00A01190"/>
    <w:rsid w:val="00A01205"/>
    <w:rsid w:val="00A01685"/>
    <w:rsid w:val="00A01ACE"/>
    <w:rsid w:val="00A01C67"/>
    <w:rsid w:val="00A01C7A"/>
    <w:rsid w:val="00A01D72"/>
    <w:rsid w:val="00A01EE6"/>
    <w:rsid w:val="00A01F92"/>
    <w:rsid w:val="00A01F99"/>
    <w:rsid w:val="00A02077"/>
    <w:rsid w:val="00A021A8"/>
    <w:rsid w:val="00A022FC"/>
    <w:rsid w:val="00A02384"/>
    <w:rsid w:val="00A025A2"/>
    <w:rsid w:val="00A026A8"/>
    <w:rsid w:val="00A02AB7"/>
    <w:rsid w:val="00A02AC3"/>
    <w:rsid w:val="00A02B74"/>
    <w:rsid w:val="00A02BD2"/>
    <w:rsid w:val="00A02C54"/>
    <w:rsid w:val="00A02E0C"/>
    <w:rsid w:val="00A02FFE"/>
    <w:rsid w:val="00A03081"/>
    <w:rsid w:val="00A03113"/>
    <w:rsid w:val="00A031D2"/>
    <w:rsid w:val="00A0326D"/>
    <w:rsid w:val="00A03279"/>
    <w:rsid w:val="00A03290"/>
    <w:rsid w:val="00A03291"/>
    <w:rsid w:val="00A032A3"/>
    <w:rsid w:val="00A03339"/>
    <w:rsid w:val="00A03362"/>
    <w:rsid w:val="00A03408"/>
    <w:rsid w:val="00A0353E"/>
    <w:rsid w:val="00A036B0"/>
    <w:rsid w:val="00A036C1"/>
    <w:rsid w:val="00A039AB"/>
    <w:rsid w:val="00A03A9F"/>
    <w:rsid w:val="00A03B76"/>
    <w:rsid w:val="00A03DB6"/>
    <w:rsid w:val="00A03ED1"/>
    <w:rsid w:val="00A03F46"/>
    <w:rsid w:val="00A040E8"/>
    <w:rsid w:val="00A041C4"/>
    <w:rsid w:val="00A041C8"/>
    <w:rsid w:val="00A041FE"/>
    <w:rsid w:val="00A043A1"/>
    <w:rsid w:val="00A043D0"/>
    <w:rsid w:val="00A043F2"/>
    <w:rsid w:val="00A04433"/>
    <w:rsid w:val="00A04446"/>
    <w:rsid w:val="00A045B4"/>
    <w:rsid w:val="00A046DA"/>
    <w:rsid w:val="00A046DD"/>
    <w:rsid w:val="00A0481B"/>
    <w:rsid w:val="00A048F8"/>
    <w:rsid w:val="00A04AB2"/>
    <w:rsid w:val="00A04ABF"/>
    <w:rsid w:val="00A04BB2"/>
    <w:rsid w:val="00A04D20"/>
    <w:rsid w:val="00A04D54"/>
    <w:rsid w:val="00A04E61"/>
    <w:rsid w:val="00A04E9C"/>
    <w:rsid w:val="00A04EBD"/>
    <w:rsid w:val="00A04EDF"/>
    <w:rsid w:val="00A0500C"/>
    <w:rsid w:val="00A05078"/>
    <w:rsid w:val="00A051AD"/>
    <w:rsid w:val="00A0525A"/>
    <w:rsid w:val="00A05261"/>
    <w:rsid w:val="00A052D0"/>
    <w:rsid w:val="00A05452"/>
    <w:rsid w:val="00A054EF"/>
    <w:rsid w:val="00A057CE"/>
    <w:rsid w:val="00A05881"/>
    <w:rsid w:val="00A05AF2"/>
    <w:rsid w:val="00A05B49"/>
    <w:rsid w:val="00A05C1C"/>
    <w:rsid w:val="00A05D00"/>
    <w:rsid w:val="00A05DCB"/>
    <w:rsid w:val="00A05E80"/>
    <w:rsid w:val="00A05EBE"/>
    <w:rsid w:val="00A05F61"/>
    <w:rsid w:val="00A06123"/>
    <w:rsid w:val="00A06151"/>
    <w:rsid w:val="00A0617A"/>
    <w:rsid w:val="00A063A0"/>
    <w:rsid w:val="00A063B7"/>
    <w:rsid w:val="00A06481"/>
    <w:rsid w:val="00A06777"/>
    <w:rsid w:val="00A067B1"/>
    <w:rsid w:val="00A067B7"/>
    <w:rsid w:val="00A0684A"/>
    <w:rsid w:val="00A06991"/>
    <w:rsid w:val="00A069B0"/>
    <w:rsid w:val="00A069E5"/>
    <w:rsid w:val="00A06A1D"/>
    <w:rsid w:val="00A06B19"/>
    <w:rsid w:val="00A06C91"/>
    <w:rsid w:val="00A06D20"/>
    <w:rsid w:val="00A06F72"/>
    <w:rsid w:val="00A07063"/>
    <w:rsid w:val="00A0707F"/>
    <w:rsid w:val="00A0715D"/>
    <w:rsid w:val="00A0725D"/>
    <w:rsid w:val="00A07367"/>
    <w:rsid w:val="00A0751F"/>
    <w:rsid w:val="00A0755F"/>
    <w:rsid w:val="00A075EA"/>
    <w:rsid w:val="00A078DC"/>
    <w:rsid w:val="00A079C5"/>
    <w:rsid w:val="00A07AB5"/>
    <w:rsid w:val="00A07BBC"/>
    <w:rsid w:val="00A07E3A"/>
    <w:rsid w:val="00A07F14"/>
    <w:rsid w:val="00A07F3F"/>
    <w:rsid w:val="00A07F97"/>
    <w:rsid w:val="00A10002"/>
    <w:rsid w:val="00A1007D"/>
    <w:rsid w:val="00A100F0"/>
    <w:rsid w:val="00A101B5"/>
    <w:rsid w:val="00A101D6"/>
    <w:rsid w:val="00A102B0"/>
    <w:rsid w:val="00A103C1"/>
    <w:rsid w:val="00A10454"/>
    <w:rsid w:val="00A1045B"/>
    <w:rsid w:val="00A10735"/>
    <w:rsid w:val="00A10756"/>
    <w:rsid w:val="00A107D4"/>
    <w:rsid w:val="00A107EE"/>
    <w:rsid w:val="00A10922"/>
    <w:rsid w:val="00A10B21"/>
    <w:rsid w:val="00A10C7F"/>
    <w:rsid w:val="00A10CD3"/>
    <w:rsid w:val="00A10D69"/>
    <w:rsid w:val="00A11249"/>
    <w:rsid w:val="00A11256"/>
    <w:rsid w:val="00A1126B"/>
    <w:rsid w:val="00A11470"/>
    <w:rsid w:val="00A11728"/>
    <w:rsid w:val="00A11971"/>
    <w:rsid w:val="00A11B3F"/>
    <w:rsid w:val="00A11D90"/>
    <w:rsid w:val="00A11E8A"/>
    <w:rsid w:val="00A11F33"/>
    <w:rsid w:val="00A11F37"/>
    <w:rsid w:val="00A11F66"/>
    <w:rsid w:val="00A12063"/>
    <w:rsid w:val="00A1224F"/>
    <w:rsid w:val="00A1232A"/>
    <w:rsid w:val="00A1257F"/>
    <w:rsid w:val="00A1258D"/>
    <w:rsid w:val="00A125C5"/>
    <w:rsid w:val="00A12849"/>
    <w:rsid w:val="00A12A46"/>
    <w:rsid w:val="00A12A4C"/>
    <w:rsid w:val="00A12B1C"/>
    <w:rsid w:val="00A12C2F"/>
    <w:rsid w:val="00A12C30"/>
    <w:rsid w:val="00A12DC8"/>
    <w:rsid w:val="00A12E3E"/>
    <w:rsid w:val="00A13159"/>
    <w:rsid w:val="00A13536"/>
    <w:rsid w:val="00A135F8"/>
    <w:rsid w:val="00A136CD"/>
    <w:rsid w:val="00A137B6"/>
    <w:rsid w:val="00A13885"/>
    <w:rsid w:val="00A13B1C"/>
    <w:rsid w:val="00A13F4A"/>
    <w:rsid w:val="00A1414D"/>
    <w:rsid w:val="00A14214"/>
    <w:rsid w:val="00A1423A"/>
    <w:rsid w:val="00A143A8"/>
    <w:rsid w:val="00A143BA"/>
    <w:rsid w:val="00A1441F"/>
    <w:rsid w:val="00A1443A"/>
    <w:rsid w:val="00A14724"/>
    <w:rsid w:val="00A149B2"/>
    <w:rsid w:val="00A14D73"/>
    <w:rsid w:val="00A14DF0"/>
    <w:rsid w:val="00A14EC3"/>
    <w:rsid w:val="00A14FD7"/>
    <w:rsid w:val="00A150F9"/>
    <w:rsid w:val="00A15131"/>
    <w:rsid w:val="00A153AD"/>
    <w:rsid w:val="00A1549A"/>
    <w:rsid w:val="00A155A3"/>
    <w:rsid w:val="00A156EF"/>
    <w:rsid w:val="00A157D1"/>
    <w:rsid w:val="00A1581E"/>
    <w:rsid w:val="00A158A8"/>
    <w:rsid w:val="00A1591B"/>
    <w:rsid w:val="00A15940"/>
    <w:rsid w:val="00A1599B"/>
    <w:rsid w:val="00A15B28"/>
    <w:rsid w:val="00A15F88"/>
    <w:rsid w:val="00A15FAF"/>
    <w:rsid w:val="00A162D0"/>
    <w:rsid w:val="00A163C8"/>
    <w:rsid w:val="00A1662D"/>
    <w:rsid w:val="00A16814"/>
    <w:rsid w:val="00A169C3"/>
    <w:rsid w:val="00A16B54"/>
    <w:rsid w:val="00A16BA4"/>
    <w:rsid w:val="00A16BB4"/>
    <w:rsid w:val="00A16C20"/>
    <w:rsid w:val="00A16D16"/>
    <w:rsid w:val="00A16D2B"/>
    <w:rsid w:val="00A16D93"/>
    <w:rsid w:val="00A17156"/>
    <w:rsid w:val="00A17216"/>
    <w:rsid w:val="00A17486"/>
    <w:rsid w:val="00A174BD"/>
    <w:rsid w:val="00A177D4"/>
    <w:rsid w:val="00A177E9"/>
    <w:rsid w:val="00A17888"/>
    <w:rsid w:val="00A17BC5"/>
    <w:rsid w:val="00A17BE8"/>
    <w:rsid w:val="00A17CA6"/>
    <w:rsid w:val="00A17E74"/>
    <w:rsid w:val="00A17E8B"/>
    <w:rsid w:val="00A20136"/>
    <w:rsid w:val="00A202A7"/>
    <w:rsid w:val="00A20329"/>
    <w:rsid w:val="00A20353"/>
    <w:rsid w:val="00A203AF"/>
    <w:rsid w:val="00A20421"/>
    <w:rsid w:val="00A205AC"/>
    <w:rsid w:val="00A207FE"/>
    <w:rsid w:val="00A208A3"/>
    <w:rsid w:val="00A20A85"/>
    <w:rsid w:val="00A20B22"/>
    <w:rsid w:val="00A20C4E"/>
    <w:rsid w:val="00A20CA0"/>
    <w:rsid w:val="00A20FDC"/>
    <w:rsid w:val="00A20FFB"/>
    <w:rsid w:val="00A215F4"/>
    <w:rsid w:val="00A2164F"/>
    <w:rsid w:val="00A2169F"/>
    <w:rsid w:val="00A2172A"/>
    <w:rsid w:val="00A21790"/>
    <w:rsid w:val="00A2181C"/>
    <w:rsid w:val="00A21959"/>
    <w:rsid w:val="00A219CE"/>
    <w:rsid w:val="00A21A42"/>
    <w:rsid w:val="00A21B25"/>
    <w:rsid w:val="00A21C25"/>
    <w:rsid w:val="00A21D9E"/>
    <w:rsid w:val="00A21E8B"/>
    <w:rsid w:val="00A21F23"/>
    <w:rsid w:val="00A222EE"/>
    <w:rsid w:val="00A223A5"/>
    <w:rsid w:val="00A226A3"/>
    <w:rsid w:val="00A22762"/>
    <w:rsid w:val="00A22798"/>
    <w:rsid w:val="00A227E1"/>
    <w:rsid w:val="00A2294E"/>
    <w:rsid w:val="00A22B49"/>
    <w:rsid w:val="00A22DFD"/>
    <w:rsid w:val="00A22E7E"/>
    <w:rsid w:val="00A22F7B"/>
    <w:rsid w:val="00A22F7C"/>
    <w:rsid w:val="00A23015"/>
    <w:rsid w:val="00A23084"/>
    <w:rsid w:val="00A23103"/>
    <w:rsid w:val="00A231C4"/>
    <w:rsid w:val="00A23208"/>
    <w:rsid w:val="00A23238"/>
    <w:rsid w:val="00A232E6"/>
    <w:rsid w:val="00A232F4"/>
    <w:rsid w:val="00A23338"/>
    <w:rsid w:val="00A23455"/>
    <w:rsid w:val="00A23478"/>
    <w:rsid w:val="00A23495"/>
    <w:rsid w:val="00A2358E"/>
    <w:rsid w:val="00A2367A"/>
    <w:rsid w:val="00A237CB"/>
    <w:rsid w:val="00A23830"/>
    <w:rsid w:val="00A2387A"/>
    <w:rsid w:val="00A23BDB"/>
    <w:rsid w:val="00A23CE4"/>
    <w:rsid w:val="00A23DC6"/>
    <w:rsid w:val="00A23E76"/>
    <w:rsid w:val="00A23EB8"/>
    <w:rsid w:val="00A23F62"/>
    <w:rsid w:val="00A23FB1"/>
    <w:rsid w:val="00A240CD"/>
    <w:rsid w:val="00A2416A"/>
    <w:rsid w:val="00A245DD"/>
    <w:rsid w:val="00A247DA"/>
    <w:rsid w:val="00A249A9"/>
    <w:rsid w:val="00A24B55"/>
    <w:rsid w:val="00A24B76"/>
    <w:rsid w:val="00A24B8E"/>
    <w:rsid w:val="00A24D30"/>
    <w:rsid w:val="00A24D52"/>
    <w:rsid w:val="00A24D91"/>
    <w:rsid w:val="00A24D9F"/>
    <w:rsid w:val="00A24E09"/>
    <w:rsid w:val="00A24E72"/>
    <w:rsid w:val="00A24F6D"/>
    <w:rsid w:val="00A24F7F"/>
    <w:rsid w:val="00A24FCA"/>
    <w:rsid w:val="00A25057"/>
    <w:rsid w:val="00A2513B"/>
    <w:rsid w:val="00A2519B"/>
    <w:rsid w:val="00A25275"/>
    <w:rsid w:val="00A252B6"/>
    <w:rsid w:val="00A25356"/>
    <w:rsid w:val="00A25410"/>
    <w:rsid w:val="00A25438"/>
    <w:rsid w:val="00A25454"/>
    <w:rsid w:val="00A25495"/>
    <w:rsid w:val="00A255A8"/>
    <w:rsid w:val="00A25609"/>
    <w:rsid w:val="00A25665"/>
    <w:rsid w:val="00A25737"/>
    <w:rsid w:val="00A258B6"/>
    <w:rsid w:val="00A2593F"/>
    <w:rsid w:val="00A25AB5"/>
    <w:rsid w:val="00A25C99"/>
    <w:rsid w:val="00A25D33"/>
    <w:rsid w:val="00A25F19"/>
    <w:rsid w:val="00A25F40"/>
    <w:rsid w:val="00A26093"/>
    <w:rsid w:val="00A26212"/>
    <w:rsid w:val="00A262B6"/>
    <w:rsid w:val="00A26394"/>
    <w:rsid w:val="00A26496"/>
    <w:rsid w:val="00A264E6"/>
    <w:rsid w:val="00A26532"/>
    <w:rsid w:val="00A267FE"/>
    <w:rsid w:val="00A2680D"/>
    <w:rsid w:val="00A26A57"/>
    <w:rsid w:val="00A26A78"/>
    <w:rsid w:val="00A26AC6"/>
    <w:rsid w:val="00A26C13"/>
    <w:rsid w:val="00A26C24"/>
    <w:rsid w:val="00A26C81"/>
    <w:rsid w:val="00A26F2C"/>
    <w:rsid w:val="00A26FB6"/>
    <w:rsid w:val="00A27168"/>
    <w:rsid w:val="00A27177"/>
    <w:rsid w:val="00A27182"/>
    <w:rsid w:val="00A273FB"/>
    <w:rsid w:val="00A27464"/>
    <w:rsid w:val="00A2750F"/>
    <w:rsid w:val="00A2755E"/>
    <w:rsid w:val="00A27604"/>
    <w:rsid w:val="00A27709"/>
    <w:rsid w:val="00A2773B"/>
    <w:rsid w:val="00A27811"/>
    <w:rsid w:val="00A278A5"/>
    <w:rsid w:val="00A27A55"/>
    <w:rsid w:val="00A27B3E"/>
    <w:rsid w:val="00A27DAA"/>
    <w:rsid w:val="00A27E46"/>
    <w:rsid w:val="00A27E92"/>
    <w:rsid w:val="00A27ED6"/>
    <w:rsid w:val="00A27FBF"/>
    <w:rsid w:val="00A300D3"/>
    <w:rsid w:val="00A30124"/>
    <w:rsid w:val="00A30134"/>
    <w:rsid w:val="00A30174"/>
    <w:rsid w:val="00A3021C"/>
    <w:rsid w:val="00A302CF"/>
    <w:rsid w:val="00A30570"/>
    <w:rsid w:val="00A30592"/>
    <w:rsid w:val="00A30617"/>
    <w:rsid w:val="00A306F7"/>
    <w:rsid w:val="00A30777"/>
    <w:rsid w:val="00A30784"/>
    <w:rsid w:val="00A30875"/>
    <w:rsid w:val="00A309E6"/>
    <w:rsid w:val="00A30BDA"/>
    <w:rsid w:val="00A30C2B"/>
    <w:rsid w:val="00A30C55"/>
    <w:rsid w:val="00A30D02"/>
    <w:rsid w:val="00A30D08"/>
    <w:rsid w:val="00A30D44"/>
    <w:rsid w:val="00A30DE2"/>
    <w:rsid w:val="00A30E67"/>
    <w:rsid w:val="00A30EB7"/>
    <w:rsid w:val="00A30F4A"/>
    <w:rsid w:val="00A30F7C"/>
    <w:rsid w:val="00A30FA3"/>
    <w:rsid w:val="00A30FAE"/>
    <w:rsid w:val="00A310AA"/>
    <w:rsid w:val="00A311EB"/>
    <w:rsid w:val="00A311F0"/>
    <w:rsid w:val="00A31288"/>
    <w:rsid w:val="00A312C9"/>
    <w:rsid w:val="00A31369"/>
    <w:rsid w:val="00A313A4"/>
    <w:rsid w:val="00A31562"/>
    <w:rsid w:val="00A3167A"/>
    <w:rsid w:val="00A31816"/>
    <w:rsid w:val="00A31921"/>
    <w:rsid w:val="00A319D1"/>
    <w:rsid w:val="00A31AE8"/>
    <w:rsid w:val="00A31B26"/>
    <w:rsid w:val="00A31B2F"/>
    <w:rsid w:val="00A31DE9"/>
    <w:rsid w:val="00A31E88"/>
    <w:rsid w:val="00A31ECF"/>
    <w:rsid w:val="00A31EF4"/>
    <w:rsid w:val="00A3211E"/>
    <w:rsid w:val="00A32321"/>
    <w:rsid w:val="00A32345"/>
    <w:rsid w:val="00A323DD"/>
    <w:rsid w:val="00A32450"/>
    <w:rsid w:val="00A32549"/>
    <w:rsid w:val="00A325B7"/>
    <w:rsid w:val="00A32604"/>
    <w:rsid w:val="00A3266A"/>
    <w:rsid w:val="00A327E9"/>
    <w:rsid w:val="00A328A5"/>
    <w:rsid w:val="00A32E15"/>
    <w:rsid w:val="00A32F28"/>
    <w:rsid w:val="00A32FF3"/>
    <w:rsid w:val="00A3319C"/>
    <w:rsid w:val="00A331AE"/>
    <w:rsid w:val="00A33572"/>
    <w:rsid w:val="00A338DE"/>
    <w:rsid w:val="00A33A0E"/>
    <w:rsid w:val="00A33B34"/>
    <w:rsid w:val="00A33BFE"/>
    <w:rsid w:val="00A33C4E"/>
    <w:rsid w:val="00A33C86"/>
    <w:rsid w:val="00A33C91"/>
    <w:rsid w:val="00A33D10"/>
    <w:rsid w:val="00A34067"/>
    <w:rsid w:val="00A340C8"/>
    <w:rsid w:val="00A34183"/>
    <w:rsid w:val="00A341E5"/>
    <w:rsid w:val="00A3423A"/>
    <w:rsid w:val="00A34310"/>
    <w:rsid w:val="00A344D6"/>
    <w:rsid w:val="00A34571"/>
    <w:rsid w:val="00A3458F"/>
    <w:rsid w:val="00A346EF"/>
    <w:rsid w:val="00A34871"/>
    <w:rsid w:val="00A3487B"/>
    <w:rsid w:val="00A34BF4"/>
    <w:rsid w:val="00A34D2B"/>
    <w:rsid w:val="00A34E50"/>
    <w:rsid w:val="00A34F79"/>
    <w:rsid w:val="00A353BC"/>
    <w:rsid w:val="00A353D5"/>
    <w:rsid w:val="00A35475"/>
    <w:rsid w:val="00A35792"/>
    <w:rsid w:val="00A35962"/>
    <w:rsid w:val="00A35A41"/>
    <w:rsid w:val="00A35A46"/>
    <w:rsid w:val="00A35B67"/>
    <w:rsid w:val="00A35BC4"/>
    <w:rsid w:val="00A35CD6"/>
    <w:rsid w:val="00A35DDA"/>
    <w:rsid w:val="00A3607B"/>
    <w:rsid w:val="00A3616E"/>
    <w:rsid w:val="00A36579"/>
    <w:rsid w:val="00A365A6"/>
    <w:rsid w:val="00A36795"/>
    <w:rsid w:val="00A3680B"/>
    <w:rsid w:val="00A36827"/>
    <w:rsid w:val="00A3693A"/>
    <w:rsid w:val="00A36AD2"/>
    <w:rsid w:val="00A36D47"/>
    <w:rsid w:val="00A36D62"/>
    <w:rsid w:val="00A36E09"/>
    <w:rsid w:val="00A36E0A"/>
    <w:rsid w:val="00A36E0C"/>
    <w:rsid w:val="00A36F01"/>
    <w:rsid w:val="00A3707A"/>
    <w:rsid w:val="00A370F4"/>
    <w:rsid w:val="00A37157"/>
    <w:rsid w:val="00A3721A"/>
    <w:rsid w:val="00A375A0"/>
    <w:rsid w:val="00A376A2"/>
    <w:rsid w:val="00A37847"/>
    <w:rsid w:val="00A37987"/>
    <w:rsid w:val="00A37990"/>
    <w:rsid w:val="00A37ACB"/>
    <w:rsid w:val="00A37B92"/>
    <w:rsid w:val="00A37BE3"/>
    <w:rsid w:val="00A37CA4"/>
    <w:rsid w:val="00A37DEF"/>
    <w:rsid w:val="00A37EDA"/>
    <w:rsid w:val="00A40075"/>
    <w:rsid w:val="00A40127"/>
    <w:rsid w:val="00A40480"/>
    <w:rsid w:val="00A405CB"/>
    <w:rsid w:val="00A405E5"/>
    <w:rsid w:val="00A40674"/>
    <w:rsid w:val="00A40701"/>
    <w:rsid w:val="00A408DE"/>
    <w:rsid w:val="00A40A6D"/>
    <w:rsid w:val="00A40B81"/>
    <w:rsid w:val="00A40C4C"/>
    <w:rsid w:val="00A40DA0"/>
    <w:rsid w:val="00A40E36"/>
    <w:rsid w:val="00A40EF8"/>
    <w:rsid w:val="00A40F83"/>
    <w:rsid w:val="00A411B5"/>
    <w:rsid w:val="00A411F6"/>
    <w:rsid w:val="00A411F8"/>
    <w:rsid w:val="00A4123C"/>
    <w:rsid w:val="00A41244"/>
    <w:rsid w:val="00A4127D"/>
    <w:rsid w:val="00A413CC"/>
    <w:rsid w:val="00A41509"/>
    <w:rsid w:val="00A41519"/>
    <w:rsid w:val="00A415CE"/>
    <w:rsid w:val="00A4197C"/>
    <w:rsid w:val="00A4197F"/>
    <w:rsid w:val="00A41ADC"/>
    <w:rsid w:val="00A41B30"/>
    <w:rsid w:val="00A41BC7"/>
    <w:rsid w:val="00A41CD6"/>
    <w:rsid w:val="00A41DF5"/>
    <w:rsid w:val="00A41E73"/>
    <w:rsid w:val="00A41FB1"/>
    <w:rsid w:val="00A41FC6"/>
    <w:rsid w:val="00A41FF0"/>
    <w:rsid w:val="00A42096"/>
    <w:rsid w:val="00A420B3"/>
    <w:rsid w:val="00A42207"/>
    <w:rsid w:val="00A424F8"/>
    <w:rsid w:val="00A42516"/>
    <w:rsid w:val="00A425B2"/>
    <w:rsid w:val="00A426FC"/>
    <w:rsid w:val="00A4278F"/>
    <w:rsid w:val="00A427D7"/>
    <w:rsid w:val="00A427E7"/>
    <w:rsid w:val="00A4284C"/>
    <w:rsid w:val="00A4296A"/>
    <w:rsid w:val="00A42B35"/>
    <w:rsid w:val="00A42B8B"/>
    <w:rsid w:val="00A42CBF"/>
    <w:rsid w:val="00A430B8"/>
    <w:rsid w:val="00A430C4"/>
    <w:rsid w:val="00A430FB"/>
    <w:rsid w:val="00A431A2"/>
    <w:rsid w:val="00A4324A"/>
    <w:rsid w:val="00A4324B"/>
    <w:rsid w:val="00A43374"/>
    <w:rsid w:val="00A4344C"/>
    <w:rsid w:val="00A434F0"/>
    <w:rsid w:val="00A43618"/>
    <w:rsid w:val="00A43675"/>
    <w:rsid w:val="00A4375C"/>
    <w:rsid w:val="00A43830"/>
    <w:rsid w:val="00A438AD"/>
    <w:rsid w:val="00A43A56"/>
    <w:rsid w:val="00A43BED"/>
    <w:rsid w:val="00A43D8D"/>
    <w:rsid w:val="00A43FDB"/>
    <w:rsid w:val="00A44145"/>
    <w:rsid w:val="00A4416D"/>
    <w:rsid w:val="00A44187"/>
    <w:rsid w:val="00A442D2"/>
    <w:rsid w:val="00A444FD"/>
    <w:rsid w:val="00A445B9"/>
    <w:rsid w:val="00A4466D"/>
    <w:rsid w:val="00A447D7"/>
    <w:rsid w:val="00A4486C"/>
    <w:rsid w:val="00A4494E"/>
    <w:rsid w:val="00A449D8"/>
    <w:rsid w:val="00A44B04"/>
    <w:rsid w:val="00A44DBD"/>
    <w:rsid w:val="00A44DF8"/>
    <w:rsid w:val="00A44F34"/>
    <w:rsid w:val="00A4517E"/>
    <w:rsid w:val="00A451BB"/>
    <w:rsid w:val="00A453A7"/>
    <w:rsid w:val="00A454A2"/>
    <w:rsid w:val="00A45515"/>
    <w:rsid w:val="00A455ED"/>
    <w:rsid w:val="00A45683"/>
    <w:rsid w:val="00A458A5"/>
    <w:rsid w:val="00A4594A"/>
    <w:rsid w:val="00A459E4"/>
    <w:rsid w:val="00A45C00"/>
    <w:rsid w:val="00A45C13"/>
    <w:rsid w:val="00A45C33"/>
    <w:rsid w:val="00A45CED"/>
    <w:rsid w:val="00A45E28"/>
    <w:rsid w:val="00A45FB4"/>
    <w:rsid w:val="00A462BA"/>
    <w:rsid w:val="00A462D4"/>
    <w:rsid w:val="00A46340"/>
    <w:rsid w:val="00A463F8"/>
    <w:rsid w:val="00A4651A"/>
    <w:rsid w:val="00A465BC"/>
    <w:rsid w:val="00A46836"/>
    <w:rsid w:val="00A46B4D"/>
    <w:rsid w:val="00A46BFD"/>
    <w:rsid w:val="00A46F07"/>
    <w:rsid w:val="00A46F4E"/>
    <w:rsid w:val="00A47111"/>
    <w:rsid w:val="00A472F7"/>
    <w:rsid w:val="00A473FF"/>
    <w:rsid w:val="00A474A8"/>
    <w:rsid w:val="00A474DA"/>
    <w:rsid w:val="00A47548"/>
    <w:rsid w:val="00A47620"/>
    <w:rsid w:val="00A47867"/>
    <w:rsid w:val="00A47877"/>
    <w:rsid w:val="00A47AEA"/>
    <w:rsid w:val="00A47BE0"/>
    <w:rsid w:val="00A47BEE"/>
    <w:rsid w:val="00A47C31"/>
    <w:rsid w:val="00A47D4B"/>
    <w:rsid w:val="00A47E2F"/>
    <w:rsid w:val="00A47E53"/>
    <w:rsid w:val="00A47EA4"/>
    <w:rsid w:val="00A5002E"/>
    <w:rsid w:val="00A500CA"/>
    <w:rsid w:val="00A50344"/>
    <w:rsid w:val="00A5050C"/>
    <w:rsid w:val="00A50524"/>
    <w:rsid w:val="00A50614"/>
    <w:rsid w:val="00A506DB"/>
    <w:rsid w:val="00A50B1D"/>
    <w:rsid w:val="00A50CF1"/>
    <w:rsid w:val="00A510B4"/>
    <w:rsid w:val="00A510CE"/>
    <w:rsid w:val="00A51134"/>
    <w:rsid w:val="00A51263"/>
    <w:rsid w:val="00A5145C"/>
    <w:rsid w:val="00A515BD"/>
    <w:rsid w:val="00A517DD"/>
    <w:rsid w:val="00A517E0"/>
    <w:rsid w:val="00A5180F"/>
    <w:rsid w:val="00A518C7"/>
    <w:rsid w:val="00A51AE5"/>
    <w:rsid w:val="00A51C0C"/>
    <w:rsid w:val="00A51C3F"/>
    <w:rsid w:val="00A51CBE"/>
    <w:rsid w:val="00A51D4E"/>
    <w:rsid w:val="00A51DBC"/>
    <w:rsid w:val="00A51DBD"/>
    <w:rsid w:val="00A51F2C"/>
    <w:rsid w:val="00A51F38"/>
    <w:rsid w:val="00A52395"/>
    <w:rsid w:val="00A52450"/>
    <w:rsid w:val="00A52473"/>
    <w:rsid w:val="00A52709"/>
    <w:rsid w:val="00A527AC"/>
    <w:rsid w:val="00A52866"/>
    <w:rsid w:val="00A528AE"/>
    <w:rsid w:val="00A52914"/>
    <w:rsid w:val="00A52A21"/>
    <w:rsid w:val="00A52AC9"/>
    <w:rsid w:val="00A52C6C"/>
    <w:rsid w:val="00A52F61"/>
    <w:rsid w:val="00A52FEA"/>
    <w:rsid w:val="00A530EF"/>
    <w:rsid w:val="00A5328B"/>
    <w:rsid w:val="00A53434"/>
    <w:rsid w:val="00A53483"/>
    <w:rsid w:val="00A53606"/>
    <w:rsid w:val="00A53774"/>
    <w:rsid w:val="00A5382F"/>
    <w:rsid w:val="00A53843"/>
    <w:rsid w:val="00A539D2"/>
    <w:rsid w:val="00A53C78"/>
    <w:rsid w:val="00A53CEA"/>
    <w:rsid w:val="00A53D64"/>
    <w:rsid w:val="00A53DEE"/>
    <w:rsid w:val="00A53E1E"/>
    <w:rsid w:val="00A53F18"/>
    <w:rsid w:val="00A54032"/>
    <w:rsid w:val="00A540E5"/>
    <w:rsid w:val="00A5431D"/>
    <w:rsid w:val="00A54361"/>
    <w:rsid w:val="00A54521"/>
    <w:rsid w:val="00A545C3"/>
    <w:rsid w:val="00A546AA"/>
    <w:rsid w:val="00A54A03"/>
    <w:rsid w:val="00A54AF2"/>
    <w:rsid w:val="00A54BA9"/>
    <w:rsid w:val="00A54CD7"/>
    <w:rsid w:val="00A54D6F"/>
    <w:rsid w:val="00A54E21"/>
    <w:rsid w:val="00A54FA7"/>
    <w:rsid w:val="00A55018"/>
    <w:rsid w:val="00A55157"/>
    <w:rsid w:val="00A551BC"/>
    <w:rsid w:val="00A5523D"/>
    <w:rsid w:val="00A553BA"/>
    <w:rsid w:val="00A5561B"/>
    <w:rsid w:val="00A5564D"/>
    <w:rsid w:val="00A55767"/>
    <w:rsid w:val="00A5584E"/>
    <w:rsid w:val="00A558DC"/>
    <w:rsid w:val="00A55920"/>
    <w:rsid w:val="00A55A3F"/>
    <w:rsid w:val="00A55A6C"/>
    <w:rsid w:val="00A55AC8"/>
    <w:rsid w:val="00A55F62"/>
    <w:rsid w:val="00A56124"/>
    <w:rsid w:val="00A56221"/>
    <w:rsid w:val="00A5626C"/>
    <w:rsid w:val="00A562EA"/>
    <w:rsid w:val="00A5634B"/>
    <w:rsid w:val="00A56448"/>
    <w:rsid w:val="00A56496"/>
    <w:rsid w:val="00A56524"/>
    <w:rsid w:val="00A56591"/>
    <w:rsid w:val="00A565F5"/>
    <w:rsid w:val="00A566E9"/>
    <w:rsid w:val="00A567F1"/>
    <w:rsid w:val="00A56937"/>
    <w:rsid w:val="00A569E8"/>
    <w:rsid w:val="00A56A7A"/>
    <w:rsid w:val="00A56BF6"/>
    <w:rsid w:val="00A56C9E"/>
    <w:rsid w:val="00A56D10"/>
    <w:rsid w:val="00A56E1C"/>
    <w:rsid w:val="00A56EFE"/>
    <w:rsid w:val="00A56F6A"/>
    <w:rsid w:val="00A57083"/>
    <w:rsid w:val="00A571C3"/>
    <w:rsid w:val="00A5731D"/>
    <w:rsid w:val="00A573B4"/>
    <w:rsid w:val="00A573D7"/>
    <w:rsid w:val="00A5741A"/>
    <w:rsid w:val="00A576DE"/>
    <w:rsid w:val="00A57815"/>
    <w:rsid w:val="00A578C3"/>
    <w:rsid w:val="00A5791A"/>
    <w:rsid w:val="00A5797A"/>
    <w:rsid w:val="00A57AB1"/>
    <w:rsid w:val="00A57B88"/>
    <w:rsid w:val="00A57BCF"/>
    <w:rsid w:val="00A57C87"/>
    <w:rsid w:val="00A57EC9"/>
    <w:rsid w:val="00A57EFA"/>
    <w:rsid w:val="00A57F6E"/>
    <w:rsid w:val="00A60076"/>
    <w:rsid w:val="00A60186"/>
    <w:rsid w:val="00A603AF"/>
    <w:rsid w:val="00A6043F"/>
    <w:rsid w:val="00A6048A"/>
    <w:rsid w:val="00A606E4"/>
    <w:rsid w:val="00A6082D"/>
    <w:rsid w:val="00A608A4"/>
    <w:rsid w:val="00A60924"/>
    <w:rsid w:val="00A60A48"/>
    <w:rsid w:val="00A60A53"/>
    <w:rsid w:val="00A60AF6"/>
    <w:rsid w:val="00A60B0D"/>
    <w:rsid w:val="00A60BA1"/>
    <w:rsid w:val="00A60BB2"/>
    <w:rsid w:val="00A60D2E"/>
    <w:rsid w:val="00A60EB4"/>
    <w:rsid w:val="00A60EE8"/>
    <w:rsid w:val="00A60FBD"/>
    <w:rsid w:val="00A6116F"/>
    <w:rsid w:val="00A611A7"/>
    <w:rsid w:val="00A612B1"/>
    <w:rsid w:val="00A612F5"/>
    <w:rsid w:val="00A613A7"/>
    <w:rsid w:val="00A613C5"/>
    <w:rsid w:val="00A614DC"/>
    <w:rsid w:val="00A61576"/>
    <w:rsid w:val="00A61577"/>
    <w:rsid w:val="00A6159E"/>
    <w:rsid w:val="00A615CD"/>
    <w:rsid w:val="00A6167F"/>
    <w:rsid w:val="00A6177C"/>
    <w:rsid w:val="00A6187E"/>
    <w:rsid w:val="00A618CF"/>
    <w:rsid w:val="00A618EF"/>
    <w:rsid w:val="00A619B0"/>
    <w:rsid w:val="00A619F9"/>
    <w:rsid w:val="00A61AA0"/>
    <w:rsid w:val="00A61B07"/>
    <w:rsid w:val="00A61B31"/>
    <w:rsid w:val="00A61B52"/>
    <w:rsid w:val="00A61C36"/>
    <w:rsid w:val="00A61C5E"/>
    <w:rsid w:val="00A61CC4"/>
    <w:rsid w:val="00A61CCD"/>
    <w:rsid w:val="00A61CEF"/>
    <w:rsid w:val="00A61DD3"/>
    <w:rsid w:val="00A61DFB"/>
    <w:rsid w:val="00A61E7C"/>
    <w:rsid w:val="00A61FCD"/>
    <w:rsid w:val="00A620E2"/>
    <w:rsid w:val="00A62161"/>
    <w:rsid w:val="00A62277"/>
    <w:rsid w:val="00A622C6"/>
    <w:rsid w:val="00A62409"/>
    <w:rsid w:val="00A62612"/>
    <w:rsid w:val="00A62678"/>
    <w:rsid w:val="00A626F0"/>
    <w:rsid w:val="00A6278A"/>
    <w:rsid w:val="00A6296B"/>
    <w:rsid w:val="00A62D07"/>
    <w:rsid w:val="00A62D4E"/>
    <w:rsid w:val="00A62DFF"/>
    <w:rsid w:val="00A62F4E"/>
    <w:rsid w:val="00A630E5"/>
    <w:rsid w:val="00A6312B"/>
    <w:rsid w:val="00A63293"/>
    <w:rsid w:val="00A63336"/>
    <w:rsid w:val="00A63373"/>
    <w:rsid w:val="00A63390"/>
    <w:rsid w:val="00A63463"/>
    <w:rsid w:val="00A63490"/>
    <w:rsid w:val="00A634E0"/>
    <w:rsid w:val="00A634F9"/>
    <w:rsid w:val="00A63502"/>
    <w:rsid w:val="00A63503"/>
    <w:rsid w:val="00A6355F"/>
    <w:rsid w:val="00A6356D"/>
    <w:rsid w:val="00A6358E"/>
    <w:rsid w:val="00A635CC"/>
    <w:rsid w:val="00A63670"/>
    <w:rsid w:val="00A6383F"/>
    <w:rsid w:val="00A63918"/>
    <w:rsid w:val="00A6396E"/>
    <w:rsid w:val="00A63B57"/>
    <w:rsid w:val="00A63BDB"/>
    <w:rsid w:val="00A63C60"/>
    <w:rsid w:val="00A63CAF"/>
    <w:rsid w:val="00A63CBB"/>
    <w:rsid w:val="00A63CCF"/>
    <w:rsid w:val="00A63D3A"/>
    <w:rsid w:val="00A63D6D"/>
    <w:rsid w:val="00A63F10"/>
    <w:rsid w:val="00A63F7F"/>
    <w:rsid w:val="00A63FE1"/>
    <w:rsid w:val="00A63FE6"/>
    <w:rsid w:val="00A63FE7"/>
    <w:rsid w:val="00A64274"/>
    <w:rsid w:val="00A64318"/>
    <w:rsid w:val="00A64509"/>
    <w:rsid w:val="00A645C6"/>
    <w:rsid w:val="00A64702"/>
    <w:rsid w:val="00A6477E"/>
    <w:rsid w:val="00A6478A"/>
    <w:rsid w:val="00A64826"/>
    <w:rsid w:val="00A648F0"/>
    <w:rsid w:val="00A64918"/>
    <w:rsid w:val="00A649EA"/>
    <w:rsid w:val="00A64ABA"/>
    <w:rsid w:val="00A64ADD"/>
    <w:rsid w:val="00A64BAB"/>
    <w:rsid w:val="00A64CD4"/>
    <w:rsid w:val="00A64DD1"/>
    <w:rsid w:val="00A64E96"/>
    <w:rsid w:val="00A64EDB"/>
    <w:rsid w:val="00A64F7F"/>
    <w:rsid w:val="00A65016"/>
    <w:rsid w:val="00A65083"/>
    <w:rsid w:val="00A65143"/>
    <w:rsid w:val="00A652B9"/>
    <w:rsid w:val="00A652CA"/>
    <w:rsid w:val="00A6531D"/>
    <w:rsid w:val="00A65345"/>
    <w:rsid w:val="00A653C5"/>
    <w:rsid w:val="00A654FB"/>
    <w:rsid w:val="00A655A1"/>
    <w:rsid w:val="00A65608"/>
    <w:rsid w:val="00A65681"/>
    <w:rsid w:val="00A658D0"/>
    <w:rsid w:val="00A65AB7"/>
    <w:rsid w:val="00A65ACE"/>
    <w:rsid w:val="00A65B7F"/>
    <w:rsid w:val="00A65BAA"/>
    <w:rsid w:val="00A65C92"/>
    <w:rsid w:val="00A65D96"/>
    <w:rsid w:val="00A65EBD"/>
    <w:rsid w:val="00A65F18"/>
    <w:rsid w:val="00A6601E"/>
    <w:rsid w:val="00A6612C"/>
    <w:rsid w:val="00A66179"/>
    <w:rsid w:val="00A6629C"/>
    <w:rsid w:val="00A66430"/>
    <w:rsid w:val="00A66528"/>
    <w:rsid w:val="00A66558"/>
    <w:rsid w:val="00A66579"/>
    <w:rsid w:val="00A66626"/>
    <w:rsid w:val="00A66706"/>
    <w:rsid w:val="00A6677E"/>
    <w:rsid w:val="00A6686C"/>
    <w:rsid w:val="00A668AC"/>
    <w:rsid w:val="00A668E9"/>
    <w:rsid w:val="00A66936"/>
    <w:rsid w:val="00A66A05"/>
    <w:rsid w:val="00A66A91"/>
    <w:rsid w:val="00A66B61"/>
    <w:rsid w:val="00A66C7D"/>
    <w:rsid w:val="00A66C91"/>
    <w:rsid w:val="00A66DB9"/>
    <w:rsid w:val="00A66DFB"/>
    <w:rsid w:val="00A66E7D"/>
    <w:rsid w:val="00A66EA3"/>
    <w:rsid w:val="00A66EA4"/>
    <w:rsid w:val="00A66EFE"/>
    <w:rsid w:val="00A66FB2"/>
    <w:rsid w:val="00A67031"/>
    <w:rsid w:val="00A6708E"/>
    <w:rsid w:val="00A6723D"/>
    <w:rsid w:val="00A67266"/>
    <w:rsid w:val="00A67286"/>
    <w:rsid w:val="00A67390"/>
    <w:rsid w:val="00A67483"/>
    <w:rsid w:val="00A675ED"/>
    <w:rsid w:val="00A6773F"/>
    <w:rsid w:val="00A67755"/>
    <w:rsid w:val="00A67880"/>
    <w:rsid w:val="00A6797E"/>
    <w:rsid w:val="00A679C1"/>
    <w:rsid w:val="00A67AAA"/>
    <w:rsid w:val="00A67B8D"/>
    <w:rsid w:val="00A67C42"/>
    <w:rsid w:val="00A67C8C"/>
    <w:rsid w:val="00A67FDD"/>
    <w:rsid w:val="00A70076"/>
    <w:rsid w:val="00A70129"/>
    <w:rsid w:val="00A701B0"/>
    <w:rsid w:val="00A70253"/>
    <w:rsid w:val="00A70261"/>
    <w:rsid w:val="00A704DA"/>
    <w:rsid w:val="00A705D6"/>
    <w:rsid w:val="00A705E7"/>
    <w:rsid w:val="00A7067E"/>
    <w:rsid w:val="00A707E9"/>
    <w:rsid w:val="00A708FC"/>
    <w:rsid w:val="00A70972"/>
    <w:rsid w:val="00A70A47"/>
    <w:rsid w:val="00A70B0C"/>
    <w:rsid w:val="00A70C6B"/>
    <w:rsid w:val="00A70CC1"/>
    <w:rsid w:val="00A70CCC"/>
    <w:rsid w:val="00A70D96"/>
    <w:rsid w:val="00A70E57"/>
    <w:rsid w:val="00A70F03"/>
    <w:rsid w:val="00A70FC6"/>
    <w:rsid w:val="00A71039"/>
    <w:rsid w:val="00A710D8"/>
    <w:rsid w:val="00A71119"/>
    <w:rsid w:val="00A71130"/>
    <w:rsid w:val="00A71177"/>
    <w:rsid w:val="00A713C2"/>
    <w:rsid w:val="00A713C4"/>
    <w:rsid w:val="00A714CD"/>
    <w:rsid w:val="00A71538"/>
    <w:rsid w:val="00A71557"/>
    <w:rsid w:val="00A7168E"/>
    <w:rsid w:val="00A716B7"/>
    <w:rsid w:val="00A716E3"/>
    <w:rsid w:val="00A71858"/>
    <w:rsid w:val="00A71945"/>
    <w:rsid w:val="00A71A26"/>
    <w:rsid w:val="00A71DDE"/>
    <w:rsid w:val="00A71EC8"/>
    <w:rsid w:val="00A71FDB"/>
    <w:rsid w:val="00A72250"/>
    <w:rsid w:val="00A724AD"/>
    <w:rsid w:val="00A72634"/>
    <w:rsid w:val="00A7296D"/>
    <w:rsid w:val="00A72A40"/>
    <w:rsid w:val="00A72B0F"/>
    <w:rsid w:val="00A72C41"/>
    <w:rsid w:val="00A72CB9"/>
    <w:rsid w:val="00A72CC2"/>
    <w:rsid w:val="00A72D3B"/>
    <w:rsid w:val="00A72F20"/>
    <w:rsid w:val="00A72FAB"/>
    <w:rsid w:val="00A73001"/>
    <w:rsid w:val="00A73069"/>
    <w:rsid w:val="00A7319A"/>
    <w:rsid w:val="00A7324F"/>
    <w:rsid w:val="00A73276"/>
    <w:rsid w:val="00A7337D"/>
    <w:rsid w:val="00A734DC"/>
    <w:rsid w:val="00A734E5"/>
    <w:rsid w:val="00A73717"/>
    <w:rsid w:val="00A7375A"/>
    <w:rsid w:val="00A738A7"/>
    <w:rsid w:val="00A73B4F"/>
    <w:rsid w:val="00A73BE0"/>
    <w:rsid w:val="00A73BE1"/>
    <w:rsid w:val="00A73BEB"/>
    <w:rsid w:val="00A73D4F"/>
    <w:rsid w:val="00A73D73"/>
    <w:rsid w:val="00A73E4A"/>
    <w:rsid w:val="00A73F0F"/>
    <w:rsid w:val="00A74079"/>
    <w:rsid w:val="00A740A3"/>
    <w:rsid w:val="00A741E7"/>
    <w:rsid w:val="00A743A0"/>
    <w:rsid w:val="00A7455B"/>
    <w:rsid w:val="00A74846"/>
    <w:rsid w:val="00A74A2F"/>
    <w:rsid w:val="00A74B1D"/>
    <w:rsid w:val="00A74BCD"/>
    <w:rsid w:val="00A74EAD"/>
    <w:rsid w:val="00A74F1A"/>
    <w:rsid w:val="00A74F32"/>
    <w:rsid w:val="00A74F6B"/>
    <w:rsid w:val="00A7506B"/>
    <w:rsid w:val="00A751F9"/>
    <w:rsid w:val="00A752C6"/>
    <w:rsid w:val="00A752D5"/>
    <w:rsid w:val="00A75322"/>
    <w:rsid w:val="00A753B3"/>
    <w:rsid w:val="00A755BF"/>
    <w:rsid w:val="00A756C9"/>
    <w:rsid w:val="00A7578D"/>
    <w:rsid w:val="00A75807"/>
    <w:rsid w:val="00A75AA7"/>
    <w:rsid w:val="00A75B4B"/>
    <w:rsid w:val="00A75CF7"/>
    <w:rsid w:val="00A75D00"/>
    <w:rsid w:val="00A75E43"/>
    <w:rsid w:val="00A75F55"/>
    <w:rsid w:val="00A7602D"/>
    <w:rsid w:val="00A76076"/>
    <w:rsid w:val="00A76177"/>
    <w:rsid w:val="00A761C5"/>
    <w:rsid w:val="00A766A0"/>
    <w:rsid w:val="00A766C1"/>
    <w:rsid w:val="00A767B7"/>
    <w:rsid w:val="00A76834"/>
    <w:rsid w:val="00A76976"/>
    <w:rsid w:val="00A76A1B"/>
    <w:rsid w:val="00A76AFF"/>
    <w:rsid w:val="00A76BE8"/>
    <w:rsid w:val="00A76D21"/>
    <w:rsid w:val="00A76D23"/>
    <w:rsid w:val="00A76D56"/>
    <w:rsid w:val="00A76F1E"/>
    <w:rsid w:val="00A76F65"/>
    <w:rsid w:val="00A77023"/>
    <w:rsid w:val="00A77129"/>
    <w:rsid w:val="00A77132"/>
    <w:rsid w:val="00A77241"/>
    <w:rsid w:val="00A775F9"/>
    <w:rsid w:val="00A77702"/>
    <w:rsid w:val="00A777B5"/>
    <w:rsid w:val="00A777D2"/>
    <w:rsid w:val="00A778AC"/>
    <w:rsid w:val="00A77969"/>
    <w:rsid w:val="00A779C0"/>
    <w:rsid w:val="00A77A5F"/>
    <w:rsid w:val="00A77B10"/>
    <w:rsid w:val="00A77B9D"/>
    <w:rsid w:val="00A77C7E"/>
    <w:rsid w:val="00A77DC2"/>
    <w:rsid w:val="00A77EC9"/>
    <w:rsid w:val="00A77F51"/>
    <w:rsid w:val="00A77FD0"/>
    <w:rsid w:val="00A77FDC"/>
    <w:rsid w:val="00A803AF"/>
    <w:rsid w:val="00A80471"/>
    <w:rsid w:val="00A804F0"/>
    <w:rsid w:val="00A806AC"/>
    <w:rsid w:val="00A806FA"/>
    <w:rsid w:val="00A807A0"/>
    <w:rsid w:val="00A808A4"/>
    <w:rsid w:val="00A8090F"/>
    <w:rsid w:val="00A80C76"/>
    <w:rsid w:val="00A80D03"/>
    <w:rsid w:val="00A80D0B"/>
    <w:rsid w:val="00A80E55"/>
    <w:rsid w:val="00A80E88"/>
    <w:rsid w:val="00A80F01"/>
    <w:rsid w:val="00A810B8"/>
    <w:rsid w:val="00A8115F"/>
    <w:rsid w:val="00A81196"/>
    <w:rsid w:val="00A811B0"/>
    <w:rsid w:val="00A81246"/>
    <w:rsid w:val="00A813CC"/>
    <w:rsid w:val="00A813FB"/>
    <w:rsid w:val="00A8162E"/>
    <w:rsid w:val="00A81652"/>
    <w:rsid w:val="00A81663"/>
    <w:rsid w:val="00A81783"/>
    <w:rsid w:val="00A81838"/>
    <w:rsid w:val="00A81907"/>
    <w:rsid w:val="00A81A4C"/>
    <w:rsid w:val="00A81BC8"/>
    <w:rsid w:val="00A81BEC"/>
    <w:rsid w:val="00A81DA8"/>
    <w:rsid w:val="00A81DC6"/>
    <w:rsid w:val="00A81E36"/>
    <w:rsid w:val="00A820AD"/>
    <w:rsid w:val="00A820E5"/>
    <w:rsid w:val="00A82450"/>
    <w:rsid w:val="00A824F3"/>
    <w:rsid w:val="00A82646"/>
    <w:rsid w:val="00A82705"/>
    <w:rsid w:val="00A82769"/>
    <w:rsid w:val="00A828E1"/>
    <w:rsid w:val="00A82AC8"/>
    <w:rsid w:val="00A82AD9"/>
    <w:rsid w:val="00A82BD6"/>
    <w:rsid w:val="00A82C5C"/>
    <w:rsid w:val="00A82D3E"/>
    <w:rsid w:val="00A82DE3"/>
    <w:rsid w:val="00A82E47"/>
    <w:rsid w:val="00A83099"/>
    <w:rsid w:val="00A83173"/>
    <w:rsid w:val="00A8319A"/>
    <w:rsid w:val="00A8326C"/>
    <w:rsid w:val="00A8329D"/>
    <w:rsid w:val="00A8337B"/>
    <w:rsid w:val="00A833A0"/>
    <w:rsid w:val="00A83473"/>
    <w:rsid w:val="00A83476"/>
    <w:rsid w:val="00A83826"/>
    <w:rsid w:val="00A838AC"/>
    <w:rsid w:val="00A83915"/>
    <w:rsid w:val="00A83921"/>
    <w:rsid w:val="00A83B6E"/>
    <w:rsid w:val="00A83E15"/>
    <w:rsid w:val="00A83E54"/>
    <w:rsid w:val="00A83ECF"/>
    <w:rsid w:val="00A84021"/>
    <w:rsid w:val="00A840CC"/>
    <w:rsid w:val="00A84137"/>
    <w:rsid w:val="00A841E5"/>
    <w:rsid w:val="00A84372"/>
    <w:rsid w:val="00A84461"/>
    <w:rsid w:val="00A84488"/>
    <w:rsid w:val="00A8448D"/>
    <w:rsid w:val="00A848A1"/>
    <w:rsid w:val="00A848B5"/>
    <w:rsid w:val="00A849B2"/>
    <w:rsid w:val="00A849DE"/>
    <w:rsid w:val="00A849F7"/>
    <w:rsid w:val="00A84D27"/>
    <w:rsid w:val="00A84DF1"/>
    <w:rsid w:val="00A84E05"/>
    <w:rsid w:val="00A84E7A"/>
    <w:rsid w:val="00A84EDD"/>
    <w:rsid w:val="00A84F30"/>
    <w:rsid w:val="00A850EA"/>
    <w:rsid w:val="00A853B8"/>
    <w:rsid w:val="00A85438"/>
    <w:rsid w:val="00A854C8"/>
    <w:rsid w:val="00A854F7"/>
    <w:rsid w:val="00A8556B"/>
    <w:rsid w:val="00A855FB"/>
    <w:rsid w:val="00A8563F"/>
    <w:rsid w:val="00A85726"/>
    <w:rsid w:val="00A8576B"/>
    <w:rsid w:val="00A85775"/>
    <w:rsid w:val="00A85B10"/>
    <w:rsid w:val="00A85B42"/>
    <w:rsid w:val="00A85CE8"/>
    <w:rsid w:val="00A85E60"/>
    <w:rsid w:val="00A86101"/>
    <w:rsid w:val="00A861E0"/>
    <w:rsid w:val="00A861EF"/>
    <w:rsid w:val="00A86350"/>
    <w:rsid w:val="00A86374"/>
    <w:rsid w:val="00A8639C"/>
    <w:rsid w:val="00A86413"/>
    <w:rsid w:val="00A8648E"/>
    <w:rsid w:val="00A865AC"/>
    <w:rsid w:val="00A865DD"/>
    <w:rsid w:val="00A866C0"/>
    <w:rsid w:val="00A868F0"/>
    <w:rsid w:val="00A86A23"/>
    <w:rsid w:val="00A86AA8"/>
    <w:rsid w:val="00A86BB0"/>
    <w:rsid w:val="00A86C28"/>
    <w:rsid w:val="00A86C29"/>
    <w:rsid w:val="00A86E47"/>
    <w:rsid w:val="00A86F47"/>
    <w:rsid w:val="00A86F75"/>
    <w:rsid w:val="00A870C6"/>
    <w:rsid w:val="00A870D3"/>
    <w:rsid w:val="00A87104"/>
    <w:rsid w:val="00A871E1"/>
    <w:rsid w:val="00A8721F"/>
    <w:rsid w:val="00A8758A"/>
    <w:rsid w:val="00A876C4"/>
    <w:rsid w:val="00A8776C"/>
    <w:rsid w:val="00A8780D"/>
    <w:rsid w:val="00A878BE"/>
    <w:rsid w:val="00A87900"/>
    <w:rsid w:val="00A87918"/>
    <w:rsid w:val="00A87A5B"/>
    <w:rsid w:val="00A87A5F"/>
    <w:rsid w:val="00A87D29"/>
    <w:rsid w:val="00A87DAC"/>
    <w:rsid w:val="00A87DD5"/>
    <w:rsid w:val="00A87E0D"/>
    <w:rsid w:val="00A87EE8"/>
    <w:rsid w:val="00A87EF0"/>
    <w:rsid w:val="00A87FFC"/>
    <w:rsid w:val="00A90154"/>
    <w:rsid w:val="00A9027F"/>
    <w:rsid w:val="00A9050F"/>
    <w:rsid w:val="00A90514"/>
    <w:rsid w:val="00A905F1"/>
    <w:rsid w:val="00A90667"/>
    <w:rsid w:val="00A90903"/>
    <w:rsid w:val="00A9098C"/>
    <w:rsid w:val="00A90A91"/>
    <w:rsid w:val="00A90AA3"/>
    <w:rsid w:val="00A90ACC"/>
    <w:rsid w:val="00A90B6E"/>
    <w:rsid w:val="00A90BB8"/>
    <w:rsid w:val="00A90C09"/>
    <w:rsid w:val="00A90C1A"/>
    <w:rsid w:val="00A90DE6"/>
    <w:rsid w:val="00A90E15"/>
    <w:rsid w:val="00A910AA"/>
    <w:rsid w:val="00A914D7"/>
    <w:rsid w:val="00A9154E"/>
    <w:rsid w:val="00A9166F"/>
    <w:rsid w:val="00A918A2"/>
    <w:rsid w:val="00A918BF"/>
    <w:rsid w:val="00A918CD"/>
    <w:rsid w:val="00A9195E"/>
    <w:rsid w:val="00A91A83"/>
    <w:rsid w:val="00A91CAE"/>
    <w:rsid w:val="00A91D52"/>
    <w:rsid w:val="00A91DBD"/>
    <w:rsid w:val="00A91F1B"/>
    <w:rsid w:val="00A91FF5"/>
    <w:rsid w:val="00A9218A"/>
    <w:rsid w:val="00A9223A"/>
    <w:rsid w:val="00A92254"/>
    <w:rsid w:val="00A922A9"/>
    <w:rsid w:val="00A9234F"/>
    <w:rsid w:val="00A9245A"/>
    <w:rsid w:val="00A9251D"/>
    <w:rsid w:val="00A925E6"/>
    <w:rsid w:val="00A925FF"/>
    <w:rsid w:val="00A92640"/>
    <w:rsid w:val="00A9268E"/>
    <w:rsid w:val="00A92852"/>
    <w:rsid w:val="00A92898"/>
    <w:rsid w:val="00A928C3"/>
    <w:rsid w:val="00A92900"/>
    <w:rsid w:val="00A92CD3"/>
    <w:rsid w:val="00A92D30"/>
    <w:rsid w:val="00A92D90"/>
    <w:rsid w:val="00A92E0B"/>
    <w:rsid w:val="00A92E4A"/>
    <w:rsid w:val="00A93045"/>
    <w:rsid w:val="00A930CE"/>
    <w:rsid w:val="00A93161"/>
    <w:rsid w:val="00A93233"/>
    <w:rsid w:val="00A93280"/>
    <w:rsid w:val="00A93300"/>
    <w:rsid w:val="00A9344F"/>
    <w:rsid w:val="00A9348F"/>
    <w:rsid w:val="00A934A9"/>
    <w:rsid w:val="00A9356E"/>
    <w:rsid w:val="00A93681"/>
    <w:rsid w:val="00A9368B"/>
    <w:rsid w:val="00A936F5"/>
    <w:rsid w:val="00A93C54"/>
    <w:rsid w:val="00A93E03"/>
    <w:rsid w:val="00A93F4A"/>
    <w:rsid w:val="00A940AB"/>
    <w:rsid w:val="00A940C6"/>
    <w:rsid w:val="00A940E6"/>
    <w:rsid w:val="00A940E8"/>
    <w:rsid w:val="00A941F7"/>
    <w:rsid w:val="00A942DB"/>
    <w:rsid w:val="00A947FC"/>
    <w:rsid w:val="00A9488A"/>
    <w:rsid w:val="00A94984"/>
    <w:rsid w:val="00A949FA"/>
    <w:rsid w:val="00A94B2F"/>
    <w:rsid w:val="00A94D0C"/>
    <w:rsid w:val="00A94DBC"/>
    <w:rsid w:val="00A94E23"/>
    <w:rsid w:val="00A950BC"/>
    <w:rsid w:val="00A950DB"/>
    <w:rsid w:val="00A95120"/>
    <w:rsid w:val="00A95163"/>
    <w:rsid w:val="00A95185"/>
    <w:rsid w:val="00A951F2"/>
    <w:rsid w:val="00A95212"/>
    <w:rsid w:val="00A95271"/>
    <w:rsid w:val="00A953BB"/>
    <w:rsid w:val="00A953F4"/>
    <w:rsid w:val="00A954D1"/>
    <w:rsid w:val="00A95547"/>
    <w:rsid w:val="00A95647"/>
    <w:rsid w:val="00A959AC"/>
    <w:rsid w:val="00A95A7B"/>
    <w:rsid w:val="00A95B3A"/>
    <w:rsid w:val="00A95D2E"/>
    <w:rsid w:val="00A95D9A"/>
    <w:rsid w:val="00A95F80"/>
    <w:rsid w:val="00A95FC9"/>
    <w:rsid w:val="00A95FF2"/>
    <w:rsid w:val="00A96013"/>
    <w:rsid w:val="00A96097"/>
    <w:rsid w:val="00A960D7"/>
    <w:rsid w:val="00A9619F"/>
    <w:rsid w:val="00A962DE"/>
    <w:rsid w:val="00A96331"/>
    <w:rsid w:val="00A9636D"/>
    <w:rsid w:val="00A96523"/>
    <w:rsid w:val="00A9659F"/>
    <w:rsid w:val="00A965C9"/>
    <w:rsid w:val="00A96635"/>
    <w:rsid w:val="00A967A8"/>
    <w:rsid w:val="00A96866"/>
    <w:rsid w:val="00A96AF4"/>
    <w:rsid w:val="00A96CC3"/>
    <w:rsid w:val="00A96D3B"/>
    <w:rsid w:val="00A96DEB"/>
    <w:rsid w:val="00A97337"/>
    <w:rsid w:val="00A9733F"/>
    <w:rsid w:val="00A973BB"/>
    <w:rsid w:val="00A97454"/>
    <w:rsid w:val="00A975F3"/>
    <w:rsid w:val="00A9774F"/>
    <w:rsid w:val="00A977D4"/>
    <w:rsid w:val="00A97837"/>
    <w:rsid w:val="00A9798A"/>
    <w:rsid w:val="00A979E9"/>
    <w:rsid w:val="00A979F6"/>
    <w:rsid w:val="00A97A1A"/>
    <w:rsid w:val="00A97A9B"/>
    <w:rsid w:val="00A97B69"/>
    <w:rsid w:val="00A97C0E"/>
    <w:rsid w:val="00A97C18"/>
    <w:rsid w:val="00A97D4B"/>
    <w:rsid w:val="00A97FC3"/>
    <w:rsid w:val="00AA00AC"/>
    <w:rsid w:val="00AA01A4"/>
    <w:rsid w:val="00AA0206"/>
    <w:rsid w:val="00AA02F1"/>
    <w:rsid w:val="00AA04A7"/>
    <w:rsid w:val="00AA04DB"/>
    <w:rsid w:val="00AA0817"/>
    <w:rsid w:val="00AA08AB"/>
    <w:rsid w:val="00AA0977"/>
    <w:rsid w:val="00AA09F3"/>
    <w:rsid w:val="00AA0A65"/>
    <w:rsid w:val="00AA0AC2"/>
    <w:rsid w:val="00AA0C22"/>
    <w:rsid w:val="00AA0C26"/>
    <w:rsid w:val="00AA0C9A"/>
    <w:rsid w:val="00AA0D28"/>
    <w:rsid w:val="00AA0EAE"/>
    <w:rsid w:val="00AA0F02"/>
    <w:rsid w:val="00AA0FB9"/>
    <w:rsid w:val="00AA11F0"/>
    <w:rsid w:val="00AA1331"/>
    <w:rsid w:val="00AA142C"/>
    <w:rsid w:val="00AA14C1"/>
    <w:rsid w:val="00AA15C1"/>
    <w:rsid w:val="00AA1786"/>
    <w:rsid w:val="00AA198E"/>
    <w:rsid w:val="00AA1BD1"/>
    <w:rsid w:val="00AA1C45"/>
    <w:rsid w:val="00AA1D13"/>
    <w:rsid w:val="00AA1E3E"/>
    <w:rsid w:val="00AA1FB5"/>
    <w:rsid w:val="00AA200A"/>
    <w:rsid w:val="00AA2541"/>
    <w:rsid w:val="00AA2558"/>
    <w:rsid w:val="00AA25A5"/>
    <w:rsid w:val="00AA27EB"/>
    <w:rsid w:val="00AA27FC"/>
    <w:rsid w:val="00AA29F6"/>
    <w:rsid w:val="00AA2A20"/>
    <w:rsid w:val="00AA2CFC"/>
    <w:rsid w:val="00AA2EB9"/>
    <w:rsid w:val="00AA2EBD"/>
    <w:rsid w:val="00AA2F4A"/>
    <w:rsid w:val="00AA2F97"/>
    <w:rsid w:val="00AA3143"/>
    <w:rsid w:val="00AA331A"/>
    <w:rsid w:val="00AA335E"/>
    <w:rsid w:val="00AA3478"/>
    <w:rsid w:val="00AA36A3"/>
    <w:rsid w:val="00AA37CF"/>
    <w:rsid w:val="00AA3C1C"/>
    <w:rsid w:val="00AA3DA6"/>
    <w:rsid w:val="00AA3F18"/>
    <w:rsid w:val="00AA4041"/>
    <w:rsid w:val="00AA4057"/>
    <w:rsid w:val="00AA4106"/>
    <w:rsid w:val="00AA4210"/>
    <w:rsid w:val="00AA4237"/>
    <w:rsid w:val="00AA4373"/>
    <w:rsid w:val="00AA45E4"/>
    <w:rsid w:val="00AA46CC"/>
    <w:rsid w:val="00AA48A0"/>
    <w:rsid w:val="00AA4917"/>
    <w:rsid w:val="00AA49E1"/>
    <w:rsid w:val="00AA4B6F"/>
    <w:rsid w:val="00AA4D15"/>
    <w:rsid w:val="00AA4DD8"/>
    <w:rsid w:val="00AA50CB"/>
    <w:rsid w:val="00AA512D"/>
    <w:rsid w:val="00AA5154"/>
    <w:rsid w:val="00AA528C"/>
    <w:rsid w:val="00AA54BC"/>
    <w:rsid w:val="00AA56C3"/>
    <w:rsid w:val="00AA57F7"/>
    <w:rsid w:val="00AA58BF"/>
    <w:rsid w:val="00AA58C2"/>
    <w:rsid w:val="00AA58ED"/>
    <w:rsid w:val="00AA58F3"/>
    <w:rsid w:val="00AA59A5"/>
    <w:rsid w:val="00AA5A64"/>
    <w:rsid w:val="00AA5B0F"/>
    <w:rsid w:val="00AA5B2B"/>
    <w:rsid w:val="00AA5B44"/>
    <w:rsid w:val="00AA5B56"/>
    <w:rsid w:val="00AA5B64"/>
    <w:rsid w:val="00AA5BE3"/>
    <w:rsid w:val="00AA5C04"/>
    <w:rsid w:val="00AA5C6C"/>
    <w:rsid w:val="00AA5D9E"/>
    <w:rsid w:val="00AA5DDD"/>
    <w:rsid w:val="00AA5E43"/>
    <w:rsid w:val="00AA5E63"/>
    <w:rsid w:val="00AA5F3D"/>
    <w:rsid w:val="00AA5FEE"/>
    <w:rsid w:val="00AA6042"/>
    <w:rsid w:val="00AA60D3"/>
    <w:rsid w:val="00AA6255"/>
    <w:rsid w:val="00AA62F4"/>
    <w:rsid w:val="00AA649C"/>
    <w:rsid w:val="00AA677F"/>
    <w:rsid w:val="00AA6982"/>
    <w:rsid w:val="00AA6AC9"/>
    <w:rsid w:val="00AA6B23"/>
    <w:rsid w:val="00AA6F5D"/>
    <w:rsid w:val="00AA73C2"/>
    <w:rsid w:val="00AA766B"/>
    <w:rsid w:val="00AA76EB"/>
    <w:rsid w:val="00AA76F8"/>
    <w:rsid w:val="00AA7955"/>
    <w:rsid w:val="00AA799C"/>
    <w:rsid w:val="00AA79B6"/>
    <w:rsid w:val="00AA7BD8"/>
    <w:rsid w:val="00AA7D88"/>
    <w:rsid w:val="00AA7E7F"/>
    <w:rsid w:val="00AB006B"/>
    <w:rsid w:val="00AB0240"/>
    <w:rsid w:val="00AB0332"/>
    <w:rsid w:val="00AB03B6"/>
    <w:rsid w:val="00AB03CF"/>
    <w:rsid w:val="00AB03EE"/>
    <w:rsid w:val="00AB0521"/>
    <w:rsid w:val="00AB05B4"/>
    <w:rsid w:val="00AB0628"/>
    <w:rsid w:val="00AB077C"/>
    <w:rsid w:val="00AB07C1"/>
    <w:rsid w:val="00AB0943"/>
    <w:rsid w:val="00AB0946"/>
    <w:rsid w:val="00AB0B55"/>
    <w:rsid w:val="00AB0B5D"/>
    <w:rsid w:val="00AB0BA0"/>
    <w:rsid w:val="00AB0BFC"/>
    <w:rsid w:val="00AB0EC1"/>
    <w:rsid w:val="00AB0FEE"/>
    <w:rsid w:val="00AB1081"/>
    <w:rsid w:val="00AB1129"/>
    <w:rsid w:val="00AB11C8"/>
    <w:rsid w:val="00AB180B"/>
    <w:rsid w:val="00AB1877"/>
    <w:rsid w:val="00AB19CC"/>
    <w:rsid w:val="00AB1B3A"/>
    <w:rsid w:val="00AB1D16"/>
    <w:rsid w:val="00AB1DAF"/>
    <w:rsid w:val="00AB1EF8"/>
    <w:rsid w:val="00AB20C3"/>
    <w:rsid w:val="00AB23F0"/>
    <w:rsid w:val="00AB2404"/>
    <w:rsid w:val="00AB242B"/>
    <w:rsid w:val="00AB24EB"/>
    <w:rsid w:val="00AB258E"/>
    <w:rsid w:val="00AB25AE"/>
    <w:rsid w:val="00AB26F7"/>
    <w:rsid w:val="00AB2B23"/>
    <w:rsid w:val="00AB2C51"/>
    <w:rsid w:val="00AB2D49"/>
    <w:rsid w:val="00AB2E30"/>
    <w:rsid w:val="00AB2F0E"/>
    <w:rsid w:val="00AB2F51"/>
    <w:rsid w:val="00AB2FCB"/>
    <w:rsid w:val="00AB303D"/>
    <w:rsid w:val="00AB3173"/>
    <w:rsid w:val="00AB3209"/>
    <w:rsid w:val="00AB3229"/>
    <w:rsid w:val="00AB33AF"/>
    <w:rsid w:val="00AB361B"/>
    <w:rsid w:val="00AB3622"/>
    <w:rsid w:val="00AB3746"/>
    <w:rsid w:val="00AB3835"/>
    <w:rsid w:val="00AB38FA"/>
    <w:rsid w:val="00AB39FB"/>
    <w:rsid w:val="00AB3A25"/>
    <w:rsid w:val="00AB3BF9"/>
    <w:rsid w:val="00AB3CA9"/>
    <w:rsid w:val="00AB3CE3"/>
    <w:rsid w:val="00AB3D42"/>
    <w:rsid w:val="00AB3DAA"/>
    <w:rsid w:val="00AB3DBD"/>
    <w:rsid w:val="00AB3E72"/>
    <w:rsid w:val="00AB3F02"/>
    <w:rsid w:val="00AB3F62"/>
    <w:rsid w:val="00AB404B"/>
    <w:rsid w:val="00AB4269"/>
    <w:rsid w:val="00AB4425"/>
    <w:rsid w:val="00AB4451"/>
    <w:rsid w:val="00AB448C"/>
    <w:rsid w:val="00AB4667"/>
    <w:rsid w:val="00AB46D0"/>
    <w:rsid w:val="00AB4A7E"/>
    <w:rsid w:val="00AB4AB1"/>
    <w:rsid w:val="00AB4B17"/>
    <w:rsid w:val="00AB4C50"/>
    <w:rsid w:val="00AB4FB0"/>
    <w:rsid w:val="00AB4FC2"/>
    <w:rsid w:val="00AB4FF1"/>
    <w:rsid w:val="00AB506C"/>
    <w:rsid w:val="00AB51B7"/>
    <w:rsid w:val="00AB54B2"/>
    <w:rsid w:val="00AB562A"/>
    <w:rsid w:val="00AB5EC6"/>
    <w:rsid w:val="00AB5FC3"/>
    <w:rsid w:val="00AB6121"/>
    <w:rsid w:val="00AB62D0"/>
    <w:rsid w:val="00AB6379"/>
    <w:rsid w:val="00AB65B4"/>
    <w:rsid w:val="00AB673F"/>
    <w:rsid w:val="00AB67C0"/>
    <w:rsid w:val="00AB6869"/>
    <w:rsid w:val="00AB693C"/>
    <w:rsid w:val="00AB69D2"/>
    <w:rsid w:val="00AB6A89"/>
    <w:rsid w:val="00AB6B40"/>
    <w:rsid w:val="00AB6B98"/>
    <w:rsid w:val="00AB6C1D"/>
    <w:rsid w:val="00AB6D92"/>
    <w:rsid w:val="00AB6E80"/>
    <w:rsid w:val="00AB6E99"/>
    <w:rsid w:val="00AB6EE5"/>
    <w:rsid w:val="00AB6F3C"/>
    <w:rsid w:val="00AB6F4A"/>
    <w:rsid w:val="00AB70D3"/>
    <w:rsid w:val="00AB7114"/>
    <w:rsid w:val="00AB7140"/>
    <w:rsid w:val="00AB724A"/>
    <w:rsid w:val="00AB727C"/>
    <w:rsid w:val="00AB7380"/>
    <w:rsid w:val="00AB7441"/>
    <w:rsid w:val="00AB744A"/>
    <w:rsid w:val="00AB74EE"/>
    <w:rsid w:val="00AB7542"/>
    <w:rsid w:val="00AB7692"/>
    <w:rsid w:val="00AB76C0"/>
    <w:rsid w:val="00AB78BF"/>
    <w:rsid w:val="00AB7A2F"/>
    <w:rsid w:val="00AB7A9C"/>
    <w:rsid w:val="00AB7AF6"/>
    <w:rsid w:val="00AB7BF1"/>
    <w:rsid w:val="00AB7D20"/>
    <w:rsid w:val="00AB7E09"/>
    <w:rsid w:val="00AB7E1C"/>
    <w:rsid w:val="00AB7E91"/>
    <w:rsid w:val="00AC007A"/>
    <w:rsid w:val="00AC025C"/>
    <w:rsid w:val="00AC0285"/>
    <w:rsid w:val="00AC02AB"/>
    <w:rsid w:val="00AC02E0"/>
    <w:rsid w:val="00AC03A4"/>
    <w:rsid w:val="00AC0643"/>
    <w:rsid w:val="00AC07FA"/>
    <w:rsid w:val="00AC081F"/>
    <w:rsid w:val="00AC0851"/>
    <w:rsid w:val="00AC0AD1"/>
    <w:rsid w:val="00AC0D92"/>
    <w:rsid w:val="00AC0E39"/>
    <w:rsid w:val="00AC1039"/>
    <w:rsid w:val="00AC1102"/>
    <w:rsid w:val="00AC1187"/>
    <w:rsid w:val="00AC15BF"/>
    <w:rsid w:val="00AC1630"/>
    <w:rsid w:val="00AC17D7"/>
    <w:rsid w:val="00AC1A43"/>
    <w:rsid w:val="00AC1B89"/>
    <w:rsid w:val="00AC1C38"/>
    <w:rsid w:val="00AC1CA5"/>
    <w:rsid w:val="00AC1F2B"/>
    <w:rsid w:val="00AC2074"/>
    <w:rsid w:val="00AC215C"/>
    <w:rsid w:val="00AC21C7"/>
    <w:rsid w:val="00AC2338"/>
    <w:rsid w:val="00AC255C"/>
    <w:rsid w:val="00AC257E"/>
    <w:rsid w:val="00AC25B1"/>
    <w:rsid w:val="00AC25DA"/>
    <w:rsid w:val="00AC2828"/>
    <w:rsid w:val="00AC2981"/>
    <w:rsid w:val="00AC298F"/>
    <w:rsid w:val="00AC2999"/>
    <w:rsid w:val="00AC2B22"/>
    <w:rsid w:val="00AC2B9B"/>
    <w:rsid w:val="00AC2D45"/>
    <w:rsid w:val="00AC2DC6"/>
    <w:rsid w:val="00AC304A"/>
    <w:rsid w:val="00AC3207"/>
    <w:rsid w:val="00AC320C"/>
    <w:rsid w:val="00AC326E"/>
    <w:rsid w:val="00AC3271"/>
    <w:rsid w:val="00AC32BD"/>
    <w:rsid w:val="00AC3334"/>
    <w:rsid w:val="00AC34AB"/>
    <w:rsid w:val="00AC3771"/>
    <w:rsid w:val="00AC37D8"/>
    <w:rsid w:val="00AC3958"/>
    <w:rsid w:val="00AC3B97"/>
    <w:rsid w:val="00AC3C1D"/>
    <w:rsid w:val="00AC3DCB"/>
    <w:rsid w:val="00AC402A"/>
    <w:rsid w:val="00AC4051"/>
    <w:rsid w:val="00AC4070"/>
    <w:rsid w:val="00AC4382"/>
    <w:rsid w:val="00AC47AC"/>
    <w:rsid w:val="00AC485C"/>
    <w:rsid w:val="00AC4959"/>
    <w:rsid w:val="00AC4A57"/>
    <w:rsid w:val="00AC4BDE"/>
    <w:rsid w:val="00AC4BEE"/>
    <w:rsid w:val="00AC4C33"/>
    <w:rsid w:val="00AC4C4B"/>
    <w:rsid w:val="00AC4C52"/>
    <w:rsid w:val="00AC4C9E"/>
    <w:rsid w:val="00AC4DF4"/>
    <w:rsid w:val="00AC4E2B"/>
    <w:rsid w:val="00AC4E36"/>
    <w:rsid w:val="00AC4E94"/>
    <w:rsid w:val="00AC4E96"/>
    <w:rsid w:val="00AC4EEB"/>
    <w:rsid w:val="00AC4F30"/>
    <w:rsid w:val="00AC4F40"/>
    <w:rsid w:val="00AC4F5A"/>
    <w:rsid w:val="00AC5051"/>
    <w:rsid w:val="00AC51CD"/>
    <w:rsid w:val="00AC5323"/>
    <w:rsid w:val="00AC5345"/>
    <w:rsid w:val="00AC53D5"/>
    <w:rsid w:val="00AC5649"/>
    <w:rsid w:val="00AC5B33"/>
    <w:rsid w:val="00AC5C8A"/>
    <w:rsid w:val="00AC5D3C"/>
    <w:rsid w:val="00AC5E19"/>
    <w:rsid w:val="00AC5EB8"/>
    <w:rsid w:val="00AC5F6F"/>
    <w:rsid w:val="00AC5FE7"/>
    <w:rsid w:val="00AC6024"/>
    <w:rsid w:val="00AC6147"/>
    <w:rsid w:val="00AC6297"/>
    <w:rsid w:val="00AC6754"/>
    <w:rsid w:val="00AC67C7"/>
    <w:rsid w:val="00AC67CF"/>
    <w:rsid w:val="00AC6909"/>
    <w:rsid w:val="00AC6A33"/>
    <w:rsid w:val="00AC6C4A"/>
    <w:rsid w:val="00AC6C9B"/>
    <w:rsid w:val="00AC6D18"/>
    <w:rsid w:val="00AC6EC9"/>
    <w:rsid w:val="00AC6F6F"/>
    <w:rsid w:val="00AC6FEF"/>
    <w:rsid w:val="00AC702C"/>
    <w:rsid w:val="00AC72D6"/>
    <w:rsid w:val="00AC7369"/>
    <w:rsid w:val="00AC73B9"/>
    <w:rsid w:val="00AC74A6"/>
    <w:rsid w:val="00AC7751"/>
    <w:rsid w:val="00AC7993"/>
    <w:rsid w:val="00AC79DC"/>
    <w:rsid w:val="00AC7B4B"/>
    <w:rsid w:val="00AC7C7B"/>
    <w:rsid w:val="00AC7D6D"/>
    <w:rsid w:val="00AC7F81"/>
    <w:rsid w:val="00AD005E"/>
    <w:rsid w:val="00AD006C"/>
    <w:rsid w:val="00AD020D"/>
    <w:rsid w:val="00AD043A"/>
    <w:rsid w:val="00AD062C"/>
    <w:rsid w:val="00AD06C2"/>
    <w:rsid w:val="00AD0A40"/>
    <w:rsid w:val="00AD0C78"/>
    <w:rsid w:val="00AD0E2D"/>
    <w:rsid w:val="00AD1005"/>
    <w:rsid w:val="00AD10A5"/>
    <w:rsid w:val="00AD1133"/>
    <w:rsid w:val="00AD115B"/>
    <w:rsid w:val="00AD11C4"/>
    <w:rsid w:val="00AD128B"/>
    <w:rsid w:val="00AD134C"/>
    <w:rsid w:val="00AD138C"/>
    <w:rsid w:val="00AD1416"/>
    <w:rsid w:val="00AD14DA"/>
    <w:rsid w:val="00AD15A5"/>
    <w:rsid w:val="00AD1636"/>
    <w:rsid w:val="00AD17C6"/>
    <w:rsid w:val="00AD18F3"/>
    <w:rsid w:val="00AD18F6"/>
    <w:rsid w:val="00AD1914"/>
    <w:rsid w:val="00AD192C"/>
    <w:rsid w:val="00AD196D"/>
    <w:rsid w:val="00AD1AAF"/>
    <w:rsid w:val="00AD1BA3"/>
    <w:rsid w:val="00AD1D30"/>
    <w:rsid w:val="00AD1D9D"/>
    <w:rsid w:val="00AD1F82"/>
    <w:rsid w:val="00AD2236"/>
    <w:rsid w:val="00AD2544"/>
    <w:rsid w:val="00AD2621"/>
    <w:rsid w:val="00AD2673"/>
    <w:rsid w:val="00AD2695"/>
    <w:rsid w:val="00AD2764"/>
    <w:rsid w:val="00AD278C"/>
    <w:rsid w:val="00AD2864"/>
    <w:rsid w:val="00AD2C4B"/>
    <w:rsid w:val="00AD2D5F"/>
    <w:rsid w:val="00AD2E15"/>
    <w:rsid w:val="00AD2ED8"/>
    <w:rsid w:val="00AD2EF1"/>
    <w:rsid w:val="00AD3086"/>
    <w:rsid w:val="00AD30DB"/>
    <w:rsid w:val="00AD315C"/>
    <w:rsid w:val="00AD32B8"/>
    <w:rsid w:val="00AD336A"/>
    <w:rsid w:val="00AD3435"/>
    <w:rsid w:val="00AD34FE"/>
    <w:rsid w:val="00AD35D1"/>
    <w:rsid w:val="00AD377A"/>
    <w:rsid w:val="00AD37A3"/>
    <w:rsid w:val="00AD388B"/>
    <w:rsid w:val="00AD38BB"/>
    <w:rsid w:val="00AD38E5"/>
    <w:rsid w:val="00AD3A83"/>
    <w:rsid w:val="00AD3A8D"/>
    <w:rsid w:val="00AD3AFF"/>
    <w:rsid w:val="00AD3D02"/>
    <w:rsid w:val="00AD3E33"/>
    <w:rsid w:val="00AD3FAB"/>
    <w:rsid w:val="00AD40CA"/>
    <w:rsid w:val="00AD40F8"/>
    <w:rsid w:val="00AD41A4"/>
    <w:rsid w:val="00AD4351"/>
    <w:rsid w:val="00AD446E"/>
    <w:rsid w:val="00AD4592"/>
    <w:rsid w:val="00AD49AE"/>
    <w:rsid w:val="00AD4A76"/>
    <w:rsid w:val="00AD501C"/>
    <w:rsid w:val="00AD508B"/>
    <w:rsid w:val="00AD5097"/>
    <w:rsid w:val="00AD516B"/>
    <w:rsid w:val="00AD517F"/>
    <w:rsid w:val="00AD54F3"/>
    <w:rsid w:val="00AD561B"/>
    <w:rsid w:val="00AD56FA"/>
    <w:rsid w:val="00AD5827"/>
    <w:rsid w:val="00AD58E7"/>
    <w:rsid w:val="00AD5A36"/>
    <w:rsid w:val="00AD5CA3"/>
    <w:rsid w:val="00AD5DAF"/>
    <w:rsid w:val="00AD5DD3"/>
    <w:rsid w:val="00AD5E3B"/>
    <w:rsid w:val="00AD5E87"/>
    <w:rsid w:val="00AD5EA7"/>
    <w:rsid w:val="00AD5F44"/>
    <w:rsid w:val="00AD613A"/>
    <w:rsid w:val="00AD639D"/>
    <w:rsid w:val="00AD63AD"/>
    <w:rsid w:val="00AD63FB"/>
    <w:rsid w:val="00AD6440"/>
    <w:rsid w:val="00AD6454"/>
    <w:rsid w:val="00AD6500"/>
    <w:rsid w:val="00AD6509"/>
    <w:rsid w:val="00AD6652"/>
    <w:rsid w:val="00AD66BB"/>
    <w:rsid w:val="00AD6B79"/>
    <w:rsid w:val="00AD6C18"/>
    <w:rsid w:val="00AD6DA3"/>
    <w:rsid w:val="00AD6DF1"/>
    <w:rsid w:val="00AD6F25"/>
    <w:rsid w:val="00AD6F2C"/>
    <w:rsid w:val="00AD72D9"/>
    <w:rsid w:val="00AD73BF"/>
    <w:rsid w:val="00AD740F"/>
    <w:rsid w:val="00AD7443"/>
    <w:rsid w:val="00AD74B8"/>
    <w:rsid w:val="00AD7636"/>
    <w:rsid w:val="00AD76DC"/>
    <w:rsid w:val="00AD78C5"/>
    <w:rsid w:val="00AD79D2"/>
    <w:rsid w:val="00AD7C3B"/>
    <w:rsid w:val="00AD7CB0"/>
    <w:rsid w:val="00AD7DED"/>
    <w:rsid w:val="00AD7ECB"/>
    <w:rsid w:val="00AD7F31"/>
    <w:rsid w:val="00AE001A"/>
    <w:rsid w:val="00AE0482"/>
    <w:rsid w:val="00AE04A4"/>
    <w:rsid w:val="00AE0623"/>
    <w:rsid w:val="00AE0635"/>
    <w:rsid w:val="00AE06B8"/>
    <w:rsid w:val="00AE06E0"/>
    <w:rsid w:val="00AE0860"/>
    <w:rsid w:val="00AE0A3C"/>
    <w:rsid w:val="00AE0BA9"/>
    <w:rsid w:val="00AE0C0F"/>
    <w:rsid w:val="00AE0F1F"/>
    <w:rsid w:val="00AE0FF4"/>
    <w:rsid w:val="00AE125B"/>
    <w:rsid w:val="00AE14BA"/>
    <w:rsid w:val="00AE150C"/>
    <w:rsid w:val="00AE17CC"/>
    <w:rsid w:val="00AE181C"/>
    <w:rsid w:val="00AE186F"/>
    <w:rsid w:val="00AE19FB"/>
    <w:rsid w:val="00AE1AE6"/>
    <w:rsid w:val="00AE1B97"/>
    <w:rsid w:val="00AE1C0A"/>
    <w:rsid w:val="00AE1C9F"/>
    <w:rsid w:val="00AE1D31"/>
    <w:rsid w:val="00AE1DE1"/>
    <w:rsid w:val="00AE1E3F"/>
    <w:rsid w:val="00AE1E6A"/>
    <w:rsid w:val="00AE1F30"/>
    <w:rsid w:val="00AE216E"/>
    <w:rsid w:val="00AE21CE"/>
    <w:rsid w:val="00AE2322"/>
    <w:rsid w:val="00AE2332"/>
    <w:rsid w:val="00AE239F"/>
    <w:rsid w:val="00AE249E"/>
    <w:rsid w:val="00AE24EE"/>
    <w:rsid w:val="00AE264C"/>
    <w:rsid w:val="00AE273D"/>
    <w:rsid w:val="00AE27B4"/>
    <w:rsid w:val="00AE27DC"/>
    <w:rsid w:val="00AE2A08"/>
    <w:rsid w:val="00AE2AF4"/>
    <w:rsid w:val="00AE2B49"/>
    <w:rsid w:val="00AE2C6E"/>
    <w:rsid w:val="00AE2D68"/>
    <w:rsid w:val="00AE2F92"/>
    <w:rsid w:val="00AE2FBA"/>
    <w:rsid w:val="00AE2FD8"/>
    <w:rsid w:val="00AE311F"/>
    <w:rsid w:val="00AE3166"/>
    <w:rsid w:val="00AE33D1"/>
    <w:rsid w:val="00AE3430"/>
    <w:rsid w:val="00AE34D4"/>
    <w:rsid w:val="00AE3935"/>
    <w:rsid w:val="00AE3A6A"/>
    <w:rsid w:val="00AE3AC8"/>
    <w:rsid w:val="00AE3AEA"/>
    <w:rsid w:val="00AE3AF7"/>
    <w:rsid w:val="00AE3B92"/>
    <w:rsid w:val="00AE3B98"/>
    <w:rsid w:val="00AE3CC8"/>
    <w:rsid w:val="00AE3EAA"/>
    <w:rsid w:val="00AE4113"/>
    <w:rsid w:val="00AE4361"/>
    <w:rsid w:val="00AE43EB"/>
    <w:rsid w:val="00AE44C7"/>
    <w:rsid w:val="00AE4615"/>
    <w:rsid w:val="00AE4658"/>
    <w:rsid w:val="00AE4666"/>
    <w:rsid w:val="00AE46E5"/>
    <w:rsid w:val="00AE46FE"/>
    <w:rsid w:val="00AE4743"/>
    <w:rsid w:val="00AE4857"/>
    <w:rsid w:val="00AE48C3"/>
    <w:rsid w:val="00AE499E"/>
    <w:rsid w:val="00AE49BD"/>
    <w:rsid w:val="00AE4BD5"/>
    <w:rsid w:val="00AE4C76"/>
    <w:rsid w:val="00AE4CDB"/>
    <w:rsid w:val="00AE4CF5"/>
    <w:rsid w:val="00AE4E2B"/>
    <w:rsid w:val="00AE4E43"/>
    <w:rsid w:val="00AE4EE9"/>
    <w:rsid w:val="00AE50F2"/>
    <w:rsid w:val="00AE5133"/>
    <w:rsid w:val="00AE52B5"/>
    <w:rsid w:val="00AE53E6"/>
    <w:rsid w:val="00AE53EB"/>
    <w:rsid w:val="00AE55F2"/>
    <w:rsid w:val="00AE5824"/>
    <w:rsid w:val="00AE5AC6"/>
    <w:rsid w:val="00AE5BFC"/>
    <w:rsid w:val="00AE5C12"/>
    <w:rsid w:val="00AE5CDB"/>
    <w:rsid w:val="00AE5D44"/>
    <w:rsid w:val="00AE5FC8"/>
    <w:rsid w:val="00AE60FB"/>
    <w:rsid w:val="00AE611C"/>
    <w:rsid w:val="00AE63C1"/>
    <w:rsid w:val="00AE6439"/>
    <w:rsid w:val="00AE646E"/>
    <w:rsid w:val="00AE6510"/>
    <w:rsid w:val="00AE6538"/>
    <w:rsid w:val="00AE660B"/>
    <w:rsid w:val="00AE671C"/>
    <w:rsid w:val="00AE6911"/>
    <w:rsid w:val="00AE6B57"/>
    <w:rsid w:val="00AE6C8F"/>
    <w:rsid w:val="00AE6E3D"/>
    <w:rsid w:val="00AE70CB"/>
    <w:rsid w:val="00AE70D7"/>
    <w:rsid w:val="00AE73E0"/>
    <w:rsid w:val="00AE741E"/>
    <w:rsid w:val="00AE74B2"/>
    <w:rsid w:val="00AE754B"/>
    <w:rsid w:val="00AE7597"/>
    <w:rsid w:val="00AE760E"/>
    <w:rsid w:val="00AE794C"/>
    <w:rsid w:val="00AE7A12"/>
    <w:rsid w:val="00AE7A16"/>
    <w:rsid w:val="00AE7A6C"/>
    <w:rsid w:val="00AE7AA4"/>
    <w:rsid w:val="00AE7AAB"/>
    <w:rsid w:val="00AE7CC9"/>
    <w:rsid w:val="00AE7D26"/>
    <w:rsid w:val="00AE7D5B"/>
    <w:rsid w:val="00AE7E91"/>
    <w:rsid w:val="00AF01B1"/>
    <w:rsid w:val="00AF01DD"/>
    <w:rsid w:val="00AF030A"/>
    <w:rsid w:val="00AF0381"/>
    <w:rsid w:val="00AF0497"/>
    <w:rsid w:val="00AF04AA"/>
    <w:rsid w:val="00AF0650"/>
    <w:rsid w:val="00AF096A"/>
    <w:rsid w:val="00AF0BF4"/>
    <w:rsid w:val="00AF0C91"/>
    <w:rsid w:val="00AF0E5F"/>
    <w:rsid w:val="00AF0F56"/>
    <w:rsid w:val="00AF0FCF"/>
    <w:rsid w:val="00AF1383"/>
    <w:rsid w:val="00AF13F1"/>
    <w:rsid w:val="00AF13F4"/>
    <w:rsid w:val="00AF14E3"/>
    <w:rsid w:val="00AF1852"/>
    <w:rsid w:val="00AF1881"/>
    <w:rsid w:val="00AF19B0"/>
    <w:rsid w:val="00AF1DD0"/>
    <w:rsid w:val="00AF2029"/>
    <w:rsid w:val="00AF2031"/>
    <w:rsid w:val="00AF22EE"/>
    <w:rsid w:val="00AF2490"/>
    <w:rsid w:val="00AF257A"/>
    <w:rsid w:val="00AF25DE"/>
    <w:rsid w:val="00AF27A7"/>
    <w:rsid w:val="00AF298B"/>
    <w:rsid w:val="00AF2A4E"/>
    <w:rsid w:val="00AF2B0D"/>
    <w:rsid w:val="00AF2B8D"/>
    <w:rsid w:val="00AF2BE3"/>
    <w:rsid w:val="00AF2D3C"/>
    <w:rsid w:val="00AF2D6A"/>
    <w:rsid w:val="00AF2DA8"/>
    <w:rsid w:val="00AF2E0F"/>
    <w:rsid w:val="00AF30CA"/>
    <w:rsid w:val="00AF30FC"/>
    <w:rsid w:val="00AF3164"/>
    <w:rsid w:val="00AF3289"/>
    <w:rsid w:val="00AF32D3"/>
    <w:rsid w:val="00AF32F8"/>
    <w:rsid w:val="00AF3362"/>
    <w:rsid w:val="00AF3574"/>
    <w:rsid w:val="00AF366B"/>
    <w:rsid w:val="00AF3861"/>
    <w:rsid w:val="00AF38A4"/>
    <w:rsid w:val="00AF38C1"/>
    <w:rsid w:val="00AF3911"/>
    <w:rsid w:val="00AF3990"/>
    <w:rsid w:val="00AF39C9"/>
    <w:rsid w:val="00AF3BE3"/>
    <w:rsid w:val="00AF3C28"/>
    <w:rsid w:val="00AF3EF6"/>
    <w:rsid w:val="00AF3F39"/>
    <w:rsid w:val="00AF3F7C"/>
    <w:rsid w:val="00AF3FE0"/>
    <w:rsid w:val="00AF40F2"/>
    <w:rsid w:val="00AF4123"/>
    <w:rsid w:val="00AF414E"/>
    <w:rsid w:val="00AF426F"/>
    <w:rsid w:val="00AF4349"/>
    <w:rsid w:val="00AF43BF"/>
    <w:rsid w:val="00AF4491"/>
    <w:rsid w:val="00AF4543"/>
    <w:rsid w:val="00AF4592"/>
    <w:rsid w:val="00AF45E5"/>
    <w:rsid w:val="00AF46F8"/>
    <w:rsid w:val="00AF4806"/>
    <w:rsid w:val="00AF4821"/>
    <w:rsid w:val="00AF4B09"/>
    <w:rsid w:val="00AF4B7A"/>
    <w:rsid w:val="00AF4C91"/>
    <w:rsid w:val="00AF4CE1"/>
    <w:rsid w:val="00AF4D01"/>
    <w:rsid w:val="00AF4D10"/>
    <w:rsid w:val="00AF4D4A"/>
    <w:rsid w:val="00AF4E22"/>
    <w:rsid w:val="00AF4E3D"/>
    <w:rsid w:val="00AF4FFB"/>
    <w:rsid w:val="00AF5060"/>
    <w:rsid w:val="00AF5163"/>
    <w:rsid w:val="00AF52FB"/>
    <w:rsid w:val="00AF545C"/>
    <w:rsid w:val="00AF54D5"/>
    <w:rsid w:val="00AF55DD"/>
    <w:rsid w:val="00AF5792"/>
    <w:rsid w:val="00AF5CBE"/>
    <w:rsid w:val="00AF5D5E"/>
    <w:rsid w:val="00AF5D66"/>
    <w:rsid w:val="00AF5D73"/>
    <w:rsid w:val="00AF5F9F"/>
    <w:rsid w:val="00AF6281"/>
    <w:rsid w:val="00AF62E7"/>
    <w:rsid w:val="00AF6324"/>
    <w:rsid w:val="00AF6437"/>
    <w:rsid w:val="00AF66A4"/>
    <w:rsid w:val="00AF678B"/>
    <w:rsid w:val="00AF67A2"/>
    <w:rsid w:val="00AF6847"/>
    <w:rsid w:val="00AF6930"/>
    <w:rsid w:val="00AF6947"/>
    <w:rsid w:val="00AF6A31"/>
    <w:rsid w:val="00AF6A5D"/>
    <w:rsid w:val="00AF6A88"/>
    <w:rsid w:val="00AF6B8E"/>
    <w:rsid w:val="00AF6C1B"/>
    <w:rsid w:val="00AF6C3E"/>
    <w:rsid w:val="00AF6C9A"/>
    <w:rsid w:val="00AF6CA2"/>
    <w:rsid w:val="00AF6CCC"/>
    <w:rsid w:val="00AF6F6A"/>
    <w:rsid w:val="00AF739A"/>
    <w:rsid w:val="00AF75E1"/>
    <w:rsid w:val="00AF76A1"/>
    <w:rsid w:val="00AF76FF"/>
    <w:rsid w:val="00AF778D"/>
    <w:rsid w:val="00AF7B77"/>
    <w:rsid w:val="00AF7BB8"/>
    <w:rsid w:val="00AF7D69"/>
    <w:rsid w:val="00AF7EBD"/>
    <w:rsid w:val="00B00326"/>
    <w:rsid w:val="00B003D8"/>
    <w:rsid w:val="00B00466"/>
    <w:rsid w:val="00B00632"/>
    <w:rsid w:val="00B00B2E"/>
    <w:rsid w:val="00B00F47"/>
    <w:rsid w:val="00B00F59"/>
    <w:rsid w:val="00B00FCE"/>
    <w:rsid w:val="00B0107B"/>
    <w:rsid w:val="00B01283"/>
    <w:rsid w:val="00B0129E"/>
    <w:rsid w:val="00B0138A"/>
    <w:rsid w:val="00B01401"/>
    <w:rsid w:val="00B014C1"/>
    <w:rsid w:val="00B01503"/>
    <w:rsid w:val="00B015A1"/>
    <w:rsid w:val="00B01743"/>
    <w:rsid w:val="00B01947"/>
    <w:rsid w:val="00B019A5"/>
    <w:rsid w:val="00B01C2D"/>
    <w:rsid w:val="00B01E3A"/>
    <w:rsid w:val="00B01EE8"/>
    <w:rsid w:val="00B01FC8"/>
    <w:rsid w:val="00B02062"/>
    <w:rsid w:val="00B0218A"/>
    <w:rsid w:val="00B022DF"/>
    <w:rsid w:val="00B024E8"/>
    <w:rsid w:val="00B025A1"/>
    <w:rsid w:val="00B0265C"/>
    <w:rsid w:val="00B0277A"/>
    <w:rsid w:val="00B029BC"/>
    <w:rsid w:val="00B02B6E"/>
    <w:rsid w:val="00B02BA8"/>
    <w:rsid w:val="00B02C2B"/>
    <w:rsid w:val="00B02C74"/>
    <w:rsid w:val="00B02C7F"/>
    <w:rsid w:val="00B02D0D"/>
    <w:rsid w:val="00B02D61"/>
    <w:rsid w:val="00B02E02"/>
    <w:rsid w:val="00B02E70"/>
    <w:rsid w:val="00B030E5"/>
    <w:rsid w:val="00B031A3"/>
    <w:rsid w:val="00B0367B"/>
    <w:rsid w:val="00B03687"/>
    <w:rsid w:val="00B036E8"/>
    <w:rsid w:val="00B037AE"/>
    <w:rsid w:val="00B037ED"/>
    <w:rsid w:val="00B03888"/>
    <w:rsid w:val="00B03A1F"/>
    <w:rsid w:val="00B03A4F"/>
    <w:rsid w:val="00B03B1C"/>
    <w:rsid w:val="00B03B7D"/>
    <w:rsid w:val="00B03D16"/>
    <w:rsid w:val="00B03DD3"/>
    <w:rsid w:val="00B040D6"/>
    <w:rsid w:val="00B04207"/>
    <w:rsid w:val="00B0427C"/>
    <w:rsid w:val="00B042BD"/>
    <w:rsid w:val="00B0432E"/>
    <w:rsid w:val="00B043CF"/>
    <w:rsid w:val="00B04483"/>
    <w:rsid w:val="00B044EE"/>
    <w:rsid w:val="00B0459A"/>
    <w:rsid w:val="00B046B5"/>
    <w:rsid w:val="00B0477C"/>
    <w:rsid w:val="00B04856"/>
    <w:rsid w:val="00B04A76"/>
    <w:rsid w:val="00B04A7F"/>
    <w:rsid w:val="00B04C01"/>
    <w:rsid w:val="00B04C42"/>
    <w:rsid w:val="00B04CC8"/>
    <w:rsid w:val="00B04F81"/>
    <w:rsid w:val="00B04FA3"/>
    <w:rsid w:val="00B04FC6"/>
    <w:rsid w:val="00B0518F"/>
    <w:rsid w:val="00B0519D"/>
    <w:rsid w:val="00B051DE"/>
    <w:rsid w:val="00B05365"/>
    <w:rsid w:val="00B053AE"/>
    <w:rsid w:val="00B054A6"/>
    <w:rsid w:val="00B05501"/>
    <w:rsid w:val="00B05596"/>
    <w:rsid w:val="00B055CE"/>
    <w:rsid w:val="00B0573D"/>
    <w:rsid w:val="00B058A9"/>
    <w:rsid w:val="00B059E0"/>
    <w:rsid w:val="00B05A68"/>
    <w:rsid w:val="00B05C26"/>
    <w:rsid w:val="00B05D10"/>
    <w:rsid w:val="00B05EE3"/>
    <w:rsid w:val="00B05F4C"/>
    <w:rsid w:val="00B060DD"/>
    <w:rsid w:val="00B06179"/>
    <w:rsid w:val="00B063A7"/>
    <w:rsid w:val="00B064FA"/>
    <w:rsid w:val="00B06685"/>
    <w:rsid w:val="00B066D6"/>
    <w:rsid w:val="00B0678A"/>
    <w:rsid w:val="00B06843"/>
    <w:rsid w:val="00B06894"/>
    <w:rsid w:val="00B068AE"/>
    <w:rsid w:val="00B0693C"/>
    <w:rsid w:val="00B0699C"/>
    <w:rsid w:val="00B069EA"/>
    <w:rsid w:val="00B069F7"/>
    <w:rsid w:val="00B06A86"/>
    <w:rsid w:val="00B06A9E"/>
    <w:rsid w:val="00B06DFB"/>
    <w:rsid w:val="00B06EA4"/>
    <w:rsid w:val="00B07072"/>
    <w:rsid w:val="00B07628"/>
    <w:rsid w:val="00B078FB"/>
    <w:rsid w:val="00B0797C"/>
    <w:rsid w:val="00B0797D"/>
    <w:rsid w:val="00B07A24"/>
    <w:rsid w:val="00B07A6E"/>
    <w:rsid w:val="00B07ABC"/>
    <w:rsid w:val="00B07B82"/>
    <w:rsid w:val="00B07BB6"/>
    <w:rsid w:val="00B07C19"/>
    <w:rsid w:val="00B07DFA"/>
    <w:rsid w:val="00B07E27"/>
    <w:rsid w:val="00B07E29"/>
    <w:rsid w:val="00B10169"/>
    <w:rsid w:val="00B102CB"/>
    <w:rsid w:val="00B103F8"/>
    <w:rsid w:val="00B10450"/>
    <w:rsid w:val="00B105B3"/>
    <w:rsid w:val="00B10661"/>
    <w:rsid w:val="00B1081F"/>
    <w:rsid w:val="00B10A84"/>
    <w:rsid w:val="00B10AEE"/>
    <w:rsid w:val="00B10B11"/>
    <w:rsid w:val="00B10B97"/>
    <w:rsid w:val="00B10BE9"/>
    <w:rsid w:val="00B10BF6"/>
    <w:rsid w:val="00B10CFF"/>
    <w:rsid w:val="00B10E63"/>
    <w:rsid w:val="00B11011"/>
    <w:rsid w:val="00B110E5"/>
    <w:rsid w:val="00B11177"/>
    <w:rsid w:val="00B1127C"/>
    <w:rsid w:val="00B11287"/>
    <w:rsid w:val="00B11325"/>
    <w:rsid w:val="00B11723"/>
    <w:rsid w:val="00B117E8"/>
    <w:rsid w:val="00B1188C"/>
    <w:rsid w:val="00B11970"/>
    <w:rsid w:val="00B119EC"/>
    <w:rsid w:val="00B11A97"/>
    <w:rsid w:val="00B11AB4"/>
    <w:rsid w:val="00B11B27"/>
    <w:rsid w:val="00B11BDA"/>
    <w:rsid w:val="00B11C2B"/>
    <w:rsid w:val="00B11CA0"/>
    <w:rsid w:val="00B11DFA"/>
    <w:rsid w:val="00B11EC7"/>
    <w:rsid w:val="00B12039"/>
    <w:rsid w:val="00B12251"/>
    <w:rsid w:val="00B1234C"/>
    <w:rsid w:val="00B123D1"/>
    <w:rsid w:val="00B1247F"/>
    <w:rsid w:val="00B1249A"/>
    <w:rsid w:val="00B124ED"/>
    <w:rsid w:val="00B125FB"/>
    <w:rsid w:val="00B12610"/>
    <w:rsid w:val="00B1263D"/>
    <w:rsid w:val="00B126D8"/>
    <w:rsid w:val="00B12732"/>
    <w:rsid w:val="00B12751"/>
    <w:rsid w:val="00B12861"/>
    <w:rsid w:val="00B12933"/>
    <w:rsid w:val="00B1293B"/>
    <w:rsid w:val="00B12B69"/>
    <w:rsid w:val="00B12DB0"/>
    <w:rsid w:val="00B12DD4"/>
    <w:rsid w:val="00B12E8A"/>
    <w:rsid w:val="00B12F22"/>
    <w:rsid w:val="00B130AE"/>
    <w:rsid w:val="00B130DB"/>
    <w:rsid w:val="00B131AB"/>
    <w:rsid w:val="00B1323E"/>
    <w:rsid w:val="00B132C4"/>
    <w:rsid w:val="00B13336"/>
    <w:rsid w:val="00B13343"/>
    <w:rsid w:val="00B13886"/>
    <w:rsid w:val="00B1390B"/>
    <w:rsid w:val="00B13941"/>
    <w:rsid w:val="00B13A94"/>
    <w:rsid w:val="00B13D61"/>
    <w:rsid w:val="00B13E24"/>
    <w:rsid w:val="00B13F13"/>
    <w:rsid w:val="00B14073"/>
    <w:rsid w:val="00B14089"/>
    <w:rsid w:val="00B14383"/>
    <w:rsid w:val="00B144BB"/>
    <w:rsid w:val="00B145EF"/>
    <w:rsid w:val="00B14C39"/>
    <w:rsid w:val="00B14E97"/>
    <w:rsid w:val="00B14F9D"/>
    <w:rsid w:val="00B14FC9"/>
    <w:rsid w:val="00B152B6"/>
    <w:rsid w:val="00B152D2"/>
    <w:rsid w:val="00B152E2"/>
    <w:rsid w:val="00B153A9"/>
    <w:rsid w:val="00B15404"/>
    <w:rsid w:val="00B1550A"/>
    <w:rsid w:val="00B1550B"/>
    <w:rsid w:val="00B15574"/>
    <w:rsid w:val="00B156B6"/>
    <w:rsid w:val="00B15859"/>
    <w:rsid w:val="00B158BF"/>
    <w:rsid w:val="00B15BB2"/>
    <w:rsid w:val="00B15BC8"/>
    <w:rsid w:val="00B15C4E"/>
    <w:rsid w:val="00B15CA8"/>
    <w:rsid w:val="00B15CCF"/>
    <w:rsid w:val="00B15D6E"/>
    <w:rsid w:val="00B15E0D"/>
    <w:rsid w:val="00B15EE9"/>
    <w:rsid w:val="00B16070"/>
    <w:rsid w:val="00B16121"/>
    <w:rsid w:val="00B161D2"/>
    <w:rsid w:val="00B161D8"/>
    <w:rsid w:val="00B162D5"/>
    <w:rsid w:val="00B1636A"/>
    <w:rsid w:val="00B16426"/>
    <w:rsid w:val="00B1658C"/>
    <w:rsid w:val="00B1694D"/>
    <w:rsid w:val="00B169BC"/>
    <w:rsid w:val="00B16A3A"/>
    <w:rsid w:val="00B16A9A"/>
    <w:rsid w:val="00B16BEF"/>
    <w:rsid w:val="00B16BF5"/>
    <w:rsid w:val="00B16D54"/>
    <w:rsid w:val="00B16F29"/>
    <w:rsid w:val="00B16F61"/>
    <w:rsid w:val="00B170D5"/>
    <w:rsid w:val="00B1710E"/>
    <w:rsid w:val="00B171CB"/>
    <w:rsid w:val="00B171D1"/>
    <w:rsid w:val="00B172C5"/>
    <w:rsid w:val="00B1732A"/>
    <w:rsid w:val="00B173F4"/>
    <w:rsid w:val="00B17410"/>
    <w:rsid w:val="00B17412"/>
    <w:rsid w:val="00B1756D"/>
    <w:rsid w:val="00B175FD"/>
    <w:rsid w:val="00B17657"/>
    <w:rsid w:val="00B1766E"/>
    <w:rsid w:val="00B176B2"/>
    <w:rsid w:val="00B17842"/>
    <w:rsid w:val="00B178AF"/>
    <w:rsid w:val="00B178EA"/>
    <w:rsid w:val="00B178EE"/>
    <w:rsid w:val="00B17952"/>
    <w:rsid w:val="00B17A39"/>
    <w:rsid w:val="00B17C81"/>
    <w:rsid w:val="00B17CAC"/>
    <w:rsid w:val="00B17E88"/>
    <w:rsid w:val="00B17EE0"/>
    <w:rsid w:val="00B17EE2"/>
    <w:rsid w:val="00B17FE4"/>
    <w:rsid w:val="00B20028"/>
    <w:rsid w:val="00B2026D"/>
    <w:rsid w:val="00B203ED"/>
    <w:rsid w:val="00B20476"/>
    <w:rsid w:val="00B2049F"/>
    <w:rsid w:val="00B2062F"/>
    <w:rsid w:val="00B207FF"/>
    <w:rsid w:val="00B2080D"/>
    <w:rsid w:val="00B208D3"/>
    <w:rsid w:val="00B20903"/>
    <w:rsid w:val="00B209C9"/>
    <w:rsid w:val="00B20A2D"/>
    <w:rsid w:val="00B20AF7"/>
    <w:rsid w:val="00B20E94"/>
    <w:rsid w:val="00B21098"/>
    <w:rsid w:val="00B21358"/>
    <w:rsid w:val="00B21363"/>
    <w:rsid w:val="00B21567"/>
    <w:rsid w:val="00B2157F"/>
    <w:rsid w:val="00B215DE"/>
    <w:rsid w:val="00B21632"/>
    <w:rsid w:val="00B21825"/>
    <w:rsid w:val="00B21BC2"/>
    <w:rsid w:val="00B21C4D"/>
    <w:rsid w:val="00B21C5B"/>
    <w:rsid w:val="00B21ECE"/>
    <w:rsid w:val="00B21F84"/>
    <w:rsid w:val="00B21FB3"/>
    <w:rsid w:val="00B220B1"/>
    <w:rsid w:val="00B22326"/>
    <w:rsid w:val="00B22622"/>
    <w:rsid w:val="00B228E9"/>
    <w:rsid w:val="00B22B00"/>
    <w:rsid w:val="00B22BEF"/>
    <w:rsid w:val="00B22D10"/>
    <w:rsid w:val="00B22D1B"/>
    <w:rsid w:val="00B22E34"/>
    <w:rsid w:val="00B22EEC"/>
    <w:rsid w:val="00B22F32"/>
    <w:rsid w:val="00B22FC0"/>
    <w:rsid w:val="00B23201"/>
    <w:rsid w:val="00B2324B"/>
    <w:rsid w:val="00B232B0"/>
    <w:rsid w:val="00B234B3"/>
    <w:rsid w:val="00B23592"/>
    <w:rsid w:val="00B23595"/>
    <w:rsid w:val="00B235B2"/>
    <w:rsid w:val="00B235C7"/>
    <w:rsid w:val="00B235E3"/>
    <w:rsid w:val="00B236D6"/>
    <w:rsid w:val="00B236DF"/>
    <w:rsid w:val="00B23920"/>
    <w:rsid w:val="00B2399F"/>
    <w:rsid w:val="00B23A47"/>
    <w:rsid w:val="00B23B8B"/>
    <w:rsid w:val="00B23E0B"/>
    <w:rsid w:val="00B23E5E"/>
    <w:rsid w:val="00B23E73"/>
    <w:rsid w:val="00B23F18"/>
    <w:rsid w:val="00B23FA2"/>
    <w:rsid w:val="00B24171"/>
    <w:rsid w:val="00B241A6"/>
    <w:rsid w:val="00B241D8"/>
    <w:rsid w:val="00B24234"/>
    <w:rsid w:val="00B24424"/>
    <w:rsid w:val="00B244E6"/>
    <w:rsid w:val="00B248F9"/>
    <w:rsid w:val="00B24955"/>
    <w:rsid w:val="00B2498E"/>
    <w:rsid w:val="00B249DE"/>
    <w:rsid w:val="00B24BF5"/>
    <w:rsid w:val="00B24C98"/>
    <w:rsid w:val="00B24CBE"/>
    <w:rsid w:val="00B24FFB"/>
    <w:rsid w:val="00B250D9"/>
    <w:rsid w:val="00B250DD"/>
    <w:rsid w:val="00B2510D"/>
    <w:rsid w:val="00B2533D"/>
    <w:rsid w:val="00B25381"/>
    <w:rsid w:val="00B254C0"/>
    <w:rsid w:val="00B255AC"/>
    <w:rsid w:val="00B25611"/>
    <w:rsid w:val="00B25729"/>
    <w:rsid w:val="00B25739"/>
    <w:rsid w:val="00B258CA"/>
    <w:rsid w:val="00B258CD"/>
    <w:rsid w:val="00B25932"/>
    <w:rsid w:val="00B25AE7"/>
    <w:rsid w:val="00B25C33"/>
    <w:rsid w:val="00B25C8E"/>
    <w:rsid w:val="00B25D3D"/>
    <w:rsid w:val="00B25DD7"/>
    <w:rsid w:val="00B25E35"/>
    <w:rsid w:val="00B261BA"/>
    <w:rsid w:val="00B26259"/>
    <w:rsid w:val="00B262C6"/>
    <w:rsid w:val="00B2635E"/>
    <w:rsid w:val="00B263E9"/>
    <w:rsid w:val="00B2642C"/>
    <w:rsid w:val="00B264A5"/>
    <w:rsid w:val="00B265B2"/>
    <w:rsid w:val="00B2661B"/>
    <w:rsid w:val="00B26686"/>
    <w:rsid w:val="00B266C6"/>
    <w:rsid w:val="00B266CF"/>
    <w:rsid w:val="00B266FD"/>
    <w:rsid w:val="00B26843"/>
    <w:rsid w:val="00B268CF"/>
    <w:rsid w:val="00B26974"/>
    <w:rsid w:val="00B2698B"/>
    <w:rsid w:val="00B26A28"/>
    <w:rsid w:val="00B26B87"/>
    <w:rsid w:val="00B26E2D"/>
    <w:rsid w:val="00B26F81"/>
    <w:rsid w:val="00B270CB"/>
    <w:rsid w:val="00B271E1"/>
    <w:rsid w:val="00B2722B"/>
    <w:rsid w:val="00B27369"/>
    <w:rsid w:val="00B2746F"/>
    <w:rsid w:val="00B2751B"/>
    <w:rsid w:val="00B27591"/>
    <w:rsid w:val="00B275B0"/>
    <w:rsid w:val="00B27639"/>
    <w:rsid w:val="00B27755"/>
    <w:rsid w:val="00B2777B"/>
    <w:rsid w:val="00B277B1"/>
    <w:rsid w:val="00B277C1"/>
    <w:rsid w:val="00B27842"/>
    <w:rsid w:val="00B27B3D"/>
    <w:rsid w:val="00B27B86"/>
    <w:rsid w:val="00B27BE0"/>
    <w:rsid w:val="00B27C5A"/>
    <w:rsid w:val="00B27CE0"/>
    <w:rsid w:val="00B27D9D"/>
    <w:rsid w:val="00B27FAA"/>
    <w:rsid w:val="00B30267"/>
    <w:rsid w:val="00B302DB"/>
    <w:rsid w:val="00B3044D"/>
    <w:rsid w:val="00B304E1"/>
    <w:rsid w:val="00B30565"/>
    <w:rsid w:val="00B306EE"/>
    <w:rsid w:val="00B307ED"/>
    <w:rsid w:val="00B30AD2"/>
    <w:rsid w:val="00B30B11"/>
    <w:rsid w:val="00B30C03"/>
    <w:rsid w:val="00B30C72"/>
    <w:rsid w:val="00B30D3D"/>
    <w:rsid w:val="00B30F50"/>
    <w:rsid w:val="00B30F66"/>
    <w:rsid w:val="00B30F68"/>
    <w:rsid w:val="00B31016"/>
    <w:rsid w:val="00B310B7"/>
    <w:rsid w:val="00B311D6"/>
    <w:rsid w:val="00B3123A"/>
    <w:rsid w:val="00B312C7"/>
    <w:rsid w:val="00B313F5"/>
    <w:rsid w:val="00B31568"/>
    <w:rsid w:val="00B315FF"/>
    <w:rsid w:val="00B316E8"/>
    <w:rsid w:val="00B31743"/>
    <w:rsid w:val="00B3175D"/>
    <w:rsid w:val="00B317D2"/>
    <w:rsid w:val="00B317EA"/>
    <w:rsid w:val="00B31810"/>
    <w:rsid w:val="00B3183B"/>
    <w:rsid w:val="00B31843"/>
    <w:rsid w:val="00B31973"/>
    <w:rsid w:val="00B31B15"/>
    <w:rsid w:val="00B31CF1"/>
    <w:rsid w:val="00B31F25"/>
    <w:rsid w:val="00B322D0"/>
    <w:rsid w:val="00B32307"/>
    <w:rsid w:val="00B3230D"/>
    <w:rsid w:val="00B3249E"/>
    <w:rsid w:val="00B3263F"/>
    <w:rsid w:val="00B327B0"/>
    <w:rsid w:val="00B3284B"/>
    <w:rsid w:val="00B329F3"/>
    <w:rsid w:val="00B32A5F"/>
    <w:rsid w:val="00B32A7E"/>
    <w:rsid w:val="00B32C91"/>
    <w:rsid w:val="00B32DE6"/>
    <w:rsid w:val="00B32F41"/>
    <w:rsid w:val="00B32FAC"/>
    <w:rsid w:val="00B32FDB"/>
    <w:rsid w:val="00B33016"/>
    <w:rsid w:val="00B330F3"/>
    <w:rsid w:val="00B330FF"/>
    <w:rsid w:val="00B3316B"/>
    <w:rsid w:val="00B33181"/>
    <w:rsid w:val="00B33190"/>
    <w:rsid w:val="00B332F2"/>
    <w:rsid w:val="00B33403"/>
    <w:rsid w:val="00B33746"/>
    <w:rsid w:val="00B3383B"/>
    <w:rsid w:val="00B3395C"/>
    <w:rsid w:val="00B3399B"/>
    <w:rsid w:val="00B33A1B"/>
    <w:rsid w:val="00B33A5F"/>
    <w:rsid w:val="00B33A66"/>
    <w:rsid w:val="00B33C70"/>
    <w:rsid w:val="00B33D52"/>
    <w:rsid w:val="00B33F4A"/>
    <w:rsid w:val="00B34168"/>
    <w:rsid w:val="00B34245"/>
    <w:rsid w:val="00B34322"/>
    <w:rsid w:val="00B343C0"/>
    <w:rsid w:val="00B34609"/>
    <w:rsid w:val="00B346D0"/>
    <w:rsid w:val="00B3490E"/>
    <w:rsid w:val="00B349A1"/>
    <w:rsid w:val="00B34BA5"/>
    <w:rsid w:val="00B34CE6"/>
    <w:rsid w:val="00B34DF7"/>
    <w:rsid w:val="00B34E19"/>
    <w:rsid w:val="00B34E5B"/>
    <w:rsid w:val="00B34F57"/>
    <w:rsid w:val="00B34F89"/>
    <w:rsid w:val="00B350D1"/>
    <w:rsid w:val="00B3511E"/>
    <w:rsid w:val="00B352E6"/>
    <w:rsid w:val="00B35314"/>
    <w:rsid w:val="00B3533E"/>
    <w:rsid w:val="00B35418"/>
    <w:rsid w:val="00B35431"/>
    <w:rsid w:val="00B35493"/>
    <w:rsid w:val="00B35638"/>
    <w:rsid w:val="00B3584D"/>
    <w:rsid w:val="00B359C8"/>
    <w:rsid w:val="00B35AC6"/>
    <w:rsid w:val="00B35BA6"/>
    <w:rsid w:val="00B35C5E"/>
    <w:rsid w:val="00B35CC3"/>
    <w:rsid w:val="00B35DA9"/>
    <w:rsid w:val="00B35EA8"/>
    <w:rsid w:val="00B35F48"/>
    <w:rsid w:val="00B35FEB"/>
    <w:rsid w:val="00B3613B"/>
    <w:rsid w:val="00B362F9"/>
    <w:rsid w:val="00B36369"/>
    <w:rsid w:val="00B363B3"/>
    <w:rsid w:val="00B36453"/>
    <w:rsid w:val="00B365A0"/>
    <w:rsid w:val="00B36613"/>
    <w:rsid w:val="00B36789"/>
    <w:rsid w:val="00B3684A"/>
    <w:rsid w:val="00B3698C"/>
    <w:rsid w:val="00B369EF"/>
    <w:rsid w:val="00B36AA3"/>
    <w:rsid w:val="00B36AE3"/>
    <w:rsid w:val="00B36CF2"/>
    <w:rsid w:val="00B36E25"/>
    <w:rsid w:val="00B36EBF"/>
    <w:rsid w:val="00B370EF"/>
    <w:rsid w:val="00B3720C"/>
    <w:rsid w:val="00B37305"/>
    <w:rsid w:val="00B37557"/>
    <w:rsid w:val="00B376DC"/>
    <w:rsid w:val="00B377AF"/>
    <w:rsid w:val="00B3786A"/>
    <w:rsid w:val="00B378C3"/>
    <w:rsid w:val="00B379D5"/>
    <w:rsid w:val="00B37B88"/>
    <w:rsid w:val="00B37C32"/>
    <w:rsid w:val="00B37C86"/>
    <w:rsid w:val="00B37E4B"/>
    <w:rsid w:val="00B37E9A"/>
    <w:rsid w:val="00B400EA"/>
    <w:rsid w:val="00B40107"/>
    <w:rsid w:val="00B40110"/>
    <w:rsid w:val="00B4013C"/>
    <w:rsid w:val="00B40285"/>
    <w:rsid w:val="00B40296"/>
    <w:rsid w:val="00B4032C"/>
    <w:rsid w:val="00B40379"/>
    <w:rsid w:val="00B40606"/>
    <w:rsid w:val="00B408FD"/>
    <w:rsid w:val="00B409A1"/>
    <w:rsid w:val="00B40C41"/>
    <w:rsid w:val="00B40CC6"/>
    <w:rsid w:val="00B40E20"/>
    <w:rsid w:val="00B40E9E"/>
    <w:rsid w:val="00B41190"/>
    <w:rsid w:val="00B411C8"/>
    <w:rsid w:val="00B41213"/>
    <w:rsid w:val="00B412D6"/>
    <w:rsid w:val="00B413CF"/>
    <w:rsid w:val="00B4150C"/>
    <w:rsid w:val="00B41696"/>
    <w:rsid w:val="00B41768"/>
    <w:rsid w:val="00B4199B"/>
    <w:rsid w:val="00B41D1B"/>
    <w:rsid w:val="00B41D2C"/>
    <w:rsid w:val="00B41F90"/>
    <w:rsid w:val="00B41FC8"/>
    <w:rsid w:val="00B420BD"/>
    <w:rsid w:val="00B429F8"/>
    <w:rsid w:val="00B42B53"/>
    <w:rsid w:val="00B42B6F"/>
    <w:rsid w:val="00B42B86"/>
    <w:rsid w:val="00B42BCE"/>
    <w:rsid w:val="00B42C5D"/>
    <w:rsid w:val="00B42D2B"/>
    <w:rsid w:val="00B42DAF"/>
    <w:rsid w:val="00B42E25"/>
    <w:rsid w:val="00B42E9E"/>
    <w:rsid w:val="00B42F20"/>
    <w:rsid w:val="00B42F4D"/>
    <w:rsid w:val="00B42F77"/>
    <w:rsid w:val="00B42FF5"/>
    <w:rsid w:val="00B430D8"/>
    <w:rsid w:val="00B4339B"/>
    <w:rsid w:val="00B433D6"/>
    <w:rsid w:val="00B433E6"/>
    <w:rsid w:val="00B43473"/>
    <w:rsid w:val="00B434B2"/>
    <w:rsid w:val="00B43683"/>
    <w:rsid w:val="00B43791"/>
    <w:rsid w:val="00B437CC"/>
    <w:rsid w:val="00B43901"/>
    <w:rsid w:val="00B4391C"/>
    <w:rsid w:val="00B43977"/>
    <w:rsid w:val="00B43A36"/>
    <w:rsid w:val="00B43BBE"/>
    <w:rsid w:val="00B43E1F"/>
    <w:rsid w:val="00B43EC1"/>
    <w:rsid w:val="00B43F26"/>
    <w:rsid w:val="00B4420F"/>
    <w:rsid w:val="00B44247"/>
    <w:rsid w:val="00B446DB"/>
    <w:rsid w:val="00B446ED"/>
    <w:rsid w:val="00B44766"/>
    <w:rsid w:val="00B4478E"/>
    <w:rsid w:val="00B447AF"/>
    <w:rsid w:val="00B4488A"/>
    <w:rsid w:val="00B44A40"/>
    <w:rsid w:val="00B44A8C"/>
    <w:rsid w:val="00B44D3C"/>
    <w:rsid w:val="00B44D7F"/>
    <w:rsid w:val="00B44DEA"/>
    <w:rsid w:val="00B44EC5"/>
    <w:rsid w:val="00B44F1E"/>
    <w:rsid w:val="00B44F9F"/>
    <w:rsid w:val="00B44FC0"/>
    <w:rsid w:val="00B44FE9"/>
    <w:rsid w:val="00B450C5"/>
    <w:rsid w:val="00B45111"/>
    <w:rsid w:val="00B452A6"/>
    <w:rsid w:val="00B45350"/>
    <w:rsid w:val="00B45394"/>
    <w:rsid w:val="00B45576"/>
    <w:rsid w:val="00B45630"/>
    <w:rsid w:val="00B45636"/>
    <w:rsid w:val="00B4575C"/>
    <w:rsid w:val="00B4599A"/>
    <w:rsid w:val="00B459DA"/>
    <w:rsid w:val="00B45B0A"/>
    <w:rsid w:val="00B45B5F"/>
    <w:rsid w:val="00B45C94"/>
    <w:rsid w:val="00B45E2A"/>
    <w:rsid w:val="00B45F04"/>
    <w:rsid w:val="00B45F57"/>
    <w:rsid w:val="00B460FD"/>
    <w:rsid w:val="00B461E9"/>
    <w:rsid w:val="00B46205"/>
    <w:rsid w:val="00B46235"/>
    <w:rsid w:val="00B46576"/>
    <w:rsid w:val="00B467D8"/>
    <w:rsid w:val="00B46848"/>
    <w:rsid w:val="00B4698F"/>
    <w:rsid w:val="00B46AB7"/>
    <w:rsid w:val="00B46B80"/>
    <w:rsid w:val="00B46C15"/>
    <w:rsid w:val="00B46C3E"/>
    <w:rsid w:val="00B46CA7"/>
    <w:rsid w:val="00B46D20"/>
    <w:rsid w:val="00B46D37"/>
    <w:rsid w:val="00B46FDE"/>
    <w:rsid w:val="00B471B1"/>
    <w:rsid w:val="00B4753C"/>
    <w:rsid w:val="00B475D1"/>
    <w:rsid w:val="00B47639"/>
    <w:rsid w:val="00B4769B"/>
    <w:rsid w:val="00B477AD"/>
    <w:rsid w:val="00B4781E"/>
    <w:rsid w:val="00B478A8"/>
    <w:rsid w:val="00B47910"/>
    <w:rsid w:val="00B47B99"/>
    <w:rsid w:val="00B47CCE"/>
    <w:rsid w:val="00B47CE5"/>
    <w:rsid w:val="00B47D3E"/>
    <w:rsid w:val="00B47E22"/>
    <w:rsid w:val="00B47EB0"/>
    <w:rsid w:val="00B47EEE"/>
    <w:rsid w:val="00B47F38"/>
    <w:rsid w:val="00B47F62"/>
    <w:rsid w:val="00B50438"/>
    <w:rsid w:val="00B504D9"/>
    <w:rsid w:val="00B50557"/>
    <w:rsid w:val="00B5059F"/>
    <w:rsid w:val="00B50691"/>
    <w:rsid w:val="00B50733"/>
    <w:rsid w:val="00B507F9"/>
    <w:rsid w:val="00B508B9"/>
    <w:rsid w:val="00B50C69"/>
    <w:rsid w:val="00B50D33"/>
    <w:rsid w:val="00B50D72"/>
    <w:rsid w:val="00B50DD5"/>
    <w:rsid w:val="00B50E0C"/>
    <w:rsid w:val="00B50EDB"/>
    <w:rsid w:val="00B50EED"/>
    <w:rsid w:val="00B50F9D"/>
    <w:rsid w:val="00B51044"/>
    <w:rsid w:val="00B511A5"/>
    <w:rsid w:val="00B511DB"/>
    <w:rsid w:val="00B51215"/>
    <w:rsid w:val="00B51279"/>
    <w:rsid w:val="00B51388"/>
    <w:rsid w:val="00B51413"/>
    <w:rsid w:val="00B514FE"/>
    <w:rsid w:val="00B51634"/>
    <w:rsid w:val="00B516AA"/>
    <w:rsid w:val="00B51708"/>
    <w:rsid w:val="00B51762"/>
    <w:rsid w:val="00B517A0"/>
    <w:rsid w:val="00B519F6"/>
    <w:rsid w:val="00B51A35"/>
    <w:rsid w:val="00B51B14"/>
    <w:rsid w:val="00B51C14"/>
    <w:rsid w:val="00B51E41"/>
    <w:rsid w:val="00B51EE0"/>
    <w:rsid w:val="00B5239A"/>
    <w:rsid w:val="00B523DA"/>
    <w:rsid w:val="00B52403"/>
    <w:rsid w:val="00B52457"/>
    <w:rsid w:val="00B52480"/>
    <w:rsid w:val="00B52531"/>
    <w:rsid w:val="00B52542"/>
    <w:rsid w:val="00B52655"/>
    <w:rsid w:val="00B52667"/>
    <w:rsid w:val="00B52686"/>
    <w:rsid w:val="00B526D1"/>
    <w:rsid w:val="00B5275A"/>
    <w:rsid w:val="00B527E4"/>
    <w:rsid w:val="00B528FA"/>
    <w:rsid w:val="00B52A8E"/>
    <w:rsid w:val="00B52B49"/>
    <w:rsid w:val="00B52C9B"/>
    <w:rsid w:val="00B530E3"/>
    <w:rsid w:val="00B53293"/>
    <w:rsid w:val="00B53316"/>
    <w:rsid w:val="00B534C8"/>
    <w:rsid w:val="00B534E9"/>
    <w:rsid w:val="00B535C4"/>
    <w:rsid w:val="00B53A11"/>
    <w:rsid w:val="00B53A37"/>
    <w:rsid w:val="00B53B56"/>
    <w:rsid w:val="00B53CC5"/>
    <w:rsid w:val="00B53EDA"/>
    <w:rsid w:val="00B54092"/>
    <w:rsid w:val="00B5423A"/>
    <w:rsid w:val="00B5429D"/>
    <w:rsid w:val="00B54459"/>
    <w:rsid w:val="00B54533"/>
    <w:rsid w:val="00B5457F"/>
    <w:rsid w:val="00B545A1"/>
    <w:rsid w:val="00B54707"/>
    <w:rsid w:val="00B547AD"/>
    <w:rsid w:val="00B54810"/>
    <w:rsid w:val="00B54884"/>
    <w:rsid w:val="00B54908"/>
    <w:rsid w:val="00B54B6E"/>
    <w:rsid w:val="00B54BA2"/>
    <w:rsid w:val="00B54D3B"/>
    <w:rsid w:val="00B54DA5"/>
    <w:rsid w:val="00B54F0C"/>
    <w:rsid w:val="00B54FCB"/>
    <w:rsid w:val="00B550AB"/>
    <w:rsid w:val="00B55132"/>
    <w:rsid w:val="00B552CA"/>
    <w:rsid w:val="00B5536F"/>
    <w:rsid w:val="00B55402"/>
    <w:rsid w:val="00B5545A"/>
    <w:rsid w:val="00B554F9"/>
    <w:rsid w:val="00B555D9"/>
    <w:rsid w:val="00B5576E"/>
    <w:rsid w:val="00B5583A"/>
    <w:rsid w:val="00B55A95"/>
    <w:rsid w:val="00B55AF7"/>
    <w:rsid w:val="00B55B54"/>
    <w:rsid w:val="00B55B56"/>
    <w:rsid w:val="00B55BC8"/>
    <w:rsid w:val="00B55C5A"/>
    <w:rsid w:val="00B55CD5"/>
    <w:rsid w:val="00B56028"/>
    <w:rsid w:val="00B56106"/>
    <w:rsid w:val="00B562F3"/>
    <w:rsid w:val="00B564A8"/>
    <w:rsid w:val="00B5678B"/>
    <w:rsid w:val="00B567CD"/>
    <w:rsid w:val="00B567D5"/>
    <w:rsid w:val="00B567E5"/>
    <w:rsid w:val="00B56B5B"/>
    <w:rsid w:val="00B56C53"/>
    <w:rsid w:val="00B56C80"/>
    <w:rsid w:val="00B56EE1"/>
    <w:rsid w:val="00B56F58"/>
    <w:rsid w:val="00B56FC2"/>
    <w:rsid w:val="00B57167"/>
    <w:rsid w:val="00B5717B"/>
    <w:rsid w:val="00B57199"/>
    <w:rsid w:val="00B57214"/>
    <w:rsid w:val="00B57515"/>
    <w:rsid w:val="00B5774A"/>
    <w:rsid w:val="00B57781"/>
    <w:rsid w:val="00B5778A"/>
    <w:rsid w:val="00B5781E"/>
    <w:rsid w:val="00B578D7"/>
    <w:rsid w:val="00B57AF6"/>
    <w:rsid w:val="00B57B3A"/>
    <w:rsid w:val="00B57C19"/>
    <w:rsid w:val="00B57C62"/>
    <w:rsid w:val="00B57D03"/>
    <w:rsid w:val="00B57D62"/>
    <w:rsid w:val="00B57ED0"/>
    <w:rsid w:val="00B57F30"/>
    <w:rsid w:val="00B57F6D"/>
    <w:rsid w:val="00B57F7A"/>
    <w:rsid w:val="00B57FC6"/>
    <w:rsid w:val="00B600DB"/>
    <w:rsid w:val="00B60144"/>
    <w:rsid w:val="00B6019C"/>
    <w:rsid w:val="00B6033C"/>
    <w:rsid w:val="00B6048E"/>
    <w:rsid w:val="00B604E7"/>
    <w:rsid w:val="00B60589"/>
    <w:rsid w:val="00B6059D"/>
    <w:rsid w:val="00B605E8"/>
    <w:rsid w:val="00B605EF"/>
    <w:rsid w:val="00B60625"/>
    <w:rsid w:val="00B6079D"/>
    <w:rsid w:val="00B6093B"/>
    <w:rsid w:val="00B60DF0"/>
    <w:rsid w:val="00B60FBB"/>
    <w:rsid w:val="00B60FBD"/>
    <w:rsid w:val="00B6100B"/>
    <w:rsid w:val="00B610D5"/>
    <w:rsid w:val="00B61112"/>
    <w:rsid w:val="00B6117B"/>
    <w:rsid w:val="00B6127B"/>
    <w:rsid w:val="00B6138F"/>
    <w:rsid w:val="00B613E7"/>
    <w:rsid w:val="00B6144A"/>
    <w:rsid w:val="00B61567"/>
    <w:rsid w:val="00B61609"/>
    <w:rsid w:val="00B616B3"/>
    <w:rsid w:val="00B616F9"/>
    <w:rsid w:val="00B61721"/>
    <w:rsid w:val="00B61885"/>
    <w:rsid w:val="00B61911"/>
    <w:rsid w:val="00B619A8"/>
    <w:rsid w:val="00B61B3D"/>
    <w:rsid w:val="00B61B95"/>
    <w:rsid w:val="00B61E06"/>
    <w:rsid w:val="00B62020"/>
    <w:rsid w:val="00B62207"/>
    <w:rsid w:val="00B623C7"/>
    <w:rsid w:val="00B62491"/>
    <w:rsid w:val="00B626A5"/>
    <w:rsid w:val="00B62721"/>
    <w:rsid w:val="00B6276E"/>
    <w:rsid w:val="00B62913"/>
    <w:rsid w:val="00B6295A"/>
    <w:rsid w:val="00B62969"/>
    <w:rsid w:val="00B62982"/>
    <w:rsid w:val="00B629FE"/>
    <w:rsid w:val="00B62A44"/>
    <w:rsid w:val="00B62A73"/>
    <w:rsid w:val="00B62B73"/>
    <w:rsid w:val="00B62B87"/>
    <w:rsid w:val="00B62C44"/>
    <w:rsid w:val="00B62CBC"/>
    <w:rsid w:val="00B62DBD"/>
    <w:rsid w:val="00B62F26"/>
    <w:rsid w:val="00B630CB"/>
    <w:rsid w:val="00B6322B"/>
    <w:rsid w:val="00B6323F"/>
    <w:rsid w:val="00B635ED"/>
    <w:rsid w:val="00B637C9"/>
    <w:rsid w:val="00B6380A"/>
    <w:rsid w:val="00B63841"/>
    <w:rsid w:val="00B6396E"/>
    <w:rsid w:val="00B639BA"/>
    <w:rsid w:val="00B63BE3"/>
    <w:rsid w:val="00B63CB9"/>
    <w:rsid w:val="00B63D22"/>
    <w:rsid w:val="00B63E21"/>
    <w:rsid w:val="00B63FDA"/>
    <w:rsid w:val="00B6405C"/>
    <w:rsid w:val="00B640F3"/>
    <w:rsid w:val="00B641B7"/>
    <w:rsid w:val="00B64227"/>
    <w:rsid w:val="00B6432D"/>
    <w:rsid w:val="00B6444A"/>
    <w:rsid w:val="00B6451E"/>
    <w:rsid w:val="00B64620"/>
    <w:rsid w:val="00B64629"/>
    <w:rsid w:val="00B646A2"/>
    <w:rsid w:val="00B648A0"/>
    <w:rsid w:val="00B64940"/>
    <w:rsid w:val="00B64C0A"/>
    <w:rsid w:val="00B64C92"/>
    <w:rsid w:val="00B64E47"/>
    <w:rsid w:val="00B64FAC"/>
    <w:rsid w:val="00B650B3"/>
    <w:rsid w:val="00B65436"/>
    <w:rsid w:val="00B6543D"/>
    <w:rsid w:val="00B6561B"/>
    <w:rsid w:val="00B65739"/>
    <w:rsid w:val="00B658AF"/>
    <w:rsid w:val="00B6598F"/>
    <w:rsid w:val="00B659E2"/>
    <w:rsid w:val="00B65A5F"/>
    <w:rsid w:val="00B65A78"/>
    <w:rsid w:val="00B65BAB"/>
    <w:rsid w:val="00B65D84"/>
    <w:rsid w:val="00B65DBB"/>
    <w:rsid w:val="00B65F46"/>
    <w:rsid w:val="00B660C1"/>
    <w:rsid w:val="00B660F8"/>
    <w:rsid w:val="00B661ED"/>
    <w:rsid w:val="00B6646F"/>
    <w:rsid w:val="00B666F1"/>
    <w:rsid w:val="00B66798"/>
    <w:rsid w:val="00B66800"/>
    <w:rsid w:val="00B6680C"/>
    <w:rsid w:val="00B669FA"/>
    <w:rsid w:val="00B66A59"/>
    <w:rsid w:val="00B66EEF"/>
    <w:rsid w:val="00B6700A"/>
    <w:rsid w:val="00B670BE"/>
    <w:rsid w:val="00B672A8"/>
    <w:rsid w:val="00B6742B"/>
    <w:rsid w:val="00B675DF"/>
    <w:rsid w:val="00B67700"/>
    <w:rsid w:val="00B67707"/>
    <w:rsid w:val="00B67749"/>
    <w:rsid w:val="00B679E1"/>
    <w:rsid w:val="00B67AFF"/>
    <w:rsid w:val="00B67B44"/>
    <w:rsid w:val="00B67BE4"/>
    <w:rsid w:val="00B67CBE"/>
    <w:rsid w:val="00B67CF8"/>
    <w:rsid w:val="00B67D3E"/>
    <w:rsid w:val="00B67DC0"/>
    <w:rsid w:val="00B67ED0"/>
    <w:rsid w:val="00B67F27"/>
    <w:rsid w:val="00B67FA3"/>
    <w:rsid w:val="00B700AB"/>
    <w:rsid w:val="00B70338"/>
    <w:rsid w:val="00B70412"/>
    <w:rsid w:val="00B7041E"/>
    <w:rsid w:val="00B704FF"/>
    <w:rsid w:val="00B7055F"/>
    <w:rsid w:val="00B70563"/>
    <w:rsid w:val="00B70629"/>
    <w:rsid w:val="00B706C0"/>
    <w:rsid w:val="00B70725"/>
    <w:rsid w:val="00B709AA"/>
    <w:rsid w:val="00B709E9"/>
    <w:rsid w:val="00B70A51"/>
    <w:rsid w:val="00B70F51"/>
    <w:rsid w:val="00B70F7B"/>
    <w:rsid w:val="00B70FC1"/>
    <w:rsid w:val="00B7105B"/>
    <w:rsid w:val="00B71130"/>
    <w:rsid w:val="00B711DA"/>
    <w:rsid w:val="00B71253"/>
    <w:rsid w:val="00B71299"/>
    <w:rsid w:val="00B71345"/>
    <w:rsid w:val="00B7138D"/>
    <w:rsid w:val="00B713B4"/>
    <w:rsid w:val="00B71524"/>
    <w:rsid w:val="00B71570"/>
    <w:rsid w:val="00B7169C"/>
    <w:rsid w:val="00B716BB"/>
    <w:rsid w:val="00B71984"/>
    <w:rsid w:val="00B719BC"/>
    <w:rsid w:val="00B71AAE"/>
    <w:rsid w:val="00B71C7D"/>
    <w:rsid w:val="00B71E36"/>
    <w:rsid w:val="00B71F0F"/>
    <w:rsid w:val="00B71F8A"/>
    <w:rsid w:val="00B71FA6"/>
    <w:rsid w:val="00B71FEE"/>
    <w:rsid w:val="00B7215A"/>
    <w:rsid w:val="00B721D8"/>
    <w:rsid w:val="00B72218"/>
    <w:rsid w:val="00B7271E"/>
    <w:rsid w:val="00B72953"/>
    <w:rsid w:val="00B72A96"/>
    <w:rsid w:val="00B72CB0"/>
    <w:rsid w:val="00B72D73"/>
    <w:rsid w:val="00B72DBF"/>
    <w:rsid w:val="00B72F20"/>
    <w:rsid w:val="00B72FC5"/>
    <w:rsid w:val="00B72FE9"/>
    <w:rsid w:val="00B7322B"/>
    <w:rsid w:val="00B732D3"/>
    <w:rsid w:val="00B73348"/>
    <w:rsid w:val="00B73460"/>
    <w:rsid w:val="00B73556"/>
    <w:rsid w:val="00B7357C"/>
    <w:rsid w:val="00B7379E"/>
    <w:rsid w:val="00B7385A"/>
    <w:rsid w:val="00B738A9"/>
    <w:rsid w:val="00B73930"/>
    <w:rsid w:val="00B7393F"/>
    <w:rsid w:val="00B73D2D"/>
    <w:rsid w:val="00B73D97"/>
    <w:rsid w:val="00B73DA2"/>
    <w:rsid w:val="00B73E61"/>
    <w:rsid w:val="00B73E82"/>
    <w:rsid w:val="00B74035"/>
    <w:rsid w:val="00B740AF"/>
    <w:rsid w:val="00B741D3"/>
    <w:rsid w:val="00B748CC"/>
    <w:rsid w:val="00B74A12"/>
    <w:rsid w:val="00B74B31"/>
    <w:rsid w:val="00B74C65"/>
    <w:rsid w:val="00B74D0E"/>
    <w:rsid w:val="00B74DC1"/>
    <w:rsid w:val="00B74DF3"/>
    <w:rsid w:val="00B74F2B"/>
    <w:rsid w:val="00B7501F"/>
    <w:rsid w:val="00B75108"/>
    <w:rsid w:val="00B75122"/>
    <w:rsid w:val="00B752CA"/>
    <w:rsid w:val="00B75670"/>
    <w:rsid w:val="00B75696"/>
    <w:rsid w:val="00B756B4"/>
    <w:rsid w:val="00B75B76"/>
    <w:rsid w:val="00B75BD0"/>
    <w:rsid w:val="00B75C9B"/>
    <w:rsid w:val="00B75CD4"/>
    <w:rsid w:val="00B75E72"/>
    <w:rsid w:val="00B75E8E"/>
    <w:rsid w:val="00B75F31"/>
    <w:rsid w:val="00B760D3"/>
    <w:rsid w:val="00B761A0"/>
    <w:rsid w:val="00B7650E"/>
    <w:rsid w:val="00B765B0"/>
    <w:rsid w:val="00B765C7"/>
    <w:rsid w:val="00B76626"/>
    <w:rsid w:val="00B76708"/>
    <w:rsid w:val="00B767FC"/>
    <w:rsid w:val="00B768C6"/>
    <w:rsid w:val="00B7694E"/>
    <w:rsid w:val="00B76AA1"/>
    <w:rsid w:val="00B76B24"/>
    <w:rsid w:val="00B76B3A"/>
    <w:rsid w:val="00B76B5E"/>
    <w:rsid w:val="00B76B74"/>
    <w:rsid w:val="00B76BAE"/>
    <w:rsid w:val="00B76C10"/>
    <w:rsid w:val="00B76E1B"/>
    <w:rsid w:val="00B76EA6"/>
    <w:rsid w:val="00B76F2E"/>
    <w:rsid w:val="00B76F41"/>
    <w:rsid w:val="00B76FAF"/>
    <w:rsid w:val="00B77075"/>
    <w:rsid w:val="00B7721F"/>
    <w:rsid w:val="00B77287"/>
    <w:rsid w:val="00B772D1"/>
    <w:rsid w:val="00B77442"/>
    <w:rsid w:val="00B7752C"/>
    <w:rsid w:val="00B7760E"/>
    <w:rsid w:val="00B776CC"/>
    <w:rsid w:val="00B777B9"/>
    <w:rsid w:val="00B77A81"/>
    <w:rsid w:val="00B77DFF"/>
    <w:rsid w:val="00B77F39"/>
    <w:rsid w:val="00B77F89"/>
    <w:rsid w:val="00B803B4"/>
    <w:rsid w:val="00B8042E"/>
    <w:rsid w:val="00B804E3"/>
    <w:rsid w:val="00B8060E"/>
    <w:rsid w:val="00B80ADC"/>
    <w:rsid w:val="00B80AF6"/>
    <w:rsid w:val="00B80C0E"/>
    <w:rsid w:val="00B80C1F"/>
    <w:rsid w:val="00B80C24"/>
    <w:rsid w:val="00B80CC3"/>
    <w:rsid w:val="00B80D9D"/>
    <w:rsid w:val="00B80DE4"/>
    <w:rsid w:val="00B80E17"/>
    <w:rsid w:val="00B80F18"/>
    <w:rsid w:val="00B80F46"/>
    <w:rsid w:val="00B80F90"/>
    <w:rsid w:val="00B81080"/>
    <w:rsid w:val="00B81185"/>
    <w:rsid w:val="00B811DD"/>
    <w:rsid w:val="00B8130B"/>
    <w:rsid w:val="00B81853"/>
    <w:rsid w:val="00B81911"/>
    <w:rsid w:val="00B81A28"/>
    <w:rsid w:val="00B81A3A"/>
    <w:rsid w:val="00B81C19"/>
    <w:rsid w:val="00B81DDF"/>
    <w:rsid w:val="00B81E39"/>
    <w:rsid w:val="00B81ED5"/>
    <w:rsid w:val="00B822C1"/>
    <w:rsid w:val="00B8244A"/>
    <w:rsid w:val="00B8253A"/>
    <w:rsid w:val="00B82746"/>
    <w:rsid w:val="00B8277D"/>
    <w:rsid w:val="00B82806"/>
    <w:rsid w:val="00B82847"/>
    <w:rsid w:val="00B82AEA"/>
    <w:rsid w:val="00B82B54"/>
    <w:rsid w:val="00B82B70"/>
    <w:rsid w:val="00B82C08"/>
    <w:rsid w:val="00B82CFD"/>
    <w:rsid w:val="00B82F08"/>
    <w:rsid w:val="00B82FF0"/>
    <w:rsid w:val="00B8314E"/>
    <w:rsid w:val="00B83170"/>
    <w:rsid w:val="00B83265"/>
    <w:rsid w:val="00B832D0"/>
    <w:rsid w:val="00B834B4"/>
    <w:rsid w:val="00B8358A"/>
    <w:rsid w:val="00B8365F"/>
    <w:rsid w:val="00B83746"/>
    <w:rsid w:val="00B837AB"/>
    <w:rsid w:val="00B83B05"/>
    <w:rsid w:val="00B83F66"/>
    <w:rsid w:val="00B840C4"/>
    <w:rsid w:val="00B84299"/>
    <w:rsid w:val="00B842E2"/>
    <w:rsid w:val="00B8434E"/>
    <w:rsid w:val="00B84368"/>
    <w:rsid w:val="00B8436C"/>
    <w:rsid w:val="00B84438"/>
    <w:rsid w:val="00B8451D"/>
    <w:rsid w:val="00B8465A"/>
    <w:rsid w:val="00B84727"/>
    <w:rsid w:val="00B84860"/>
    <w:rsid w:val="00B8492C"/>
    <w:rsid w:val="00B8493A"/>
    <w:rsid w:val="00B84AC4"/>
    <w:rsid w:val="00B84AEB"/>
    <w:rsid w:val="00B84BE1"/>
    <w:rsid w:val="00B84BEA"/>
    <w:rsid w:val="00B84C65"/>
    <w:rsid w:val="00B84CDF"/>
    <w:rsid w:val="00B84CEE"/>
    <w:rsid w:val="00B84DE1"/>
    <w:rsid w:val="00B84F1B"/>
    <w:rsid w:val="00B8504D"/>
    <w:rsid w:val="00B85051"/>
    <w:rsid w:val="00B850FD"/>
    <w:rsid w:val="00B85178"/>
    <w:rsid w:val="00B8521D"/>
    <w:rsid w:val="00B8523E"/>
    <w:rsid w:val="00B8525D"/>
    <w:rsid w:val="00B8526E"/>
    <w:rsid w:val="00B852A1"/>
    <w:rsid w:val="00B8555B"/>
    <w:rsid w:val="00B855A1"/>
    <w:rsid w:val="00B8566E"/>
    <w:rsid w:val="00B8575D"/>
    <w:rsid w:val="00B8582D"/>
    <w:rsid w:val="00B8587F"/>
    <w:rsid w:val="00B85988"/>
    <w:rsid w:val="00B85997"/>
    <w:rsid w:val="00B859E3"/>
    <w:rsid w:val="00B85A15"/>
    <w:rsid w:val="00B85A6C"/>
    <w:rsid w:val="00B85B95"/>
    <w:rsid w:val="00B85B9D"/>
    <w:rsid w:val="00B85DC9"/>
    <w:rsid w:val="00B85F77"/>
    <w:rsid w:val="00B85FA7"/>
    <w:rsid w:val="00B861B4"/>
    <w:rsid w:val="00B863D2"/>
    <w:rsid w:val="00B86660"/>
    <w:rsid w:val="00B8667C"/>
    <w:rsid w:val="00B866C6"/>
    <w:rsid w:val="00B86732"/>
    <w:rsid w:val="00B86744"/>
    <w:rsid w:val="00B8674D"/>
    <w:rsid w:val="00B86855"/>
    <w:rsid w:val="00B868D4"/>
    <w:rsid w:val="00B868EB"/>
    <w:rsid w:val="00B86923"/>
    <w:rsid w:val="00B8692E"/>
    <w:rsid w:val="00B86A67"/>
    <w:rsid w:val="00B86AA7"/>
    <w:rsid w:val="00B86B36"/>
    <w:rsid w:val="00B86C04"/>
    <w:rsid w:val="00B86C0A"/>
    <w:rsid w:val="00B87013"/>
    <w:rsid w:val="00B87223"/>
    <w:rsid w:val="00B872B0"/>
    <w:rsid w:val="00B874B3"/>
    <w:rsid w:val="00B87579"/>
    <w:rsid w:val="00B877DC"/>
    <w:rsid w:val="00B87896"/>
    <w:rsid w:val="00B8789E"/>
    <w:rsid w:val="00B8799B"/>
    <w:rsid w:val="00B87B3D"/>
    <w:rsid w:val="00B87C05"/>
    <w:rsid w:val="00B87D98"/>
    <w:rsid w:val="00B87DD3"/>
    <w:rsid w:val="00B87E46"/>
    <w:rsid w:val="00B87EF8"/>
    <w:rsid w:val="00B87EF9"/>
    <w:rsid w:val="00B87F7C"/>
    <w:rsid w:val="00B900B1"/>
    <w:rsid w:val="00B900DE"/>
    <w:rsid w:val="00B901A3"/>
    <w:rsid w:val="00B901B9"/>
    <w:rsid w:val="00B90269"/>
    <w:rsid w:val="00B9028B"/>
    <w:rsid w:val="00B90298"/>
    <w:rsid w:val="00B9030C"/>
    <w:rsid w:val="00B90338"/>
    <w:rsid w:val="00B903C8"/>
    <w:rsid w:val="00B903D4"/>
    <w:rsid w:val="00B90421"/>
    <w:rsid w:val="00B90458"/>
    <w:rsid w:val="00B904A0"/>
    <w:rsid w:val="00B90512"/>
    <w:rsid w:val="00B90559"/>
    <w:rsid w:val="00B905B3"/>
    <w:rsid w:val="00B9062B"/>
    <w:rsid w:val="00B906BB"/>
    <w:rsid w:val="00B9078A"/>
    <w:rsid w:val="00B9079F"/>
    <w:rsid w:val="00B90835"/>
    <w:rsid w:val="00B90AE2"/>
    <w:rsid w:val="00B90AE3"/>
    <w:rsid w:val="00B90C87"/>
    <w:rsid w:val="00B90CC2"/>
    <w:rsid w:val="00B90D0D"/>
    <w:rsid w:val="00B90DFB"/>
    <w:rsid w:val="00B90E86"/>
    <w:rsid w:val="00B90FA3"/>
    <w:rsid w:val="00B90FF1"/>
    <w:rsid w:val="00B910A7"/>
    <w:rsid w:val="00B91172"/>
    <w:rsid w:val="00B912EF"/>
    <w:rsid w:val="00B9139F"/>
    <w:rsid w:val="00B91406"/>
    <w:rsid w:val="00B914B2"/>
    <w:rsid w:val="00B9158A"/>
    <w:rsid w:val="00B91717"/>
    <w:rsid w:val="00B91871"/>
    <w:rsid w:val="00B91A0B"/>
    <w:rsid w:val="00B91A25"/>
    <w:rsid w:val="00B91EBB"/>
    <w:rsid w:val="00B91ECB"/>
    <w:rsid w:val="00B91FC2"/>
    <w:rsid w:val="00B92001"/>
    <w:rsid w:val="00B92102"/>
    <w:rsid w:val="00B92364"/>
    <w:rsid w:val="00B92385"/>
    <w:rsid w:val="00B924C9"/>
    <w:rsid w:val="00B92613"/>
    <w:rsid w:val="00B92696"/>
    <w:rsid w:val="00B927FA"/>
    <w:rsid w:val="00B928CC"/>
    <w:rsid w:val="00B92C63"/>
    <w:rsid w:val="00B92C7D"/>
    <w:rsid w:val="00B92D5A"/>
    <w:rsid w:val="00B92D7B"/>
    <w:rsid w:val="00B9323E"/>
    <w:rsid w:val="00B934E9"/>
    <w:rsid w:val="00B935F9"/>
    <w:rsid w:val="00B93747"/>
    <w:rsid w:val="00B937C4"/>
    <w:rsid w:val="00B937E2"/>
    <w:rsid w:val="00B9381F"/>
    <w:rsid w:val="00B93951"/>
    <w:rsid w:val="00B93967"/>
    <w:rsid w:val="00B93A24"/>
    <w:rsid w:val="00B93A8D"/>
    <w:rsid w:val="00B93B3A"/>
    <w:rsid w:val="00B93C27"/>
    <w:rsid w:val="00B93DE1"/>
    <w:rsid w:val="00B93E07"/>
    <w:rsid w:val="00B93F44"/>
    <w:rsid w:val="00B94207"/>
    <w:rsid w:val="00B9422D"/>
    <w:rsid w:val="00B942B1"/>
    <w:rsid w:val="00B942E0"/>
    <w:rsid w:val="00B94487"/>
    <w:rsid w:val="00B944EE"/>
    <w:rsid w:val="00B94502"/>
    <w:rsid w:val="00B94628"/>
    <w:rsid w:val="00B9485C"/>
    <w:rsid w:val="00B94886"/>
    <w:rsid w:val="00B948C3"/>
    <w:rsid w:val="00B94920"/>
    <w:rsid w:val="00B94A43"/>
    <w:rsid w:val="00B94BCD"/>
    <w:rsid w:val="00B94C6E"/>
    <w:rsid w:val="00B94C91"/>
    <w:rsid w:val="00B94D71"/>
    <w:rsid w:val="00B94DFC"/>
    <w:rsid w:val="00B94FA4"/>
    <w:rsid w:val="00B94FCE"/>
    <w:rsid w:val="00B95075"/>
    <w:rsid w:val="00B9526B"/>
    <w:rsid w:val="00B95352"/>
    <w:rsid w:val="00B9538E"/>
    <w:rsid w:val="00B953D7"/>
    <w:rsid w:val="00B95404"/>
    <w:rsid w:val="00B9543F"/>
    <w:rsid w:val="00B9571C"/>
    <w:rsid w:val="00B95823"/>
    <w:rsid w:val="00B95B62"/>
    <w:rsid w:val="00B95B9A"/>
    <w:rsid w:val="00B95F14"/>
    <w:rsid w:val="00B960FD"/>
    <w:rsid w:val="00B961A8"/>
    <w:rsid w:val="00B963AB"/>
    <w:rsid w:val="00B96646"/>
    <w:rsid w:val="00B96944"/>
    <w:rsid w:val="00B96AD0"/>
    <w:rsid w:val="00B96C43"/>
    <w:rsid w:val="00B96E51"/>
    <w:rsid w:val="00B96EA6"/>
    <w:rsid w:val="00B96EAD"/>
    <w:rsid w:val="00B96F7C"/>
    <w:rsid w:val="00B971B7"/>
    <w:rsid w:val="00B97216"/>
    <w:rsid w:val="00B9727D"/>
    <w:rsid w:val="00B9738F"/>
    <w:rsid w:val="00B97538"/>
    <w:rsid w:val="00B97567"/>
    <w:rsid w:val="00B97682"/>
    <w:rsid w:val="00B9799F"/>
    <w:rsid w:val="00B979CB"/>
    <w:rsid w:val="00B97B3F"/>
    <w:rsid w:val="00B97D23"/>
    <w:rsid w:val="00B97E27"/>
    <w:rsid w:val="00BA0035"/>
    <w:rsid w:val="00BA005D"/>
    <w:rsid w:val="00BA01C5"/>
    <w:rsid w:val="00BA03E4"/>
    <w:rsid w:val="00BA04C5"/>
    <w:rsid w:val="00BA0610"/>
    <w:rsid w:val="00BA09CD"/>
    <w:rsid w:val="00BA0B93"/>
    <w:rsid w:val="00BA0E0E"/>
    <w:rsid w:val="00BA0E1A"/>
    <w:rsid w:val="00BA0E53"/>
    <w:rsid w:val="00BA0F26"/>
    <w:rsid w:val="00BA0F5F"/>
    <w:rsid w:val="00BA0FFF"/>
    <w:rsid w:val="00BA1050"/>
    <w:rsid w:val="00BA109A"/>
    <w:rsid w:val="00BA109E"/>
    <w:rsid w:val="00BA10F7"/>
    <w:rsid w:val="00BA10FA"/>
    <w:rsid w:val="00BA1223"/>
    <w:rsid w:val="00BA131B"/>
    <w:rsid w:val="00BA1347"/>
    <w:rsid w:val="00BA1393"/>
    <w:rsid w:val="00BA13BD"/>
    <w:rsid w:val="00BA169C"/>
    <w:rsid w:val="00BA169F"/>
    <w:rsid w:val="00BA16D1"/>
    <w:rsid w:val="00BA1739"/>
    <w:rsid w:val="00BA1742"/>
    <w:rsid w:val="00BA181F"/>
    <w:rsid w:val="00BA1823"/>
    <w:rsid w:val="00BA19DF"/>
    <w:rsid w:val="00BA1AAB"/>
    <w:rsid w:val="00BA1AD0"/>
    <w:rsid w:val="00BA1B7B"/>
    <w:rsid w:val="00BA1C18"/>
    <w:rsid w:val="00BA1CBF"/>
    <w:rsid w:val="00BA1DF4"/>
    <w:rsid w:val="00BA1ED7"/>
    <w:rsid w:val="00BA1F01"/>
    <w:rsid w:val="00BA1FF6"/>
    <w:rsid w:val="00BA20A4"/>
    <w:rsid w:val="00BA2112"/>
    <w:rsid w:val="00BA2191"/>
    <w:rsid w:val="00BA2280"/>
    <w:rsid w:val="00BA2295"/>
    <w:rsid w:val="00BA22E4"/>
    <w:rsid w:val="00BA25A7"/>
    <w:rsid w:val="00BA262C"/>
    <w:rsid w:val="00BA26AF"/>
    <w:rsid w:val="00BA2739"/>
    <w:rsid w:val="00BA2757"/>
    <w:rsid w:val="00BA2802"/>
    <w:rsid w:val="00BA2989"/>
    <w:rsid w:val="00BA2A4C"/>
    <w:rsid w:val="00BA2BC2"/>
    <w:rsid w:val="00BA2C48"/>
    <w:rsid w:val="00BA2C96"/>
    <w:rsid w:val="00BA2D5A"/>
    <w:rsid w:val="00BA2EA1"/>
    <w:rsid w:val="00BA2F04"/>
    <w:rsid w:val="00BA3073"/>
    <w:rsid w:val="00BA33FA"/>
    <w:rsid w:val="00BA34AF"/>
    <w:rsid w:val="00BA359D"/>
    <w:rsid w:val="00BA370B"/>
    <w:rsid w:val="00BA3A00"/>
    <w:rsid w:val="00BA3A1A"/>
    <w:rsid w:val="00BA3BD3"/>
    <w:rsid w:val="00BA3C61"/>
    <w:rsid w:val="00BA3C78"/>
    <w:rsid w:val="00BA3D4B"/>
    <w:rsid w:val="00BA3D78"/>
    <w:rsid w:val="00BA3E65"/>
    <w:rsid w:val="00BA41B6"/>
    <w:rsid w:val="00BA4248"/>
    <w:rsid w:val="00BA42F2"/>
    <w:rsid w:val="00BA4302"/>
    <w:rsid w:val="00BA443C"/>
    <w:rsid w:val="00BA486A"/>
    <w:rsid w:val="00BA489D"/>
    <w:rsid w:val="00BA4932"/>
    <w:rsid w:val="00BA4965"/>
    <w:rsid w:val="00BA4A49"/>
    <w:rsid w:val="00BA4AEF"/>
    <w:rsid w:val="00BA4B03"/>
    <w:rsid w:val="00BA4B6A"/>
    <w:rsid w:val="00BA4B71"/>
    <w:rsid w:val="00BA4C59"/>
    <w:rsid w:val="00BA4C62"/>
    <w:rsid w:val="00BA4C90"/>
    <w:rsid w:val="00BA4DBE"/>
    <w:rsid w:val="00BA4EC9"/>
    <w:rsid w:val="00BA4FFE"/>
    <w:rsid w:val="00BA5043"/>
    <w:rsid w:val="00BA50D4"/>
    <w:rsid w:val="00BA513F"/>
    <w:rsid w:val="00BA5335"/>
    <w:rsid w:val="00BA5367"/>
    <w:rsid w:val="00BA5430"/>
    <w:rsid w:val="00BA5463"/>
    <w:rsid w:val="00BA54EB"/>
    <w:rsid w:val="00BA56E6"/>
    <w:rsid w:val="00BA56F0"/>
    <w:rsid w:val="00BA587F"/>
    <w:rsid w:val="00BA5A4A"/>
    <w:rsid w:val="00BA5ABA"/>
    <w:rsid w:val="00BA5ADE"/>
    <w:rsid w:val="00BA5C15"/>
    <w:rsid w:val="00BA5CB8"/>
    <w:rsid w:val="00BA5D5E"/>
    <w:rsid w:val="00BA5DAC"/>
    <w:rsid w:val="00BA5F24"/>
    <w:rsid w:val="00BA648F"/>
    <w:rsid w:val="00BA64BB"/>
    <w:rsid w:val="00BA65C6"/>
    <w:rsid w:val="00BA65EC"/>
    <w:rsid w:val="00BA66E3"/>
    <w:rsid w:val="00BA68D4"/>
    <w:rsid w:val="00BA69AE"/>
    <w:rsid w:val="00BA6A35"/>
    <w:rsid w:val="00BA6ADE"/>
    <w:rsid w:val="00BA6BFD"/>
    <w:rsid w:val="00BA6C06"/>
    <w:rsid w:val="00BA6C2B"/>
    <w:rsid w:val="00BA6CF9"/>
    <w:rsid w:val="00BA6DC0"/>
    <w:rsid w:val="00BA6DC3"/>
    <w:rsid w:val="00BA6F92"/>
    <w:rsid w:val="00BA6FAE"/>
    <w:rsid w:val="00BA6FFA"/>
    <w:rsid w:val="00BA7011"/>
    <w:rsid w:val="00BA7150"/>
    <w:rsid w:val="00BA71E5"/>
    <w:rsid w:val="00BA7242"/>
    <w:rsid w:val="00BA72A2"/>
    <w:rsid w:val="00BA731D"/>
    <w:rsid w:val="00BA7356"/>
    <w:rsid w:val="00BA73AE"/>
    <w:rsid w:val="00BA73F9"/>
    <w:rsid w:val="00BA744A"/>
    <w:rsid w:val="00BA757F"/>
    <w:rsid w:val="00BA7826"/>
    <w:rsid w:val="00BA7843"/>
    <w:rsid w:val="00BA7949"/>
    <w:rsid w:val="00BA799D"/>
    <w:rsid w:val="00BA7A01"/>
    <w:rsid w:val="00BA7B08"/>
    <w:rsid w:val="00BA7B14"/>
    <w:rsid w:val="00BA7BB9"/>
    <w:rsid w:val="00BA7E1F"/>
    <w:rsid w:val="00BA7E87"/>
    <w:rsid w:val="00BB001B"/>
    <w:rsid w:val="00BB00D9"/>
    <w:rsid w:val="00BB01B5"/>
    <w:rsid w:val="00BB02F8"/>
    <w:rsid w:val="00BB03DB"/>
    <w:rsid w:val="00BB0442"/>
    <w:rsid w:val="00BB04B8"/>
    <w:rsid w:val="00BB0A6F"/>
    <w:rsid w:val="00BB0AB2"/>
    <w:rsid w:val="00BB0CD7"/>
    <w:rsid w:val="00BB0D61"/>
    <w:rsid w:val="00BB0DDA"/>
    <w:rsid w:val="00BB0E69"/>
    <w:rsid w:val="00BB0EE6"/>
    <w:rsid w:val="00BB1001"/>
    <w:rsid w:val="00BB1010"/>
    <w:rsid w:val="00BB102E"/>
    <w:rsid w:val="00BB11C2"/>
    <w:rsid w:val="00BB1316"/>
    <w:rsid w:val="00BB1594"/>
    <w:rsid w:val="00BB1637"/>
    <w:rsid w:val="00BB1A0C"/>
    <w:rsid w:val="00BB1A57"/>
    <w:rsid w:val="00BB1B34"/>
    <w:rsid w:val="00BB1F87"/>
    <w:rsid w:val="00BB1FE5"/>
    <w:rsid w:val="00BB2042"/>
    <w:rsid w:val="00BB2280"/>
    <w:rsid w:val="00BB23F8"/>
    <w:rsid w:val="00BB2563"/>
    <w:rsid w:val="00BB2636"/>
    <w:rsid w:val="00BB2653"/>
    <w:rsid w:val="00BB2672"/>
    <w:rsid w:val="00BB26D8"/>
    <w:rsid w:val="00BB2831"/>
    <w:rsid w:val="00BB2906"/>
    <w:rsid w:val="00BB29BB"/>
    <w:rsid w:val="00BB2A0B"/>
    <w:rsid w:val="00BB2A0F"/>
    <w:rsid w:val="00BB2A91"/>
    <w:rsid w:val="00BB2B3D"/>
    <w:rsid w:val="00BB2B78"/>
    <w:rsid w:val="00BB2CB1"/>
    <w:rsid w:val="00BB2D38"/>
    <w:rsid w:val="00BB2E15"/>
    <w:rsid w:val="00BB30B4"/>
    <w:rsid w:val="00BB30C5"/>
    <w:rsid w:val="00BB3130"/>
    <w:rsid w:val="00BB317F"/>
    <w:rsid w:val="00BB3437"/>
    <w:rsid w:val="00BB3587"/>
    <w:rsid w:val="00BB36CB"/>
    <w:rsid w:val="00BB36EB"/>
    <w:rsid w:val="00BB3929"/>
    <w:rsid w:val="00BB3A02"/>
    <w:rsid w:val="00BB3A52"/>
    <w:rsid w:val="00BB3B01"/>
    <w:rsid w:val="00BB3B17"/>
    <w:rsid w:val="00BB3B78"/>
    <w:rsid w:val="00BB402D"/>
    <w:rsid w:val="00BB4091"/>
    <w:rsid w:val="00BB412E"/>
    <w:rsid w:val="00BB4165"/>
    <w:rsid w:val="00BB41EB"/>
    <w:rsid w:val="00BB4407"/>
    <w:rsid w:val="00BB466D"/>
    <w:rsid w:val="00BB4821"/>
    <w:rsid w:val="00BB4845"/>
    <w:rsid w:val="00BB4A21"/>
    <w:rsid w:val="00BB4B5F"/>
    <w:rsid w:val="00BB4E5D"/>
    <w:rsid w:val="00BB4F40"/>
    <w:rsid w:val="00BB500F"/>
    <w:rsid w:val="00BB5115"/>
    <w:rsid w:val="00BB51B4"/>
    <w:rsid w:val="00BB53C7"/>
    <w:rsid w:val="00BB541A"/>
    <w:rsid w:val="00BB543E"/>
    <w:rsid w:val="00BB5496"/>
    <w:rsid w:val="00BB550A"/>
    <w:rsid w:val="00BB55D1"/>
    <w:rsid w:val="00BB566E"/>
    <w:rsid w:val="00BB56A5"/>
    <w:rsid w:val="00BB57B0"/>
    <w:rsid w:val="00BB57B3"/>
    <w:rsid w:val="00BB587E"/>
    <w:rsid w:val="00BB5AF6"/>
    <w:rsid w:val="00BB5B31"/>
    <w:rsid w:val="00BB5E7D"/>
    <w:rsid w:val="00BB5F23"/>
    <w:rsid w:val="00BB5FA5"/>
    <w:rsid w:val="00BB605E"/>
    <w:rsid w:val="00BB605F"/>
    <w:rsid w:val="00BB615F"/>
    <w:rsid w:val="00BB6342"/>
    <w:rsid w:val="00BB63F2"/>
    <w:rsid w:val="00BB63F7"/>
    <w:rsid w:val="00BB64FF"/>
    <w:rsid w:val="00BB65B1"/>
    <w:rsid w:val="00BB6627"/>
    <w:rsid w:val="00BB6711"/>
    <w:rsid w:val="00BB6857"/>
    <w:rsid w:val="00BB689E"/>
    <w:rsid w:val="00BB695B"/>
    <w:rsid w:val="00BB69F1"/>
    <w:rsid w:val="00BB6A11"/>
    <w:rsid w:val="00BB6AD2"/>
    <w:rsid w:val="00BB6B98"/>
    <w:rsid w:val="00BB6D18"/>
    <w:rsid w:val="00BB6F55"/>
    <w:rsid w:val="00BB6FE2"/>
    <w:rsid w:val="00BB6FF1"/>
    <w:rsid w:val="00BB708D"/>
    <w:rsid w:val="00BB71F7"/>
    <w:rsid w:val="00BB7221"/>
    <w:rsid w:val="00BB7223"/>
    <w:rsid w:val="00BB730C"/>
    <w:rsid w:val="00BB740D"/>
    <w:rsid w:val="00BB7431"/>
    <w:rsid w:val="00BB7590"/>
    <w:rsid w:val="00BB7602"/>
    <w:rsid w:val="00BB760E"/>
    <w:rsid w:val="00BB76C6"/>
    <w:rsid w:val="00BB7810"/>
    <w:rsid w:val="00BB7826"/>
    <w:rsid w:val="00BB7832"/>
    <w:rsid w:val="00BB78CE"/>
    <w:rsid w:val="00BB792C"/>
    <w:rsid w:val="00BB7AF7"/>
    <w:rsid w:val="00BB7B4E"/>
    <w:rsid w:val="00BB7C75"/>
    <w:rsid w:val="00BB7D3E"/>
    <w:rsid w:val="00BB7E13"/>
    <w:rsid w:val="00BB7E5E"/>
    <w:rsid w:val="00BB7EDD"/>
    <w:rsid w:val="00BB7F1D"/>
    <w:rsid w:val="00BC002E"/>
    <w:rsid w:val="00BC0037"/>
    <w:rsid w:val="00BC0074"/>
    <w:rsid w:val="00BC01AF"/>
    <w:rsid w:val="00BC021D"/>
    <w:rsid w:val="00BC0253"/>
    <w:rsid w:val="00BC0343"/>
    <w:rsid w:val="00BC035B"/>
    <w:rsid w:val="00BC06EF"/>
    <w:rsid w:val="00BC08C9"/>
    <w:rsid w:val="00BC08CA"/>
    <w:rsid w:val="00BC0910"/>
    <w:rsid w:val="00BC0A4B"/>
    <w:rsid w:val="00BC0ADB"/>
    <w:rsid w:val="00BC0CC4"/>
    <w:rsid w:val="00BC0DA5"/>
    <w:rsid w:val="00BC0E07"/>
    <w:rsid w:val="00BC0E67"/>
    <w:rsid w:val="00BC0F27"/>
    <w:rsid w:val="00BC0F46"/>
    <w:rsid w:val="00BC0F7E"/>
    <w:rsid w:val="00BC102E"/>
    <w:rsid w:val="00BC10B0"/>
    <w:rsid w:val="00BC1120"/>
    <w:rsid w:val="00BC126B"/>
    <w:rsid w:val="00BC1277"/>
    <w:rsid w:val="00BC137D"/>
    <w:rsid w:val="00BC1675"/>
    <w:rsid w:val="00BC16D8"/>
    <w:rsid w:val="00BC16E6"/>
    <w:rsid w:val="00BC17B4"/>
    <w:rsid w:val="00BC17BA"/>
    <w:rsid w:val="00BC180F"/>
    <w:rsid w:val="00BC1B9B"/>
    <w:rsid w:val="00BC1B9D"/>
    <w:rsid w:val="00BC1CFB"/>
    <w:rsid w:val="00BC1EF9"/>
    <w:rsid w:val="00BC202D"/>
    <w:rsid w:val="00BC2090"/>
    <w:rsid w:val="00BC21DA"/>
    <w:rsid w:val="00BC220E"/>
    <w:rsid w:val="00BC223A"/>
    <w:rsid w:val="00BC226A"/>
    <w:rsid w:val="00BC229B"/>
    <w:rsid w:val="00BC2478"/>
    <w:rsid w:val="00BC252B"/>
    <w:rsid w:val="00BC253B"/>
    <w:rsid w:val="00BC2577"/>
    <w:rsid w:val="00BC2609"/>
    <w:rsid w:val="00BC26CD"/>
    <w:rsid w:val="00BC2746"/>
    <w:rsid w:val="00BC29A5"/>
    <w:rsid w:val="00BC2A58"/>
    <w:rsid w:val="00BC2BBB"/>
    <w:rsid w:val="00BC2C10"/>
    <w:rsid w:val="00BC2C89"/>
    <w:rsid w:val="00BC2F40"/>
    <w:rsid w:val="00BC2F86"/>
    <w:rsid w:val="00BC318A"/>
    <w:rsid w:val="00BC31B7"/>
    <w:rsid w:val="00BC31EB"/>
    <w:rsid w:val="00BC3207"/>
    <w:rsid w:val="00BC3319"/>
    <w:rsid w:val="00BC34BE"/>
    <w:rsid w:val="00BC37CC"/>
    <w:rsid w:val="00BC390F"/>
    <w:rsid w:val="00BC39B7"/>
    <w:rsid w:val="00BC3AB4"/>
    <w:rsid w:val="00BC3BAB"/>
    <w:rsid w:val="00BC3BBA"/>
    <w:rsid w:val="00BC3BE3"/>
    <w:rsid w:val="00BC3E36"/>
    <w:rsid w:val="00BC3E93"/>
    <w:rsid w:val="00BC3EC5"/>
    <w:rsid w:val="00BC3FDE"/>
    <w:rsid w:val="00BC42D5"/>
    <w:rsid w:val="00BC440F"/>
    <w:rsid w:val="00BC44E7"/>
    <w:rsid w:val="00BC4772"/>
    <w:rsid w:val="00BC4796"/>
    <w:rsid w:val="00BC48F6"/>
    <w:rsid w:val="00BC49C2"/>
    <w:rsid w:val="00BC4A26"/>
    <w:rsid w:val="00BC4ABC"/>
    <w:rsid w:val="00BC4DD6"/>
    <w:rsid w:val="00BC5013"/>
    <w:rsid w:val="00BC502F"/>
    <w:rsid w:val="00BC5158"/>
    <w:rsid w:val="00BC518B"/>
    <w:rsid w:val="00BC5192"/>
    <w:rsid w:val="00BC5203"/>
    <w:rsid w:val="00BC5210"/>
    <w:rsid w:val="00BC5365"/>
    <w:rsid w:val="00BC5440"/>
    <w:rsid w:val="00BC5560"/>
    <w:rsid w:val="00BC5722"/>
    <w:rsid w:val="00BC5724"/>
    <w:rsid w:val="00BC5851"/>
    <w:rsid w:val="00BC589F"/>
    <w:rsid w:val="00BC58AC"/>
    <w:rsid w:val="00BC5A18"/>
    <w:rsid w:val="00BC5A93"/>
    <w:rsid w:val="00BC5AAC"/>
    <w:rsid w:val="00BC5B69"/>
    <w:rsid w:val="00BC5BE5"/>
    <w:rsid w:val="00BC5D4D"/>
    <w:rsid w:val="00BC5F7B"/>
    <w:rsid w:val="00BC60BD"/>
    <w:rsid w:val="00BC60D9"/>
    <w:rsid w:val="00BC62F7"/>
    <w:rsid w:val="00BC6345"/>
    <w:rsid w:val="00BC6380"/>
    <w:rsid w:val="00BC671B"/>
    <w:rsid w:val="00BC6783"/>
    <w:rsid w:val="00BC67CF"/>
    <w:rsid w:val="00BC6853"/>
    <w:rsid w:val="00BC69AB"/>
    <w:rsid w:val="00BC69D6"/>
    <w:rsid w:val="00BC6B0B"/>
    <w:rsid w:val="00BC6DE8"/>
    <w:rsid w:val="00BC6EA8"/>
    <w:rsid w:val="00BC716A"/>
    <w:rsid w:val="00BC741E"/>
    <w:rsid w:val="00BC7493"/>
    <w:rsid w:val="00BC75E3"/>
    <w:rsid w:val="00BC761E"/>
    <w:rsid w:val="00BC76C6"/>
    <w:rsid w:val="00BC76FE"/>
    <w:rsid w:val="00BC7936"/>
    <w:rsid w:val="00BC7A8C"/>
    <w:rsid w:val="00BC7B94"/>
    <w:rsid w:val="00BC7D8D"/>
    <w:rsid w:val="00BD0028"/>
    <w:rsid w:val="00BD0032"/>
    <w:rsid w:val="00BD00B5"/>
    <w:rsid w:val="00BD0102"/>
    <w:rsid w:val="00BD023C"/>
    <w:rsid w:val="00BD0318"/>
    <w:rsid w:val="00BD041E"/>
    <w:rsid w:val="00BD04AE"/>
    <w:rsid w:val="00BD04EF"/>
    <w:rsid w:val="00BD04F5"/>
    <w:rsid w:val="00BD0675"/>
    <w:rsid w:val="00BD07B0"/>
    <w:rsid w:val="00BD08E8"/>
    <w:rsid w:val="00BD09CD"/>
    <w:rsid w:val="00BD09F0"/>
    <w:rsid w:val="00BD0B5E"/>
    <w:rsid w:val="00BD0B67"/>
    <w:rsid w:val="00BD0C3D"/>
    <w:rsid w:val="00BD0C56"/>
    <w:rsid w:val="00BD0C76"/>
    <w:rsid w:val="00BD0E60"/>
    <w:rsid w:val="00BD100F"/>
    <w:rsid w:val="00BD11AA"/>
    <w:rsid w:val="00BD11CE"/>
    <w:rsid w:val="00BD1227"/>
    <w:rsid w:val="00BD141B"/>
    <w:rsid w:val="00BD1466"/>
    <w:rsid w:val="00BD159C"/>
    <w:rsid w:val="00BD1748"/>
    <w:rsid w:val="00BD17B1"/>
    <w:rsid w:val="00BD195A"/>
    <w:rsid w:val="00BD19E3"/>
    <w:rsid w:val="00BD1A31"/>
    <w:rsid w:val="00BD1B56"/>
    <w:rsid w:val="00BD1BB3"/>
    <w:rsid w:val="00BD1CAE"/>
    <w:rsid w:val="00BD1D6F"/>
    <w:rsid w:val="00BD1DB5"/>
    <w:rsid w:val="00BD1F57"/>
    <w:rsid w:val="00BD201C"/>
    <w:rsid w:val="00BD2085"/>
    <w:rsid w:val="00BD211B"/>
    <w:rsid w:val="00BD2260"/>
    <w:rsid w:val="00BD2277"/>
    <w:rsid w:val="00BD23D0"/>
    <w:rsid w:val="00BD25EF"/>
    <w:rsid w:val="00BD284D"/>
    <w:rsid w:val="00BD286D"/>
    <w:rsid w:val="00BD2895"/>
    <w:rsid w:val="00BD289A"/>
    <w:rsid w:val="00BD2B13"/>
    <w:rsid w:val="00BD2B44"/>
    <w:rsid w:val="00BD2C16"/>
    <w:rsid w:val="00BD2E21"/>
    <w:rsid w:val="00BD2E9B"/>
    <w:rsid w:val="00BD2F2A"/>
    <w:rsid w:val="00BD3008"/>
    <w:rsid w:val="00BD3024"/>
    <w:rsid w:val="00BD3463"/>
    <w:rsid w:val="00BD3496"/>
    <w:rsid w:val="00BD362F"/>
    <w:rsid w:val="00BD3846"/>
    <w:rsid w:val="00BD38C7"/>
    <w:rsid w:val="00BD38FD"/>
    <w:rsid w:val="00BD391E"/>
    <w:rsid w:val="00BD3BC5"/>
    <w:rsid w:val="00BD3D6F"/>
    <w:rsid w:val="00BD3F74"/>
    <w:rsid w:val="00BD40C0"/>
    <w:rsid w:val="00BD41C2"/>
    <w:rsid w:val="00BD44C1"/>
    <w:rsid w:val="00BD45A8"/>
    <w:rsid w:val="00BD45CF"/>
    <w:rsid w:val="00BD45E0"/>
    <w:rsid w:val="00BD469C"/>
    <w:rsid w:val="00BD4788"/>
    <w:rsid w:val="00BD489F"/>
    <w:rsid w:val="00BD4AF2"/>
    <w:rsid w:val="00BD4BF8"/>
    <w:rsid w:val="00BD4D55"/>
    <w:rsid w:val="00BD4D59"/>
    <w:rsid w:val="00BD4DE7"/>
    <w:rsid w:val="00BD50AA"/>
    <w:rsid w:val="00BD5139"/>
    <w:rsid w:val="00BD533B"/>
    <w:rsid w:val="00BD5365"/>
    <w:rsid w:val="00BD53B1"/>
    <w:rsid w:val="00BD550F"/>
    <w:rsid w:val="00BD577B"/>
    <w:rsid w:val="00BD5797"/>
    <w:rsid w:val="00BD57E4"/>
    <w:rsid w:val="00BD58EB"/>
    <w:rsid w:val="00BD593F"/>
    <w:rsid w:val="00BD59B5"/>
    <w:rsid w:val="00BD59D9"/>
    <w:rsid w:val="00BD5A75"/>
    <w:rsid w:val="00BD5AE8"/>
    <w:rsid w:val="00BD5C26"/>
    <w:rsid w:val="00BD5C8D"/>
    <w:rsid w:val="00BD5D36"/>
    <w:rsid w:val="00BD5E98"/>
    <w:rsid w:val="00BD5F69"/>
    <w:rsid w:val="00BD5FAB"/>
    <w:rsid w:val="00BD602E"/>
    <w:rsid w:val="00BD6119"/>
    <w:rsid w:val="00BD627A"/>
    <w:rsid w:val="00BD63F9"/>
    <w:rsid w:val="00BD64E1"/>
    <w:rsid w:val="00BD65A4"/>
    <w:rsid w:val="00BD66AF"/>
    <w:rsid w:val="00BD67ED"/>
    <w:rsid w:val="00BD691D"/>
    <w:rsid w:val="00BD69A6"/>
    <w:rsid w:val="00BD6C11"/>
    <w:rsid w:val="00BD6C5D"/>
    <w:rsid w:val="00BD6D3A"/>
    <w:rsid w:val="00BD6E86"/>
    <w:rsid w:val="00BD6EC5"/>
    <w:rsid w:val="00BD6F56"/>
    <w:rsid w:val="00BD6F74"/>
    <w:rsid w:val="00BD6F99"/>
    <w:rsid w:val="00BD70A7"/>
    <w:rsid w:val="00BD71E8"/>
    <w:rsid w:val="00BD7239"/>
    <w:rsid w:val="00BD738A"/>
    <w:rsid w:val="00BD73C1"/>
    <w:rsid w:val="00BD7425"/>
    <w:rsid w:val="00BD758A"/>
    <w:rsid w:val="00BD76F6"/>
    <w:rsid w:val="00BD784B"/>
    <w:rsid w:val="00BD78B4"/>
    <w:rsid w:val="00BD7BB9"/>
    <w:rsid w:val="00BD7CD3"/>
    <w:rsid w:val="00BD7E3D"/>
    <w:rsid w:val="00BD7E89"/>
    <w:rsid w:val="00BD7EB3"/>
    <w:rsid w:val="00BD7F20"/>
    <w:rsid w:val="00BD7F6E"/>
    <w:rsid w:val="00BD7F85"/>
    <w:rsid w:val="00BE0009"/>
    <w:rsid w:val="00BE0143"/>
    <w:rsid w:val="00BE0587"/>
    <w:rsid w:val="00BE0631"/>
    <w:rsid w:val="00BE0743"/>
    <w:rsid w:val="00BE08E3"/>
    <w:rsid w:val="00BE0925"/>
    <w:rsid w:val="00BE0A99"/>
    <w:rsid w:val="00BE0AA7"/>
    <w:rsid w:val="00BE0ADB"/>
    <w:rsid w:val="00BE0C62"/>
    <w:rsid w:val="00BE0CE0"/>
    <w:rsid w:val="00BE0D82"/>
    <w:rsid w:val="00BE0D8E"/>
    <w:rsid w:val="00BE0D92"/>
    <w:rsid w:val="00BE0E58"/>
    <w:rsid w:val="00BE10E2"/>
    <w:rsid w:val="00BE10F4"/>
    <w:rsid w:val="00BE1200"/>
    <w:rsid w:val="00BE13C3"/>
    <w:rsid w:val="00BE13E1"/>
    <w:rsid w:val="00BE1405"/>
    <w:rsid w:val="00BE143D"/>
    <w:rsid w:val="00BE1446"/>
    <w:rsid w:val="00BE14B7"/>
    <w:rsid w:val="00BE14D9"/>
    <w:rsid w:val="00BE162E"/>
    <w:rsid w:val="00BE1706"/>
    <w:rsid w:val="00BE1991"/>
    <w:rsid w:val="00BE1EBC"/>
    <w:rsid w:val="00BE20BD"/>
    <w:rsid w:val="00BE234A"/>
    <w:rsid w:val="00BE23D9"/>
    <w:rsid w:val="00BE23FD"/>
    <w:rsid w:val="00BE2480"/>
    <w:rsid w:val="00BE24C0"/>
    <w:rsid w:val="00BE25CB"/>
    <w:rsid w:val="00BE25FF"/>
    <w:rsid w:val="00BE2684"/>
    <w:rsid w:val="00BE26C8"/>
    <w:rsid w:val="00BE2705"/>
    <w:rsid w:val="00BE2707"/>
    <w:rsid w:val="00BE281C"/>
    <w:rsid w:val="00BE291C"/>
    <w:rsid w:val="00BE292A"/>
    <w:rsid w:val="00BE29D3"/>
    <w:rsid w:val="00BE2C51"/>
    <w:rsid w:val="00BE2C9E"/>
    <w:rsid w:val="00BE2DCE"/>
    <w:rsid w:val="00BE2F3F"/>
    <w:rsid w:val="00BE2F9E"/>
    <w:rsid w:val="00BE303B"/>
    <w:rsid w:val="00BE3158"/>
    <w:rsid w:val="00BE315B"/>
    <w:rsid w:val="00BE3160"/>
    <w:rsid w:val="00BE332C"/>
    <w:rsid w:val="00BE3382"/>
    <w:rsid w:val="00BE34D1"/>
    <w:rsid w:val="00BE3636"/>
    <w:rsid w:val="00BE37C8"/>
    <w:rsid w:val="00BE3855"/>
    <w:rsid w:val="00BE39C0"/>
    <w:rsid w:val="00BE3AF3"/>
    <w:rsid w:val="00BE3C70"/>
    <w:rsid w:val="00BE3D4F"/>
    <w:rsid w:val="00BE3E4D"/>
    <w:rsid w:val="00BE3EB4"/>
    <w:rsid w:val="00BE4004"/>
    <w:rsid w:val="00BE4042"/>
    <w:rsid w:val="00BE4086"/>
    <w:rsid w:val="00BE4232"/>
    <w:rsid w:val="00BE424E"/>
    <w:rsid w:val="00BE4373"/>
    <w:rsid w:val="00BE43E5"/>
    <w:rsid w:val="00BE442F"/>
    <w:rsid w:val="00BE4451"/>
    <w:rsid w:val="00BE457B"/>
    <w:rsid w:val="00BE4919"/>
    <w:rsid w:val="00BE49E6"/>
    <w:rsid w:val="00BE4A5C"/>
    <w:rsid w:val="00BE4E44"/>
    <w:rsid w:val="00BE4F42"/>
    <w:rsid w:val="00BE5028"/>
    <w:rsid w:val="00BE50A5"/>
    <w:rsid w:val="00BE519A"/>
    <w:rsid w:val="00BE51AD"/>
    <w:rsid w:val="00BE5290"/>
    <w:rsid w:val="00BE5291"/>
    <w:rsid w:val="00BE53A0"/>
    <w:rsid w:val="00BE54E2"/>
    <w:rsid w:val="00BE54E5"/>
    <w:rsid w:val="00BE5533"/>
    <w:rsid w:val="00BE558B"/>
    <w:rsid w:val="00BE57FC"/>
    <w:rsid w:val="00BE5906"/>
    <w:rsid w:val="00BE5913"/>
    <w:rsid w:val="00BE5A3A"/>
    <w:rsid w:val="00BE5A4E"/>
    <w:rsid w:val="00BE5B6F"/>
    <w:rsid w:val="00BE5ED0"/>
    <w:rsid w:val="00BE5F1C"/>
    <w:rsid w:val="00BE5F97"/>
    <w:rsid w:val="00BE5FD5"/>
    <w:rsid w:val="00BE6086"/>
    <w:rsid w:val="00BE6303"/>
    <w:rsid w:val="00BE64C1"/>
    <w:rsid w:val="00BE681E"/>
    <w:rsid w:val="00BE6890"/>
    <w:rsid w:val="00BE6A5A"/>
    <w:rsid w:val="00BE6B0F"/>
    <w:rsid w:val="00BE6D84"/>
    <w:rsid w:val="00BE6E3B"/>
    <w:rsid w:val="00BE6ED8"/>
    <w:rsid w:val="00BE6FB0"/>
    <w:rsid w:val="00BE6FD3"/>
    <w:rsid w:val="00BE6FDC"/>
    <w:rsid w:val="00BE70A2"/>
    <w:rsid w:val="00BE70CC"/>
    <w:rsid w:val="00BE734E"/>
    <w:rsid w:val="00BE7542"/>
    <w:rsid w:val="00BE7577"/>
    <w:rsid w:val="00BE7596"/>
    <w:rsid w:val="00BE75FF"/>
    <w:rsid w:val="00BE7602"/>
    <w:rsid w:val="00BE76B2"/>
    <w:rsid w:val="00BE76BB"/>
    <w:rsid w:val="00BE76FB"/>
    <w:rsid w:val="00BE7748"/>
    <w:rsid w:val="00BE7B68"/>
    <w:rsid w:val="00BE7BAE"/>
    <w:rsid w:val="00BE7C3C"/>
    <w:rsid w:val="00BE7D10"/>
    <w:rsid w:val="00BE7D72"/>
    <w:rsid w:val="00BE7D93"/>
    <w:rsid w:val="00BE7DF0"/>
    <w:rsid w:val="00BE7F0F"/>
    <w:rsid w:val="00BE7F2D"/>
    <w:rsid w:val="00BF0299"/>
    <w:rsid w:val="00BF02A3"/>
    <w:rsid w:val="00BF059D"/>
    <w:rsid w:val="00BF06F3"/>
    <w:rsid w:val="00BF0A10"/>
    <w:rsid w:val="00BF0B02"/>
    <w:rsid w:val="00BF0C77"/>
    <w:rsid w:val="00BF0CDC"/>
    <w:rsid w:val="00BF0F63"/>
    <w:rsid w:val="00BF0F81"/>
    <w:rsid w:val="00BF1036"/>
    <w:rsid w:val="00BF1324"/>
    <w:rsid w:val="00BF1339"/>
    <w:rsid w:val="00BF1355"/>
    <w:rsid w:val="00BF141E"/>
    <w:rsid w:val="00BF1524"/>
    <w:rsid w:val="00BF1697"/>
    <w:rsid w:val="00BF16E6"/>
    <w:rsid w:val="00BF178D"/>
    <w:rsid w:val="00BF1B44"/>
    <w:rsid w:val="00BF1B51"/>
    <w:rsid w:val="00BF1E6E"/>
    <w:rsid w:val="00BF1E75"/>
    <w:rsid w:val="00BF1EB1"/>
    <w:rsid w:val="00BF1EF9"/>
    <w:rsid w:val="00BF200E"/>
    <w:rsid w:val="00BF2030"/>
    <w:rsid w:val="00BF2052"/>
    <w:rsid w:val="00BF2079"/>
    <w:rsid w:val="00BF207F"/>
    <w:rsid w:val="00BF20DE"/>
    <w:rsid w:val="00BF2108"/>
    <w:rsid w:val="00BF2121"/>
    <w:rsid w:val="00BF2170"/>
    <w:rsid w:val="00BF21A2"/>
    <w:rsid w:val="00BF22A0"/>
    <w:rsid w:val="00BF2304"/>
    <w:rsid w:val="00BF2483"/>
    <w:rsid w:val="00BF2842"/>
    <w:rsid w:val="00BF2856"/>
    <w:rsid w:val="00BF2919"/>
    <w:rsid w:val="00BF297A"/>
    <w:rsid w:val="00BF2A1A"/>
    <w:rsid w:val="00BF2B6D"/>
    <w:rsid w:val="00BF2D17"/>
    <w:rsid w:val="00BF2D87"/>
    <w:rsid w:val="00BF30DC"/>
    <w:rsid w:val="00BF31F6"/>
    <w:rsid w:val="00BF337C"/>
    <w:rsid w:val="00BF33B1"/>
    <w:rsid w:val="00BF33EC"/>
    <w:rsid w:val="00BF3494"/>
    <w:rsid w:val="00BF34BB"/>
    <w:rsid w:val="00BF35BE"/>
    <w:rsid w:val="00BF3606"/>
    <w:rsid w:val="00BF3673"/>
    <w:rsid w:val="00BF369B"/>
    <w:rsid w:val="00BF3703"/>
    <w:rsid w:val="00BF3768"/>
    <w:rsid w:val="00BF3829"/>
    <w:rsid w:val="00BF387A"/>
    <w:rsid w:val="00BF38C3"/>
    <w:rsid w:val="00BF3A38"/>
    <w:rsid w:val="00BF3A7F"/>
    <w:rsid w:val="00BF3B16"/>
    <w:rsid w:val="00BF3C52"/>
    <w:rsid w:val="00BF3DA5"/>
    <w:rsid w:val="00BF3E3F"/>
    <w:rsid w:val="00BF3ED7"/>
    <w:rsid w:val="00BF409F"/>
    <w:rsid w:val="00BF40CA"/>
    <w:rsid w:val="00BF4103"/>
    <w:rsid w:val="00BF4190"/>
    <w:rsid w:val="00BF43D0"/>
    <w:rsid w:val="00BF445B"/>
    <w:rsid w:val="00BF44FE"/>
    <w:rsid w:val="00BF47FE"/>
    <w:rsid w:val="00BF4AEA"/>
    <w:rsid w:val="00BF4B9C"/>
    <w:rsid w:val="00BF4C11"/>
    <w:rsid w:val="00BF4E9A"/>
    <w:rsid w:val="00BF4EDB"/>
    <w:rsid w:val="00BF5014"/>
    <w:rsid w:val="00BF51EC"/>
    <w:rsid w:val="00BF5200"/>
    <w:rsid w:val="00BF52DC"/>
    <w:rsid w:val="00BF52E4"/>
    <w:rsid w:val="00BF5368"/>
    <w:rsid w:val="00BF53C6"/>
    <w:rsid w:val="00BF53C9"/>
    <w:rsid w:val="00BF553F"/>
    <w:rsid w:val="00BF579D"/>
    <w:rsid w:val="00BF57DE"/>
    <w:rsid w:val="00BF5A2A"/>
    <w:rsid w:val="00BF5AE5"/>
    <w:rsid w:val="00BF5B43"/>
    <w:rsid w:val="00BF5CB1"/>
    <w:rsid w:val="00BF5ED5"/>
    <w:rsid w:val="00BF5F59"/>
    <w:rsid w:val="00BF5F63"/>
    <w:rsid w:val="00BF5F66"/>
    <w:rsid w:val="00BF5FD3"/>
    <w:rsid w:val="00BF6020"/>
    <w:rsid w:val="00BF62D0"/>
    <w:rsid w:val="00BF6475"/>
    <w:rsid w:val="00BF64B3"/>
    <w:rsid w:val="00BF669A"/>
    <w:rsid w:val="00BF6754"/>
    <w:rsid w:val="00BF67DA"/>
    <w:rsid w:val="00BF6825"/>
    <w:rsid w:val="00BF68A7"/>
    <w:rsid w:val="00BF6B1F"/>
    <w:rsid w:val="00BF6C10"/>
    <w:rsid w:val="00BF6C27"/>
    <w:rsid w:val="00BF6C55"/>
    <w:rsid w:val="00BF6D3D"/>
    <w:rsid w:val="00BF7072"/>
    <w:rsid w:val="00BF70DC"/>
    <w:rsid w:val="00BF70F2"/>
    <w:rsid w:val="00BF7103"/>
    <w:rsid w:val="00BF711F"/>
    <w:rsid w:val="00BF7194"/>
    <w:rsid w:val="00BF7242"/>
    <w:rsid w:val="00BF73D7"/>
    <w:rsid w:val="00BF74DB"/>
    <w:rsid w:val="00BF75C4"/>
    <w:rsid w:val="00BF76B2"/>
    <w:rsid w:val="00BF7A2A"/>
    <w:rsid w:val="00BF7AE0"/>
    <w:rsid w:val="00BF7B25"/>
    <w:rsid w:val="00BF7B9E"/>
    <w:rsid w:val="00BF7C66"/>
    <w:rsid w:val="00BF7CD5"/>
    <w:rsid w:val="00BF7D78"/>
    <w:rsid w:val="00BF7D9D"/>
    <w:rsid w:val="00BF7DB1"/>
    <w:rsid w:val="00BF7DDC"/>
    <w:rsid w:val="00BF7E05"/>
    <w:rsid w:val="00C000D5"/>
    <w:rsid w:val="00C0012F"/>
    <w:rsid w:val="00C0013E"/>
    <w:rsid w:val="00C00320"/>
    <w:rsid w:val="00C0075D"/>
    <w:rsid w:val="00C007FD"/>
    <w:rsid w:val="00C00CBC"/>
    <w:rsid w:val="00C00D51"/>
    <w:rsid w:val="00C00E0C"/>
    <w:rsid w:val="00C00E78"/>
    <w:rsid w:val="00C00EC6"/>
    <w:rsid w:val="00C00F4D"/>
    <w:rsid w:val="00C01229"/>
    <w:rsid w:val="00C0123E"/>
    <w:rsid w:val="00C014BD"/>
    <w:rsid w:val="00C0153E"/>
    <w:rsid w:val="00C015EF"/>
    <w:rsid w:val="00C016CD"/>
    <w:rsid w:val="00C01826"/>
    <w:rsid w:val="00C01AB1"/>
    <w:rsid w:val="00C01C17"/>
    <w:rsid w:val="00C01C44"/>
    <w:rsid w:val="00C01EA3"/>
    <w:rsid w:val="00C01F22"/>
    <w:rsid w:val="00C02050"/>
    <w:rsid w:val="00C020D2"/>
    <w:rsid w:val="00C0216F"/>
    <w:rsid w:val="00C02375"/>
    <w:rsid w:val="00C0242D"/>
    <w:rsid w:val="00C025BE"/>
    <w:rsid w:val="00C02614"/>
    <w:rsid w:val="00C0265C"/>
    <w:rsid w:val="00C026EE"/>
    <w:rsid w:val="00C0281D"/>
    <w:rsid w:val="00C02A97"/>
    <w:rsid w:val="00C02AC6"/>
    <w:rsid w:val="00C02BEB"/>
    <w:rsid w:val="00C02C74"/>
    <w:rsid w:val="00C02CF5"/>
    <w:rsid w:val="00C02D34"/>
    <w:rsid w:val="00C02D4E"/>
    <w:rsid w:val="00C02DED"/>
    <w:rsid w:val="00C02FE1"/>
    <w:rsid w:val="00C0303C"/>
    <w:rsid w:val="00C0304A"/>
    <w:rsid w:val="00C03100"/>
    <w:rsid w:val="00C03130"/>
    <w:rsid w:val="00C03177"/>
    <w:rsid w:val="00C031BB"/>
    <w:rsid w:val="00C031CF"/>
    <w:rsid w:val="00C03300"/>
    <w:rsid w:val="00C0338C"/>
    <w:rsid w:val="00C035AE"/>
    <w:rsid w:val="00C0385C"/>
    <w:rsid w:val="00C038D5"/>
    <w:rsid w:val="00C03924"/>
    <w:rsid w:val="00C03A54"/>
    <w:rsid w:val="00C03D75"/>
    <w:rsid w:val="00C03F8E"/>
    <w:rsid w:val="00C04055"/>
    <w:rsid w:val="00C04087"/>
    <w:rsid w:val="00C041CA"/>
    <w:rsid w:val="00C04277"/>
    <w:rsid w:val="00C04295"/>
    <w:rsid w:val="00C0432C"/>
    <w:rsid w:val="00C04641"/>
    <w:rsid w:val="00C04695"/>
    <w:rsid w:val="00C0471D"/>
    <w:rsid w:val="00C0474B"/>
    <w:rsid w:val="00C048BF"/>
    <w:rsid w:val="00C04BFC"/>
    <w:rsid w:val="00C04D8B"/>
    <w:rsid w:val="00C04E88"/>
    <w:rsid w:val="00C04FFF"/>
    <w:rsid w:val="00C0517A"/>
    <w:rsid w:val="00C052A9"/>
    <w:rsid w:val="00C05305"/>
    <w:rsid w:val="00C05434"/>
    <w:rsid w:val="00C05654"/>
    <w:rsid w:val="00C05738"/>
    <w:rsid w:val="00C05849"/>
    <w:rsid w:val="00C058F6"/>
    <w:rsid w:val="00C05A90"/>
    <w:rsid w:val="00C05D8D"/>
    <w:rsid w:val="00C05D9B"/>
    <w:rsid w:val="00C0618C"/>
    <w:rsid w:val="00C06210"/>
    <w:rsid w:val="00C0621D"/>
    <w:rsid w:val="00C0625F"/>
    <w:rsid w:val="00C06349"/>
    <w:rsid w:val="00C064B2"/>
    <w:rsid w:val="00C064C2"/>
    <w:rsid w:val="00C06713"/>
    <w:rsid w:val="00C0676C"/>
    <w:rsid w:val="00C069B6"/>
    <w:rsid w:val="00C06B84"/>
    <w:rsid w:val="00C06D2C"/>
    <w:rsid w:val="00C06DAF"/>
    <w:rsid w:val="00C06F58"/>
    <w:rsid w:val="00C06FA6"/>
    <w:rsid w:val="00C06FD2"/>
    <w:rsid w:val="00C070A0"/>
    <w:rsid w:val="00C070CB"/>
    <w:rsid w:val="00C071A6"/>
    <w:rsid w:val="00C071F0"/>
    <w:rsid w:val="00C07236"/>
    <w:rsid w:val="00C073D9"/>
    <w:rsid w:val="00C0747C"/>
    <w:rsid w:val="00C076A8"/>
    <w:rsid w:val="00C076D3"/>
    <w:rsid w:val="00C077A0"/>
    <w:rsid w:val="00C07847"/>
    <w:rsid w:val="00C078ED"/>
    <w:rsid w:val="00C07C33"/>
    <w:rsid w:val="00C07D88"/>
    <w:rsid w:val="00C07D99"/>
    <w:rsid w:val="00C07E86"/>
    <w:rsid w:val="00C07FE9"/>
    <w:rsid w:val="00C10003"/>
    <w:rsid w:val="00C100B0"/>
    <w:rsid w:val="00C101E1"/>
    <w:rsid w:val="00C10275"/>
    <w:rsid w:val="00C1027A"/>
    <w:rsid w:val="00C102D3"/>
    <w:rsid w:val="00C1035C"/>
    <w:rsid w:val="00C106CC"/>
    <w:rsid w:val="00C10A37"/>
    <w:rsid w:val="00C10CA0"/>
    <w:rsid w:val="00C10CAF"/>
    <w:rsid w:val="00C10E31"/>
    <w:rsid w:val="00C10E4A"/>
    <w:rsid w:val="00C10FB7"/>
    <w:rsid w:val="00C10FE1"/>
    <w:rsid w:val="00C1121F"/>
    <w:rsid w:val="00C112A6"/>
    <w:rsid w:val="00C1138D"/>
    <w:rsid w:val="00C114D9"/>
    <w:rsid w:val="00C11558"/>
    <w:rsid w:val="00C115BF"/>
    <w:rsid w:val="00C115D0"/>
    <w:rsid w:val="00C11989"/>
    <w:rsid w:val="00C11A13"/>
    <w:rsid w:val="00C11ADF"/>
    <w:rsid w:val="00C11B0A"/>
    <w:rsid w:val="00C11B7F"/>
    <w:rsid w:val="00C11E8C"/>
    <w:rsid w:val="00C11E95"/>
    <w:rsid w:val="00C11ED6"/>
    <w:rsid w:val="00C11F51"/>
    <w:rsid w:val="00C12123"/>
    <w:rsid w:val="00C12249"/>
    <w:rsid w:val="00C12347"/>
    <w:rsid w:val="00C123F1"/>
    <w:rsid w:val="00C12541"/>
    <w:rsid w:val="00C126E2"/>
    <w:rsid w:val="00C12769"/>
    <w:rsid w:val="00C127A6"/>
    <w:rsid w:val="00C127BC"/>
    <w:rsid w:val="00C128A0"/>
    <w:rsid w:val="00C12915"/>
    <w:rsid w:val="00C12A9C"/>
    <w:rsid w:val="00C12D3C"/>
    <w:rsid w:val="00C12D97"/>
    <w:rsid w:val="00C12F6B"/>
    <w:rsid w:val="00C12FD5"/>
    <w:rsid w:val="00C130C2"/>
    <w:rsid w:val="00C1325E"/>
    <w:rsid w:val="00C132A9"/>
    <w:rsid w:val="00C132DD"/>
    <w:rsid w:val="00C1331D"/>
    <w:rsid w:val="00C134B0"/>
    <w:rsid w:val="00C134D6"/>
    <w:rsid w:val="00C134FF"/>
    <w:rsid w:val="00C13652"/>
    <w:rsid w:val="00C1369A"/>
    <w:rsid w:val="00C136AA"/>
    <w:rsid w:val="00C13887"/>
    <w:rsid w:val="00C138E5"/>
    <w:rsid w:val="00C1399B"/>
    <w:rsid w:val="00C13A72"/>
    <w:rsid w:val="00C13B11"/>
    <w:rsid w:val="00C13E2F"/>
    <w:rsid w:val="00C13EEC"/>
    <w:rsid w:val="00C13F36"/>
    <w:rsid w:val="00C1424C"/>
    <w:rsid w:val="00C14424"/>
    <w:rsid w:val="00C1443D"/>
    <w:rsid w:val="00C145DD"/>
    <w:rsid w:val="00C14744"/>
    <w:rsid w:val="00C148B6"/>
    <w:rsid w:val="00C149A0"/>
    <w:rsid w:val="00C149AA"/>
    <w:rsid w:val="00C149BA"/>
    <w:rsid w:val="00C14A32"/>
    <w:rsid w:val="00C14B65"/>
    <w:rsid w:val="00C14D04"/>
    <w:rsid w:val="00C14D15"/>
    <w:rsid w:val="00C14D42"/>
    <w:rsid w:val="00C14E13"/>
    <w:rsid w:val="00C14EB6"/>
    <w:rsid w:val="00C14F1C"/>
    <w:rsid w:val="00C14F20"/>
    <w:rsid w:val="00C14FD4"/>
    <w:rsid w:val="00C1508B"/>
    <w:rsid w:val="00C150A4"/>
    <w:rsid w:val="00C150F1"/>
    <w:rsid w:val="00C1512C"/>
    <w:rsid w:val="00C151D2"/>
    <w:rsid w:val="00C1539D"/>
    <w:rsid w:val="00C1579B"/>
    <w:rsid w:val="00C157D8"/>
    <w:rsid w:val="00C15845"/>
    <w:rsid w:val="00C159FA"/>
    <w:rsid w:val="00C15A7A"/>
    <w:rsid w:val="00C15A7E"/>
    <w:rsid w:val="00C15AA2"/>
    <w:rsid w:val="00C15AE1"/>
    <w:rsid w:val="00C15CCA"/>
    <w:rsid w:val="00C15F25"/>
    <w:rsid w:val="00C16007"/>
    <w:rsid w:val="00C1627E"/>
    <w:rsid w:val="00C16324"/>
    <w:rsid w:val="00C1639D"/>
    <w:rsid w:val="00C16464"/>
    <w:rsid w:val="00C1683F"/>
    <w:rsid w:val="00C16863"/>
    <w:rsid w:val="00C168F1"/>
    <w:rsid w:val="00C16977"/>
    <w:rsid w:val="00C16A0B"/>
    <w:rsid w:val="00C16C69"/>
    <w:rsid w:val="00C16CE9"/>
    <w:rsid w:val="00C16D46"/>
    <w:rsid w:val="00C16F90"/>
    <w:rsid w:val="00C16F9D"/>
    <w:rsid w:val="00C1706D"/>
    <w:rsid w:val="00C17213"/>
    <w:rsid w:val="00C1740F"/>
    <w:rsid w:val="00C17474"/>
    <w:rsid w:val="00C1747B"/>
    <w:rsid w:val="00C17577"/>
    <w:rsid w:val="00C17815"/>
    <w:rsid w:val="00C1781E"/>
    <w:rsid w:val="00C17C59"/>
    <w:rsid w:val="00C17E21"/>
    <w:rsid w:val="00C17E2A"/>
    <w:rsid w:val="00C17E84"/>
    <w:rsid w:val="00C17F5C"/>
    <w:rsid w:val="00C17F6A"/>
    <w:rsid w:val="00C200B0"/>
    <w:rsid w:val="00C20244"/>
    <w:rsid w:val="00C202C9"/>
    <w:rsid w:val="00C20657"/>
    <w:rsid w:val="00C206A4"/>
    <w:rsid w:val="00C206D8"/>
    <w:rsid w:val="00C207BB"/>
    <w:rsid w:val="00C20861"/>
    <w:rsid w:val="00C20892"/>
    <w:rsid w:val="00C2092F"/>
    <w:rsid w:val="00C20AB6"/>
    <w:rsid w:val="00C20C7A"/>
    <w:rsid w:val="00C20CA8"/>
    <w:rsid w:val="00C20CD7"/>
    <w:rsid w:val="00C2101F"/>
    <w:rsid w:val="00C21189"/>
    <w:rsid w:val="00C21429"/>
    <w:rsid w:val="00C21571"/>
    <w:rsid w:val="00C2184D"/>
    <w:rsid w:val="00C218D0"/>
    <w:rsid w:val="00C21942"/>
    <w:rsid w:val="00C21B2C"/>
    <w:rsid w:val="00C21B3C"/>
    <w:rsid w:val="00C21DA6"/>
    <w:rsid w:val="00C21DAB"/>
    <w:rsid w:val="00C21FBE"/>
    <w:rsid w:val="00C2210D"/>
    <w:rsid w:val="00C22143"/>
    <w:rsid w:val="00C22251"/>
    <w:rsid w:val="00C2225E"/>
    <w:rsid w:val="00C224A1"/>
    <w:rsid w:val="00C225E3"/>
    <w:rsid w:val="00C2260A"/>
    <w:rsid w:val="00C22643"/>
    <w:rsid w:val="00C2273E"/>
    <w:rsid w:val="00C22A58"/>
    <w:rsid w:val="00C22AA4"/>
    <w:rsid w:val="00C22AF8"/>
    <w:rsid w:val="00C22B47"/>
    <w:rsid w:val="00C22BF7"/>
    <w:rsid w:val="00C22D31"/>
    <w:rsid w:val="00C22F1D"/>
    <w:rsid w:val="00C22F4A"/>
    <w:rsid w:val="00C22FB9"/>
    <w:rsid w:val="00C23187"/>
    <w:rsid w:val="00C23189"/>
    <w:rsid w:val="00C232C9"/>
    <w:rsid w:val="00C23415"/>
    <w:rsid w:val="00C234D1"/>
    <w:rsid w:val="00C2354C"/>
    <w:rsid w:val="00C236B3"/>
    <w:rsid w:val="00C236C9"/>
    <w:rsid w:val="00C2377C"/>
    <w:rsid w:val="00C237B6"/>
    <w:rsid w:val="00C2383A"/>
    <w:rsid w:val="00C239A8"/>
    <w:rsid w:val="00C23B14"/>
    <w:rsid w:val="00C23B90"/>
    <w:rsid w:val="00C23CA4"/>
    <w:rsid w:val="00C23D07"/>
    <w:rsid w:val="00C23D3E"/>
    <w:rsid w:val="00C23DAB"/>
    <w:rsid w:val="00C23DEB"/>
    <w:rsid w:val="00C23E1E"/>
    <w:rsid w:val="00C23E5B"/>
    <w:rsid w:val="00C23F07"/>
    <w:rsid w:val="00C23F6D"/>
    <w:rsid w:val="00C23F82"/>
    <w:rsid w:val="00C23FDF"/>
    <w:rsid w:val="00C24171"/>
    <w:rsid w:val="00C2430B"/>
    <w:rsid w:val="00C2433A"/>
    <w:rsid w:val="00C243EF"/>
    <w:rsid w:val="00C2440C"/>
    <w:rsid w:val="00C2465F"/>
    <w:rsid w:val="00C2484E"/>
    <w:rsid w:val="00C24851"/>
    <w:rsid w:val="00C24A8D"/>
    <w:rsid w:val="00C24AB8"/>
    <w:rsid w:val="00C24B8A"/>
    <w:rsid w:val="00C24C48"/>
    <w:rsid w:val="00C24CE5"/>
    <w:rsid w:val="00C24D0E"/>
    <w:rsid w:val="00C24D6F"/>
    <w:rsid w:val="00C24DA9"/>
    <w:rsid w:val="00C24F3C"/>
    <w:rsid w:val="00C24F8D"/>
    <w:rsid w:val="00C24FD6"/>
    <w:rsid w:val="00C25021"/>
    <w:rsid w:val="00C25148"/>
    <w:rsid w:val="00C2533B"/>
    <w:rsid w:val="00C2534D"/>
    <w:rsid w:val="00C254E1"/>
    <w:rsid w:val="00C256BF"/>
    <w:rsid w:val="00C25749"/>
    <w:rsid w:val="00C2581E"/>
    <w:rsid w:val="00C258AE"/>
    <w:rsid w:val="00C259F2"/>
    <w:rsid w:val="00C25A6C"/>
    <w:rsid w:val="00C25BEF"/>
    <w:rsid w:val="00C25C8B"/>
    <w:rsid w:val="00C25DC4"/>
    <w:rsid w:val="00C25EA1"/>
    <w:rsid w:val="00C25F56"/>
    <w:rsid w:val="00C25F9A"/>
    <w:rsid w:val="00C260C1"/>
    <w:rsid w:val="00C262AB"/>
    <w:rsid w:val="00C262F1"/>
    <w:rsid w:val="00C26308"/>
    <w:rsid w:val="00C268B8"/>
    <w:rsid w:val="00C26AA9"/>
    <w:rsid w:val="00C26B48"/>
    <w:rsid w:val="00C26B94"/>
    <w:rsid w:val="00C26C65"/>
    <w:rsid w:val="00C26FE8"/>
    <w:rsid w:val="00C27129"/>
    <w:rsid w:val="00C27521"/>
    <w:rsid w:val="00C27618"/>
    <w:rsid w:val="00C27788"/>
    <w:rsid w:val="00C277A0"/>
    <w:rsid w:val="00C278B9"/>
    <w:rsid w:val="00C279DD"/>
    <w:rsid w:val="00C27ADE"/>
    <w:rsid w:val="00C27BD4"/>
    <w:rsid w:val="00C27D83"/>
    <w:rsid w:val="00C27E32"/>
    <w:rsid w:val="00C27E85"/>
    <w:rsid w:val="00C30090"/>
    <w:rsid w:val="00C3015E"/>
    <w:rsid w:val="00C3027A"/>
    <w:rsid w:val="00C3029F"/>
    <w:rsid w:val="00C303F2"/>
    <w:rsid w:val="00C3047E"/>
    <w:rsid w:val="00C304F5"/>
    <w:rsid w:val="00C30520"/>
    <w:rsid w:val="00C30631"/>
    <w:rsid w:val="00C30704"/>
    <w:rsid w:val="00C3074F"/>
    <w:rsid w:val="00C307BE"/>
    <w:rsid w:val="00C3084B"/>
    <w:rsid w:val="00C309B3"/>
    <w:rsid w:val="00C30AEE"/>
    <w:rsid w:val="00C30B05"/>
    <w:rsid w:val="00C30B0B"/>
    <w:rsid w:val="00C30B7C"/>
    <w:rsid w:val="00C30DCF"/>
    <w:rsid w:val="00C30E64"/>
    <w:rsid w:val="00C30EEF"/>
    <w:rsid w:val="00C30FC8"/>
    <w:rsid w:val="00C3108E"/>
    <w:rsid w:val="00C31145"/>
    <w:rsid w:val="00C31153"/>
    <w:rsid w:val="00C3116F"/>
    <w:rsid w:val="00C311C5"/>
    <w:rsid w:val="00C311E1"/>
    <w:rsid w:val="00C31261"/>
    <w:rsid w:val="00C312B5"/>
    <w:rsid w:val="00C312E4"/>
    <w:rsid w:val="00C3149C"/>
    <w:rsid w:val="00C3154B"/>
    <w:rsid w:val="00C31786"/>
    <w:rsid w:val="00C31918"/>
    <w:rsid w:val="00C31A3B"/>
    <w:rsid w:val="00C31A57"/>
    <w:rsid w:val="00C31B0E"/>
    <w:rsid w:val="00C31B29"/>
    <w:rsid w:val="00C31C83"/>
    <w:rsid w:val="00C31D53"/>
    <w:rsid w:val="00C31E32"/>
    <w:rsid w:val="00C31E69"/>
    <w:rsid w:val="00C31F95"/>
    <w:rsid w:val="00C31FE6"/>
    <w:rsid w:val="00C32122"/>
    <w:rsid w:val="00C3212D"/>
    <w:rsid w:val="00C32156"/>
    <w:rsid w:val="00C32399"/>
    <w:rsid w:val="00C32405"/>
    <w:rsid w:val="00C324CA"/>
    <w:rsid w:val="00C3256B"/>
    <w:rsid w:val="00C3268A"/>
    <w:rsid w:val="00C326F6"/>
    <w:rsid w:val="00C327AF"/>
    <w:rsid w:val="00C32953"/>
    <w:rsid w:val="00C329EB"/>
    <w:rsid w:val="00C32A28"/>
    <w:rsid w:val="00C32A31"/>
    <w:rsid w:val="00C32B45"/>
    <w:rsid w:val="00C32FF1"/>
    <w:rsid w:val="00C330E3"/>
    <w:rsid w:val="00C33498"/>
    <w:rsid w:val="00C334B0"/>
    <w:rsid w:val="00C335FA"/>
    <w:rsid w:val="00C33612"/>
    <w:rsid w:val="00C33872"/>
    <w:rsid w:val="00C339D9"/>
    <w:rsid w:val="00C33A31"/>
    <w:rsid w:val="00C33A80"/>
    <w:rsid w:val="00C33B61"/>
    <w:rsid w:val="00C33B88"/>
    <w:rsid w:val="00C33D00"/>
    <w:rsid w:val="00C33D46"/>
    <w:rsid w:val="00C33E0D"/>
    <w:rsid w:val="00C33E65"/>
    <w:rsid w:val="00C33EA2"/>
    <w:rsid w:val="00C33F48"/>
    <w:rsid w:val="00C33FE9"/>
    <w:rsid w:val="00C3428E"/>
    <w:rsid w:val="00C3437A"/>
    <w:rsid w:val="00C343AE"/>
    <w:rsid w:val="00C3465F"/>
    <w:rsid w:val="00C348B7"/>
    <w:rsid w:val="00C349F7"/>
    <w:rsid w:val="00C34A98"/>
    <w:rsid w:val="00C34BE3"/>
    <w:rsid w:val="00C34BE4"/>
    <w:rsid w:val="00C34C44"/>
    <w:rsid w:val="00C34C83"/>
    <w:rsid w:val="00C34F0C"/>
    <w:rsid w:val="00C35192"/>
    <w:rsid w:val="00C35442"/>
    <w:rsid w:val="00C3582D"/>
    <w:rsid w:val="00C35906"/>
    <w:rsid w:val="00C359D4"/>
    <w:rsid w:val="00C35C89"/>
    <w:rsid w:val="00C35D56"/>
    <w:rsid w:val="00C35D69"/>
    <w:rsid w:val="00C35F5D"/>
    <w:rsid w:val="00C36017"/>
    <w:rsid w:val="00C360DE"/>
    <w:rsid w:val="00C3618E"/>
    <w:rsid w:val="00C36193"/>
    <w:rsid w:val="00C361F3"/>
    <w:rsid w:val="00C3620A"/>
    <w:rsid w:val="00C36346"/>
    <w:rsid w:val="00C363A6"/>
    <w:rsid w:val="00C363E0"/>
    <w:rsid w:val="00C36543"/>
    <w:rsid w:val="00C3661E"/>
    <w:rsid w:val="00C366AF"/>
    <w:rsid w:val="00C367EA"/>
    <w:rsid w:val="00C36804"/>
    <w:rsid w:val="00C3685B"/>
    <w:rsid w:val="00C3688A"/>
    <w:rsid w:val="00C368F4"/>
    <w:rsid w:val="00C36985"/>
    <w:rsid w:val="00C36A31"/>
    <w:rsid w:val="00C36D13"/>
    <w:rsid w:val="00C36DDB"/>
    <w:rsid w:val="00C36E07"/>
    <w:rsid w:val="00C3700E"/>
    <w:rsid w:val="00C3719D"/>
    <w:rsid w:val="00C37233"/>
    <w:rsid w:val="00C37258"/>
    <w:rsid w:val="00C372AA"/>
    <w:rsid w:val="00C372F0"/>
    <w:rsid w:val="00C3732C"/>
    <w:rsid w:val="00C3744E"/>
    <w:rsid w:val="00C37665"/>
    <w:rsid w:val="00C377C1"/>
    <w:rsid w:val="00C37810"/>
    <w:rsid w:val="00C3785A"/>
    <w:rsid w:val="00C37A6C"/>
    <w:rsid w:val="00C37B8D"/>
    <w:rsid w:val="00C37E50"/>
    <w:rsid w:val="00C37EBE"/>
    <w:rsid w:val="00C37FE9"/>
    <w:rsid w:val="00C401E7"/>
    <w:rsid w:val="00C402C2"/>
    <w:rsid w:val="00C403E5"/>
    <w:rsid w:val="00C40414"/>
    <w:rsid w:val="00C4078A"/>
    <w:rsid w:val="00C4079A"/>
    <w:rsid w:val="00C407AB"/>
    <w:rsid w:val="00C407B5"/>
    <w:rsid w:val="00C40A26"/>
    <w:rsid w:val="00C40B2A"/>
    <w:rsid w:val="00C40B7B"/>
    <w:rsid w:val="00C40DC9"/>
    <w:rsid w:val="00C40F0C"/>
    <w:rsid w:val="00C412E5"/>
    <w:rsid w:val="00C4146B"/>
    <w:rsid w:val="00C41521"/>
    <w:rsid w:val="00C4154E"/>
    <w:rsid w:val="00C415B5"/>
    <w:rsid w:val="00C416FB"/>
    <w:rsid w:val="00C4196B"/>
    <w:rsid w:val="00C419F0"/>
    <w:rsid w:val="00C41CAB"/>
    <w:rsid w:val="00C41CCB"/>
    <w:rsid w:val="00C41E96"/>
    <w:rsid w:val="00C41EAD"/>
    <w:rsid w:val="00C41EBD"/>
    <w:rsid w:val="00C41F68"/>
    <w:rsid w:val="00C41F81"/>
    <w:rsid w:val="00C42005"/>
    <w:rsid w:val="00C421C5"/>
    <w:rsid w:val="00C42216"/>
    <w:rsid w:val="00C4230C"/>
    <w:rsid w:val="00C42512"/>
    <w:rsid w:val="00C42609"/>
    <w:rsid w:val="00C428A7"/>
    <w:rsid w:val="00C429F8"/>
    <w:rsid w:val="00C42B57"/>
    <w:rsid w:val="00C42BED"/>
    <w:rsid w:val="00C42E3F"/>
    <w:rsid w:val="00C42F15"/>
    <w:rsid w:val="00C42FAB"/>
    <w:rsid w:val="00C430B9"/>
    <w:rsid w:val="00C43172"/>
    <w:rsid w:val="00C43226"/>
    <w:rsid w:val="00C43293"/>
    <w:rsid w:val="00C4343A"/>
    <w:rsid w:val="00C434DE"/>
    <w:rsid w:val="00C43632"/>
    <w:rsid w:val="00C43641"/>
    <w:rsid w:val="00C436A9"/>
    <w:rsid w:val="00C43712"/>
    <w:rsid w:val="00C43855"/>
    <w:rsid w:val="00C438CA"/>
    <w:rsid w:val="00C438D9"/>
    <w:rsid w:val="00C4397A"/>
    <w:rsid w:val="00C439E0"/>
    <w:rsid w:val="00C43A78"/>
    <w:rsid w:val="00C43A8D"/>
    <w:rsid w:val="00C43B17"/>
    <w:rsid w:val="00C43BE4"/>
    <w:rsid w:val="00C43C60"/>
    <w:rsid w:val="00C43F03"/>
    <w:rsid w:val="00C43F80"/>
    <w:rsid w:val="00C44005"/>
    <w:rsid w:val="00C4400E"/>
    <w:rsid w:val="00C44126"/>
    <w:rsid w:val="00C4419E"/>
    <w:rsid w:val="00C442C6"/>
    <w:rsid w:val="00C44391"/>
    <w:rsid w:val="00C4455C"/>
    <w:rsid w:val="00C4456F"/>
    <w:rsid w:val="00C44718"/>
    <w:rsid w:val="00C4497C"/>
    <w:rsid w:val="00C44983"/>
    <w:rsid w:val="00C44A95"/>
    <w:rsid w:val="00C44AD0"/>
    <w:rsid w:val="00C44D1C"/>
    <w:rsid w:val="00C44D35"/>
    <w:rsid w:val="00C45059"/>
    <w:rsid w:val="00C4509A"/>
    <w:rsid w:val="00C4517B"/>
    <w:rsid w:val="00C45353"/>
    <w:rsid w:val="00C45528"/>
    <w:rsid w:val="00C45645"/>
    <w:rsid w:val="00C456E3"/>
    <w:rsid w:val="00C4582F"/>
    <w:rsid w:val="00C45893"/>
    <w:rsid w:val="00C4592F"/>
    <w:rsid w:val="00C45B13"/>
    <w:rsid w:val="00C45B1B"/>
    <w:rsid w:val="00C45B2F"/>
    <w:rsid w:val="00C45BA6"/>
    <w:rsid w:val="00C45BE0"/>
    <w:rsid w:val="00C45C98"/>
    <w:rsid w:val="00C45D21"/>
    <w:rsid w:val="00C45D38"/>
    <w:rsid w:val="00C45E73"/>
    <w:rsid w:val="00C460AF"/>
    <w:rsid w:val="00C46160"/>
    <w:rsid w:val="00C46279"/>
    <w:rsid w:val="00C4628D"/>
    <w:rsid w:val="00C46303"/>
    <w:rsid w:val="00C46312"/>
    <w:rsid w:val="00C46314"/>
    <w:rsid w:val="00C4637A"/>
    <w:rsid w:val="00C463B8"/>
    <w:rsid w:val="00C46553"/>
    <w:rsid w:val="00C46681"/>
    <w:rsid w:val="00C4674A"/>
    <w:rsid w:val="00C4676A"/>
    <w:rsid w:val="00C46776"/>
    <w:rsid w:val="00C46812"/>
    <w:rsid w:val="00C4690E"/>
    <w:rsid w:val="00C46926"/>
    <w:rsid w:val="00C46A26"/>
    <w:rsid w:val="00C46AEC"/>
    <w:rsid w:val="00C46C15"/>
    <w:rsid w:val="00C46EC7"/>
    <w:rsid w:val="00C4705F"/>
    <w:rsid w:val="00C471D3"/>
    <w:rsid w:val="00C47257"/>
    <w:rsid w:val="00C47298"/>
    <w:rsid w:val="00C472B8"/>
    <w:rsid w:val="00C4734C"/>
    <w:rsid w:val="00C4748F"/>
    <w:rsid w:val="00C47516"/>
    <w:rsid w:val="00C47619"/>
    <w:rsid w:val="00C476A1"/>
    <w:rsid w:val="00C477DF"/>
    <w:rsid w:val="00C47818"/>
    <w:rsid w:val="00C478B0"/>
    <w:rsid w:val="00C47954"/>
    <w:rsid w:val="00C4799A"/>
    <w:rsid w:val="00C479AB"/>
    <w:rsid w:val="00C47B11"/>
    <w:rsid w:val="00C47DE9"/>
    <w:rsid w:val="00C50081"/>
    <w:rsid w:val="00C500AB"/>
    <w:rsid w:val="00C501EA"/>
    <w:rsid w:val="00C501F5"/>
    <w:rsid w:val="00C50306"/>
    <w:rsid w:val="00C50483"/>
    <w:rsid w:val="00C504BD"/>
    <w:rsid w:val="00C505D0"/>
    <w:rsid w:val="00C50870"/>
    <w:rsid w:val="00C5098F"/>
    <w:rsid w:val="00C50A0F"/>
    <w:rsid w:val="00C50A7C"/>
    <w:rsid w:val="00C50AC9"/>
    <w:rsid w:val="00C50BAE"/>
    <w:rsid w:val="00C50BC0"/>
    <w:rsid w:val="00C50C8C"/>
    <w:rsid w:val="00C50E4F"/>
    <w:rsid w:val="00C51125"/>
    <w:rsid w:val="00C5113C"/>
    <w:rsid w:val="00C511F3"/>
    <w:rsid w:val="00C51353"/>
    <w:rsid w:val="00C51411"/>
    <w:rsid w:val="00C5145E"/>
    <w:rsid w:val="00C51662"/>
    <w:rsid w:val="00C51784"/>
    <w:rsid w:val="00C518F9"/>
    <w:rsid w:val="00C51A15"/>
    <w:rsid w:val="00C51B1C"/>
    <w:rsid w:val="00C51B24"/>
    <w:rsid w:val="00C5213B"/>
    <w:rsid w:val="00C5217B"/>
    <w:rsid w:val="00C52215"/>
    <w:rsid w:val="00C523F6"/>
    <w:rsid w:val="00C52572"/>
    <w:rsid w:val="00C52771"/>
    <w:rsid w:val="00C52846"/>
    <w:rsid w:val="00C5296E"/>
    <w:rsid w:val="00C52974"/>
    <w:rsid w:val="00C52CD5"/>
    <w:rsid w:val="00C52CFA"/>
    <w:rsid w:val="00C52CFF"/>
    <w:rsid w:val="00C52F25"/>
    <w:rsid w:val="00C53017"/>
    <w:rsid w:val="00C53166"/>
    <w:rsid w:val="00C53280"/>
    <w:rsid w:val="00C53286"/>
    <w:rsid w:val="00C53389"/>
    <w:rsid w:val="00C533F9"/>
    <w:rsid w:val="00C53445"/>
    <w:rsid w:val="00C53494"/>
    <w:rsid w:val="00C5349A"/>
    <w:rsid w:val="00C536A9"/>
    <w:rsid w:val="00C536B6"/>
    <w:rsid w:val="00C53A2B"/>
    <w:rsid w:val="00C53A74"/>
    <w:rsid w:val="00C53ECF"/>
    <w:rsid w:val="00C5402A"/>
    <w:rsid w:val="00C54097"/>
    <w:rsid w:val="00C54209"/>
    <w:rsid w:val="00C5422C"/>
    <w:rsid w:val="00C5435B"/>
    <w:rsid w:val="00C543B1"/>
    <w:rsid w:val="00C543F5"/>
    <w:rsid w:val="00C5457A"/>
    <w:rsid w:val="00C5481B"/>
    <w:rsid w:val="00C54B60"/>
    <w:rsid w:val="00C54C5F"/>
    <w:rsid w:val="00C54E85"/>
    <w:rsid w:val="00C54F88"/>
    <w:rsid w:val="00C54FB4"/>
    <w:rsid w:val="00C550E7"/>
    <w:rsid w:val="00C55124"/>
    <w:rsid w:val="00C55190"/>
    <w:rsid w:val="00C55240"/>
    <w:rsid w:val="00C55391"/>
    <w:rsid w:val="00C554BC"/>
    <w:rsid w:val="00C5564C"/>
    <w:rsid w:val="00C556C7"/>
    <w:rsid w:val="00C556C8"/>
    <w:rsid w:val="00C55783"/>
    <w:rsid w:val="00C5582C"/>
    <w:rsid w:val="00C559AE"/>
    <w:rsid w:val="00C55A81"/>
    <w:rsid w:val="00C55A9E"/>
    <w:rsid w:val="00C55C23"/>
    <w:rsid w:val="00C56168"/>
    <w:rsid w:val="00C561AA"/>
    <w:rsid w:val="00C56210"/>
    <w:rsid w:val="00C56280"/>
    <w:rsid w:val="00C5630D"/>
    <w:rsid w:val="00C565FF"/>
    <w:rsid w:val="00C567EA"/>
    <w:rsid w:val="00C568D1"/>
    <w:rsid w:val="00C56A34"/>
    <w:rsid w:val="00C56DE8"/>
    <w:rsid w:val="00C56E25"/>
    <w:rsid w:val="00C56F13"/>
    <w:rsid w:val="00C57051"/>
    <w:rsid w:val="00C57156"/>
    <w:rsid w:val="00C57203"/>
    <w:rsid w:val="00C57217"/>
    <w:rsid w:val="00C57253"/>
    <w:rsid w:val="00C57333"/>
    <w:rsid w:val="00C57343"/>
    <w:rsid w:val="00C573C3"/>
    <w:rsid w:val="00C57448"/>
    <w:rsid w:val="00C574FA"/>
    <w:rsid w:val="00C57542"/>
    <w:rsid w:val="00C57579"/>
    <w:rsid w:val="00C575E6"/>
    <w:rsid w:val="00C57611"/>
    <w:rsid w:val="00C57642"/>
    <w:rsid w:val="00C577EE"/>
    <w:rsid w:val="00C57C33"/>
    <w:rsid w:val="00C57C42"/>
    <w:rsid w:val="00C57D15"/>
    <w:rsid w:val="00C57F9F"/>
    <w:rsid w:val="00C57FD8"/>
    <w:rsid w:val="00C60264"/>
    <w:rsid w:val="00C602B4"/>
    <w:rsid w:val="00C602D1"/>
    <w:rsid w:val="00C604B7"/>
    <w:rsid w:val="00C604C3"/>
    <w:rsid w:val="00C60525"/>
    <w:rsid w:val="00C605C0"/>
    <w:rsid w:val="00C60629"/>
    <w:rsid w:val="00C607E6"/>
    <w:rsid w:val="00C6094E"/>
    <w:rsid w:val="00C60B4F"/>
    <w:rsid w:val="00C60C41"/>
    <w:rsid w:val="00C60C95"/>
    <w:rsid w:val="00C60D61"/>
    <w:rsid w:val="00C60DC3"/>
    <w:rsid w:val="00C60FB2"/>
    <w:rsid w:val="00C6108F"/>
    <w:rsid w:val="00C610B8"/>
    <w:rsid w:val="00C61371"/>
    <w:rsid w:val="00C61602"/>
    <w:rsid w:val="00C616F0"/>
    <w:rsid w:val="00C618F0"/>
    <w:rsid w:val="00C61920"/>
    <w:rsid w:val="00C61973"/>
    <w:rsid w:val="00C6198B"/>
    <w:rsid w:val="00C61B63"/>
    <w:rsid w:val="00C61CBF"/>
    <w:rsid w:val="00C61D01"/>
    <w:rsid w:val="00C61D33"/>
    <w:rsid w:val="00C61D8A"/>
    <w:rsid w:val="00C61F5D"/>
    <w:rsid w:val="00C6212B"/>
    <w:rsid w:val="00C622B6"/>
    <w:rsid w:val="00C6243A"/>
    <w:rsid w:val="00C62677"/>
    <w:rsid w:val="00C627BE"/>
    <w:rsid w:val="00C62919"/>
    <w:rsid w:val="00C629DE"/>
    <w:rsid w:val="00C62AE3"/>
    <w:rsid w:val="00C62B59"/>
    <w:rsid w:val="00C62C17"/>
    <w:rsid w:val="00C62D9B"/>
    <w:rsid w:val="00C62E35"/>
    <w:rsid w:val="00C62EDC"/>
    <w:rsid w:val="00C62F25"/>
    <w:rsid w:val="00C62F3B"/>
    <w:rsid w:val="00C62FC6"/>
    <w:rsid w:val="00C6305A"/>
    <w:rsid w:val="00C6315A"/>
    <w:rsid w:val="00C6321C"/>
    <w:rsid w:val="00C63287"/>
    <w:rsid w:val="00C6333A"/>
    <w:rsid w:val="00C633F7"/>
    <w:rsid w:val="00C634C3"/>
    <w:rsid w:val="00C63801"/>
    <w:rsid w:val="00C638DF"/>
    <w:rsid w:val="00C63931"/>
    <w:rsid w:val="00C63962"/>
    <w:rsid w:val="00C6396C"/>
    <w:rsid w:val="00C639B6"/>
    <w:rsid w:val="00C63A18"/>
    <w:rsid w:val="00C63A62"/>
    <w:rsid w:val="00C63B02"/>
    <w:rsid w:val="00C63C3A"/>
    <w:rsid w:val="00C63D2A"/>
    <w:rsid w:val="00C63DA5"/>
    <w:rsid w:val="00C63E2D"/>
    <w:rsid w:val="00C63EBD"/>
    <w:rsid w:val="00C63EDD"/>
    <w:rsid w:val="00C63FFE"/>
    <w:rsid w:val="00C6407B"/>
    <w:rsid w:val="00C64089"/>
    <w:rsid w:val="00C6422E"/>
    <w:rsid w:val="00C643A7"/>
    <w:rsid w:val="00C64435"/>
    <w:rsid w:val="00C64474"/>
    <w:rsid w:val="00C64501"/>
    <w:rsid w:val="00C64575"/>
    <w:rsid w:val="00C6478D"/>
    <w:rsid w:val="00C649C0"/>
    <w:rsid w:val="00C649E1"/>
    <w:rsid w:val="00C64A97"/>
    <w:rsid w:val="00C64AC8"/>
    <w:rsid w:val="00C64BB0"/>
    <w:rsid w:val="00C6503F"/>
    <w:rsid w:val="00C65083"/>
    <w:rsid w:val="00C65261"/>
    <w:rsid w:val="00C65337"/>
    <w:rsid w:val="00C65378"/>
    <w:rsid w:val="00C654C8"/>
    <w:rsid w:val="00C65590"/>
    <w:rsid w:val="00C655A1"/>
    <w:rsid w:val="00C6573F"/>
    <w:rsid w:val="00C657A1"/>
    <w:rsid w:val="00C65816"/>
    <w:rsid w:val="00C65B02"/>
    <w:rsid w:val="00C65DE4"/>
    <w:rsid w:val="00C65ECA"/>
    <w:rsid w:val="00C65F0C"/>
    <w:rsid w:val="00C65FC7"/>
    <w:rsid w:val="00C65FE4"/>
    <w:rsid w:val="00C66057"/>
    <w:rsid w:val="00C661D2"/>
    <w:rsid w:val="00C662AC"/>
    <w:rsid w:val="00C6630C"/>
    <w:rsid w:val="00C66593"/>
    <w:rsid w:val="00C668B3"/>
    <w:rsid w:val="00C66924"/>
    <w:rsid w:val="00C669A3"/>
    <w:rsid w:val="00C66A48"/>
    <w:rsid w:val="00C66A70"/>
    <w:rsid w:val="00C66AFD"/>
    <w:rsid w:val="00C66CA4"/>
    <w:rsid w:val="00C66DAC"/>
    <w:rsid w:val="00C66E16"/>
    <w:rsid w:val="00C66E4B"/>
    <w:rsid w:val="00C66F3C"/>
    <w:rsid w:val="00C66F7A"/>
    <w:rsid w:val="00C66FF3"/>
    <w:rsid w:val="00C67130"/>
    <w:rsid w:val="00C672F4"/>
    <w:rsid w:val="00C676D5"/>
    <w:rsid w:val="00C67780"/>
    <w:rsid w:val="00C6778A"/>
    <w:rsid w:val="00C677AA"/>
    <w:rsid w:val="00C677F0"/>
    <w:rsid w:val="00C67972"/>
    <w:rsid w:val="00C679BA"/>
    <w:rsid w:val="00C679BE"/>
    <w:rsid w:val="00C67B16"/>
    <w:rsid w:val="00C67D57"/>
    <w:rsid w:val="00C67E93"/>
    <w:rsid w:val="00C70029"/>
    <w:rsid w:val="00C700B0"/>
    <w:rsid w:val="00C701D0"/>
    <w:rsid w:val="00C7026F"/>
    <w:rsid w:val="00C70283"/>
    <w:rsid w:val="00C70339"/>
    <w:rsid w:val="00C70400"/>
    <w:rsid w:val="00C70438"/>
    <w:rsid w:val="00C7052C"/>
    <w:rsid w:val="00C708B4"/>
    <w:rsid w:val="00C708F6"/>
    <w:rsid w:val="00C7092A"/>
    <w:rsid w:val="00C7099A"/>
    <w:rsid w:val="00C70A03"/>
    <w:rsid w:val="00C70B0C"/>
    <w:rsid w:val="00C70B8F"/>
    <w:rsid w:val="00C70C69"/>
    <w:rsid w:val="00C70CAC"/>
    <w:rsid w:val="00C70CC8"/>
    <w:rsid w:val="00C70D67"/>
    <w:rsid w:val="00C70DFA"/>
    <w:rsid w:val="00C70E41"/>
    <w:rsid w:val="00C70FB0"/>
    <w:rsid w:val="00C7105D"/>
    <w:rsid w:val="00C710B4"/>
    <w:rsid w:val="00C713AE"/>
    <w:rsid w:val="00C7146B"/>
    <w:rsid w:val="00C71562"/>
    <w:rsid w:val="00C715EB"/>
    <w:rsid w:val="00C715F6"/>
    <w:rsid w:val="00C7184E"/>
    <w:rsid w:val="00C71892"/>
    <w:rsid w:val="00C718A2"/>
    <w:rsid w:val="00C7195B"/>
    <w:rsid w:val="00C719C8"/>
    <w:rsid w:val="00C719CA"/>
    <w:rsid w:val="00C71AFB"/>
    <w:rsid w:val="00C71DD2"/>
    <w:rsid w:val="00C71E6B"/>
    <w:rsid w:val="00C71ED5"/>
    <w:rsid w:val="00C71F74"/>
    <w:rsid w:val="00C71FE0"/>
    <w:rsid w:val="00C720EA"/>
    <w:rsid w:val="00C7223D"/>
    <w:rsid w:val="00C72376"/>
    <w:rsid w:val="00C723A4"/>
    <w:rsid w:val="00C72457"/>
    <w:rsid w:val="00C724D1"/>
    <w:rsid w:val="00C72683"/>
    <w:rsid w:val="00C727DB"/>
    <w:rsid w:val="00C72A20"/>
    <w:rsid w:val="00C72AEB"/>
    <w:rsid w:val="00C72CBE"/>
    <w:rsid w:val="00C72D05"/>
    <w:rsid w:val="00C72E8B"/>
    <w:rsid w:val="00C72F01"/>
    <w:rsid w:val="00C72F71"/>
    <w:rsid w:val="00C730E3"/>
    <w:rsid w:val="00C73117"/>
    <w:rsid w:val="00C73157"/>
    <w:rsid w:val="00C73186"/>
    <w:rsid w:val="00C734B4"/>
    <w:rsid w:val="00C734B6"/>
    <w:rsid w:val="00C73618"/>
    <w:rsid w:val="00C736BB"/>
    <w:rsid w:val="00C7377D"/>
    <w:rsid w:val="00C738A8"/>
    <w:rsid w:val="00C73933"/>
    <w:rsid w:val="00C739F6"/>
    <w:rsid w:val="00C73CBC"/>
    <w:rsid w:val="00C73D26"/>
    <w:rsid w:val="00C73E0F"/>
    <w:rsid w:val="00C73E70"/>
    <w:rsid w:val="00C73FC1"/>
    <w:rsid w:val="00C74060"/>
    <w:rsid w:val="00C7415F"/>
    <w:rsid w:val="00C7418B"/>
    <w:rsid w:val="00C741D7"/>
    <w:rsid w:val="00C742B7"/>
    <w:rsid w:val="00C743D8"/>
    <w:rsid w:val="00C74546"/>
    <w:rsid w:val="00C74757"/>
    <w:rsid w:val="00C74895"/>
    <w:rsid w:val="00C74ABD"/>
    <w:rsid w:val="00C74B04"/>
    <w:rsid w:val="00C74C46"/>
    <w:rsid w:val="00C74D05"/>
    <w:rsid w:val="00C74DE0"/>
    <w:rsid w:val="00C74FD0"/>
    <w:rsid w:val="00C75186"/>
    <w:rsid w:val="00C75621"/>
    <w:rsid w:val="00C7564E"/>
    <w:rsid w:val="00C75684"/>
    <w:rsid w:val="00C75854"/>
    <w:rsid w:val="00C759A3"/>
    <w:rsid w:val="00C759B5"/>
    <w:rsid w:val="00C75AFA"/>
    <w:rsid w:val="00C75D35"/>
    <w:rsid w:val="00C75E00"/>
    <w:rsid w:val="00C76035"/>
    <w:rsid w:val="00C760F2"/>
    <w:rsid w:val="00C761C9"/>
    <w:rsid w:val="00C7638D"/>
    <w:rsid w:val="00C7655D"/>
    <w:rsid w:val="00C765EE"/>
    <w:rsid w:val="00C7664B"/>
    <w:rsid w:val="00C767B8"/>
    <w:rsid w:val="00C768D2"/>
    <w:rsid w:val="00C7690A"/>
    <w:rsid w:val="00C769A8"/>
    <w:rsid w:val="00C76ABB"/>
    <w:rsid w:val="00C76AFB"/>
    <w:rsid w:val="00C76CC1"/>
    <w:rsid w:val="00C76CEB"/>
    <w:rsid w:val="00C76CF2"/>
    <w:rsid w:val="00C76D8E"/>
    <w:rsid w:val="00C76D99"/>
    <w:rsid w:val="00C76DCE"/>
    <w:rsid w:val="00C76F57"/>
    <w:rsid w:val="00C7706F"/>
    <w:rsid w:val="00C770EC"/>
    <w:rsid w:val="00C77193"/>
    <w:rsid w:val="00C771C9"/>
    <w:rsid w:val="00C771F1"/>
    <w:rsid w:val="00C77408"/>
    <w:rsid w:val="00C7742A"/>
    <w:rsid w:val="00C7788F"/>
    <w:rsid w:val="00C77B44"/>
    <w:rsid w:val="00C77BC6"/>
    <w:rsid w:val="00C77D13"/>
    <w:rsid w:val="00C77D66"/>
    <w:rsid w:val="00C77E35"/>
    <w:rsid w:val="00C8008C"/>
    <w:rsid w:val="00C80121"/>
    <w:rsid w:val="00C80280"/>
    <w:rsid w:val="00C802F1"/>
    <w:rsid w:val="00C80362"/>
    <w:rsid w:val="00C803A2"/>
    <w:rsid w:val="00C804E3"/>
    <w:rsid w:val="00C8058C"/>
    <w:rsid w:val="00C806F6"/>
    <w:rsid w:val="00C80760"/>
    <w:rsid w:val="00C8085C"/>
    <w:rsid w:val="00C808ED"/>
    <w:rsid w:val="00C80AB2"/>
    <w:rsid w:val="00C80C7B"/>
    <w:rsid w:val="00C80C93"/>
    <w:rsid w:val="00C80D8E"/>
    <w:rsid w:val="00C8108D"/>
    <w:rsid w:val="00C810A8"/>
    <w:rsid w:val="00C811B7"/>
    <w:rsid w:val="00C81285"/>
    <w:rsid w:val="00C81532"/>
    <w:rsid w:val="00C816ED"/>
    <w:rsid w:val="00C817F6"/>
    <w:rsid w:val="00C818D6"/>
    <w:rsid w:val="00C8193A"/>
    <w:rsid w:val="00C81A30"/>
    <w:rsid w:val="00C81B1B"/>
    <w:rsid w:val="00C81BA4"/>
    <w:rsid w:val="00C81D08"/>
    <w:rsid w:val="00C81FC0"/>
    <w:rsid w:val="00C82040"/>
    <w:rsid w:val="00C82062"/>
    <w:rsid w:val="00C820AC"/>
    <w:rsid w:val="00C82648"/>
    <w:rsid w:val="00C827A8"/>
    <w:rsid w:val="00C82840"/>
    <w:rsid w:val="00C82A9F"/>
    <w:rsid w:val="00C82BC5"/>
    <w:rsid w:val="00C82BD9"/>
    <w:rsid w:val="00C83101"/>
    <w:rsid w:val="00C831BE"/>
    <w:rsid w:val="00C83260"/>
    <w:rsid w:val="00C833F8"/>
    <w:rsid w:val="00C83450"/>
    <w:rsid w:val="00C83604"/>
    <w:rsid w:val="00C837EB"/>
    <w:rsid w:val="00C838C6"/>
    <w:rsid w:val="00C8392C"/>
    <w:rsid w:val="00C83A1D"/>
    <w:rsid w:val="00C83A9B"/>
    <w:rsid w:val="00C83ADC"/>
    <w:rsid w:val="00C83B3C"/>
    <w:rsid w:val="00C83B66"/>
    <w:rsid w:val="00C83D8D"/>
    <w:rsid w:val="00C83D9B"/>
    <w:rsid w:val="00C84153"/>
    <w:rsid w:val="00C8422A"/>
    <w:rsid w:val="00C842EB"/>
    <w:rsid w:val="00C844B4"/>
    <w:rsid w:val="00C844CF"/>
    <w:rsid w:val="00C845F7"/>
    <w:rsid w:val="00C84751"/>
    <w:rsid w:val="00C848AE"/>
    <w:rsid w:val="00C848DF"/>
    <w:rsid w:val="00C84982"/>
    <w:rsid w:val="00C84A2B"/>
    <w:rsid w:val="00C84AB0"/>
    <w:rsid w:val="00C84CDA"/>
    <w:rsid w:val="00C84D20"/>
    <w:rsid w:val="00C84F63"/>
    <w:rsid w:val="00C84F81"/>
    <w:rsid w:val="00C84F96"/>
    <w:rsid w:val="00C85021"/>
    <w:rsid w:val="00C85036"/>
    <w:rsid w:val="00C850E7"/>
    <w:rsid w:val="00C85391"/>
    <w:rsid w:val="00C85417"/>
    <w:rsid w:val="00C8549E"/>
    <w:rsid w:val="00C855D2"/>
    <w:rsid w:val="00C856D8"/>
    <w:rsid w:val="00C85722"/>
    <w:rsid w:val="00C85852"/>
    <w:rsid w:val="00C85A2D"/>
    <w:rsid w:val="00C85C4D"/>
    <w:rsid w:val="00C85D84"/>
    <w:rsid w:val="00C85DF2"/>
    <w:rsid w:val="00C85EC2"/>
    <w:rsid w:val="00C85ECE"/>
    <w:rsid w:val="00C85F8C"/>
    <w:rsid w:val="00C85FF6"/>
    <w:rsid w:val="00C8600B"/>
    <w:rsid w:val="00C863CA"/>
    <w:rsid w:val="00C864C1"/>
    <w:rsid w:val="00C864D9"/>
    <w:rsid w:val="00C86524"/>
    <w:rsid w:val="00C866A1"/>
    <w:rsid w:val="00C86868"/>
    <w:rsid w:val="00C86954"/>
    <w:rsid w:val="00C86968"/>
    <w:rsid w:val="00C86A0B"/>
    <w:rsid w:val="00C86C2C"/>
    <w:rsid w:val="00C86D1F"/>
    <w:rsid w:val="00C86E8D"/>
    <w:rsid w:val="00C8725B"/>
    <w:rsid w:val="00C87414"/>
    <w:rsid w:val="00C87428"/>
    <w:rsid w:val="00C8746F"/>
    <w:rsid w:val="00C874FE"/>
    <w:rsid w:val="00C87511"/>
    <w:rsid w:val="00C87606"/>
    <w:rsid w:val="00C87691"/>
    <w:rsid w:val="00C877DC"/>
    <w:rsid w:val="00C87814"/>
    <w:rsid w:val="00C8785A"/>
    <w:rsid w:val="00C878C0"/>
    <w:rsid w:val="00C87905"/>
    <w:rsid w:val="00C87BBB"/>
    <w:rsid w:val="00C87BC6"/>
    <w:rsid w:val="00C87C9F"/>
    <w:rsid w:val="00C87E7A"/>
    <w:rsid w:val="00C87F98"/>
    <w:rsid w:val="00C9011C"/>
    <w:rsid w:val="00C90175"/>
    <w:rsid w:val="00C901AD"/>
    <w:rsid w:val="00C901C0"/>
    <w:rsid w:val="00C902BA"/>
    <w:rsid w:val="00C903DE"/>
    <w:rsid w:val="00C90494"/>
    <w:rsid w:val="00C90706"/>
    <w:rsid w:val="00C90844"/>
    <w:rsid w:val="00C90B82"/>
    <w:rsid w:val="00C90CE7"/>
    <w:rsid w:val="00C90D62"/>
    <w:rsid w:val="00C90EDA"/>
    <w:rsid w:val="00C90F59"/>
    <w:rsid w:val="00C9118F"/>
    <w:rsid w:val="00C91283"/>
    <w:rsid w:val="00C91292"/>
    <w:rsid w:val="00C91736"/>
    <w:rsid w:val="00C91910"/>
    <w:rsid w:val="00C919DA"/>
    <w:rsid w:val="00C91A76"/>
    <w:rsid w:val="00C91AF4"/>
    <w:rsid w:val="00C91C77"/>
    <w:rsid w:val="00C91D1D"/>
    <w:rsid w:val="00C91F14"/>
    <w:rsid w:val="00C91FAD"/>
    <w:rsid w:val="00C92066"/>
    <w:rsid w:val="00C92095"/>
    <w:rsid w:val="00C92126"/>
    <w:rsid w:val="00C92169"/>
    <w:rsid w:val="00C92397"/>
    <w:rsid w:val="00C923BC"/>
    <w:rsid w:val="00C9245B"/>
    <w:rsid w:val="00C92549"/>
    <w:rsid w:val="00C92615"/>
    <w:rsid w:val="00C92668"/>
    <w:rsid w:val="00C9266D"/>
    <w:rsid w:val="00C9267A"/>
    <w:rsid w:val="00C926EE"/>
    <w:rsid w:val="00C9279B"/>
    <w:rsid w:val="00C92841"/>
    <w:rsid w:val="00C92A0E"/>
    <w:rsid w:val="00C92B1F"/>
    <w:rsid w:val="00C92C7B"/>
    <w:rsid w:val="00C92D75"/>
    <w:rsid w:val="00C92DA2"/>
    <w:rsid w:val="00C92FEA"/>
    <w:rsid w:val="00C93028"/>
    <w:rsid w:val="00C93054"/>
    <w:rsid w:val="00C930C0"/>
    <w:rsid w:val="00C930EE"/>
    <w:rsid w:val="00C930F4"/>
    <w:rsid w:val="00C931D4"/>
    <w:rsid w:val="00C9339A"/>
    <w:rsid w:val="00C933EB"/>
    <w:rsid w:val="00C9361B"/>
    <w:rsid w:val="00C93736"/>
    <w:rsid w:val="00C93741"/>
    <w:rsid w:val="00C9381E"/>
    <w:rsid w:val="00C93A26"/>
    <w:rsid w:val="00C93A63"/>
    <w:rsid w:val="00C93A73"/>
    <w:rsid w:val="00C93AC6"/>
    <w:rsid w:val="00C93B57"/>
    <w:rsid w:val="00C93C1F"/>
    <w:rsid w:val="00C93C21"/>
    <w:rsid w:val="00C93CB3"/>
    <w:rsid w:val="00C93D02"/>
    <w:rsid w:val="00C93D31"/>
    <w:rsid w:val="00C93E2A"/>
    <w:rsid w:val="00C93EA4"/>
    <w:rsid w:val="00C93F64"/>
    <w:rsid w:val="00C9401A"/>
    <w:rsid w:val="00C94075"/>
    <w:rsid w:val="00C940F9"/>
    <w:rsid w:val="00C9411A"/>
    <w:rsid w:val="00C94150"/>
    <w:rsid w:val="00C9427F"/>
    <w:rsid w:val="00C943BD"/>
    <w:rsid w:val="00C94420"/>
    <w:rsid w:val="00C9446E"/>
    <w:rsid w:val="00C9449A"/>
    <w:rsid w:val="00C94509"/>
    <w:rsid w:val="00C9454E"/>
    <w:rsid w:val="00C945F5"/>
    <w:rsid w:val="00C94620"/>
    <w:rsid w:val="00C94660"/>
    <w:rsid w:val="00C947C1"/>
    <w:rsid w:val="00C94850"/>
    <w:rsid w:val="00C94864"/>
    <w:rsid w:val="00C94B7B"/>
    <w:rsid w:val="00C94B7C"/>
    <w:rsid w:val="00C94D7D"/>
    <w:rsid w:val="00C94E4F"/>
    <w:rsid w:val="00C94E7C"/>
    <w:rsid w:val="00C950B3"/>
    <w:rsid w:val="00C9510A"/>
    <w:rsid w:val="00C9516C"/>
    <w:rsid w:val="00C951B6"/>
    <w:rsid w:val="00C953C7"/>
    <w:rsid w:val="00C95426"/>
    <w:rsid w:val="00C954B1"/>
    <w:rsid w:val="00C95528"/>
    <w:rsid w:val="00C95534"/>
    <w:rsid w:val="00C95572"/>
    <w:rsid w:val="00C95646"/>
    <w:rsid w:val="00C9573A"/>
    <w:rsid w:val="00C95780"/>
    <w:rsid w:val="00C957B5"/>
    <w:rsid w:val="00C959BB"/>
    <w:rsid w:val="00C959D2"/>
    <w:rsid w:val="00C95BA7"/>
    <w:rsid w:val="00C95DB0"/>
    <w:rsid w:val="00C95DE1"/>
    <w:rsid w:val="00C95EA6"/>
    <w:rsid w:val="00C95FB6"/>
    <w:rsid w:val="00C96009"/>
    <w:rsid w:val="00C962CB"/>
    <w:rsid w:val="00C963FA"/>
    <w:rsid w:val="00C9685A"/>
    <w:rsid w:val="00C96906"/>
    <w:rsid w:val="00C96A4D"/>
    <w:rsid w:val="00C96C32"/>
    <w:rsid w:val="00C96C35"/>
    <w:rsid w:val="00C96E67"/>
    <w:rsid w:val="00C9702A"/>
    <w:rsid w:val="00C97076"/>
    <w:rsid w:val="00C97517"/>
    <w:rsid w:val="00C977D4"/>
    <w:rsid w:val="00C97B31"/>
    <w:rsid w:val="00C97D0D"/>
    <w:rsid w:val="00C97D15"/>
    <w:rsid w:val="00C97D49"/>
    <w:rsid w:val="00C97DAB"/>
    <w:rsid w:val="00C97DF0"/>
    <w:rsid w:val="00C97ECB"/>
    <w:rsid w:val="00C97F1C"/>
    <w:rsid w:val="00C97FC9"/>
    <w:rsid w:val="00CA0069"/>
    <w:rsid w:val="00CA00BE"/>
    <w:rsid w:val="00CA0291"/>
    <w:rsid w:val="00CA02C4"/>
    <w:rsid w:val="00CA0426"/>
    <w:rsid w:val="00CA05F8"/>
    <w:rsid w:val="00CA0643"/>
    <w:rsid w:val="00CA0644"/>
    <w:rsid w:val="00CA0694"/>
    <w:rsid w:val="00CA07B4"/>
    <w:rsid w:val="00CA0B20"/>
    <w:rsid w:val="00CA0B88"/>
    <w:rsid w:val="00CA0BF2"/>
    <w:rsid w:val="00CA0C4F"/>
    <w:rsid w:val="00CA0C94"/>
    <w:rsid w:val="00CA0CC6"/>
    <w:rsid w:val="00CA0F3C"/>
    <w:rsid w:val="00CA0F59"/>
    <w:rsid w:val="00CA0F85"/>
    <w:rsid w:val="00CA102B"/>
    <w:rsid w:val="00CA109E"/>
    <w:rsid w:val="00CA10B6"/>
    <w:rsid w:val="00CA11D2"/>
    <w:rsid w:val="00CA129F"/>
    <w:rsid w:val="00CA14DD"/>
    <w:rsid w:val="00CA1904"/>
    <w:rsid w:val="00CA19D3"/>
    <w:rsid w:val="00CA1B45"/>
    <w:rsid w:val="00CA1B58"/>
    <w:rsid w:val="00CA1CDD"/>
    <w:rsid w:val="00CA1CF5"/>
    <w:rsid w:val="00CA1F81"/>
    <w:rsid w:val="00CA239D"/>
    <w:rsid w:val="00CA241B"/>
    <w:rsid w:val="00CA2431"/>
    <w:rsid w:val="00CA275A"/>
    <w:rsid w:val="00CA285D"/>
    <w:rsid w:val="00CA2986"/>
    <w:rsid w:val="00CA2997"/>
    <w:rsid w:val="00CA2B74"/>
    <w:rsid w:val="00CA2BAF"/>
    <w:rsid w:val="00CA2BFB"/>
    <w:rsid w:val="00CA2C02"/>
    <w:rsid w:val="00CA2D13"/>
    <w:rsid w:val="00CA2E09"/>
    <w:rsid w:val="00CA2E1A"/>
    <w:rsid w:val="00CA2E87"/>
    <w:rsid w:val="00CA2E8A"/>
    <w:rsid w:val="00CA2F7D"/>
    <w:rsid w:val="00CA312C"/>
    <w:rsid w:val="00CA3172"/>
    <w:rsid w:val="00CA320F"/>
    <w:rsid w:val="00CA33AC"/>
    <w:rsid w:val="00CA34E6"/>
    <w:rsid w:val="00CA353C"/>
    <w:rsid w:val="00CA39F2"/>
    <w:rsid w:val="00CA3D0A"/>
    <w:rsid w:val="00CA3D0C"/>
    <w:rsid w:val="00CA3D8A"/>
    <w:rsid w:val="00CA3E98"/>
    <w:rsid w:val="00CA3F43"/>
    <w:rsid w:val="00CA3F63"/>
    <w:rsid w:val="00CA402F"/>
    <w:rsid w:val="00CA4094"/>
    <w:rsid w:val="00CA4263"/>
    <w:rsid w:val="00CA43B6"/>
    <w:rsid w:val="00CA4409"/>
    <w:rsid w:val="00CA44C3"/>
    <w:rsid w:val="00CA44ED"/>
    <w:rsid w:val="00CA49A3"/>
    <w:rsid w:val="00CA4B03"/>
    <w:rsid w:val="00CA4E07"/>
    <w:rsid w:val="00CA4FC5"/>
    <w:rsid w:val="00CA4FED"/>
    <w:rsid w:val="00CA506A"/>
    <w:rsid w:val="00CA5148"/>
    <w:rsid w:val="00CA51E1"/>
    <w:rsid w:val="00CA5207"/>
    <w:rsid w:val="00CA5227"/>
    <w:rsid w:val="00CA58DF"/>
    <w:rsid w:val="00CA5BEE"/>
    <w:rsid w:val="00CA5C1C"/>
    <w:rsid w:val="00CA5C7B"/>
    <w:rsid w:val="00CA5E84"/>
    <w:rsid w:val="00CA5EEE"/>
    <w:rsid w:val="00CA5F70"/>
    <w:rsid w:val="00CA6054"/>
    <w:rsid w:val="00CA6189"/>
    <w:rsid w:val="00CA619F"/>
    <w:rsid w:val="00CA61FB"/>
    <w:rsid w:val="00CA623A"/>
    <w:rsid w:val="00CA629A"/>
    <w:rsid w:val="00CA62C2"/>
    <w:rsid w:val="00CA6365"/>
    <w:rsid w:val="00CA6376"/>
    <w:rsid w:val="00CA6525"/>
    <w:rsid w:val="00CA6593"/>
    <w:rsid w:val="00CA68BE"/>
    <w:rsid w:val="00CA68C6"/>
    <w:rsid w:val="00CA6932"/>
    <w:rsid w:val="00CA697E"/>
    <w:rsid w:val="00CA6A61"/>
    <w:rsid w:val="00CA6ACE"/>
    <w:rsid w:val="00CA6BF4"/>
    <w:rsid w:val="00CA6C09"/>
    <w:rsid w:val="00CA6D3B"/>
    <w:rsid w:val="00CA6DC9"/>
    <w:rsid w:val="00CA6E2F"/>
    <w:rsid w:val="00CA6E77"/>
    <w:rsid w:val="00CA6FAF"/>
    <w:rsid w:val="00CA725E"/>
    <w:rsid w:val="00CA7331"/>
    <w:rsid w:val="00CA735C"/>
    <w:rsid w:val="00CA74EB"/>
    <w:rsid w:val="00CA74F8"/>
    <w:rsid w:val="00CA7618"/>
    <w:rsid w:val="00CA7631"/>
    <w:rsid w:val="00CA76C3"/>
    <w:rsid w:val="00CA77A0"/>
    <w:rsid w:val="00CA7823"/>
    <w:rsid w:val="00CA785D"/>
    <w:rsid w:val="00CA78AB"/>
    <w:rsid w:val="00CA7981"/>
    <w:rsid w:val="00CA79A0"/>
    <w:rsid w:val="00CA7A49"/>
    <w:rsid w:val="00CA7DA4"/>
    <w:rsid w:val="00CA7DDB"/>
    <w:rsid w:val="00CA7E80"/>
    <w:rsid w:val="00CA7E84"/>
    <w:rsid w:val="00CA7EB8"/>
    <w:rsid w:val="00CB001B"/>
    <w:rsid w:val="00CB00F0"/>
    <w:rsid w:val="00CB015E"/>
    <w:rsid w:val="00CB01FB"/>
    <w:rsid w:val="00CB0215"/>
    <w:rsid w:val="00CB0281"/>
    <w:rsid w:val="00CB030C"/>
    <w:rsid w:val="00CB0443"/>
    <w:rsid w:val="00CB048B"/>
    <w:rsid w:val="00CB0568"/>
    <w:rsid w:val="00CB05AD"/>
    <w:rsid w:val="00CB06A2"/>
    <w:rsid w:val="00CB0993"/>
    <w:rsid w:val="00CB0A2D"/>
    <w:rsid w:val="00CB0A6C"/>
    <w:rsid w:val="00CB0C92"/>
    <w:rsid w:val="00CB0CA1"/>
    <w:rsid w:val="00CB0E89"/>
    <w:rsid w:val="00CB0F48"/>
    <w:rsid w:val="00CB10ED"/>
    <w:rsid w:val="00CB1172"/>
    <w:rsid w:val="00CB12D1"/>
    <w:rsid w:val="00CB133F"/>
    <w:rsid w:val="00CB155E"/>
    <w:rsid w:val="00CB1651"/>
    <w:rsid w:val="00CB1788"/>
    <w:rsid w:val="00CB184A"/>
    <w:rsid w:val="00CB1870"/>
    <w:rsid w:val="00CB1A9E"/>
    <w:rsid w:val="00CB1BF6"/>
    <w:rsid w:val="00CB1CC6"/>
    <w:rsid w:val="00CB1D9E"/>
    <w:rsid w:val="00CB1EE6"/>
    <w:rsid w:val="00CB1F66"/>
    <w:rsid w:val="00CB1FF5"/>
    <w:rsid w:val="00CB20E4"/>
    <w:rsid w:val="00CB215F"/>
    <w:rsid w:val="00CB230E"/>
    <w:rsid w:val="00CB23F3"/>
    <w:rsid w:val="00CB242E"/>
    <w:rsid w:val="00CB2469"/>
    <w:rsid w:val="00CB24C7"/>
    <w:rsid w:val="00CB266E"/>
    <w:rsid w:val="00CB26AD"/>
    <w:rsid w:val="00CB26BD"/>
    <w:rsid w:val="00CB27CB"/>
    <w:rsid w:val="00CB2800"/>
    <w:rsid w:val="00CB283B"/>
    <w:rsid w:val="00CB2864"/>
    <w:rsid w:val="00CB291D"/>
    <w:rsid w:val="00CB2923"/>
    <w:rsid w:val="00CB292E"/>
    <w:rsid w:val="00CB2B37"/>
    <w:rsid w:val="00CB2B64"/>
    <w:rsid w:val="00CB2B82"/>
    <w:rsid w:val="00CB2BFE"/>
    <w:rsid w:val="00CB2C8B"/>
    <w:rsid w:val="00CB2C8F"/>
    <w:rsid w:val="00CB2CFB"/>
    <w:rsid w:val="00CB2D95"/>
    <w:rsid w:val="00CB2EF7"/>
    <w:rsid w:val="00CB2F8C"/>
    <w:rsid w:val="00CB31F8"/>
    <w:rsid w:val="00CB33C6"/>
    <w:rsid w:val="00CB3411"/>
    <w:rsid w:val="00CB3561"/>
    <w:rsid w:val="00CB3583"/>
    <w:rsid w:val="00CB3613"/>
    <w:rsid w:val="00CB38B0"/>
    <w:rsid w:val="00CB3A8F"/>
    <w:rsid w:val="00CB3BDD"/>
    <w:rsid w:val="00CB3C33"/>
    <w:rsid w:val="00CB3EAE"/>
    <w:rsid w:val="00CB412D"/>
    <w:rsid w:val="00CB4291"/>
    <w:rsid w:val="00CB4345"/>
    <w:rsid w:val="00CB452D"/>
    <w:rsid w:val="00CB4597"/>
    <w:rsid w:val="00CB4737"/>
    <w:rsid w:val="00CB4797"/>
    <w:rsid w:val="00CB4884"/>
    <w:rsid w:val="00CB49AD"/>
    <w:rsid w:val="00CB49F4"/>
    <w:rsid w:val="00CB4A4A"/>
    <w:rsid w:val="00CB4BE9"/>
    <w:rsid w:val="00CB4D28"/>
    <w:rsid w:val="00CB4F42"/>
    <w:rsid w:val="00CB4FC8"/>
    <w:rsid w:val="00CB4FF7"/>
    <w:rsid w:val="00CB501A"/>
    <w:rsid w:val="00CB5273"/>
    <w:rsid w:val="00CB5354"/>
    <w:rsid w:val="00CB53C1"/>
    <w:rsid w:val="00CB54FF"/>
    <w:rsid w:val="00CB552C"/>
    <w:rsid w:val="00CB5583"/>
    <w:rsid w:val="00CB5607"/>
    <w:rsid w:val="00CB56D4"/>
    <w:rsid w:val="00CB5725"/>
    <w:rsid w:val="00CB587C"/>
    <w:rsid w:val="00CB5A6D"/>
    <w:rsid w:val="00CB5B06"/>
    <w:rsid w:val="00CB5B3D"/>
    <w:rsid w:val="00CB5B80"/>
    <w:rsid w:val="00CB5CF7"/>
    <w:rsid w:val="00CB5D61"/>
    <w:rsid w:val="00CB5EFB"/>
    <w:rsid w:val="00CB608F"/>
    <w:rsid w:val="00CB6112"/>
    <w:rsid w:val="00CB61EA"/>
    <w:rsid w:val="00CB62F1"/>
    <w:rsid w:val="00CB640D"/>
    <w:rsid w:val="00CB64CC"/>
    <w:rsid w:val="00CB65AA"/>
    <w:rsid w:val="00CB662F"/>
    <w:rsid w:val="00CB6723"/>
    <w:rsid w:val="00CB6918"/>
    <w:rsid w:val="00CB696A"/>
    <w:rsid w:val="00CB6A14"/>
    <w:rsid w:val="00CB6B8C"/>
    <w:rsid w:val="00CB6B97"/>
    <w:rsid w:val="00CB6C00"/>
    <w:rsid w:val="00CB6CE0"/>
    <w:rsid w:val="00CB6DC4"/>
    <w:rsid w:val="00CB6DE5"/>
    <w:rsid w:val="00CB6E26"/>
    <w:rsid w:val="00CB7048"/>
    <w:rsid w:val="00CB70FD"/>
    <w:rsid w:val="00CB724F"/>
    <w:rsid w:val="00CB7270"/>
    <w:rsid w:val="00CB729B"/>
    <w:rsid w:val="00CB7498"/>
    <w:rsid w:val="00CB74AE"/>
    <w:rsid w:val="00CB7642"/>
    <w:rsid w:val="00CB782B"/>
    <w:rsid w:val="00CB79ED"/>
    <w:rsid w:val="00CB7C0A"/>
    <w:rsid w:val="00CB7C6D"/>
    <w:rsid w:val="00CB7C92"/>
    <w:rsid w:val="00CB7E27"/>
    <w:rsid w:val="00CB7E4A"/>
    <w:rsid w:val="00CB7E83"/>
    <w:rsid w:val="00CB7EB1"/>
    <w:rsid w:val="00CB7F34"/>
    <w:rsid w:val="00CC00CA"/>
    <w:rsid w:val="00CC0468"/>
    <w:rsid w:val="00CC047A"/>
    <w:rsid w:val="00CC04CD"/>
    <w:rsid w:val="00CC05AC"/>
    <w:rsid w:val="00CC0618"/>
    <w:rsid w:val="00CC0805"/>
    <w:rsid w:val="00CC088C"/>
    <w:rsid w:val="00CC0A7A"/>
    <w:rsid w:val="00CC0B97"/>
    <w:rsid w:val="00CC0C64"/>
    <w:rsid w:val="00CC0CFF"/>
    <w:rsid w:val="00CC0D00"/>
    <w:rsid w:val="00CC0D39"/>
    <w:rsid w:val="00CC0D44"/>
    <w:rsid w:val="00CC0DB7"/>
    <w:rsid w:val="00CC0F19"/>
    <w:rsid w:val="00CC1074"/>
    <w:rsid w:val="00CC10BE"/>
    <w:rsid w:val="00CC1102"/>
    <w:rsid w:val="00CC1205"/>
    <w:rsid w:val="00CC1211"/>
    <w:rsid w:val="00CC12C1"/>
    <w:rsid w:val="00CC1389"/>
    <w:rsid w:val="00CC14EE"/>
    <w:rsid w:val="00CC1501"/>
    <w:rsid w:val="00CC1611"/>
    <w:rsid w:val="00CC1633"/>
    <w:rsid w:val="00CC1673"/>
    <w:rsid w:val="00CC1746"/>
    <w:rsid w:val="00CC184D"/>
    <w:rsid w:val="00CC186A"/>
    <w:rsid w:val="00CC19AF"/>
    <w:rsid w:val="00CC1A8C"/>
    <w:rsid w:val="00CC1ACF"/>
    <w:rsid w:val="00CC1BF7"/>
    <w:rsid w:val="00CC1C08"/>
    <w:rsid w:val="00CC1C4E"/>
    <w:rsid w:val="00CC1F31"/>
    <w:rsid w:val="00CC20AB"/>
    <w:rsid w:val="00CC226D"/>
    <w:rsid w:val="00CC22FA"/>
    <w:rsid w:val="00CC242E"/>
    <w:rsid w:val="00CC248D"/>
    <w:rsid w:val="00CC24CA"/>
    <w:rsid w:val="00CC2818"/>
    <w:rsid w:val="00CC28C8"/>
    <w:rsid w:val="00CC29D0"/>
    <w:rsid w:val="00CC2CE6"/>
    <w:rsid w:val="00CC2D7E"/>
    <w:rsid w:val="00CC2E93"/>
    <w:rsid w:val="00CC2F33"/>
    <w:rsid w:val="00CC2F4E"/>
    <w:rsid w:val="00CC2FCE"/>
    <w:rsid w:val="00CC3036"/>
    <w:rsid w:val="00CC3039"/>
    <w:rsid w:val="00CC3212"/>
    <w:rsid w:val="00CC3400"/>
    <w:rsid w:val="00CC36B6"/>
    <w:rsid w:val="00CC38E9"/>
    <w:rsid w:val="00CC3BF3"/>
    <w:rsid w:val="00CC3C49"/>
    <w:rsid w:val="00CC3DC8"/>
    <w:rsid w:val="00CC3DD0"/>
    <w:rsid w:val="00CC3FE4"/>
    <w:rsid w:val="00CC4078"/>
    <w:rsid w:val="00CC4103"/>
    <w:rsid w:val="00CC41A5"/>
    <w:rsid w:val="00CC4250"/>
    <w:rsid w:val="00CC440B"/>
    <w:rsid w:val="00CC4597"/>
    <w:rsid w:val="00CC486C"/>
    <w:rsid w:val="00CC4870"/>
    <w:rsid w:val="00CC4979"/>
    <w:rsid w:val="00CC4B11"/>
    <w:rsid w:val="00CC4B3F"/>
    <w:rsid w:val="00CC4B5B"/>
    <w:rsid w:val="00CC4B70"/>
    <w:rsid w:val="00CC4C2D"/>
    <w:rsid w:val="00CC50DC"/>
    <w:rsid w:val="00CC50F0"/>
    <w:rsid w:val="00CC5134"/>
    <w:rsid w:val="00CC5147"/>
    <w:rsid w:val="00CC5228"/>
    <w:rsid w:val="00CC56C1"/>
    <w:rsid w:val="00CC57FA"/>
    <w:rsid w:val="00CC59BC"/>
    <w:rsid w:val="00CC5A3E"/>
    <w:rsid w:val="00CC5ACA"/>
    <w:rsid w:val="00CC5B37"/>
    <w:rsid w:val="00CC5CA5"/>
    <w:rsid w:val="00CC5D03"/>
    <w:rsid w:val="00CC5F13"/>
    <w:rsid w:val="00CC5F59"/>
    <w:rsid w:val="00CC6181"/>
    <w:rsid w:val="00CC6242"/>
    <w:rsid w:val="00CC6261"/>
    <w:rsid w:val="00CC6368"/>
    <w:rsid w:val="00CC650E"/>
    <w:rsid w:val="00CC6610"/>
    <w:rsid w:val="00CC66FB"/>
    <w:rsid w:val="00CC69F6"/>
    <w:rsid w:val="00CC6A8D"/>
    <w:rsid w:val="00CC6AB7"/>
    <w:rsid w:val="00CC6BDE"/>
    <w:rsid w:val="00CC6CD6"/>
    <w:rsid w:val="00CC6D50"/>
    <w:rsid w:val="00CC6D95"/>
    <w:rsid w:val="00CC6EEC"/>
    <w:rsid w:val="00CC717F"/>
    <w:rsid w:val="00CC73CD"/>
    <w:rsid w:val="00CC75A3"/>
    <w:rsid w:val="00CC75C9"/>
    <w:rsid w:val="00CC75E7"/>
    <w:rsid w:val="00CC7703"/>
    <w:rsid w:val="00CC785D"/>
    <w:rsid w:val="00CC788A"/>
    <w:rsid w:val="00CC790D"/>
    <w:rsid w:val="00CC7A81"/>
    <w:rsid w:val="00CC7B47"/>
    <w:rsid w:val="00CC7C11"/>
    <w:rsid w:val="00CC7DDF"/>
    <w:rsid w:val="00CC7EE4"/>
    <w:rsid w:val="00CD005E"/>
    <w:rsid w:val="00CD01FC"/>
    <w:rsid w:val="00CD0550"/>
    <w:rsid w:val="00CD0601"/>
    <w:rsid w:val="00CD075B"/>
    <w:rsid w:val="00CD0CAF"/>
    <w:rsid w:val="00CD0DD6"/>
    <w:rsid w:val="00CD0E08"/>
    <w:rsid w:val="00CD0EAC"/>
    <w:rsid w:val="00CD10BB"/>
    <w:rsid w:val="00CD1108"/>
    <w:rsid w:val="00CD11BC"/>
    <w:rsid w:val="00CD1535"/>
    <w:rsid w:val="00CD1540"/>
    <w:rsid w:val="00CD156E"/>
    <w:rsid w:val="00CD1666"/>
    <w:rsid w:val="00CD176F"/>
    <w:rsid w:val="00CD180E"/>
    <w:rsid w:val="00CD183E"/>
    <w:rsid w:val="00CD1850"/>
    <w:rsid w:val="00CD1C18"/>
    <w:rsid w:val="00CD1CF2"/>
    <w:rsid w:val="00CD1D66"/>
    <w:rsid w:val="00CD1F60"/>
    <w:rsid w:val="00CD21FE"/>
    <w:rsid w:val="00CD2368"/>
    <w:rsid w:val="00CD2425"/>
    <w:rsid w:val="00CD253D"/>
    <w:rsid w:val="00CD272C"/>
    <w:rsid w:val="00CD2742"/>
    <w:rsid w:val="00CD28AE"/>
    <w:rsid w:val="00CD2908"/>
    <w:rsid w:val="00CD2961"/>
    <w:rsid w:val="00CD29A8"/>
    <w:rsid w:val="00CD29E4"/>
    <w:rsid w:val="00CD29FD"/>
    <w:rsid w:val="00CD2ABE"/>
    <w:rsid w:val="00CD2BDA"/>
    <w:rsid w:val="00CD2C21"/>
    <w:rsid w:val="00CD2C46"/>
    <w:rsid w:val="00CD2E30"/>
    <w:rsid w:val="00CD2EB9"/>
    <w:rsid w:val="00CD2F00"/>
    <w:rsid w:val="00CD3006"/>
    <w:rsid w:val="00CD30A8"/>
    <w:rsid w:val="00CD315C"/>
    <w:rsid w:val="00CD342C"/>
    <w:rsid w:val="00CD347E"/>
    <w:rsid w:val="00CD3777"/>
    <w:rsid w:val="00CD38CF"/>
    <w:rsid w:val="00CD39AF"/>
    <w:rsid w:val="00CD3BA0"/>
    <w:rsid w:val="00CD3D34"/>
    <w:rsid w:val="00CD3D64"/>
    <w:rsid w:val="00CD3DD6"/>
    <w:rsid w:val="00CD3FCF"/>
    <w:rsid w:val="00CD3FD8"/>
    <w:rsid w:val="00CD3FF4"/>
    <w:rsid w:val="00CD40BE"/>
    <w:rsid w:val="00CD4134"/>
    <w:rsid w:val="00CD41D0"/>
    <w:rsid w:val="00CD4248"/>
    <w:rsid w:val="00CD42D8"/>
    <w:rsid w:val="00CD4324"/>
    <w:rsid w:val="00CD4328"/>
    <w:rsid w:val="00CD4377"/>
    <w:rsid w:val="00CD4503"/>
    <w:rsid w:val="00CD456C"/>
    <w:rsid w:val="00CD4836"/>
    <w:rsid w:val="00CD48D9"/>
    <w:rsid w:val="00CD4B25"/>
    <w:rsid w:val="00CD4E04"/>
    <w:rsid w:val="00CD4FA5"/>
    <w:rsid w:val="00CD51E1"/>
    <w:rsid w:val="00CD536D"/>
    <w:rsid w:val="00CD54AA"/>
    <w:rsid w:val="00CD55A9"/>
    <w:rsid w:val="00CD5669"/>
    <w:rsid w:val="00CD56A7"/>
    <w:rsid w:val="00CD56C8"/>
    <w:rsid w:val="00CD56E1"/>
    <w:rsid w:val="00CD5997"/>
    <w:rsid w:val="00CD59B5"/>
    <w:rsid w:val="00CD5A02"/>
    <w:rsid w:val="00CD5A39"/>
    <w:rsid w:val="00CD5A80"/>
    <w:rsid w:val="00CD5A8D"/>
    <w:rsid w:val="00CD5B17"/>
    <w:rsid w:val="00CD5B8C"/>
    <w:rsid w:val="00CD5BAE"/>
    <w:rsid w:val="00CD5D6B"/>
    <w:rsid w:val="00CD5EA5"/>
    <w:rsid w:val="00CD6062"/>
    <w:rsid w:val="00CD6134"/>
    <w:rsid w:val="00CD61AA"/>
    <w:rsid w:val="00CD6219"/>
    <w:rsid w:val="00CD62AE"/>
    <w:rsid w:val="00CD63E5"/>
    <w:rsid w:val="00CD64DA"/>
    <w:rsid w:val="00CD6522"/>
    <w:rsid w:val="00CD6536"/>
    <w:rsid w:val="00CD659A"/>
    <w:rsid w:val="00CD6787"/>
    <w:rsid w:val="00CD67A9"/>
    <w:rsid w:val="00CD6925"/>
    <w:rsid w:val="00CD6AC0"/>
    <w:rsid w:val="00CD6B43"/>
    <w:rsid w:val="00CD6C50"/>
    <w:rsid w:val="00CD6F89"/>
    <w:rsid w:val="00CD6F98"/>
    <w:rsid w:val="00CD7188"/>
    <w:rsid w:val="00CD71DB"/>
    <w:rsid w:val="00CD7460"/>
    <w:rsid w:val="00CD7514"/>
    <w:rsid w:val="00CD765B"/>
    <w:rsid w:val="00CD7663"/>
    <w:rsid w:val="00CD776E"/>
    <w:rsid w:val="00CD79F9"/>
    <w:rsid w:val="00CD7A35"/>
    <w:rsid w:val="00CD7AB1"/>
    <w:rsid w:val="00CD7BA8"/>
    <w:rsid w:val="00CD7BF7"/>
    <w:rsid w:val="00CD7C92"/>
    <w:rsid w:val="00CD7D37"/>
    <w:rsid w:val="00CD7DAE"/>
    <w:rsid w:val="00CD7E64"/>
    <w:rsid w:val="00CD7F95"/>
    <w:rsid w:val="00CD7FF7"/>
    <w:rsid w:val="00CE04F1"/>
    <w:rsid w:val="00CE0571"/>
    <w:rsid w:val="00CE057C"/>
    <w:rsid w:val="00CE071C"/>
    <w:rsid w:val="00CE0764"/>
    <w:rsid w:val="00CE07AE"/>
    <w:rsid w:val="00CE07FB"/>
    <w:rsid w:val="00CE0969"/>
    <w:rsid w:val="00CE096E"/>
    <w:rsid w:val="00CE0A25"/>
    <w:rsid w:val="00CE0BAD"/>
    <w:rsid w:val="00CE0C36"/>
    <w:rsid w:val="00CE0CC0"/>
    <w:rsid w:val="00CE0D6C"/>
    <w:rsid w:val="00CE0D93"/>
    <w:rsid w:val="00CE0E70"/>
    <w:rsid w:val="00CE0F77"/>
    <w:rsid w:val="00CE0FE9"/>
    <w:rsid w:val="00CE1231"/>
    <w:rsid w:val="00CE124C"/>
    <w:rsid w:val="00CE1438"/>
    <w:rsid w:val="00CE153E"/>
    <w:rsid w:val="00CE157D"/>
    <w:rsid w:val="00CE157F"/>
    <w:rsid w:val="00CE15DB"/>
    <w:rsid w:val="00CE170B"/>
    <w:rsid w:val="00CE1A22"/>
    <w:rsid w:val="00CE1AC5"/>
    <w:rsid w:val="00CE1C3E"/>
    <w:rsid w:val="00CE1E81"/>
    <w:rsid w:val="00CE1ED1"/>
    <w:rsid w:val="00CE1FC9"/>
    <w:rsid w:val="00CE205F"/>
    <w:rsid w:val="00CE218F"/>
    <w:rsid w:val="00CE21BD"/>
    <w:rsid w:val="00CE21EE"/>
    <w:rsid w:val="00CE2235"/>
    <w:rsid w:val="00CE22CD"/>
    <w:rsid w:val="00CE23F9"/>
    <w:rsid w:val="00CE257D"/>
    <w:rsid w:val="00CE27FA"/>
    <w:rsid w:val="00CE2A19"/>
    <w:rsid w:val="00CE2A5F"/>
    <w:rsid w:val="00CE2A92"/>
    <w:rsid w:val="00CE2C52"/>
    <w:rsid w:val="00CE2C68"/>
    <w:rsid w:val="00CE2D7F"/>
    <w:rsid w:val="00CE2E17"/>
    <w:rsid w:val="00CE2E1D"/>
    <w:rsid w:val="00CE3047"/>
    <w:rsid w:val="00CE306D"/>
    <w:rsid w:val="00CE30D8"/>
    <w:rsid w:val="00CE31B5"/>
    <w:rsid w:val="00CE322D"/>
    <w:rsid w:val="00CE3240"/>
    <w:rsid w:val="00CE326F"/>
    <w:rsid w:val="00CE330A"/>
    <w:rsid w:val="00CE3344"/>
    <w:rsid w:val="00CE3393"/>
    <w:rsid w:val="00CE33BD"/>
    <w:rsid w:val="00CE348A"/>
    <w:rsid w:val="00CE35CC"/>
    <w:rsid w:val="00CE37CA"/>
    <w:rsid w:val="00CE3854"/>
    <w:rsid w:val="00CE388A"/>
    <w:rsid w:val="00CE38C6"/>
    <w:rsid w:val="00CE3B36"/>
    <w:rsid w:val="00CE3CA6"/>
    <w:rsid w:val="00CE3CC1"/>
    <w:rsid w:val="00CE3E76"/>
    <w:rsid w:val="00CE40D9"/>
    <w:rsid w:val="00CE42ED"/>
    <w:rsid w:val="00CE43AD"/>
    <w:rsid w:val="00CE43AF"/>
    <w:rsid w:val="00CE445F"/>
    <w:rsid w:val="00CE44EB"/>
    <w:rsid w:val="00CE46FE"/>
    <w:rsid w:val="00CE4766"/>
    <w:rsid w:val="00CE47CC"/>
    <w:rsid w:val="00CE4915"/>
    <w:rsid w:val="00CE4A51"/>
    <w:rsid w:val="00CE4A68"/>
    <w:rsid w:val="00CE4AB1"/>
    <w:rsid w:val="00CE4B28"/>
    <w:rsid w:val="00CE4D23"/>
    <w:rsid w:val="00CE4E9E"/>
    <w:rsid w:val="00CE4EE9"/>
    <w:rsid w:val="00CE51CB"/>
    <w:rsid w:val="00CE53F5"/>
    <w:rsid w:val="00CE5461"/>
    <w:rsid w:val="00CE56B2"/>
    <w:rsid w:val="00CE56D2"/>
    <w:rsid w:val="00CE5757"/>
    <w:rsid w:val="00CE578A"/>
    <w:rsid w:val="00CE57C6"/>
    <w:rsid w:val="00CE5823"/>
    <w:rsid w:val="00CE5A32"/>
    <w:rsid w:val="00CE5A77"/>
    <w:rsid w:val="00CE5C51"/>
    <w:rsid w:val="00CE5CC9"/>
    <w:rsid w:val="00CE5D24"/>
    <w:rsid w:val="00CE5E3E"/>
    <w:rsid w:val="00CE5E8E"/>
    <w:rsid w:val="00CE5EDC"/>
    <w:rsid w:val="00CE5F4B"/>
    <w:rsid w:val="00CE5F6F"/>
    <w:rsid w:val="00CE5FCA"/>
    <w:rsid w:val="00CE60C5"/>
    <w:rsid w:val="00CE6156"/>
    <w:rsid w:val="00CE6160"/>
    <w:rsid w:val="00CE6180"/>
    <w:rsid w:val="00CE631E"/>
    <w:rsid w:val="00CE636F"/>
    <w:rsid w:val="00CE63A7"/>
    <w:rsid w:val="00CE63AF"/>
    <w:rsid w:val="00CE64FC"/>
    <w:rsid w:val="00CE64FF"/>
    <w:rsid w:val="00CE6522"/>
    <w:rsid w:val="00CE6683"/>
    <w:rsid w:val="00CE6824"/>
    <w:rsid w:val="00CE6A70"/>
    <w:rsid w:val="00CE6BB7"/>
    <w:rsid w:val="00CE6C28"/>
    <w:rsid w:val="00CE6C7A"/>
    <w:rsid w:val="00CE6CA7"/>
    <w:rsid w:val="00CE6D8E"/>
    <w:rsid w:val="00CE6F6D"/>
    <w:rsid w:val="00CE7044"/>
    <w:rsid w:val="00CE70AC"/>
    <w:rsid w:val="00CE70D3"/>
    <w:rsid w:val="00CE753F"/>
    <w:rsid w:val="00CE7545"/>
    <w:rsid w:val="00CE7824"/>
    <w:rsid w:val="00CE7912"/>
    <w:rsid w:val="00CE7934"/>
    <w:rsid w:val="00CE7AE5"/>
    <w:rsid w:val="00CE7C09"/>
    <w:rsid w:val="00CE7CE0"/>
    <w:rsid w:val="00CE7D6A"/>
    <w:rsid w:val="00CE7E3A"/>
    <w:rsid w:val="00CE7FD1"/>
    <w:rsid w:val="00CF021E"/>
    <w:rsid w:val="00CF0261"/>
    <w:rsid w:val="00CF02E9"/>
    <w:rsid w:val="00CF03A9"/>
    <w:rsid w:val="00CF047A"/>
    <w:rsid w:val="00CF052E"/>
    <w:rsid w:val="00CF0611"/>
    <w:rsid w:val="00CF066E"/>
    <w:rsid w:val="00CF06ED"/>
    <w:rsid w:val="00CF06FB"/>
    <w:rsid w:val="00CF0757"/>
    <w:rsid w:val="00CF0906"/>
    <w:rsid w:val="00CF0B08"/>
    <w:rsid w:val="00CF0C42"/>
    <w:rsid w:val="00CF0DF8"/>
    <w:rsid w:val="00CF0E69"/>
    <w:rsid w:val="00CF0E91"/>
    <w:rsid w:val="00CF0FA7"/>
    <w:rsid w:val="00CF11E8"/>
    <w:rsid w:val="00CF143F"/>
    <w:rsid w:val="00CF1736"/>
    <w:rsid w:val="00CF17AD"/>
    <w:rsid w:val="00CF186C"/>
    <w:rsid w:val="00CF18E8"/>
    <w:rsid w:val="00CF18F6"/>
    <w:rsid w:val="00CF19CE"/>
    <w:rsid w:val="00CF1E28"/>
    <w:rsid w:val="00CF20A7"/>
    <w:rsid w:val="00CF20F9"/>
    <w:rsid w:val="00CF2241"/>
    <w:rsid w:val="00CF225E"/>
    <w:rsid w:val="00CF22A9"/>
    <w:rsid w:val="00CF235C"/>
    <w:rsid w:val="00CF2400"/>
    <w:rsid w:val="00CF24D9"/>
    <w:rsid w:val="00CF2525"/>
    <w:rsid w:val="00CF26FA"/>
    <w:rsid w:val="00CF2809"/>
    <w:rsid w:val="00CF2878"/>
    <w:rsid w:val="00CF28D5"/>
    <w:rsid w:val="00CF29A6"/>
    <w:rsid w:val="00CF2BA1"/>
    <w:rsid w:val="00CF2BA5"/>
    <w:rsid w:val="00CF2C62"/>
    <w:rsid w:val="00CF2D97"/>
    <w:rsid w:val="00CF2DE3"/>
    <w:rsid w:val="00CF2FA0"/>
    <w:rsid w:val="00CF304E"/>
    <w:rsid w:val="00CF3281"/>
    <w:rsid w:val="00CF344F"/>
    <w:rsid w:val="00CF34A4"/>
    <w:rsid w:val="00CF34AF"/>
    <w:rsid w:val="00CF3555"/>
    <w:rsid w:val="00CF35DA"/>
    <w:rsid w:val="00CF3CF1"/>
    <w:rsid w:val="00CF3D5E"/>
    <w:rsid w:val="00CF3DB6"/>
    <w:rsid w:val="00CF3E49"/>
    <w:rsid w:val="00CF3EA4"/>
    <w:rsid w:val="00CF3F14"/>
    <w:rsid w:val="00CF3F43"/>
    <w:rsid w:val="00CF4140"/>
    <w:rsid w:val="00CF441D"/>
    <w:rsid w:val="00CF449A"/>
    <w:rsid w:val="00CF44FF"/>
    <w:rsid w:val="00CF452A"/>
    <w:rsid w:val="00CF45CD"/>
    <w:rsid w:val="00CF4634"/>
    <w:rsid w:val="00CF4732"/>
    <w:rsid w:val="00CF47D4"/>
    <w:rsid w:val="00CF4D4F"/>
    <w:rsid w:val="00CF4D86"/>
    <w:rsid w:val="00CF4D93"/>
    <w:rsid w:val="00CF4D9C"/>
    <w:rsid w:val="00CF4E51"/>
    <w:rsid w:val="00CF4EB5"/>
    <w:rsid w:val="00CF4FA4"/>
    <w:rsid w:val="00CF4FD6"/>
    <w:rsid w:val="00CF50F6"/>
    <w:rsid w:val="00CF50FE"/>
    <w:rsid w:val="00CF5360"/>
    <w:rsid w:val="00CF53FB"/>
    <w:rsid w:val="00CF558A"/>
    <w:rsid w:val="00CF55C2"/>
    <w:rsid w:val="00CF58CF"/>
    <w:rsid w:val="00CF5C1B"/>
    <w:rsid w:val="00CF5D76"/>
    <w:rsid w:val="00CF5EA6"/>
    <w:rsid w:val="00CF605E"/>
    <w:rsid w:val="00CF6214"/>
    <w:rsid w:val="00CF6377"/>
    <w:rsid w:val="00CF65E4"/>
    <w:rsid w:val="00CF6622"/>
    <w:rsid w:val="00CF669B"/>
    <w:rsid w:val="00CF66CE"/>
    <w:rsid w:val="00CF685E"/>
    <w:rsid w:val="00CF69E2"/>
    <w:rsid w:val="00CF6CAA"/>
    <w:rsid w:val="00CF6CFE"/>
    <w:rsid w:val="00CF6D02"/>
    <w:rsid w:val="00CF6D5D"/>
    <w:rsid w:val="00CF6E46"/>
    <w:rsid w:val="00CF6F6D"/>
    <w:rsid w:val="00CF721C"/>
    <w:rsid w:val="00CF7349"/>
    <w:rsid w:val="00CF735E"/>
    <w:rsid w:val="00CF7379"/>
    <w:rsid w:val="00CF7490"/>
    <w:rsid w:val="00CF76E1"/>
    <w:rsid w:val="00CF788A"/>
    <w:rsid w:val="00CF7966"/>
    <w:rsid w:val="00CF797C"/>
    <w:rsid w:val="00CF7A23"/>
    <w:rsid w:val="00CF7A8A"/>
    <w:rsid w:val="00CF7AF7"/>
    <w:rsid w:val="00CF7B8B"/>
    <w:rsid w:val="00CF7BB0"/>
    <w:rsid w:val="00CF7F7F"/>
    <w:rsid w:val="00D00092"/>
    <w:rsid w:val="00D001A1"/>
    <w:rsid w:val="00D00392"/>
    <w:rsid w:val="00D003C4"/>
    <w:rsid w:val="00D005AE"/>
    <w:rsid w:val="00D0082A"/>
    <w:rsid w:val="00D00944"/>
    <w:rsid w:val="00D009A6"/>
    <w:rsid w:val="00D00A04"/>
    <w:rsid w:val="00D00F69"/>
    <w:rsid w:val="00D0114C"/>
    <w:rsid w:val="00D011B8"/>
    <w:rsid w:val="00D011C8"/>
    <w:rsid w:val="00D015AC"/>
    <w:rsid w:val="00D01788"/>
    <w:rsid w:val="00D017BF"/>
    <w:rsid w:val="00D01897"/>
    <w:rsid w:val="00D01C53"/>
    <w:rsid w:val="00D01D01"/>
    <w:rsid w:val="00D01E2C"/>
    <w:rsid w:val="00D01EA4"/>
    <w:rsid w:val="00D01F04"/>
    <w:rsid w:val="00D02054"/>
    <w:rsid w:val="00D020F6"/>
    <w:rsid w:val="00D022A8"/>
    <w:rsid w:val="00D022EA"/>
    <w:rsid w:val="00D02381"/>
    <w:rsid w:val="00D023A0"/>
    <w:rsid w:val="00D025BB"/>
    <w:rsid w:val="00D0282C"/>
    <w:rsid w:val="00D0291E"/>
    <w:rsid w:val="00D0294D"/>
    <w:rsid w:val="00D02B16"/>
    <w:rsid w:val="00D02B35"/>
    <w:rsid w:val="00D02CEC"/>
    <w:rsid w:val="00D02DD8"/>
    <w:rsid w:val="00D02E93"/>
    <w:rsid w:val="00D02FC8"/>
    <w:rsid w:val="00D03003"/>
    <w:rsid w:val="00D0300E"/>
    <w:rsid w:val="00D03299"/>
    <w:rsid w:val="00D033BA"/>
    <w:rsid w:val="00D033CC"/>
    <w:rsid w:val="00D0342E"/>
    <w:rsid w:val="00D03487"/>
    <w:rsid w:val="00D03490"/>
    <w:rsid w:val="00D035A9"/>
    <w:rsid w:val="00D03642"/>
    <w:rsid w:val="00D0374B"/>
    <w:rsid w:val="00D03A2E"/>
    <w:rsid w:val="00D03C28"/>
    <w:rsid w:val="00D03D32"/>
    <w:rsid w:val="00D03E48"/>
    <w:rsid w:val="00D03E89"/>
    <w:rsid w:val="00D03F6C"/>
    <w:rsid w:val="00D03F72"/>
    <w:rsid w:val="00D03FB0"/>
    <w:rsid w:val="00D04098"/>
    <w:rsid w:val="00D041CF"/>
    <w:rsid w:val="00D04217"/>
    <w:rsid w:val="00D04567"/>
    <w:rsid w:val="00D04586"/>
    <w:rsid w:val="00D045D0"/>
    <w:rsid w:val="00D046DC"/>
    <w:rsid w:val="00D049F2"/>
    <w:rsid w:val="00D04B29"/>
    <w:rsid w:val="00D04B99"/>
    <w:rsid w:val="00D04D3B"/>
    <w:rsid w:val="00D04D79"/>
    <w:rsid w:val="00D05238"/>
    <w:rsid w:val="00D0538A"/>
    <w:rsid w:val="00D05447"/>
    <w:rsid w:val="00D054C8"/>
    <w:rsid w:val="00D05501"/>
    <w:rsid w:val="00D05694"/>
    <w:rsid w:val="00D057B7"/>
    <w:rsid w:val="00D058CC"/>
    <w:rsid w:val="00D0592C"/>
    <w:rsid w:val="00D059F0"/>
    <w:rsid w:val="00D05A0E"/>
    <w:rsid w:val="00D05A14"/>
    <w:rsid w:val="00D05AB3"/>
    <w:rsid w:val="00D05B02"/>
    <w:rsid w:val="00D05B16"/>
    <w:rsid w:val="00D05B8C"/>
    <w:rsid w:val="00D05C70"/>
    <w:rsid w:val="00D05C7C"/>
    <w:rsid w:val="00D05D18"/>
    <w:rsid w:val="00D05FEE"/>
    <w:rsid w:val="00D06149"/>
    <w:rsid w:val="00D0636D"/>
    <w:rsid w:val="00D06392"/>
    <w:rsid w:val="00D06751"/>
    <w:rsid w:val="00D0680D"/>
    <w:rsid w:val="00D068C2"/>
    <w:rsid w:val="00D069A7"/>
    <w:rsid w:val="00D06EE9"/>
    <w:rsid w:val="00D06FDE"/>
    <w:rsid w:val="00D07014"/>
    <w:rsid w:val="00D070D2"/>
    <w:rsid w:val="00D0724F"/>
    <w:rsid w:val="00D07296"/>
    <w:rsid w:val="00D07491"/>
    <w:rsid w:val="00D075BF"/>
    <w:rsid w:val="00D076CE"/>
    <w:rsid w:val="00D0788C"/>
    <w:rsid w:val="00D0790C"/>
    <w:rsid w:val="00D079F7"/>
    <w:rsid w:val="00D07A53"/>
    <w:rsid w:val="00D07B68"/>
    <w:rsid w:val="00D07CD7"/>
    <w:rsid w:val="00D07CEC"/>
    <w:rsid w:val="00D07E9D"/>
    <w:rsid w:val="00D07FC5"/>
    <w:rsid w:val="00D07FD8"/>
    <w:rsid w:val="00D10071"/>
    <w:rsid w:val="00D1007F"/>
    <w:rsid w:val="00D102EF"/>
    <w:rsid w:val="00D104F3"/>
    <w:rsid w:val="00D10539"/>
    <w:rsid w:val="00D10834"/>
    <w:rsid w:val="00D1096F"/>
    <w:rsid w:val="00D10A1B"/>
    <w:rsid w:val="00D10AE7"/>
    <w:rsid w:val="00D10C5E"/>
    <w:rsid w:val="00D10D05"/>
    <w:rsid w:val="00D10D3C"/>
    <w:rsid w:val="00D10EA3"/>
    <w:rsid w:val="00D10F9C"/>
    <w:rsid w:val="00D1100C"/>
    <w:rsid w:val="00D11046"/>
    <w:rsid w:val="00D11067"/>
    <w:rsid w:val="00D111BA"/>
    <w:rsid w:val="00D11218"/>
    <w:rsid w:val="00D112C4"/>
    <w:rsid w:val="00D113DB"/>
    <w:rsid w:val="00D11416"/>
    <w:rsid w:val="00D11468"/>
    <w:rsid w:val="00D1147C"/>
    <w:rsid w:val="00D1159D"/>
    <w:rsid w:val="00D1167A"/>
    <w:rsid w:val="00D11887"/>
    <w:rsid w:val="00D11A1F"/>
    <w:rsid w:val="00D11A34"/>
    <w:rsid w:val="00D11B3D"/>
    <w:rsid w:val="00D11BC8"/>
    <w:rsid w:val="00D11C31"/>
    <w:rsid w:val="00D11F67"/>
    <w:rsid w:val="00D12146"/>
    <w:rsid w:val="00D1218F"/>
    <w:rsid w:val="00D1223E"/>
    <w:rsid w:val="00D123BF"/>
    <w:rsid w:val="00D123C3"/>
    <w:rsid w:val="00D12487"/>
    <w:rsid w:val="00D126CF"/>
    <w:rsid w:val="00D12708"/>
    <w:rsid w:val="00D12784"/>
    <w:rsid w:val="00D127E9"/>
    <w:rsid w:val="00D12913"/>
    <w:rsid w:val="00D12A23"/>
    <w:rsid w:val="00D12ACB"/>
    <w:rsid w:val="00D12B22"/>
    <w:rsid w:val="00D12B6E"/>
    <w:rsid w:val="00D12DA1"/>
    <w:rsid w:val="00D12DD1"/>
    <w:rsid w:val="00D12E34"/>
    <w:rsid w:val="00D12ED4"/>
    <w:rsid w:val="00D1313D"/>
    <w:rsid w:val="00D132B7"/>
    <w:rsid w:val="00D13505"/>
    <w:rsid w:val="00D1358C"/>
    <w:rsid w:val="00D135A3"/>
    <w:rsid w:val="00D136AC"/>
    <w:rsid w:val="00D138AC"/>
    <w:rsid w:val="00D13997"/>
    <w:rsid w:val="00D13A27"/>
    <w:rsid w:val="00D13BF1"/>
    <w:rsid w:val="00D13D94"/>
    <w:rsid w:val="00D13DE3"/>
    <w:rsid w:val="00D13F59"/>
    <w:rsid w:val="00D13FBF"/>
    <w:rsid w:val="00D14027"/>
    <w:rsid w:val="00D142F3"/>
    <w:rsid w:val="00D14632"/>
    <w:rsid w:val="00D14702"/>
    <w:rsid w:val="00D14935"/>
    <w:rsid w:val="00D14993"/>
    <w:rsid w:val="00D14C56"/>
    <w:rsid w:val="00D14D12"/>
    <w:rsid w:val="00D14E89"/>
    <w:rsid w:val="00D14EEA"/>
    <w:rsid w:val="00D14F14"/>
    <w:rsid w:val="00D150B4"/>
    <w:rsid w:val="00D150E4"/>
    <w:rsid w:val="00D1534A"/>
    <w:rsid w:val="00D15367"/>
    <w:rsid w:val="00D154E1"/>
    <w:rsid w:val="00D1582D"/>
    <w:rsid w:val="00D1588B"/>
    <w:rsid w:val="00D159B4"/>
    <w:rsid w:val="00D15A84"/>
    <w:rsid w:val="00D15BFD"/>
    <w:rsid w:val="00D15C0F"/>
    <w:rsid w:val="00D15C42"/>
    <w:rsid w:val="00D15D9D"/>
    <w:rsid w:val="00D15E36"/>
    <w:rsid w:val="00D160F6"/>
    <w:rsid w:val="00D16128"/>
    <w:rsid w:val="00D1623F"/>
    <w:rsid w:val="00D16336"/>
    <w:rsid w:val="00D16553"/>
    <w:rsid w:val="00D165BB"/>
    <w:rsid w:val="00D165EB"/>
    <w:rsid w:val="00D1666A"/>
    <w:rsid w:val="00D16693"/>
    <w:rsid w:val="00D166B6"/>
    <w:rsid w:val="00D1676C"/>
    <w:rsid w:val="00D1687D"/>
    <w:rsid w:val="00D16909"/>
    <w:rsid w:val="00D16A0B"/>
    <w:rsid w:val="00D16A73"/>
    <w:rsid w:val="00D16A7B"/>
    <w:rsid w:val="00D16B22"/>
    <w:rsid w:val="00D16B44"/>
    <w:rsid w:val="00D16BDF"/>
    <w:rsid w:val="00D16CC0"/>
    <w:rsid w:val="00D16F86"/>
    <w:rsid w:val="00D16FAB"/>
    <w:rsid w:val="00D16FCE"/>
    <w:rsid w:val="00D17019"/>
    <w:rsid w:val="00D17069"/>
    <w:rsid w:val="00D1709D"/>
    <w:rsid w:val="00D170DE"/>
    <w:rsid w:val="00D171AB"/>
    <w:rsid w:val="00D17226"/>
    <w:rsid w:val="00D173AA"/>
    <w:rsid w:val="00D1745D"/>
    <w:rsid w:val="00D1753C"/>
    <w:rsid w:val="00D17561"/>
    <w:rsid w:val="00D1763C"/>
    <w:rsid w:val="00D1769C"/>
    <w:rsid w:val="00D176DB"/>
    <w:rsid w:val="00D1785C"/>
    <w:rsid w:val="00D17913"/>
    <w:rsid w:val="00D179BF"/>
    <w:rsid w:val="00D17D15"/>
    <w:rsid w:val="00D17EA1"/>
    <w:rsid w:val="00D17F81"/>
    <w:rsid w:val="00D17FEF"/>
    <w:rsid w:val="00D20080"/>
    <w:rsid w:val="00D20167"/>
    <w:rsid w:val="00D203D3"/>
    <w:rsid w:val="00D204BA"/>
    <w:rsid w:val="00D205DB"/>
    <w:rsid w:val="00D20771"/>
    <w:rsid w:val="00D207FB"/>
    <w:rsid w:val="00D20979"/>
    <w:rsid w:val="00D2099D"/>
    <w:rsid w:val="00D20B3D"/>
    <w:rsid w:val="00D20D10"/>
    <w:rsid w:val="00D20D1D"/>
    <w:rsid w:val="00D20E1D"/>
    <w:rsid w:val="00D20EA5"/>
    <w:rsid w:val="00D20F1A"/>
    <w:rsid w:val="00D211CB"/>
    <w:rsid w:val="00D2122F"/>
    <w:rsid w:val="00D21309"/>
    <w:rsid w:val="00D213EE"/>
    <w:rsid w:val="00D214A3"/>
    <w:rsid w:val="00D2158C"/>
    <w:rsid w:val="00D21650"/>
    <w:rsid w:val="00D21804"/>
    <w:rsid w:val="00D21850"/>
    <w:rsid w:val="00D21898"/>
    <w:rsid w:val="00D218B3"/>
    <w:rsid w:val="00D21BAD"/>
    <w:rsid w:val="00D21E12"/>
    <w:rsid w:val="00D21E68"/>
    <w:rsid w:val="00D21F77"/>
    <w:rsid w:val="00D21FBB"/>
    <w:rsid w:val="00D220B6"/>
    <w:rsid w:val="00D22207"/>
    <w:rsid w:val="00D22355"/>
    <w:rsid w:val="00D22502"/>
    <w:rsid w:val="00D2260C"/>
    <w:rsid w:val="00D2263F"/>
    <w:rsid w:val="00D2270F"/>
    <w:rsid w:val="00D22743"/>
    <w:rsid w:val="00D227D3"/>
    <w:rsid w:val="00D227F7"/>
    <w:rsid w:val="00D229D5"/>
    <w:rsid w:val="00D22AB7"/>
    <w:rsid w:val="00D22B7B"/>
    <w:rsid w:val="00D22C29"/>
    <w:rsid w:val="00D22C8F"/>
    <w:rsid w:val="00D22EE7"/>
    <w:rsid w:val="00D22F47"/>
    <w:rsid w:val="00D22FB7"/>
    <w:rsid w:val="00D22FCE"/>
    <w:rsid w:val="00D23065"/>
    <w:rsid w:val="00D23193"/>
    <w:rsid w:val="00D2327C"/>
    <w:rsid w:val="00D2334B"/>
    <w:rsid w:val="00D236A5"/>
    <w:rsid w:val="00D236D9"/>
    <w:rsid w:val="00D23900"/>
    <w:rsid w:val="00D2397F"/>
    <w:rsid w:val="00D23AB7"/>
    <w:rsid w:val="00D23D9F"/>
    <w:rsid w:val="00D23E5B"/>
    <w:rsid w:val="00D23EB6"/>
    <w:rsid w:val="00D23F53"/>
    <w:rsid w:val="00D2405E"/>
    <w:rsid w:val="00D2408D"/>
    <w:rsid w:val="00D240A9"/>
    <w:rsid w:val="00D24373"/>
    <w:rsid w:val="00D244A4"/>
    <w:rsid w:val="00D244A5"/>
    <w:rsid w:val="00D245B5"/>
    <w:rsid w:val="00D24642"/>
    <w:rsid w:val="00D2464C"/>
    <w:rsid w:val="00D24870"/>
    <w:rsid w:val="00D2488C"/>
    <w:rsid w:val="00D24941"/>
    <w:rsid w:val="00D249C5"/>
    <w:rsid w:val="00D249FD"/>
    <w:rsid w:val="00D24B90"/>
    <w:rsid w:val="00D24BB3"/>
    <w:rsid w:val="00D24C47"/>
    <w:rsid w:val="00D24CD1"/>
    <w:rsid w:val="00D24D1C"/>
    <w:rsid w:val="00D24D51"/>
    <w:rsid w:val="00D24DDD"/>
    <w:rsid w:val="00D24EFE"/>
    <w:rsid w:val="00D24F25"/>
    <w:rsid w:val="00D24F78"/>
    <w:rsid w:val="00D24FA6"/>
    <w:rsid w:val="00D25002"/>
    <w:rsid w:val="00D250BB"/>
    <w:rsid w:val="00D25134"/>
    <w:rsid w:val="00D251B0"/>
    <w:rsid w:val="00D252D7"/>
    <w:rsid w:val="00D2541C"/>
    <w:rsid w:val="00D2548D"/>
    <w:rsid w:val="00D2559E"/>
    <w:rsid w:val="00D255BF"/>
    <w:rsid w:val="00D255ED"/>
    <w:rsid w:val="00D25636"/>
    <w:rsid w:val="00D256FA"/>
    <w:rsid w:val="00D257BA"/>
    <w:rsid w:val="00D257C6"/>
    <w:rsid w:val="00D25B0A"/>
    <w:rsid w:val="00D25C00"/>
    <w:rsid w:val="00D25CD6"/>
    <w:rsid w:val="00D25EEB"/>
    <w:rsid w:val="00D25F10"/>
    <w:rsid w:val="00D25FE9"/>
    <w:rsid w:val="00D260A5"/>
    <w:rsid w:val="00D261BC"/>
    <w:rsid w:val="00D263C8"/>
    <w:rsid w:val="00D2643A"/>
    <w:rsid w:val="00D26496"/>
    <w:rsid w:val="00D264C9"/>
    <w:rsid w:val="00D2653B"/>
    <w:rsid w:val="00D266A8"/>
    <w:rsid w:val="00D26805"/>
    <w:rsid w:val="00D26812"/>
    <w:rsid w:val="00D26A71"/>
    <w:rsid w:val="00D26A7E"/>
    <w:rsid w:val="00D26C57"/>
    <w:rsid w:val="00D26D78"/>
    <w:rsid w:val="00D26F16"/>
    <w:rsid w:val="00D26F8E"/>
    <w:rsid w:val="00D26FFE"/>
    <w:rsid w:val="00D270C6"/>
    <w:rsid w:val="00D2712C"/>
    <w:rsid w:val="00D27424"/>
    <w:rsid w:val="00D27426"/>
    <w:rsid w:val="00D2752E"/>
    <w:rsid w:val="00D275F8"/>
    <w:rsid w:val="00D2768C"/>
    <w:rsid w:val="00D27798"/>
    <w:rsid w:val="00D278DD"/>
    <w:rsid w:val="00D278F5"/>
    <w:rsid w:val="00D27C81"/>
    <w:rsid w:val="00D27CB2"/>
    <w:rsid w:val="00D30269"/>
    <w:rsid w:val="00D3047B"/>
    <w:rsid w:val="00D3049B"/>
    <w:rsid w:val="00D30572"/>
    <w:rsid w:val="00D305FC"/>
    <w:rsid w:val="00D30682"/>
    <w:rsid w:val="00D307E4"/>
    <w:rsid w:val="00D307F9"/>
    <w:rsid w:val="00D30877"/>
    <w:rsid w:val="00D30B9A"/>
    <w:rsid w:val="00D30CAD"/>
    <w:rsid w:val="00D30DC3"/>
    <w:rsid w:val="00D31093"/>
    <w:rsid w:val="00D310BA"/>
    <w:rsid w:val="00D310CC"/>
    <w:rsid w:val="00D310D2"/>
    <w:rsid w:val="00D3121E"/>
    <w:rsid w:val="00D312D4"/>
    <w:rsid w:val="00D31783"/>
    <w:rsid w:val="00D3192E"/>
    <w:rsid w:val="00D31BF8"/>
    <w:rsid w:val="00D31C6B"/>
    <w:rsid w:val="00D31CAC"/>
    <w:rsid w:val="00D320B1"/>
    <w:rsid w:val="00D320E3"/>
    <w:rsid w:val="00D3218A"/>
    <w:rsid w:val="00D3222E"/>
    <w:rsid w:val="00D32261"/>
    <w:rsid w:val="00D32348"/>
    <w:rsid w:val="00D3235E"/>
    <w:rsid w:val="00D323BA"/>
    <w:rsid w:val="00D325CC"/>
    <w:rsid w:val="00D32668"/>
    <w:rsid w:val="00D32800"/>
    <w:rsid w:val="00D32846"/>
    <w:rsid w:val="00D328D0"/>
    <w:rsid w:val="00D32AF7"/>
    <w:rsid w:val="00D32BC7"/>
    <w:rsid w:val="00D32CA7"/>
    <w:rsid w:val="00D32F7B"/>
    <w:rsid w:val="00D33095"/>
    <w:rsid w:val="00D330E0"/>
    <w:rsid w:val="00D33102"/>
    <w:rsid w:val="00D3318E"/>
    <w:rsid w:val="00D33270"/>
    <w:rsid w:val="00D33360"/>
    <w:rsid w:val="00D33583"/>
    <w:rsid w:val="00D33589"/>
    <w:rsid w:val="00D33735"/>
    <w:rsid w:val="00D337A6"/>
    <w:rsid w:val="00D33978"/>
    <w:rsid w:val="00D33AEB"/>
    <w:rsid w:val="00D33CA5"/>
    <w:rsid w:val="00D33CCF"/>
    <w:rsid w:val="00D33D6C"/>
    <w:rsid w:val="00D3420B"/>
    <w:rsid w:val="00D34235"/>
    <w:rsid w:val="00D342AC"/>
    <w:rsid w:val="00D3446F"/>
    <w:rsid w:val="00D344B7"/>
    <w:rsid w:val="00D344C6"/>
    <w:rsid w:val="00D345FB"/>
    <w:rsid w:val="00D34820"/>
    <w:rsid w:val="00D3497F"/>
    <w:rsid w:val="00D349B5"/>
    <w:rsid w:val="00D34ADF"/>
    <w:rsid w:val="00D34B82"/>
    <w:rsid w:val="00D34BB1"/>
    <w:rsid w:val="00D34BD2"/>
    <w:rsid w:val="00D34DB9"/>
    <w:rsid w:val="00D34F2F"/>
    <w:rsid w:val="00D35008"/>
    <w:rsid w:val="00D3505F"/>
    <w:rsid w:val="00D35126"/>
    <w:rsid w:val="00D35172"/>
    <w:rsid w:val="00D352DC"/>
    <w:rsid w:val="00D352F2"/>
    <w:rsid w:val="00D353FD"/>
    <w:rsid w:val="00D35430"/>
    <w:rsid w:val="00D354C1"/>
    <w:rsid w:val="00D356CB"/>
    <w:rsid w:val="00D356FF"/>
    <w:rsid w:val="00D35749"/>
    <w:rsid w:val="00D357C5"/>
    <w:rsid w:val="00D357D1"/>
    <w:rsid w:val="00D35841"/>
    <w:rsid w:val="00D3598A"/>
    <w:rsid w:val="00D35A75"/>
    <w:rsid w:val="00D35C7B"/>
    <w:rsid w:val="00D35EB6"/>
    <w:rsid w:val="00D35FE3"/>
    <w:rsid w:val="00D36287"/>
    <w:rsid w:val="00D36288"/>
    <w:rsid w:val="00D36465"/>
    <w:rsid w:val="00D3646F"/>
    <w:rsid w:val="00D36480"/>
    <w:rsid w:val="00D364FC"/>
    <w:rsid w:val="00D366B2"/>
    <w:rsid w:val="00D366BD"/>
    <w:rsid w:val="00D36914"/>
    <w:rsid w:val="00D3693B"/>
    <w:rsid w:val="00D36A02"/>
    <w:rsid w:val="00D36A73"/>
    <w:rsid w:val="00D36C7E"/>
    <w:rsid w:val="00D36DD5"/>
    <w:rsid w:val="00D36E03"/>
    <w:rsid w:val="00D36EAD"/>
    <w:rsid w:val="00D36FB4"/>
    <w:rsid w:val="00D36FF1"/>
    <w:rsid w:val="00D37118"/>
    <w:rsid w:val="00D37172"/>
    <w:rsid w:val="00D37233"/>
    <w:rsid w:val="00D3740B"/>
    <w:rsid w:val="00D37469"/>
    <w:rsid w:val="00D37497"/>
    <w:rsid w:val="00D3756E"/>
    <w:rsid w:val="00D375EA"/>
    <w:rsid w:val="00D376E5"/>
    <w:rsid w:val="00D37757"/>
    <w:rsid w:val="00D377F7"/>
    <w:rsid w:val="00D37AAB"/>
    <w:rsid w:val="00D37B05"/>
    <w:rsid w:val="00D37B26"/>
    <w:rsid w:val="00D37B3A"/>
    <w:rsid w:val="00D37B6C"/>
    <w:rsid w:val="00D37D5C"/>
    <w:rsid w:val="00D37E11"/>
    <w:rsid w:val="00D37ED2"/>
    <w:rsid w:val="00D37EE3"/>
    <w:rsid w:val="00D37FC0"/>
    <w:rsid w:val="00D4005E"/>
    <w:rsid w:val="00D40168"/>
    <w:rsid w:val="00D401A9"/>
    <w:rsid w:val="00D40299"/>
    <w:rsid w:val="00D402DB"/>
    <w:rsid w:val="00D403DE"/>
    <w:rsid w:val="00D4049A"/>
    <w:rsid w:val="00D40882"/>
    <w:rsid w:val="00D409EB"/>
    <w:rsid w:val="00D40D1C"/>
    <w:rsid w:val="00D40E84"/>
    <w:rsid w:val="00D41021"/>
    <w:rsid w:val="00D410AE"/>
    <w:rsid w:val="00D4152B"/>
    <w:rsid w:val="00D4155C"/>
    <w:rsid w:val="00D415FC"/>
    <w:rsid w:val="00D416C0"/>
    <w:rsid w:val="00D4176E"/>
    <w:rsid w:val="00D417FD"/>
    <w:rsid w:val="00D41867"/>
    <w:rsid w:val="00D41A36"/>
    <w:rsid w:val="00D41B88"/>
    <w:rsid w:val="00D41C8E"/>
    <w:rsid w:val="00D41CE8"/>
    <w:rsid w:val="00D41D27"/>
    <w:rsid w:val="00D41F35"/>
    <w:rsid w:val="00D41F90"/>
    <w:rsid w:val="00D41FEE"/>
    <w:rsid w:val="00D421C8"/>
    <w:rsid w:val="00D4223E"/>
    <w:rsid w:val="00D4271D"/>
    <w:rsid w:val="00D42812"/>
    <w:rsid w:val="00D4282D"/>
    <w:rsid w:val="00D428DB"/>
    <w:rsid w:val="00D42AE2"/>
    <w:rsid w:val="00D42B0C"/>
    <w:rsid w:val="00D42CC5"/>
    <w:rsid w:val="00D42E6D"/>
    <w:rsid w:val="00D42EE7"/>
    <w:rsid w:val="00D432A7"/>
    <w:rsid w:val="00D432FB"/>
    <w:rsid w:val="00D433C0"/>
    <w:rsid w:val="00D43426"/>
    <w:rsid w:val="00D4352E"/>
    <w:rsid w:val="00D437AA"/>
    <w:rsid w:val="00D437D2"/>
    <w:rsid w:val="00D438E3"/>
    <w:rsid w:val="00D43959"/>
    <w:rsid w:val="00D43A7D"/>
    <w:rsid w:val="00D43A86"/>
    <w:rsid w:val="00D43CC5"/>
    <w:rsid w:val="00D43DE7"/>
    <w:rsid w:val="00D44039"/>
    <w:rsid w:val="00D44057"/>
    <w:rsid w:val="00D44078"/>
    <w:rsid w:val="00D44365"/>
    <w:rsid w:val="00D44484"/>
    <w:rsid w:val="00D445FC"/>
    <w:rsid w:val="00D44625"/>
    <w:rsid w:val="00D446C9"/>
    <w:rsid w:val="00D44736"/>
    <w:rsid w:val="00D44790"/>
    <w:rsid w:val="00D4480F"/>
    <w:rsid w:val="00D44927"/>
    <w:rsid w:val="00D4495A"/>
    <w:rsid w:val="00D44B32"/>
    <w:rsid w:val="00D44BD1"/>
    <w:rsid w:val="00D44BF6"/>
    <w:rsid w:val="00D44CCC"/>
    <w:rsid w:val="00D44D56"/>
    <w:rsid w:val="00D44D83"/>
    <w:rsid w:val="00D44DF1"/>
    <w:rsid w:val="00D45001"/>
    <w:rsid w:val="00D45108"/>
    <w:rsid w:val="00D4511C"/>
    <w:rsid w:val="00D45166"/>
    <w:rsid w:val="00D451FE"/>
    <w:rsid w:val="00D4544E"/>
    <w:rsid w:val="00D455AE"/>
    <w:rsid w:val="00D45687"/>
    <w:rsid w:val="00D45699"/>
    <w:rsid w:val="00D4569E"/>
    <w:rsid w:val="00D456D9"/>
    <w:rsid w:val="00D45867"/>
    <w:rsid w:val="00D4589C"/>
    <w:rsid w:val="00D458B7"/>
    <w:rsid w:val="00D45A69"/>
    <w:rsid w:val="00D45BD5"/>
    <w:rsid w:val="00D45CF2"/>
    <w:rsid w:val="00D45D80"/>
    <w:rsid w:val="00D45EBB"/>
    <w:rsid w:val="00D45F8B"/>
    <w:rsid w:val="00D46110"/>
    <w:rsid w:val="00D46184"/>
    <w:rsid w:val="00D46202"/>
    <w:rsid w:val="00D46233"/>
    <w:rsid w:val="00D462CD"/>
    <w:rsid w:val="00D465CB"/>
    <w:rsid w:val="00D4668E"/>
    <w:rsid w:val="00D46809"/>
    <w:rsid w:val="00D46858"/>
    <w:rsid w:val="00D46A4B"/>
    <w:rsid w:val="00D46D36"/>
    <w:rsid w:val="00D46E2B"/>
    <w:rsid w:val="00D46E7A"/>
    <w:rsid w:val="00D47016"/>
    <w:rsid w:val="00D4710C"/>
    <w:rsid w:val="00D47117"/>
    <w:rsid w:val="00D4712F"/>
    <w:rsid w:val="00D471D4"/>
    <w:rsid w:val="00D47216"/>
    <w:rsid w:val="00D472F0"/>
    <w:rsid w:val="00D475AA"/>
    <w:rsid w:val="00D47672"/>
    <w:rsid w:val="00D4767A"/>
    <w:rsid w:val="00D477CF"/>
    <w:rsid w:val="00D4795B"/>
    <w:rsid w:val="00D479A2"/>
    <w:rsid w:val="00D47B1E"/>
    <w:rsid w:val="00D47B97"/>
    <w:rsid w:val="00D47CFC"/>
    <w:rsid w:val="00D50006"/>
    <w:rsid w:val="00D502A9"/>
    <w:rsid w:val="00D502DF"/>
    <w:rsid w:val="00D50352"/>
    <w:rsid w:val="00D503E7"/>
    <w:rsid w:val="00D50405"/>
    <w:rsid w:val="00D504D1"/>
    <w:rsid w:val="00D506EA"/>
    <w:rsid w:val="00D50766"/>
    <w:rsid w:val="00D507A8"/>
    <w:rsid w:val="00D509AA"/>
    <w:rsid w:val="00D50B13"/>
    <w:rsid w:val="00D50BA7"/>
    <w:rsid w:val="00D50C60"/>
    <w:rsid w:val="00D50DE4"/>
    <w:rsid w:val="00D50E33"/>
    <w:rsid w:val="00D50FE2"/>
    <w:rsid w:val="00D51215"/>
    <w:rsid w:val="00D5126A"/>
    <w:rsid w:val="00D5128C"/>
    <w:rsid w:val="00D51397"/>
    <w:rsid w:val="00D5139E"/>
    <w:rsid w:val="00D513AC"/>
    <w:rsid w:val="00D51498"/>
    <w:rsid w:val="00D514DC"/>
    <w:rsid w:val="00D516AA"/>
    <w:rsid w:val="00D517F6"/>
    <w:rsid w:val="00D51927"/>
    <w:rsid w:val="00D5194E"/>
    <w:rsid w:val="00D519E3"/>
    <w:rsid w:val="00D51A7D"/>
    <w:rsid w:val="00D51A80"/>
    <w:rsid w:val="00D51BEE"/>
    <w:rsid w:val="00D51C38"/>
    <w:rsid w:val="00D51CA7"/>
    <w:rsid w:val="00D51E77"/>
    <w:rsid w:val="00D51E87"/>
    <w:rsid w:val="00D51ED6"/>
    <w:rsid w:val="00D5227A"/>
    <w:rsid w:val="00D522EE"/>
    <w:rsid w:val="00D523F0"/>
    <w:rsid w:val="00D526D3"/>
    <w:rsid w:val="00D5278C"/>
    <w:rsid w:val="00D5295B"/>
    <w:rsid w:val="00D52AC9"/>
    <w:rsid w:val="00D52B6F"/>
    <w:rsid w:val="00D52BA8"/>
    <w:rsid w:val="00D52F6F"/>
    <w:rsid w:val="00D530F5"/>
    <w:rsid w:val="00D531A2"/>
    <w:rsid w:val="00D53377"/>
    <w:rsid w:val="00D53531"/>
    <w:rsid w:val="00D53549"/>
    <w:rsid w:val="00D53593"/>
    <w:rsid w:val="00D5365A"/>
    <w:rsid w:val="00D5382A"/>
    <w:rsid w:val="00D5396B"/>
    <w:rsid w:val="00D53B82"/>
    <w:rsid w:val="00D53C59"/>
    <w:rsid w:val="00D53F4B"/>
    <w:rsid w:val="00D54209"/>
    <w:rsid w:val="00D54296"/>
    <w:rsid w:val="00D542F2"/>
    <w:rsid w:val="00D54781"/>
    <w:rsid w:val="00D54E65"/>
    <w:rsid w:val="00D54E7E"/>
    <w:rsid w:val="00D54EBA"/>
    <w:rsid w:val="00D54F62"/>
    <w:rsid w:val="00D5512E"/>
    <w:rsid w:val="00D55298"/>
    <w:rsid w:val="00D55366"/>
    <w:rsid w:val="00D5537E"/>
    <w:rsid w:val="00D55393"/>
    <w:rsid w:val="00D554AB"/>
    <w:rsid w:val="00D557E4"/>
    <w:rsid w:val="00D55800"/>
    <w:rsid w:val="00D55850"/>
    <w:rsid w:val="00D55942"/>
    <w:rsid w:val="00D55AC2"/>
    <w:rsid w:val="00D55B3C"/>
    <w:rsid w:val="00D55B8F"/>
    <w:rsid w:val="00D55C08"/>
    <w:rsid w:val="00D55C20"/>
    <w:rsid w:val="00D55C36"/>
    <w:rsid w:val="00D55C88"/>
    <w:rsid w:val="00D55CA7"/>
    <w:rsid w:val="00D55E93"/>
    <w:rsid w:val="00D560C4"/>
    <w:rsid w:val="00D56122"/>
    <w:rsid w:val="00D5617C"/>
    <w:rsid w:val="00D56180"/>
    <w:rsid w:val="00D56193"/>
    <w:rsid w:val="00D561C7"/>
    <w:rsid w:val="00D563B7"/>
    <w:rsid w:val="00D563C2"/>
    <w:rsid w:val="00D56427"/>
    <w:rsid w:val="00D56480"/>
    <w:rsid w:val="00D56500"/>
    <w:rsid w:val="00D56551"/>
    <w:rsid w:val="00D567C6"/>
    <w:rsid w:val="00D56931"/>
    <w:rsid w:val="00D56C21"/>
    <w:rsid w:val="00D56C92"/>
    <w:rsid w:val="00D56CC2"/>
    <w:rsid w:val="00D56CE8"/>
    <w:rsid w:val="00D56F79"/>
    <w:rsid w:val="00D570C2"/>
    <w:rsid w:val="00D570D2"/>
    <w:rsid w:val="00D57140"/>
    <w:rsid w:val="00D571BB"/>
    <w:rsid w:val="00D57213"/>
    <w:rsid w:val="00D572D5"/>
    <w:rsid w:val="00D57547"/>
    <w:rsid w:val="00D575D4"/>
    <w:rsid w:val="00D5765D"/>
    <w:rsid w:val="00D5783F"/>
    <w:rsid w:val="00D578C5"/>
    <w:rsid w:val="00D578F9"/>
    <w:rsid w:val="00D57947"/>
    <w:rsid w:val="00D579D8"/>
    <w:rsid w:val="00D57BE9"/>
    <w:rsid w:val="00D57E25"/>
    <w:rsid w:val="00D57EBA"/>
    <w:rsid w:val="00D60009"/>
    <w:rsid w:val="00D6010D"/>
    <w:rsid w:val="00D60167"/>
    <w:rsid w:val="00D6041A"/>
    <w:rsid w:val="00D604B2"/>
    <w:rsid w:val="00D604F2"/>
    <w:rsid w:val="00D60601"/>
    <w:rsid w:val="00D6074F"/>
    <w:rsid w:val="00D6086C"/>
    <w:rsid w:val="00D60994"/>
    <w:rsid w:val="00D609AD"/>
    <w:rsid w:val="00D609AE"/>
    <w:rsid w:val="00D60A72"/>
    <w:rsid w:val="00D60B4E"/>
    <w:rsid w:val="00D60F3F"/>
    <w:rsid w:val="00D60FB3"/>
    <w:rsid w:val="00D61036"/>
    <w:rsid w:val="00D6106C"/>
    <w:rsid w:val="00D61389"/>
    <w:rsid w:val="00D614AD"/>
    <w:rsid w:val="00D616BB"/>
    <w:rsid w:val="00D617CC"/>
    <w:rsid w:val="00D61807"/>
    <w:rsid w:val="00D61CA0"/>
    <w:rsid w:val="00D61D25"/>
    <w:rsid w:val="00D61D9D"/>
    <w:rsid w:val="00D61E32"/>
    <w:rsid w:val="00D6208F"/>
    <w:rsid w:val="00D620F1"/>
    <w:rsid w:val="00D62106"/>
    <w:rsid w:val="00D6215F"/>
    <w:rsid w:val="00D621F8"/>
    <w:rsid w:val="00D6287A"/>
    <w:rsid w:val="00D6289A"/>
    <w:rsid w:val="00D628DC"/>
    <w:rsid w:val="00D62A78"/>
    <w:rsid w:val="00D62B32"/>
    <w:rsid w:val="00D62B97"/>
    <w:rsid w:val="00D62BFC"/>
    <w:rsid w:val="00D62C27"/>
    <w:rsid w:val="00D62D03"/>
    <w:rsid w:val="00D62DC4"/>
    <w:rsid w:val="00D62E3E"/>
    <w:rsid w:val="00D62E6A"/>
    <w:rsid w:val="00D62F6C"/>
    <w:rsid w:val="00D63222"/>
    <w:rsid w:val="00D632DE"/>
    <w:rsid w:val="00D63393"/>
    <w:rsid w:val="00D63476"/>
    <w:rsid w:val="00D63479"/>
    <w:rsid w:val="00D634F4"/>
    <w:rsid w:val="00D6363B"/>
    <w:rsid w:val="00D63699"/>
    <w:rsid w:val="00D6374F"/>
    <w:rsid w:val="00D63788"/>
    <w:rsid w:val="00D63A92"/>
    <w:rsid w:val="00D63D15"/>
    <w:rsid w:val="00D63D73"/>
    <w:rsid w:val="00D63DE3"/>
    <w:rsid w:val="00D63F96"/>
    <w:rsid w:val="00D63FDE"/>
    <w:rsid w:val="00D64001"/>
    <w:rsid w:val="00D6426E"/>
    <w:rsid w:val="00D642B5"/>
    <w:rsid w:val="00D644CE"/>
    <w:rsid w:val="00D6461B"/>
    <w:rsid w:val="00D6472B"/>
    <w:rsid w:val="00D647C2"/>
    <w:rsid w:val="00D64975"/>
    <w:rsid w:val="00D64A47"/>
    <w:rsid w:val="00D64C57"/>
    <w:rsid w:val="00D64DFC"/>
    <w:rsid w:val="00D64F55"/>
    <w:rsid w:val="00D64FC6"/>
    <w:rsid w:val="00D650E2"/>
    <w:rsid w:val="00D65149"/>
    <w:rsid w:val="00D65202"/>
    <w:rsid w:val="00D65224"/>
    <w:rsid w:val="00D653B8"/>
    <w:rsid w:val="00D65895"/>
    <w:rsid w:val="00D65912"/>
    <w:rsid w:val="00D65A34"/>
    <w:rsid w:val="00D65AC6"/>
    <w:rsid w:val="00D65B45"/>
    <w:rsid w:val="00D65C02"/>
    <w:rsid w:val="00D65C50"/>
    <w:rsid w:val="00D65D51"/>
    <w:rsid w:val="00D65E21"/>
    <w:rsid w:val="00D65E98"/>
    <w:rsid w:val="00D65F6F"/>
    <w:rsid w:val="00D65FF2"/>
    <w:rsid w:val="00D66059"/>
    <w:rsid w:val="00D660A5"/>
    <w:rsid w:val="00D66125"/>
    <w:rsid w:val="00D6617B"/>
    <w:rsid w:val="00D6618A"/>
    <w:rsid w:val="00D66320"/>
    <w:rsid w:val="00D663B5"/>
    <w:rsid w:val="00D66596"/>
    <w:rsid w:val="00D665B8"/>
    <w:rsid w:val="00D66744"/>
    <w:rsid w:val="00D667CD"/>
    <w:rsid w:val="00D667D3"/>
    <w:rsid w:val="00D6689E"/>
    <w:rsid w:val="00D6695F"/>
    <w:rsid w:val="00D6697E"/>
    <w:rsid w:val="00D66A05"/>
    <w:rsid w:val="00D66E8D"/>
    <w:rsid w:val="00D66EC1"/>
    <w:rsid w:val="00D67009"/>
    <w:rsid w:val="00D6704E"/>
    <w:rsid w:val="00D670A4"/>
    <w:rsid w:val="00D670FF"/>
    <w:rsid w:val="00D67116"/>
    <w:rsid w:val="00D67143"/>
    <w:rsid w:val="00D67195"/>
    <w:rsid w:val="00D67542"/>
    <w:rsid w:val="00D67589"/>
    <w:rsid w:val="00D67606"/>
    <w:rsid w:val="00D678AB"/>
    <w:rsid w:val="00D678F2"/>
    <w:rsid w:val="00D679CA"/>
    <w:rsid w:val="00D67AE5"/>
    <w:rsid w:val="00D67B1B"/>
    <w:rsid w:val="00D67B4B"/>
    <w:rsid w:val="00D67BF6"/>
    <w:rsid w:val="00D67C3C"/>
    <w:rsid w:val="00D67CEC"/>
    <w:rsid w:val="00D67D86"/>
    <w:rsid w:val="00D67DA8"/>
    <w:rsid w:val="00D67E14"/>
    <w:rsid w:val="00D67E29"/>
    <w:rsid w:val="00D67E8E"/>
    <w:rsid w:val="00D70068"/>
    <w:rsid w:val="00D700E1"/>
    <w:rsid w:val="00D70168"/>
    <w:rsid w:val="00D701BB"/>
    <w:rsid w:val="00D70336"/>
    <w:rsid w:val="00D709D5"/>
    <w:rsid w:val="00D70D60"/>
    <w:rsid w:val="00D70DE0"/>
    <w:rsid w:val="00D70E20"/>
    <w:rsid w:val="00D70F99"/>
    <w:rsid w:val="00D70FEE"/>
    <w:rsid w:val="00D710AF"/>
    <w:rsid w:val="00D711F2"/>
    <w:rsid w:val="00D7131F"/>
    <w:rsid w:val="00D71358"/>
    <w:rsid w:val="00D71374"/>
    <w:rsid w:val="00D713CD"/>
    <w:rsid w:val="00D71635"/>
    <w:rsid w:val="00D716D6"/>
    <w:rsid w:val="00D717BA"/>
    <w:rsid w:val="00D717CB"/>
    <w:rsid w:val="00D717DA"/>
    <w:rsid w:val="00D71950"/>
    <w:rsid w:val="00D71A3C"/>
    <w:rsid w:val="00D71B30"/>
    <w:rsid w:val="00D71B7D"/>
    <w:rsid w:val="00D71CE7"/>
    <w:rsid w:val="00D71E35"/>
    <w:rsid w:val="00D71FD0"/>
    <w:rsid w:val="00D71FE9"/>
    <w:rsid w:val="00D72168"/>
    <w:rsid w:val="00D723FE"/>
    <w:rsid w:val="00D724BA"/>
    <w:rsid w:val="00D725C8"/>
    <w:rsid w:val="00D72624"/>
    <w:rsid w:val="00D7262D"/>
    <w:rsid w:val="00D72640"/>
    <w:rsid w:val="00D72673"/>
    <w:rsid w:val="00D7269A"/>
    <w:rsid w:val="00D72C5C"/>
    <w:rsid w:val="00D72CC6"/>
    <w:rsid w:val="00D72D95"/>
    <w:rsid w:val="00D72F54"/>
    <w:rsid w:val="00D73094"/>
    <w:rsid w:val="00D73380"/>
    <w:rsid w:val="00D734E2"/>
    <w:rsid w:val="00D7353A"/>
    <w:rsid w:val="00D737E8"/>
    <w:rsid w:val="00D73847"/>
    <w:rsid w:val="00D7391E"/>
    <w:rsid w:val="00D739B0"/>
    <w:rsid w:val="00D739BF"/>
    <w:rsid w:val="00D73AE1"/>
    <w:rsid w:val="00D73B03"/>
    <w:rsid w:val="00D73B95"/>
    <w:rsid w:val="00D73E1A"/>
    <w:rsid w:val="00D73F5F"/>
    <w:rsid w:val="00D74072"/>
    <w:rsid w:val="00D7414D"/>
    <w:rsid w:val="00D74456"/>
    <w:rsid w:val="00D7465C"/>
    <w:rsid w:val="00D74696"/>
    <w:rsid w:val="00D74849"/>
    <w:rsid w:val="00D749F2"/>
    <w:rsid w:val="00D74A8B"/>
    <w:rsid w:val="00D74C91"/>
    <w:rsid w:val="00D74CAE"/>
    <w:rsid w:val="00D74D66"/>
    <w:rsid w:val="00D74D99"/>
    <w:rsid w:val="00D74DA1"/>
    <w:rsid w:val="00D74DF2"/>
    <w:rsid w:val="00D74E00"/>
    <w:rsid w:val="00D74E09"/>
    <w:rsid w:val="00D74E3D"/>
    <w:rsid w:val="00D74ED6"/>
    <w:rsid w:val="00D7500E"/>
    <w:rsid w:val="00D75172"/>
    <w:rsid w:val="00D752EE"/>
    <w:rsid w:val="00D7553F"/>
    <w:rsid w:val="00D756A3"/>
    <w:rsid w:val="00D75812"/>
    <w:rsid w:val="00D7581F"/>
    <w:rsid w:val="00D75855"/>
    <w:rsid w:val="00D75966"/>
    <w:rsid w:val="00D75C0E"/>
    <w:rsid w:val="00D75C51"/>
    <w:rsid w:val="00D75D0F"/>
    <w:rsid w:val="00D75E40"/>
    <w:rsid w:val="00D75E7B"/>
    <w:rsid w:val="00D75F15"/>
    <w:rsid w:val="00D75F33"/>
    <w:rsid w:val="00D75FA3"/>
    <w:rsid w:val="00D76051"/>
    <w:rsid w:val="00D76192"/>
    <w:rsid w:val="00D7619A"/>
    <w:rsid w:val="00D761E9"/>
    <w:rsid w:val="00D76222"/>
    <w:rsid w:val="00D76279"/>
    <w:rsid w:val="00D762B8"/>
    <w:rsid w:val="00D762E6"/>
    <w:rsid w:val="00D764C9"/>
    <w:rsid w:val="00D764CA"/>
    <w:rsid w:val="00D766D0"/>
    <w:rsid w:val="00D76875"/>
    <w:rsid w:val="00D76951"/>
    <w:rsid w:val="00D76985"/>
    <w:rsid w:val="00D76A5E"/>
    <w:rsid w:val="00D76B6A"/>
    <w:rsid w:val="00D76BED"/>
    <w:rsid w:val="00D76D26"/>
    <w:rsid w:val="00D76D81"/>
    <w:rsid w:val="00D772BF"/>
    <w:rsid w:val="00D77324"/>
    <w:rsid w:val="00D77366"/>
    <w:rsid w:val="00D7744F"/>
    <w:rsid w:val="00D77463"/>
    <w:rsid w:val="00D7749A"/>
    <w:rsid w:val="00D775C4"/>
    <w:rsid w:val="00D778F3"/>
    <w:rsid w:val="00D77CA6"/>
    <w:rsid w:val="00D77D55"/>
    <w:rsid w:val="00D77F2F"/>
    <w:rsid w:val="00D77F6C"/>
    <w:rsid w:val="00D8000D"/>
    <w:rsid w:val="00D804DF"/>
    <w:rsid w:val="00D8051B"/>
    <w:rsid w:val="00D8059A"/>
    <w:rsid w:val="00D805F1"/>
    <w:rsid w:val="00D808DB"/>
    <w:rsid w:val="00D80934"/>
    <w:rsid w:val="00D809A6"/>
    <w:rsid w:val="00D80B76"/>
    <w:rsid w:val="00D80BAD"/>
    <w:rsid w:val="00D80CFE"/>
    <w:rsid w:val="00D80ED9"/>
    <w:rsid w:val="00D80F61"/>
    <w:rsid w:val="00D811BC"/>
    <w:rsid w:val="00D8127C"/>
    <w:rsid w:val="00D81340"/>
    <w:rsid w:val="00D813E0"/>
    <w:rsid w:val="00D81551"/>
    <w:rsid w:val="00D815F2"/>
    <w:rsid w:val="00D8165E"/>
    <w:rsid w:val="00D8178C"/>
    <w:rsid w:val="00D8179B"/>
    <w:rsid w:val="00D8198B"/>
    <w:rsid w:val="00D81A02"/>
    <w:rsid w:val="00D81A85"/>
    <w:rsid w:val="00D81AAA"/>
    <w:rsid w:val="00D81AD1"/>
    <w:rsid w:val="00D81CDC"/>
    <w:rsid w:val="00D81F5C"/>
    <w:rsid w:val="00D82010"/>
    <w:rsid w:val="00D8204C"/>
    <w:rsid w:val="00D82120"/>
    <w:rsid w:val="00D82155"/>
    <w:rsid w:val="00D821B1"/>
    <w:rsid w:val="00D8220F"/>
    <w:rsid w:val="00D82403"/>
    <w:rsid w:val="00D82439"/>
    <w:rsid w:val="00D8248A"/>
    <w:rsid w:val="00D825C3"/>
    <w:rsid w:val="00D82679"/>
    <w:rsid w:val="00D826C5"/>
    <w:rsid w:val="00D82703"/>
    <w:rsid w:val="00D8281E"/>
    <w:rsid w:val="00D82B0D"/>
    <w:rsid w:val="00D82B1F"/>
    <w:rsid w:val="00D82B38"/>
    <w:rsid w:val="00D82B55"/>
    <w:rsid w:val="00D82C6D"/>
    <w:rsid w:val="00D82F2B"/>
    <w:rsid w:val="00D8325F"/>
    <w:rsid w:val="00D833D0"/>
    <w:rsid w:val="00D8341F"/>
    <w:rsid w:val="00D835DD"/>
    <w:rsid w:val="00D83645"/>
    <w:rsid w:val="00D83723"/>
    <w:rsid w:val="00D837B9"/>
    <w:rsid w:val="00D839CD"/>
    <w:rsid w:val="00D83A23"/>
    <w:rsid w:val="00D83A44"/>
    <w:rsid w:val="00D83BAC"/>
    <w:rsid w:val="00D83BD2"/>
    <w:rsid w:val="00D83BFA"/>
    <w:rsid w:val="00D83C60"/>
    <w:rsid w:val="00D83C88"/>
    <w:rsid w:val="00D83CDD"/>
    <w:rsid w:val="00D83D5B"/>
    <w:rsid w:val="00D83D5F"/>
    <w:rsid w:val="00D83DBA"/>
    <w:rsid w:val="00D83FE3"/>
    <w:rsid w:val="00D841DD"/>
    <w:rsid w:val="00D8433B"/>
    <w:rsid w:val="00D84359"/>
    <w:rsid w:val="00D843DE"/>
    <w:rsid w:val="00D8448D"/>
    <w:rsid w:val="00D84635"/>
    <w:rsid w:val="00D8465C"/>
    <w:rsid w:val="00D846AB"/>
    <w:rsid w:val="00D8470D"/>
    <w:rsid w:val="00D847C9"/>
    <w:rsid w:val="00D84B91"/>
    <w:rsid w:val="00D84BBA"/>
    <w:rsid w:val="00D84C4E"/>
    <w:rsid w:val="00D84CBB"/>
    <w:rsid w:val="00D84D04"/>
    <w:rsid w:val="00D84E2F"/>
    <w:rsid w:val="00D85001"/>
    <w:rsid w:val="00D8513C"/>
    <w:rsid w:val="00D8528B"/>
    <w:rsid w:val="00D8528E"/>
    <w:rsid w:val="00D85403"/>
    <w:rsid w:val="00D8551A"/>
    <w:rsid w:val="00D8568C"/>
    <w:rsid w:val="00D85B3E"/>
    <w:rsid w:val="00D85B8C"/>
    <w:rsid w:val="00D85C14"/>
    <w:rsid w:val="00D85CD9"/>
    <w:rsid w:val="00D85EAA"/>
    <w:rsid w:val="00D85EE6"/>
    <w:rsid w:val="00D861E2"/>
    <w:rsid w:val="00D862EC"/>
    <w:rsid w:val="00D86318"/>
    <w:rsid w:val="00D86487"/>
    <w:rsid w:val="00D8653F"/>
    <w:rsid w:val="00D8669E"/>
    <w:rsid w:val="00D867DE"/>
    <w:rsid w:val="00D868C4"/>
    <w:rsid w:val="00D8690A"/>
    <w:rsid w:val="00D8690C"/>
    <w:rsid w:val="00D86976"/>
    <w:rsid w:val="00D86B27"/>
    <w:rsid w:val="00D86CFC"/>
    <w:rsid w:val="00D86DC9"/>
    <w:rsid w:val="00D86FAA"/>
    <w:rsid w:val="00D87137"/>
    <w:rsid w:val="00D8744B"/>
    <w:rsid w:val="00D87465"/>
    <w:rsid w:val="00D8783D"/>
    <w:rsid w:val="00D878C6"/>
    <w:rsid w:val="00D879C3"/>
    <w:rsid w:val="00D879F7"/>
    <w:rsid w:val="00D87A5A"/>
    <w:rsid w:val="00D87B9A"/>
    <w:rsid w:val="00D87C5C"/>
    <w:rsid w:val="00D87CCF"/>
    <w:rsid w:val="00D87DA4"/>
    <w:rsid w:val="00D87DAF"/>
    <w:rsid w:val="00D87FDD"/>
    <w:rsid w:val="00D9008F"/>
    <w:rsid w:val="00D901B5"/>
    <w:rsid w:val="00D90475"/>
    <w:rsid w:val="00D90587"/>
    <w:rsid w:val="00D9059C"/>
    <w:rsid w:val="00D906FA"/>
    <w:rsid w:val="00D90A3D"/>
    <w:rsid w:val="00D90B55"/>
    <w:rsid w:val="00D90C21"/>
    <w:rsid w:val="00D90C31"/>
    <w:rsid w:val="00D90C55"/>
    <w:rsid w:val="00D90F53"/>
    <w:rsid w:val="00D9125E"/>
    <w:rsid w:val="00D91357"/>
    <w:rsid w:val="00D913BF"/>
    <w:rsid w:val="00D913E2"/>
    <w:rsid w:val="00D91464"/>
    <w:rsid w:val="00D914DD"/>
    <w:rsid w:val="00D91507"/>
    <w:rsid w:val="00D91618"/>
    <w:rsid w:val="00D91732"/>
    <w:rsid w:val="00D917A5"/>
    <w:rsid w:val="00D917D9"/>
    <w:rsid w:val="00D91816"/>
    <w:rsid w:val="00D91890"/>
    <w:rsid w:val="00D919B1"/>
    <w:rsid w:val="00D91A16"/>
    <w:rsid w:val="00D91B4A"/>
    <w:rsid w:val="00D91BC7"/>
    <w:rsid w:val="00D91CB4"/>
    <w:rsid w:val="00D91DDB"/>
    <w:rsid w:val="00D91DEE"/>
    <w:rsid w:val="00D91E1F"/>
    <w:rsid w:val="00D91E62"/>
    <w:rsid w:val="00D91E96"/>
    <w:rsid w:val="00D92050"/>
    <w:rsid w:val="00D920AF"/>
    <w:rsid w:val="00D920CB"/>
    <w:rsid w:val="00D9219A"/>
    <w:rsid w:val="00D92421"/>
    <w:rsid w:val="00D9247F"/>
    <w:rsid w:val="00D9267D"/>
    <w:rsid w:val="00D92754"/>
    <w:rsid w:val="00D927D5"/>
    <w:rsid w:val="00D928BD"/>
    <w:rsid w:val="00D9299F"/>
    <w:rsid w:val="00D92A41"/>
    <w:rsid w:val="00D92C11"/>
    <w:rsid w:val="00D92D37"/>
    <w:rsid w:val="00D92DCB"/>
    <w:rsid w:val="00D92E38"/>
    <w:rsid w:val="00D92E79"/>
    <w:rsid w:val="00D92FD8"/>
    <w:rsid w:val="00D9303D"/>
    <w:rsid w:val="00D93052"/>
    <w:rsid w:val="00D930EB"/>
    <w:rsid w:val="00D93410"/>
    <w:rsid w:val="00D93621"/>
    <w:rsid w:val="00D93623"/>
    <w:rsid w:val="00D9364C"/>
    <w:rsid w:val="00D93760"/>
    <w:rsid w:val="00D93B30"/>
    <w:rsid w:val="00D93E11"/>
    <w:rsid w:val="00D93EFA"/>
    <w:rsid w:val="00D9406F"/>
    <w:rsid w:val="00D9408A"/>
    <w:rsid w:val="00D941AD"/>
    <w:rsid w:val="00D94425"/>
    <w:rsid w:val="00D94558"/>
    <w:rsid w:val="00D94564"/>
    <w:rsid w:val="00D94646"/>
    <w:rsid w:val="00D9470D"/>
    <w:rsid w:val="00D948B9"/>
    <w:rsid w:val="00D94906"/>
    <w:rsid w:val="00D94917"/>
    <w:rsid w:val="00D9491F"/>
    <w:rsid w:val="00D94B75"/>
    <w:rsid w:val="00D94E1F"/>
    <w:rsid w:val="00D94F0E"/>
    <w:rsid w:val="00D9505F"/>
    <w:rsid w:val="00D95067"/>
    <w:rsid w:val="00D950B8"/>
    <w:rsid w:val="00D95122"/>
    <w:rsid w:val="00D9517C"/>
    <w:rsid w:val="00D952C5"/>
    <w:rsid w:val="00D952CB"/>
    <w:rsid w:val="00D95524"/>
    <w:rsid w:val="00D95554"/>
    <w:rsid w:val="00D95A0B"/>
    <w:rsid w:val="00D95A59"/>
    <w:rsid w:val="00D95A88"/>
    <w:rsid w:val="00D95C29"/>
    <w:rsid w:val="00D95E87"/>
    <w:rsid w:val="00D95EAE"/>
    <w:rsid w:val="00D95ECF"/>
    <w:rsid w:val="00D95F79"/>
    <w:rsid w:val="00D96018"/>
    <w:rsid w:val="00D9603C"/>
    <w:rsid w:val="00D96402"/>
    <w:rsid w:val="00D96567"/>
    <w:rsid w:val="00D967D4"/>
    <w:rsid w:val="00D967DA"/>
    <w:rsid w:val="00D96916"/>
    <w:rsid w:val="00D96973"/>
    <w:rsid w:val="00D96997"/>
    <w:rsid w:val="00D96A11"/>
    <w:rsid w:val="00D96C37"/>
    <w:rsid w:val="00D96DCC"/>
    <w:rsid w:val="00D96E63"/>
    <w:rsid w:val="00D96F16"/>
    <w:rsid w:val="00D9714D"/>
    <w:rsid w:val="00D97595"/>
    <w:rsid w:val="00D975A8"/>
    <w:rsid w:val="00D975B9"/>
    <w:rsid w:val="00D978DD"/>
    <w:rsid w:val="00D979AF"/>
    <w:rsid w:val="00D97A23"/>
    <w:rsid w:val="00D97A39"/>
    <w:rsid w:val="00D97A99"/>
    <w:rsid w:val="00D97AE4"/>
    <w:rsid w:val="00D97AF7"/>
    <w:rsid w:val="00D97BCE"/>
    <w:rsid w:val="00D97D8F"/>
    <w:rsid w:val="00D97EB1"/>
    <w:rsid w:val="00D97ED1"/>
    <w:rsid w:val="00D97F42"/>
    <w:rsid w:val="00D97F99"/>
    <w:rsid w:val="00DA003E"/>
    <w:rsid w:val="00DA004E"/>
    <w:rsid w:val="00DA0095"/>
    <w:rsid w:val="00DA00E8"/>
    <w:rsid w:val="00DA0141"/>
    <w:rsid w:val="00DA02FD"/>
    <w:rsid w:val="00DA03EA"/>
    <w:rsid w:val="00DA0427"/>
    <w:rsid w:val="00DA06C5"/>
    <w:rsid w:val="00DA06F9"/>
    <w:rsid w:val="00DA072E"/>
    <w:rsid w:val="00DA079B"/>
    <w:rsid w:val="00DA07A6"/>
    <w:rsid w:val="00DA0899"/>
    <w:rsid w:val="00DA08E1"/>
    <w:rsid w:val="00DA0B6D"/>
    <w:rsid w:val="00DA0B6F"/>
    <w:rsid w:val="00DA0C94"/>
    <w:rsid w:val="00DA0CBD"/>
    <w:rsid w:val="00DA0CE0"/>
    <w:rsid w:val="00DA0D36"/>
    <w:rsid w:val="00DA0E09"/>
    <w:rsid w:val="00DA0F1B"/>
    <w:rsid w:val="00DA0FBB"/>
    <w:rsid w:val="00DA0FD0"/>
    <w:rsid w:val="00DA1001"/>
    <w:rsid w:val="00DA1065"/>
    <w:rsid w:val="00DA10E2"/>
    <w:rsid w:val="00DA113D"/>
    <w:rsid w:val="00DA116F"/>
    <w:rsid w:val="00DA13AE"/>
    <w:rsid w:val="00DA151A"/>
    <w:rsid w:val="00DA16A2"/>
    <w:rsid w:val="00DA179A"/>
    <w:rsid w:val="00DA17CE"/>
    <w:rsid w:val="00DA1CF5"/>
    <w:rsid w:val="00DA1D01"/>
    <w:rsid w:val="00DA1D3D"/>
    <w:rsid w:val="00DA1DB1"/>
    <w:rsid w:val="00DA1E3E"/>
    <w:rsid w:val="00DA1ED5"/>
    <w:rsid w:val="00DA1F33"/>
    <w:rsid w:val="00DA217E"/>
    <w:rsid w:val="00DA2226"/>
    <w:rsid w:val="00DA247F"/>
    <w:rsid w:val="00DA24F6"/>
    <w:rsid w:val="00DA25AE"/>
    <w:rsid w:val="00DA25D7"/>
    <w:rsid w:val="00DA2858"/>
    <w:rsid w:val="00DA2881"/>
    <w:rsid w:val="00DA297D"/>
    <w:rsid w:val="00DA2B2D"/>
    <w:rsid w:val="00DA2BBC"/>
    <w:rsid w:val="00DA2FBC"/>
    <w:rsid w:val="00DA3001"/>
    <w:rsid w:val="00DA3094"/>
    <w:rsid w:val="00DA31C7"/>
    <w:rsid w:val="00DA31EB"/>
    <w:rsid w:val="00DA32EF"/>
    <w:rsid w:val="00DA3310"/>
    <w:rsid w:val="00DA3326"/>
    <w:rsid w:val="00DA34CF"/>
    <w:rsid w:val="00DA34F0"/>
    <w:rsid w:val="00DA35D1"/>
    <w:rsid w:val="00DA35E6"/>
    <w:rsid w:val="00DA3705"/>
    <w:rsid w:val="00DA3A9C"/>
    <w:rsid w:val="00DA3B51"/>
    <w:rsid w:val="00DA3C5A"/>
    <w:rsid w:val="00DA4192"/>
    <w:rsid w:val="00DA44FB"/>
    <w:rsid w:val="00DA4597"/>
    <w:rsid w:val="00DA45A9"/>
    <w:rsid w:val="00DA460B"/>
    <w:rsid w:val="00DA4751"/>
    <w:rsid w:val="00DA4936"/>
    <w:rsid w:val="00DA4961"/>
    <w:rsid w:val="00DA49F2"/>
    <w:rsid w:val="00DA4A72"/>
    <w:rsid w:val="00DA4C0A"/>
    <w:rsid w:val="00DA4C60"/>
    <w:rsid w:val="00DA4C93"/>
    <w:rsid w:val="00DA4D50"/>
    <w:rsid w:val="00DA4D7C"/>
    <w:rsid w:val="00DA4DEF"/>
    <w:rsid w:val="00DA4FF2"/>
    <w:rsid w:val="00DA50BC"/>
    <w:rsid w:val="00DA50D2"/>
    <w:rsid w:val="00DA50F9"/>
    <w:rsid w:val="00DA512B"/>
    <w:rsid w:val="00DA51E9"/>
    <w:rsid w:val="00DA539B"/>
    <w:rsid w:val="00DA5446"/>
    <w:rsid w:val="00DA54A4"/>
    <w:rsid w:val="00DA54C9"/>
    <w:rsid w:val="00DA57F4"/>
    <w:rsid w:val="00DA594C"/>
    <w:rsid w:val="00DA5963"/>
    <w:rsid w:val="00DA59A6"/>
    <w:rsid w:val="00DA5A60"/>
    <w:rsid w:val="00DA5ACE"/>
    <w:rsid w:val="00DA5CE4"/>
    <w:rsid w:val="00DA5D59"/>
    <w:rsid w:val="00DA5FAF"/>
    <w:rsid w:val="00DA601C"/>
    <w:rsid w:val="00DA61CC"/>
    <w:rsid w:val="00DA6264"/>
    <w:rsid w:val="00DA6327"/>
    <w:rsid w:val="00DA6328"/>
    <w:rsid w:val="00DA657F"/>
    <w:rsid w:val="00DA6A3F"/>
    <w:rsid w:val="00DA6ADB"/>
    <w:rsid w:val="00DA6AFF"/>
    <w:rsid w:val="00DA6B26"/>
    <w:rsid w:val="00DA6FDB"/>
    <w:rsid w:val="00DA719B"/>
    <w:rsid w:val="00DA71BA"/>
    <w:rsid w:val="00DA71FB"/>
    <w:rsid w:val="00DA7281"/>
    <w:rsid w:val="00DA73BB"/>
    <w:rsid w:val="00DA75A6"/>
    <w:rsid w:val="00DA76BD"/>
    <w:rsid w:val="00DA7894"/>
    <w:rsid w:val="00DA79FC"/>
    <w:rsid w:val="00DA7C7F"/>
    <w:rsid w:val="00DA7D5B"/>
    <w:rsid w:val="00DA7F6C"/>
    <w:rsid w:val="00DA7F89"/>
    <w:rsid w:val="00DB0196"/>
    <w:rsid w:val="00DB0242"/>
    <w:rsid w:val="00DB0249"/>
    <w:rsid w:val="00DB02D7"/>
    <w:rsid w:val="00DB0318"/>
    <w:rsid w:val="00DB0567"/>
    <w:rsid w:val="00DB05D8"/>
    <w:rsid w:val="00DB07C0"/>
    <w:rsid w:val="00DB084C"/>
    <w:rsid w:val="00DB0891"/>
    <w:rsid w:val="00DB08F3"/>
    <w:rsid w:val="00DB0AB8"/>
    <w:rsid w:val="00DB0B6F"/>
    <w:rsid w:val="00DB0B93"/>
    <w:rsid w:val="00DB0C1E"/>
    <w:rsid w:val="00DB0C97"/>
    <w:rsid w:val="00DB0EB8"/>
    <w:rsid w:val="00DB0F8D"/>
    <w:rsid w:val="00DB1060"/>
    <w:rsid w:val="00DB1078"/>
    <w:rsid w:val="00DB117F"/>
    <w:rsid w:val="00DB12D8"/>
    <w:rsid w:val="00DB13B3"/>
    <w:rsid w:val="00DB1446"/>
    <w:rsid w:val="00DB1501"/>
    <w:rsid w:val="00DB155D"/>
    <w:rsid w:val="00DB1691"/>
    <w:rsid w:val="00DB17AA"/>
    <w:rsid w:val="00DB17D2"/>
    <w:rsid w:val="00DB194A"/>
    <w:rsid w:val="00DB1963"/>
    <w:rsid w:val="00DB1A10"/>
    <w:rsid w:val="00DB1B56"/>
    <w:rsid w:val="00DB1C39"/>
    <w:rsid w:val="00DB1F7F"/>
    <w:rsid w:val="00DB230E"/>
    <w:rsid w:val="00DB244B"/>
    <w:rsid w:val="00DB2467"/>
    <w:rsid w:val="00DB25E8"/>
    <w:rsid w:val="00DB2815"/>
    <w:rsid w:val="00DB2AFD"/>
    <w:rsid w:val="00DB2BBE"/>
    <w:rsid w:val="00DB2BC7"/>
    <w:rsid w:val="00DB2BF5"/>
    <w:rsid w:val="00DB2C83"/>
    <w:rsid w:val="00DB2F2D"/>
    <w:rsid w:val="00DB2F2F"/>
    <w:rsid w:val="00DB3005"/>
    <w:rsid w:val="00DB3594"/>
    <w:rsid w:val="00DB35BC"/>
    <w:rsid w:val="00DB37AD"/>
    <w:rsid w:val="00DB383D"/>
    <w:rsid w:val="00DB390E"/>
    <w:rsid w:val="00DB392D"/>
    <w:rsid w:val="00DB397B"/>
    <w:rsid w:val="00DB39F5"/>
    <w:rsid w:val="00DB3AE3"/>
    <w:rsid w:val="00DB3C76"/>
    <w:rsid w:val="00DB3CBF"/>
    <w:rsid w:val="00DB3E0C"/>
    <w:rsid w:val="00DB4108"/>
    <w:rsid w:val="00DB4129"/>
    <w:rsid w:val="00DB41C4"/>
    <w:rsid w:val="00DB4391"/>
    <w:rsid w:val="00DB44BC"/>
    <w:rsid w:val="00DB45BA"/>
    <w:rsid w:val="00DB4680"/>
    <w:rsid w:val="00DB46F9"/>
    <w:rsid w:val="00DB4944"/>
    <w:rsid w:val="00DB499E"/>
    <w:rsid w:val="00DB4A52"/>
    <w:rsid w:val="00DB4AA1"/>
    <w:rsid w:val="00DB4AC4"/>
    <w:rsid w:val="00DB4B2E"/>
    <w:rsid w:val="00DB4BBD"/>
    <w:rsid w:val="00DB4BCF"/>
    <w:rsid w:val="00DB4D7E"/>
    <w:rsid w:val="00DB4E28"/>
    <w:rsid w:val="00DB4ED5"/>
    <w:rsid w:val="00DB4EF2"/>
    <w:rsid w:val="00DB5034"/>
    <w:rsid w:val="00DB532A"/>
    <w:rsid w:val="00DB5357"/>
    <w:rsid w:val="00DB55DE"/>
    <w:rsid w:val="00DB55FC"/>
    <w:rsid w:val="00DB566B"/>
    <w:rsid w:val="00DB5682"/>
    <w:rsid w:val="00DB57E7"/>
    <w:rsid w:val="00DB598C"/>
    <w:rsid w:val="00DB59C2"/>
    <w:rsid w:val="00DB5AD0"/>
    <w:rsid w:val="00DB5AF7"/>
    <w:rsid w:val="00DB5B7A"/>
    <w:rsid w:val="00DB5C36"/>
    <w:rsid w:val="00DB5CAB"/>
    <w:rsid w:val="00DB5D04"/>
    <w:rsid w:val="00DB600F"/>
    <w:rsid w:val="00DB6048"/>
    <w:rsid w:val="00DB612D"/>
    <w:rsid w:val="00DB62BC"/>
    <w:rsid w:val="00DB636A"/>
    <w:rsid w:val="00DB63B3"/>
    <w:rsid w:val="00DB63BD"/>
    <w:rsid w:val="00DB65DD"/>
    <w:rsid w:val="00DB65F6"/>
    <w:rsid w:val="00DB6946"/>
    <w:rsid w:val="00DB6948"/>
    <w:rsid w:val="00DB6958"/>
    <w:rsid w:val="00DB6993"/>
    <w:rsid w:val="00DB69A1"/>
    <w:rsid w:val="00DB6A9B"/>
    <w:rsid w:val="00DB6CDF"/>
    <w:rsid w:val="00DB6D8B"/>
    <w:rsid w:val="00DB6E6C"/>
    <w:rsid w:val="00DB6E7A"/>
    <w:rsid w:val="00DB6F72"/>
    <w:rsid w:val="00DB6F91"/>
    <w:rsid w:val="00DB6FC9"/>
    <w:rsid w:val="00DB7200"/>
    <w:rsid w:val="00DB724D"/>
    <w:rsid w:val="00DB7277"/>
    <w:rsid w:val="00DB73BD"/>
    <w:rsid w:val="00DB7474"/>
    <w:rsid w:val="00DB74D1"/>
    <w:rsid w:val="00DB77A7"/>
    <w:rsid w:val="00DB7860"/>
    <w:rsid w:val="00DB7A59"/>
    <w:rsid w:val="00DB7A9C"/>
    <w:rsid w:val="00DB7BA9"/>
    <w:rsid w:val="00DB7C68"/>
    <w:rsid w:val="00DB7DE6"/>
    <w:rsid w:val="00DB7F07"/>
    <w:rsid w:val="00DB7F5B"/>
    <w:rsid w:val="00DB7FD2"/>
    <w:rsid w:val="00DC01C5"/>
    <w:rsid w:val="00DC0303"/>
    <w:rsid w:val="00DC03B8"/>
    <w:rsid w:val="00DC03F3"/>
    <w:rsid w:val="00DC0457"/>
    <w:rsid w:val="00DC0465"/>
    <w:rsid w:val="00DC049B"/>
    <w:rsid w:val="00DC04DF"/>
    <w:rsid w:val="00DC0639"/>
    <w:rsid w:val="00DC06E7"/>
    <w:rsid w:val="00DC078D"/>
    <w:rsid w:val="00DC078E"/>
    <w:rsid w:val="00DC07C2"/>
    <w:rsid w:val="00DC09B3"/>
    <w:rsid w:val="00DC0A91"/>
    <w:rsid w:val="00DC0B74"/>
    <w:rsid w:val="00DC0B9D"/>
    <w:rsid w:val="00DC0D13"/>
    <w:rsid w:val="00DC0D38"/>
    <w:rsid w:val="00DC0DF2"/>
    <w:rsid w:val="00DC0E3C"/>
    <w:rsid w:val="00DC0E48"/>
    <w:rsid w:val="00DC0F3A"/>
    <w:rsid w:val="00DC1058"/>
    <w:rsid w:val="00DC10C0"/>
    <w:rsid w:val="00DC110F"/>
    <w:rsid w:val="00DC11BE"/>
    <w:rsid w:val="00DC127D"/>
    <w:rsid w:val="00DC13A8"/>
    <w:rsid w:val="00DC140E"/>
    <w:rsid w:val="00DC147F"/>
    <w:rsid w:val="00DC150A"/>
    <w:rsid w:val="00DC15B5"/>
    <w:rsid w:val="00DC1662"/>
    <w:rsid w:val="00DC1712"/>
    <w:rsid w:val="00DC1800"/>
    <w:rsid w:val="00DC18DF"/>
    <w:rsid w:val="00DC18F4"/>
    <w:rsid w:val="00DC194C"/>
    <w:rsid w:val="00DC1959"/>
    <w:rsid w:val="00DC1984"/>
    <w:rsid w:val="00DC1C1A"/>
    <w:rsid w:val="00DC1CFC"/>
    <w:rsid w:val="00DC1DDD"/>
    <w:rsid w:val="00DC1E2C"/>
    <w:rsid w:val="00DC1E94"/>
    <w:rsid w:val="00DC2003"/>
    <w:rsid w:val="00DC2025"/>
    <w:rsid w:val="00DC22DE"/>
    <w:rsid w:val="00DC2423"/>
    <w:rsid w:val="00DC244D"/>
    <w:rsid w:val="00DC2472"/>
    <w:rsid w:val="00DC24AC"/>
    <w:rsid w:val="00DC24EE"/>
    <w:rsid w:val="00DC2562"/>
    <w:rsid w:val="00DC26FD"/>
    <w:rsid w:val="00DC272C"/>
    <w:rsid w:val="00DC29D3"/>
    <w:rsid w:val="00DC2B84"/>
    <w:rsid w:val="00DC2C10"/>
    <w:rsid w:val="00DC2FB5"/>
    <w:rsid w:val="00DC3071"/>
    <w:rsid w:val="00DC3180"/>
    <w:rsid w:val="00DC31B4"/>
    <w:rsid w:val="00DC322B"/>
    <w:rsid w:val="00DC328C"/>
    <w:rsid w:val="00DC3297"/>
    <w:rsid w:val="00DC3337"/>
    <w:rsid w:val="00DC33A3"/>
    <w:rsid w:val="00DC342C"/>
    <w:rsid w:val="00DC3545"/>
    <w:rsid w:val="00DC35DD"/>
    <w:rsid w:val="00DC37AB"/>
    <w:rsid w:val="00DC37CF"/>
    <w:rsid w:val="00DC3837"/>
    <w:rsid w:val="00DC393E"/>
    <w:rsid w:val="00DC3B5B"/>
    <w:rsid w:val="00DC3EAD"/>
    <w:rsid w:val="00DC3EFA"/>
    <w:rsid w:val="00DC3F1A"/>
    <w:rsid w:val="00DC3F21"/>
    <w:rsid w:val="00DC4164"/>
    <w:rsid w:val="00DC4208"/>
    <w:rsid w:val="00DC422F"/>
    <w:rsid w:val="00DC4392"/>
    <w:rsid w:val="00DC448C"/>
    <w:rsid w:val="00DC456E"/>
    <w:rsid w:val="00DC4719"/>
    <w:rsid w:val="00DC473F"/>
    <w:rsid w:val="00DC4777"/>
    <w:rsid w:val="00DC4970"/>
    <w:rsid w:val="00DC49BA"/>
    <w:rsid w:val="00DC4A91"/>
    <w:rsid w:val="00DC4B09"/>
    <w:rsid w:val="00DC4B1C"/>
    <w:rsid w:val="00DC4C47"/>
    <w:rsid w:val="00DC4CEE"/>
    <w:rsid w:val="00DC4D3D"/>
    <w:rsid w:val="00DC4EB4"/>
    <w:rsid w:val="00DC4EDF"/>
    <w:rsid w:val="00DC4F2D"/>
    <w:rsid w:val="00DC51E9"/>
    <w:rsid w:val="00DC5223"/>
    <w:rsid w:val="00DC52C9"/>
    <w:rsid w:val="00DC53B5"/>
    <w:rsid w:val="00DC5538"/>
    <w:rsid w:val="00DC5578"/>
    <w:rsid w:val="00DC56DE"/>
    <w:rsid w:val="00DC5701"/>
    <w:rsid w:val="00DC5749"/>
    <w:rsid w:val="00DC57FD"/>
    <w:rsid w:val="00DC58A9"/>
    <w:rsid w:val="00DC591D"/>
    <w:rsid w:val="00DC59EA"/>
    <w:rsid w:val="00DC5B8C"/>
    <w:rsid w:val="00DC5BB1"/>
    <w:rsid w:val="00DC5C81"/>
    <w:rsid w:val="00DC5CB3"/>
    <w:rsid w:val="00DC5D4C"/>
    <w:rsid w:val="00DC5FFA"/>
    <w:rsid w:val="00DC605B"/>
    <w:rsid w:val="00DC6119"/>
    <w:rsid w:val="00DC6283"/>
    <w:rsid w:val="00DC637D"/>
    <w:rsid w:val="00DC6402"/>
    <w:rsid w:val="00DC6415"/>
    <w:rsid w:val="00DC6587"/>
    <w:rsid w:val="00DC6677"/>
    <w:rsid w:val="00DC6760"/>
    <w:rsid w:val="00DC67B6"/>
    <w:rsid w:val="00DC6876"/>
    <w:rsid w:val="00DC6926"/>
    <w:rsid w:val="00DC6A26"/>
    <w:rsid w:val="00DC6BA6"/>
    <w:rsid w:val="00DC6CFF"/>
    <w:rsid w:val="00DC6F64"/>
    <w:rsid w:val="00DC6FBF"/>
    <w:rsid w:val="00DC7034"/>
    <w:rsid w:val="00DC707C"/>
    <w:rsid w:val="00DC70C7"/>
    <w:rsid w:val="00DC7141"/>
    <w:rsid w:val="00DC7166"/>
    <w:rsid w:val="00DC71BF"/>
    <w:rsid w:val="00DC7297"/>
    <w:rsid w:val="00DC73AE"/>
    <w:rsid w:val="00DC73CB"/>
    <w:rsid w:val="00DC73D3"/>
    <w:rsid w:val="00DC766C"/>
    <w:rsid w:val="00DC772A"/>
    <w:rsid w:val="00DC7903"/>
    <w:rsid w:val="00DC7915"/>
    <w:rsid w:val="00DC791B"/>
    <w:rsid w:val="00DC7A18"/>
    <w:rsid w:val="00DC7A39"/>
    <w:rsid w:val="00DC7C0F"/>
    <w:rsid w:val="00DC7C1C"/>
    <w:rsid w:val="00DD009F"/>
    <w:rsid w:val="00DD02D1"/>
    <w:rsid w:val="00DD0675"/>
    <w:rsid w:val="00DD06FB"/>
    <w:rsid w:val="00DD076A"/>
    <w:rsid w:val="00DD082D"/>
    <w:rsid w:val="00DD08D0"/>
    <w:rsid w:val="00DD09BB"/>
    <w:rsid w:val="00DD0BC6"/>
    <w:rsid w:val="00DD0C04"/>
    <w:rsid w:val="00DD0C68"/>
    <w:rsid w:val="00DD0C80"/>
    <w:rsid w:val="00DD0D35"/>
    <w:rsid w:val="00DD0DEA"/>
    <w:rsid w:val="00DD0FD9"/>
    <w:rsid w:val="00DD1235"/>
    <w:rsid w:val="00DD1304"/>
    <w:rsid w:val="00DD1337"/>
    <w:rsid w:val="00DD134A"/>
    <w:rsid w:val="00DD135D"/>
    <w:rsid w:val="00DD1361"/>
    <w:rsid w:val="00DD13EE"/>
    <w:rsid w:val="00DD13F0"/>
    <w:rsid w:val="00DD1640"/>
    <w:rsid w:val="00DD16AE"/>
    <w:rsid w:val="00DD1975"/>
    <w:rsid w:val="00DD1B07"/>
    <w:rsid w:val="00DD1C8B"/>
    <w:rsid w:val="00DD1C8D"/>
    <w:rsid w:val="00DD1DF5"/>
    <w:rsid w:val="00DD1EEC"/>
    <w:rsid w:val="00DD1F92"/>
    <w:rsid w:val="00DD20DE"/>
    <w:rsid w:val="00DD2153"/>
    <w:rsid w:val="00DD2181"/>
    <w:rsid w:val="00DD2187"/>
    <w:rsid w:val="00DD21A2"/>
    <w:rsid w:val="00DD23D2"/>
    <w:rsid w:val="00DD253E"/>
    <w:rsid w:val="00DD2716"/>
    <w:rsid w:val="00DD27B8"/>
    <w:rsid w:val="00DD27C6"/>
    <w:rsid w:val="00DD2AAA"/>
    <w:rsid w:val="00DD2D26"/>
    <w:rsid w:val="00DD30FE"/>
    <w:rsid w:val="00DD331D"/>
    <w:rsid w:val="00DD3327"/>
    <w:rsid w:val="00DD3415"/>
    <w:rsid w:val="00DD3420"/>
    <w:rsid w:val="00DD34A6"/>
    <w:rsid w:val="00DD3581"/>
    <w:rsid w:val="00DD378F"/>
    <w:rsid w:val="00DD37DE"/>
    <w:rsid w:val="00DD3847"/>
    <w:rsid w:val="00DD393C"/>
    <w:rsid w:val="00DD3970"/>
    <w:rsid w:val="00DD3976"/>
    <w:rsid w:val="00DD3A36"/>
    <w:rsid w:val="00DD3A70"/>
    <w:rsid w:val="00DD3A96"/>
    <w:rsid w:val="00DD3AA9"/>
    <w:rsid w:val="00DD4016"/>
    <w:rsid w:val="00DD4262"/>
    <w:rsid w:val="00DD42A3"/>
    <w:rsid w:val="00DD4341"/>
    <w:rsid w:val="00DD446D"/>
    <w:rsid w:val="00DD455A"/>
    <w:rsid w:val="00DD46BC"/>
    <w:rsid w:val="00DD4767"/>
    <w:rsid w:val="00DD477E"/>
    <w:rsid w:val="00DD47DD"/>
    <w:rsid w:val="00DD4990"/>
    <w:rsid w:val="00DD49BE"/>
    <w:rsid w:val="00DD4A18"/>
    <w:rsid w:val="00DD4A1F"/>
    <w:rsid w:val="00DD4A38"/>
    <w:rsid w:val="00DD4AA3"/>
    <w:rsid w:val="00DD4B05"/>
    <w:rsid w:val="00DD4ECD"/>
    <w:rsid w:val="00DD4F5F"/>
    <w:rsid w:val="00DD5023"/>
    <w:rsid w:val="00DD5489"/>
    <w:rsid w:val="00DD550C"/>
    <w:rsid w:val="00DD5608"/>
    <w:rsid w:val="00DD5873"/>
    <w:rsid w:val="00DD5A0E"/>
    <w:rsid w:val="00DD5A32"/>
    <w:rsid w:val="00DD5AE1"/>
    <w:rsid w:val="00DD5BA6"/>
    <w:rsid w:val="00DD5CBE"/>
    <w:rsid w:val="00DD5DCA"/>
    <w:rsid w:val="00DD5F6A"/>
    <w:rsid w:val="00DD5F87"/>
    <w:rsid w:val="00DD6095"/>
    <w:rsid w:val="00DD609C"/>
    <w:rsid w:val="00DD611E"/>
    <w:rsid w:val="00DD615C"/>
    <w:rsid w:val="00DD658F"/>
    <w:rsid w:val="00DD68BE"/>
    <w:rsid w:val="00DD693C"/>
    <w:rsid w:val="00DD6A48"/>
    <w:rsid w:val="00DD6E82"/>
    <w:rsid w:val="00DD6E9C"/>
    <w:rsid w:val="00DD6ECD"/>
    <w:rsid w:val="00DD6F2C"/>
    <w:rsid w:val="00DD6F68"/>
    <w:rsid w:val="00DD705E"/>
    <w:rsid w:val="00DD73C2"/>
    <w:rsid w:val="00DD74B2"/>
    <w:rsid w:val="00DD79A7"/>
    <w:rsid w:val="00DD7B66"/>
    <w:rsid w:val="00DD7C64"/>
    <w:rsid w:val="00DD7E9B"/>
    <w:rsid w:val="00DD7FF4"/>
    <w:rsid w:val="00DE0150"/>
    <w:rsid w:val="00DE0448"/>
    <w:rsid w:val="00DE0712"/>
    <w:rsid w:val="00DE085B"/>
    <w:rsid w:val="00DE094D"/>
    <w:rsid w:val="00DE0A1E"/>
    <w:rsid w:val="00DE0A54"/>
    <w:rsid w:val="00DE0B0B"/>
    <w:rsid w:val="00DE0E49"/>
    <w:rsid w:val="00DE0E4D"/>
    <w:rsid w:val="00DE0EA5"/>
    <w:rsid w:val="00DE0FFF"/>
    <w:rsid w:val="00DE105E"/>
    <w:rsid w:val="00DE118F"/>
    <w:rsid w:val="00DE126D"/>
    <w:rsid w:val="00DE12DB"/>
    <w:rsid w:val="00DE12FE"/>
    <w:rsid w:val="00DE1375"/>
    <w:rsid w:val="00DE1776"/>
    <w:rsid w:val="00DE17A2"/>
    <w:rsid w:val="00DE1948"/>
    <w:rsid w:val="00DE1B89"/>
    <w:rsid w:val="00DE1BB0"/>
    <w:rsid w:val="00DE1BFC"/>
    <w:rsid w:val="00DE1CA8"/>
    <w:rsid w:val="00DE1DD6"/>
    <w:rsid w:val="00DE1E28"/>
    <w:rsid w:val="00DE1E67"/>
    <w:rsid w:val="00DE20F1"/>
    <w:rsid w:val="00DE21DB"/>
    <w:rsid w:val="00DE220B"/>
    <w:rsid w:val="00DE2239"/>
    <w:rsid w:val="00DE2242"/>
    <w:rsid w:val="00DE22BB"/>
    <w:rsid w:val="00DE22D5"/>
    <w:rsid w:val="00DE2598"/>
    <w:rsid w:val="00DE2649"/>
    <w:rsid w:val="00DE26F3"/>
    <w:rsid w:val="00DE2762"/>
    <w:rsid w:val="00DE291F"/>
    <w:rsid w:val="00DE2BF7"/>
    <w:rsid w:val="00DE2C20"/>
    <w:rsid w:val="00DE2DF6"/>
    <w:rsid w:val="00DE2E8A"/>
    <w:rsid w:val="00DE2E94"/>
    <w:rsid w:val="00DE2EF9"/>
    <w:rsid w:val="00DE2F4D"/>
    <w:rsid w:val="00DE2FD9"/>
    <w:rsid w:val="00DE30D0"/>
    <w:rsid w:val="00DE30D7"/>
    <w:rsid w:val="00DE3182"/>
    <w:rsid w:val="00DE334E"/>
    <w:rsid w:val="00DE33E5"/>
    <w:rsid w:val="00DE3492"/>
    <w:rsid w:val="00DE34C6"/>
    <w:rsid w:val="00DE3628"/>
    <w:rsid w:val="00DE38F3"/>
    <w:rsid w:val="00DE38FD"/>
    <w:rsid w:val="00DE39A2"/>
    <w:rsid w:val="00DE3CB3"/>
    <w:rsid w:val="00DE3D3C"/>
    <w:rsid w:val="00DE3E7B"/>
    <w:rsid w:val="00DE3F66"/>
    <w:rsid w:val="00DE4076"/>
    <w:rsid w:val="00DE425F"/>
    <w:rsid w:val="00DE43CE"/>
    <w:rsid w:val="00DE43F7"/>
    <w:rsid w:val="00DE441E"/>
    <w:rsid w:val="00DE44A5"/>
    <w:rsid w:val="00DE466E"/>
    <w:rsid w:val="00DE4692"/>
    <w:rsid w:val="00DE474E"/>
    <w:rsid w:val="00DE4A63"/>
    <w:rsid w:val="00DE4AE4"/>
    <w:rsid w:val="00DE4BB2"/>
    <w:rsid w:val="00DE4C6D"/>
    <w:rsid w:val="00DE4D04"/>
    <w:rsid w:val="00DE4E10"/>
    <w:rsid w:val="00DE4FA2"/>
    <w:rsid w:val="00DE5071"/>
    <w:rsid w:val="00DE5095"/>
    <w:rsid w:val="00DE509A"/>
    <w:rsid w:val="00DE50B0"/>
    <w:rsid w:val="00DE5472"/>
    <w:rsid w:val="00DE54C4"/>
    <w:rsid w:val="00DE550E"/>
    <w:rsid w:val="00DE554B"/>
    <w:rsid w:val="00DE5577"/>
    <w:rsid w:val="00DE565B"/>
    <w:rsid w:val="00DE5713"/>
    <w:rsid w:val="00DE5722"/>
    <w:rsid w:val="00DE57BB"/>
    <w:rsid w:val="00DE57F9"/>
    <w:rsid w:val="00DE5856"/>
    <w:rsid w:val="00DE59D6"/>
    <w:rsid w:val="00DE5A52"/>
    <w:rsid w:val="00DE5D76"/>
    <w:rsid w:val="00DE5D8C"/>
    <w:rsid w:val="00DE5DC1"/>
    <w:rsid w:val="00DE5DEB"/>
    <w:rsid w:val="00DE5E6C"/>
    <w:rsid w:val="00DE6033"/>
    <w:rsid w:val="00DE61A3"/>
    <w:rsid w:val="00DE673F"/>
    <w:rsid w:val="00DE6756"/>
    <w:rsid w:val="00DE67ED"/>
    <w:rsid w:val="00DE6851"/>
    <w:rsid w:val="00DE6B37"/>
    <w:rsid w:val="00DE6CAD"/>
    <w:rsid w:val="00DE7086"/>
    <w:rsid w:val="00DE731C"/>
    <w:rsid w:val="00DE7391"/>
    <w:rsid w:val="00DE73B8"/>
    <w:rsid w:val="00DE73D3"/>
    <w:rsid w:val="00DE74D6"/>
    <w:rsid w:val="00DE7615"/>
    <w:rsid w:val="00DE77AD"/>
    <w:rsid w:val="00DE7818"/>
    <w:rsid w:val="00DE786F"/>
    <w:rsid w:val="00DE7AAA"/>
    <w:rsid w:val="00DE7AE2"/>
    <w:rsid w:val="00DE7E82"/>
    <w:rsid w:val="00DE7EBF"/>
    <w:rsid w:val="00DE7EDE"/>
    <w:rsid w:val="00DE7F9E"/>
    <w:rsid w:val="00DE7FF3"/>
    <w:rsid w:val="00DF001B"/>
    <w:rsid w:val="00DF00E6"/>
    <w:rsid w:val="00DF0513"/>
    <w:rsid w:val="00DF0519"/>
    <w:rsid w:val="00DF053C"/>
    <w:rsid w:val="00DF06AD"/>
    <w:rsid w:val="00DF06DC"/>
    <w:rsid w:val="00DF0734"/>
    <w:rsid w:val="00DF0A5E"/>
    <w:rsid w:val="00DF0B0D"/>
    <w:rsid w:val="00DF0C2B"/>
    <w:rsid w:val="00DF0D20"/>
    <w:rsid w:val="00DF0D98"/>
    <w:rsid w:val="00DF0E1D"/>
    <w:rsid w:val="00DF0F98"/>
    <w:rsid w:val="00DF129D"/>
    <w:rsid w:val="00DF12ED"/>
    <w:rsid w:val="00DF12F3"/>
    <w:rsid w:val="00DF132F"/>
    <w:rsid w:val="00DF13A8"/>
    <w:rsid w:val="00DF14E7"/>
    <w:rsid w:val="00DF157E"/>
    <w:rsid w:val="00DF1652"/>
    <w:rsid w:val="00DF18C9"/>
    <w:rsid w:val="00DF1B41"/>
    <w:rsid w:val="00DF1BA2"/>
    <w:rsid w:val="00DF1C06"/>
    <w:rsid w:val="00DF1C20"/>
    <w:rsid w:val="00DF1CEC"/>
    <w:rsid w:val="00DF1E4D"/>
    <w:rsid w:val="00DF1F1D"/>
    <w:rsid w:val="00DF1F55"/>
    <w:rsid w:val="00DF1F73"/>
    <w:rsid w:val="00DF20D7"/>
    <w:rsid w:val="00DF22AD"/>
    <w:rsid w:val="00DF2353"/>
    <w:rsid w:val="00DF243E"/>
    <w:rsid w:val="00DF25DE"/>
    <w:rsid w:val="00DF2713"/>
    <w:rsid w:val="00DF2809"/>
    <w:rsid w:val="00DF28DD"/>
    <w:rsid w:val="00DF2ACF"/>
    <w:rsid w:val="00DF2B49"/>
    <w:rsid w:val="00DF2BD9"/>
    <w:rsid w:val="00DF2C25"/>
    <w:rsid w:val="00DF2C5C"/>
    <w:rsid w:val="00DF2D06"/>
    <w:rsid w:val="00DF2F8B"/>
    <w:rsid w:val="00DF30B8"/>
    <w:rsid w:val="00DF30FC"/>
    <w:rsid w:val="00DF3150"/>
    <w:rsid w:val="00DF3257"/>
    <w:rsid w:val="00DF32B9"/>
    <w:rsid w:val="00DF338B"/>
    <w:rsid w:val="00DF33A9"/>
    <w:rsid w:val="00DF33BD"/>
    <w:rsid w:val="00DF383C"/>
    <w:rsid w:val="00DF3889"/>
    <w:rsid w:val="00DF38F5"/>
    <w:rsid w:val="00DF3955"/>
    <w:rsid w:val="00DF3A4B"/>
    <w:rsid w:val="00DF3B36"/>
    <w:rsid w:val="00DF3BAC"/>
    <w:rsid w:val="00DF3C5F"/>
    <w:rsid w:val="00DF3E37"/>
    <w:rsid w:val="00DF3E8A"/>
    <w:rsid w:val="00DF3E9F"/>
    <w:rsid w:val="00DF3EE5"/>
    <w:rsid w:val="00DF3FFA"/>
    <w:rsid w:val="00DF4018"/>
    <w:rsid w:val="00DF41D6"/>
    <w:rsid w:val="00DF41DE"/>
    <w:rsid w:val="00DF424B"/>
    <w:rsid w:val="00DF4283"/>
    <w:rsid w:val="00DF431E"/>
    <w:rsid w:val="00DF4434"/>
    <w:rsid w:val="00DF4679"/>
    <w:rsid w:val="00DF480D"/>
    <w:rsid w:val="00DF48E8"/>
    <w:rsid w:val="00DF4917"/>
    <w:rsid w:val="00DF498E"/>
    <w:rsid w:val="00DF4A52"/>
    <w:rsid w:val="00DF4C57"/>
    <w:rsid w:val="00DF4DBD"/>
    <w:rsid w:val="00DF4E52"/>
    <w:rsid w:val="00DF5200"/>
    <w:rsid w:val="00DF525E"/>
    <w:rsid w:val="00DF54D6"/>
    <w:rsid w:val="00DF55AE"/>
    <w:rsid w:val="00DF56C8"/>
    <w:rsid w:val="00DF589E"/>
    <w:rsid w:val="00DF5909"/>
    <w:rsid w:val="00DF595B"/>
    <w:rsid w:val="00DF5A45"/>
    <w:rsid w:val="00DF5A56"/>
    <w:rsid w:val="00DF5B3D"/>
    <w:rsid w:val="00DF5BE5"/>
    <w:rsid w:val="00DF61E4"/>
    <w:rsid w:val="00DF63D3"/>
    <w:rsid w:val="00DF6454"/>
    <w:rsid w:val="00DF6527"/>
    <w:rsid w:val="00DF65CD"/>
    <w:rsid w:val="00DF65FB"/>
    <w:rsid w:val="00DF661E"/>
    <w:rsid w:val="00DF6652"/>
    <w:rsid w:val="00DF6683"/>
    <w:rsid w:val="00DF6726"/>
    <w:rsid w:val="00DF691A"/>
    <w:rsid w:val="00DF6929"/>
    <w:rsid w:val="00DF69A8"/>
    <w:rsid w:val="00DF69D3"/>
    <w:rsid w:val="00DF69E9"/>
    <w:rsid w:val="00DF6AE3"/>
    <w:rsid w:val="00DF6AE5"/>
    <w:rsid w:val="00DF6CB6"/>
    <w:rsid w:val="00DF6D68"/>
    <w:rsid w:val="00DF6E3D"/>
    <w:rsid w:val="00DF6ED1"/>
    <w:rsid w:val="00DF6FAB"/>
    <w:rsid w:val="00DF6FCD"/>
    <w:rsid w:val="00DF7117"/>
    <w:rsid w:val="00DF7152"/>
    <w:rsid w:val="00DF7306"/>
    <w:rsid w:val="00DF7476"/>
    <w:rsid w:val="00DF754D"/>
    <w:rsid w:val="00DF7664"/>
    <w:rsid w:val="00DF78F9"/>
    <w:rsid w:val="00DF794A"/>
    <w:rsid w:val="00DF795E"/>
    <w:rsid w:val="00DF7965"/>
    <w:rsid w:val="00DF7AC8"/>
    <w:rsid w:val="00DF7CF8"/>
    <w:rsid w:val="00DF7FA7"/>
    <w:rsid w:val="00E0003B"/>
    <w:rsid w:val="00E0006D"/>
    <w:rsid w:val="00E000A8"/>
    <w:rsid w:val="00E001C5"/>
    <w:rsid w:val="00E00247"/>
    <w:rsid w:val="00E0024D"/>
    <w:rsid w:val="00E00276"/>
    <w:rsid w:val="00E00310"/>
    <w:rsid w:val="00E0046D"/>
    <w:rsid w:val="00E00539"/>
    <w:rsid w:val="00E00550"/>
    <w:rsid w:val="00E0059A"/>
    <w:rsid w:val="00E006F2"/>
    <w:rsid w:val="00E0072B"/>
    <w:rsid w:val="00E007C9"/>
    <w:rsid w:val="00E00803"/>
    <w:rsid w:val="00E00811"/>
    <w:rsid w:val="00E008B5"/>
    <w:rsid w:val="00E0095A"/>
    <w:rsid w:val="00E00B1D"/>
    <w:rsid w:val="00E00E5F"/>
    <w:rsid w:val="00E00ECA"/>
    <w:rsid w:val="00E00FB3"/>
    <w:rsid w:val="00E010E1"/>
    <w:rsid w:val="00E011A4"/>
    <w:rsid w:val="00E01270"/>
    <w:rsid w:val="00E013CE"/>
    <w:rsid w:val="00E0146B"/>
    <w:rsid w:val="00E014B7"/>
    <w:rsid w:val="00E014C3"/>
    <w:rsid w:val="00E01543"/>
    <w:rsid w:val="00E01565"/>
    <w:rsid w:val="00E01586"/>
    <w:rsid w:val="00E01685"/>
    <w:rsid w:val="00E01728"/>
    <w:rsid w:val="00E0184D"/>
    <w:rsid w:val="00E01BBE"/>
    <w:rsid w:val="00E01C4E"/>
    <w:rsid w:val="00E01CFD"/>
    <w:rsid w:val="00E01D37"/>
    <w:rsid w:val="00E01DE8"/>
    <w:rsid w:val="00E01DFD"/>
    <w:rsid w:val="00E01E53"/>
    <w:rsid w:val="00E01FB6"/>
    <w:rsid w:val="00E02051"/>
    <w:rsid w:val="00E02078"/>
    <w:rsid w:val="00E020EC"/>
    <w:rsid w:val="00E02155"/>
    <w:rsid w:val="00E022BC"/>
    <w:rsid w:val="00E023C0"/>
    <w:rsid w:val="00E023D0"/>
    <w:rsid w:val="00E025B3"/>
    <w:rsid w:val="00E02787"/>
    <w:rsid w:val="00E027F8"/>
    <w:rsid w:val="00E02957"/>
    <w:rsid w:val="00E029FB"/>
    <w:rsid w:val="00E02ABF"/>
    <w:rsid w:val="00E02BAA"/>
    <w:rsid w:val="00E02D21"/>
    <w:rsid w:val="00E03030"/>
    <w:rsid w:val="00E03062"/>
    <w:rsid w:val="00E030F4"/>
    <w:rsid w:val="00E03279"/>
    <w:rsid w:val="00E03315"/>
    <w:rsid w:val="00E03411"/>
    <w:rsid w:val="00E03588"/>
    <w:rsid w:val="00E03623"/>
    <w:rsid w:val="00E0379E"/>
    <w:rsid w:val="00E037FD"/>
    <w:rsid w:val="00E03973"/>
    <w:rsid w:val="00E03AC0"/>
    <w:rsid w:val="00E03B64"/>
    <w:rsid w:val="00E03C15"/>
    <w:rsid w:val="00E03C9F"/>
    <w:rsid w:val="00E03CE3"/>
    <w:rsid w:val="00E03D43"/>
    <w:rsid w:val="00E03DE6"/>
    <w:rsid w:val="00E03E39"/>
    <w:rsid w:val="00E03F31"/>
    <w:rsid w:val="00E03FB8"/>
    <w:rsid w:val="00E03FF8"/>
    <w:rsid w:val="00E041B1"/>
    <w:rsid w:val="00E04206"/>
    <w:rsid w:val="00E044B8"/>
    <w:rsid w:val="00E04524"/>
    <w:rsid w:val="00E04562"/>
    <w:rsid w:val="00E045AF"/>
    <w:rsid w:val="00E045D5"/>
    <w:rsid w:val="00E045ED"/>
    <w:rsid w:val="00E04700"/>
    <w:rsid w:val="00E047AE"/>
    <w:rsid w:val="00E048AC"/>
    <w:rsid w:val="00E048BA"/>
    <w:rsid w:val="00E04A17"/>
    <w:rsid w:val="00E04E5D"/>
    <w:rsid w:val="00E0522B"/>
    <w:rsid w:val="00E0533F"/>
    <w:rsid w:val="00E053AB"/>
    <w:rsid w:val="00E055A4"/>
    <w:rsid w:val="00E05647"/>
    <w:rsid w:val="00E05B4B"/>
    <w:rsid w:val="00E05C75"/>
    <w:rsid w:val="00E05CB7"/>
    <w:rsid w:val="00E05CD2"/>
    <w:rsid w:val="00E05D5F"/>
    <w:rsid w:val="00E05EC1"/>
    <w:rsid w:val="00E06055"/>
    <w:rsid w:val="00E060A7"/>
    <w:rsid w:val="00E060CC"/>
    <w:rsid w:val="00E062BF"/>
    <w:rsid w:val="00E062D1"/>
    <w:rsid w:val="00E063BD"/>
    <w:rsid w:val="00E06469"/>
    <w:rsid w:val="00E0656C"/>
    <w:rsid w:val="00E06586"/>
    <w:rsid w:val="00E0663C"/>
    <w:rsid w:val="00E0675A"/>
    <w:rsid w:val="00E067B3"/>
    <w:rsid w:val="00E0681C"/>
    <w:rsid w:val="00E06972"/>
    <w:rsid w:val="00E06AAD"/>
    <w:rsid w:val="00E06AF9"/>
    <w:rsid w:val="00E06B9A"/>
    <w:rsid w:val="00E06BF4"/>
    <w:rsid w:val="00E06C72"/>
    <w:rsid w:val="00E06FAC"/>
    <w:rsid w:val="00E070F4"/>
    <w:rsid w:val="00E071C2"/>
    <w:rsid w:val="00E07281"/>
    <w:rsid w:val="00E0728F"/>
    <w:rsid w:val="00E073D0"/>
    <w:rsid w:val="00E0740C"/>
    <w:rsid w:val="00E07507"/>
    <w:rsid w:val="00E07578"/>
    <w:rsid w:val="00E07805"/>
    <w:rsid w:val="00E07DE1"/>
    <w:rsid w:val="00E10050"/>
    <w:rsid w:val="00E10055"/>
    <w:rsid w:val="00E101FD"/>
    <w:rsid w:val="00E10226"/>
    <w:rsid w:val="00E10309"/>
    <w:rsid w:val="00E105F9"/>
    <w:rsid w:val="00E10647"/>
    <w:rsid w:val="00E106EA"/>
    <w:rsid w:val="00E10764"/>
    <w:rsid w:val="00E1081D"/>
    <w:rsid w:val="00E10887"/>
    <w:rsid w:val="00E109D7"/>
    <w:rsid w:val="00E109F1"/>
    <w:rsid w:val="00E10A46"/>
    <w:rsid w:val="00E10A62"/>
    <w:rsid w:val="00E10C04"/>
    <w:rsid w:val="00E10C73"/>
    <w:rsid w:val="00E10D2D"/>
    <w:rsid w:val="00E10D5D"/>
    <w:rsid w:val="00E10E29"/>
    <w:rsid w:val="00E10E58"/>
    <w:rsid w:val="00E10F71"/>
    <w:rsid w:val="00E10F76"/>
    <w:rsid w:val="00E10F84"/>
    <w:rsid w:val="00E11117"/>
    <w:rsid w:val="00E111AC"/>
    <w:rsid w:val="00E1120E"/>
    <w:rsid w:val="00E114F9"/>
    <w:rsid w:val="00E1172A"/>
    <w:rsid w:val="00E11762"/>
    <w:rsid w:val="00E1187B"/>
    <w:rsid w:val="00E11BA1"/>
    <w:rsid w:val="00E11C2A"/>
    <w:rsid w:val="00E11C77"/>
    <w:rsid w:val="00E11D0A"/>
    <w:rsid w:val="00E11D99"/>
    <w:rsid w:val="00E11F69"/>
    <w:rsid w:val="00E120CC"/>
    <w:rsid w:val="00E121EB"/>
    <w:rsid w:val="00E1252F"/>
    <w:rsid w:val="00E12620"/>
    <w:rsid w:val="00E126E4"/>
    <w:rsid w:val="00E12753"/>
    <w:rsid w:val="00E12756"/>
    <w:rsid w:val="00E1275A"/>
    <w:rsid w:val="00E127C8"/>
    <w:rsid w:val="00E1285B"/>
    <w:rsid w:val="00E12A47"/>
    <w:rsid w:val="00E12C97"/>
    <w:rsid w:val="00E12CD7"/>
    <w:rsid w:val="00E12FA0"/>
    <w:rsid w:val="00E12FD9"/>
    <w:rsid w:val="00E130A3"/>
    <w:rsid w:val="00E130B9"/>
    <w:rsid w:val="00E133EE"/>
    <w:rsid w:val="00E134BC"/>
    <w:rsid w:val="00E13561"/>
    <w:rsid w:val="00E135E3"/>
    <w:rsid w:val="00E13886"/>
    <w:rsid w:val="00E139C5"/>
    <w:rsid w:val="00E13AAC"/>
    <w:rsid w:val="00E13BA5"/>
    <w:rsid w:val="00E13C46"/>
    <w:rsid w:val="00E13C53"/>
    <w:rsid w:val="00E13E3E"/>
    <w:rsid w:val="00E13E46"/>
    <w:rsid w:val="00E13F60"/>
    <w:rsid w:val="00E140D6"/>
    <w:rsid w:val="00E14219"/>
    <w:rsid w:val="00E14229"/>
    <w:rsid w:val="00E14258"/>
    <w:rsid w:val="00E1426C"/>
    <w:rsid w:val="00E14458"/>
    <w:rsid w:val="00E144F4"/>
    <w:rsid w:val="00E14576"/>
    <w:rsid w:val="00E14588"/>
    <w:rsid w:val="00E146CA"/>
    <w:rsid w:val="00E14754"/>
    <w:rsid w:val="00E1477D"/>
    <w:rsid w:val="00E14806"/>
    <w:rsid w:val="00E14824"/>
    <w:rsid w:val="00E1497A"/>
    <w:rsid w:val="00E149E5"/>
    <w:rsid w:val="00E14A39"/>
    <w:rsid w:val="00E14BB4"/>
    <w:rsid w:val="00E14BD4"/>
    <w:rsid w:val="00E14D4E"/>
    <w:rsid w:val="00E14E5F"/>
    <w:rsid w:val="00E14FB5"/>
    <w:rsid w:val="00E15297"/>
    <w:rsid w:val="00E15395"/>
    <w:rsid w:val="00E153F4"/>
    <w:rsid w:val="00E15477"/>
    <w:rsid w:val="00E15529"/>
    <w:rsid w:val="00E157CA"/>
    <w:rsid w:val="00E15872"/>
    <w:rsid w:val="00E15AA8"/>
    <w:rsid w:val="00E15AC4"/>
    <w:rsid w:val="00E15ADD"/>
    <w:rsid w:val="00E15D39"/>
    <w:rsid w:val="00E15E27"/>
    <w:rsid w:val="00E15E61"/>
    <w:rsid w:val="00E15F2F"/>
    <w:rsid w:val="00E15F7D"/>
    <w:rsid w:val="00E15F8E"/>
    <w:rsid w:val="00E16141"/>
    <w:rsid w:val="00E16290"/>
    <w:rsid w:val="00E162CC"/>
    <w:rsid w:val="00E16587"/>
    <w:rsid w:val="00E16686"/>
    <w:rsid w:val="00E16935"/>
    <w:rsid w:val="00E16AF3"/>
    <w:rsid w:val="00E16B2E"/>
    <w:rsid w:val="00E16DF2"/>
    <w:rsid w:val="00E16E41"/>
    <w:rsid w:val="00E170AD"/>
    <w:rsid w:val="00E17118"/>
    <w:rsid w:val="00E1747B"/>
    <w:rsid w:val="00E174E5"/>
    <w:rsid w:val="00E17770"/>
    <w:rsid w:val="00E1778F"/>
    <w:rsid w:val="00E17818"/>
    <w:rsid w:val="00E179B9"/>
    <w:rsid w:val="00E17A0B"/>
    <w:rsid w:val="00E17A1D"/>
    <w:rsid w:val="00E17A3B"/>
    <w:rsid w:val="00E17ACB"/>
    <w:rsid w:val="00E17AF4"/>
    <w:rsid w:val="00E17B48"/>
    <w:rsid w:val="00E17D5B"/>
    <w:rsid w:val="00E17DD3"/>
    <w:rsid w:val="00E200DB"/>
    <w:rsid w:val="00E201BB"/>
    <w:rsid w:val="00E202EF"/>
    <w:rsid w:val="00E204EA"/>
    <w:rsid w:val="00E204F1"/>
    <w:rsid w:val="00E2057F"/>
    <w:rsid w:val="00E207F1"/>
    <w:rsid w:val="00E20963"/>
    <w:rsid w:val="00E20AE4"/>
    <w:rsid w:val="00E20BD1"/>
    <w:rsid w:val="00E20E58"/>
    <w:rsid w:val="00E20EB8"/>
    <w:rsid w:val="00E20F06"/>
    <w:rsid w:val="00E21090"/>
    <w:rsid w:val="00E211B7"/>
    <w:rsid w:val="00E21432"/>
    <w:rsid w:val="00E214F8"/>
    <w:rsid w:val="00E21561"/>
    <w:rsid w:val="00E21580"/>
    <w:rsid w:val="00E216E0"/>
    <w:rsid w:val="00E217E2"/>
    <w:rsid w:val="00E21841"/>
    <w:rsid w:val="00E219C3"/>
    <w:rsid w:val="00E21B6A"/>
    <w:rsid w:val="00E21C20"/>
    <w:rsid w:val="00E21C49"/>
    <w:rsid w:val="00E21C6B"/>
    <w:rsid w:val="00E21DCB"/>
    <w:rsid w:val="00E21F75"/>
    <w:rsid w:val="00E221D5"/>
    <w:rsid w:val="00E222A6"/>
    <w:rsid w:val="00E225D6"/>
    <w:rsid w:val="00E226C9"/>
    <w:rsid w:val="00E22766"/>
    <w:rsid w:val="00E2277A"/>
    <w:rsid w:val="00E228A2"/>
    <w:rsid w:val="00E22A89"/>
    <w:rsid w:val="00E22B41"/>
    <w:rsid w:val="00E22B67"/>
    <w:rsid w:val="00E230EA"/>
    <w:rsid w:val="00E2330B"/>
    <w:rsid w:val="00E23327"/>
    <w:rsid w:val="00E23431"/>
    <w:rsid w:val="00E23475"/>
    <w:rsid w:val="00E23484"/>
    <w:rsid w:val="00E23569"/>
    <w:rsid w:val="00E23584"/>
    <w:rsid w:val="00E23710"/>
    <w:rsid w:val="00E23728"/>
    <w:rsid w:val="00E23978"/>
    <w:rsid w:val="00E23A78"/>
    <w:rsid w:val="00E23B7E"/>
    <w:rsid w:val="00E23C5B"/>
    <w:rsid w:val="00E23D21"/>
    <w:rsid w:val="00E23D88"/>
    <w:rsid w:val="00E23E61"/>
    <w:rsid w:val="00E23EB8"/>
    <w:rsid w:val="00E23F97"/>
    <w:rsid w:val="00E240EB"/>
    <w:rsid w:val="00E241A2"/>
    <w:rsid w:val="00E24256"/>
    <w:rsid w:val="00E243F5"/>
    <w:rsid w:val="00E24450"/>
    <w:rsid w:val="00E24480"/>
    <w:rsid w:val="00E244A2"/>
    <w:rsid w:val="00E244F2"/>
    <w:rsid w:val="00E2464A"/>
    <w:rsid w:val="00E24687"/>
    <w:rsid w:val="00E249A1"/>
    <w:rsid w:val="00E24A8C"/>
    <w:rsid w:val="00E24B09"/>
    <w:rsid w:val="00E24B8A"/>
    <w:rsid w:val="00E24BBD"/>
    <w:rsid w:val="00E24C62"/>
    <w:rsid w:val="00E24D64"/>
    <w:rsid w:val="00E24E14"/>
    <w:rsid w:val="00E24EC1"/>
    <w:rsid w:val="00E24EE0"/>
    <w:rsid w:val="00E24FC0"/>
    <w:rsid w:val="00E25020"/>
    <w:rsid w:val="00E2512B"/>
    <w:rsid w:val="00E253A4"/>
    <w:rsid w:val="00E253B4"/>
    <w:rsid w:val="00E255B6"/>
    <w:rsid w:val="00E25650"/>
    <w:rsid w:val="00E256F4"/>
    <w:rsid w:val="00E2570D"/>
    <w:rsid w:val="00E25775"/>
    <w:rsid w:val="00E257BD"/>
    <w:rsid w:val="00E25B1E"/>
    <w:rsid w:val="00E25BDF"/>
    <w:rsid w:val="00E25EED"/>
    <w:rsid w:val="00E25F84"/>
    <w:rsid w:val="00E26080"/>
    <w:rsid w:val="00E26331"/>
    <w:rsid w:val="00E2634E"/>
    <w:rsid w:val="00E26375"/>
    <w:rsid w:val="00E264CC"/>
    <w:rsid w:val="00E265F9"/>
    <w:rsid w:val="00E26618"/>
    <w:rsid w:val="00E266B6"/>
    <w:rsid w:val="00E26729"/>
    <w:rsid w:val="00E2679C"/>
    <w:rsid w:val="00E267FF"/>
    <w:rsid w:val="00E268F2"/>
    <w:rsid w:val="00E26968"/>
    <w:rsid w:val="00E269C7"/>
    <w:rsid w:val="00E26B15"/>
    <w:rsid w:val="00E26B99"/>
    <w:rsid w:val="00E26C44"/>
    <w:rsid w:val="00E26CEE"/>
    <w:rsid w:val="00E26D2E"/>
    <w:rsid w:val="00E26DB0"/>
    <w:rsid w:val="00E26DC1"/>
    <w:rsid w:val="00E26DF8"/>
    <w:rsid w:val="00E27071"/>
    <w:rsid w:val="00E271CA"/>
    <w:rsid w:val="00E27240"/>
    <w:rsid w:val="00E2743F"/>
    <w:rsid w:val="00E27496"/>
    <w:rsid w:val="00E27769"/>
    <w:rsid w:val="00E27821"/>
    <w:rsid w:val="00E278DF"/>
    <w:rsid w:val="00E278FC"/>
    <w:rsid w:val="00E27A48"/>
    <w:rsid w:val="00E27AAC"/>
    <w:rsid w:val="00E27B43"/>
    <w:rsid w:val="00E27D02"/>
    <w:rsid w:val="00E27D99"/>
    <w:rsid w:val="00E27F4B"/>
    <w:rsid w:val="00E30205"/>
    <w:rsid w:val="00E302C4"/>
    <w:rsid w:val="00E302C9"/>
    <w:rsid w:val="00E30447"/>
    <w:rsid w:val="00E304A4"/>
    <w:rsid w:val="00E30582"/>
    <w:rsid w:val="00E30583"/>
    <w:rsid w:val="00E30620"/>
    <w:rsid w:val="00E30C7F"/>
    <w:rsid w:val="00E30D57"/>
    <w:rsid w:val="00E30FB8"/>
    <w:rsid w:val="00E3110F"/>
    <w:rsid w:val="00E312DA"/>
    <w:rsid w:val="00E315D7"/>
    <w:rsid w:val="00E3166B"/>
    <w:rsid w:val="00E31763"/>
    <w:rsid w:val="00E31788"/>
    <w:rsid w:val="00E31A09"/>
    <w:rsid w:val="00E31A25"/>
    <w:rsid w:val="00E31C45"/>
    <w:rsid w:val="00E31D9A"/>
    <w:rsid w:val="00E31DC7"/>
    <w:rsid w:val="00E31E91"/>
    <w:rsid w:val="00E31E96"/>
    <w:rsid w:val="00E31F58"/>
    <w:rsid w:val="00E32002"/>
    <w:rsid w:val="00E32043"/>
    <w:rsid w:val="00E3214D"/>
    <w:rsid w:val="00E3215D"/>
    <w:rsid w:val="00E32296"/>
    <w:rsid w:val="00E323B1"/>
    <w:rsid w:val="00E32400"/>
    <w:rsid w:val="00E32601"/>
    <w:rsid w:val="00E32782"/>
    <w:rsid w:val="00E32A5A"/>
    <w:rsid w:val="00E32ACF"/>
    <w:rsid w:val="00E32C82"/>
    <w:rsid w:val="00E32CC0"/>
    <w:rsid w:val="00E32DE6"/>
    <w:rsid w:val="00E32E8B"/>
    <w:rsid w:val="00E331B1"/>
    <w:rsid w:val="00E3321F"/>
    <w:rsid w:val="00E3343A"/>
    <w:rsid w:val="00E33672"/>
    <w:rsid w:val="00E336B5"/>
    <w:rsid w:val="00E338D3"/>
    <w:rsid w:val="00E33927"/>
    <w:rsid w:val="00E339FF"/>
    <w:rsid w:val="00E33E96"/>
    <w:rsid w:val="00E33EBA"/>
    <w:rsid w:val="00E33F14"/>
    <w:rsid w:val="00E33FE2"/>
    <w:rsid w:val="00E340B7"/>
    <w:rsid w:val="00E3434E"/>
    <w:rsid w:val="00E34421"/>
    <w:rsid w:val="00E34618"/>
    <w:rsid w:val="00E34857"/>
    <w:rsid w:val="00E34A0C"/>
    <w:rsid w:val="00E34B05"/>
    <w:rsid w:val="00E34B07"/>
    <w:rsid w:val="00E34B71"/>
    <w:rsid w:val="00E34CD1"/>
    <w:rsid w:val="00E34F89"/>
    <w:rsid w:val="00E3502D"/>
    <w:rsid w:val="00E350C6"/>
    <w:rsid w:val="00E35183"/>
    <w:rsid w:val="00E3521A"/>
    <w:rsid w:val="00E35253"/>
    <w:rsid w:val="00E35349"/>
    <w:rsid w:val="00E35350"/>
    <w:rsid w:val="00E3558B"/>
    <w:rsid w:val="00E355D5"/>
    <w:rsid w:val="00E35614"/>
    <w:rsid w:val="00E35843"/>
    <w:rsid w:val="00E35864"/>
    <w:rsid w:val="00E3590B"/>
    <w:rsid w:val="00E35A94"/>
    <w:rsid w:val="00E35A96"/>
    <w:rsid w:val="00E35B2D"/>
    <w:rsid w:val="00E35C39"/>
    <w:rsid w:val="00E35C5A"/>
    <w:rsid w:val="00E35E47"/>
    <w:rsid w:val="00E35E7B"/>
    <w:rsid w:val="00E35EFE"/>
    <w:rsid w:val="00E35F5A"/>
    <w:rsid w:val="00E362F8"/>
    <w:rsid w:val="00E3672C"/>
    <w:rsid w:val="00E3688B"/>
    <w:rsid w:val="00E368B3"/>
    <w:rsid w:val="00E36905"/>
    <w:rsid w:val="00E36A5D"/>
    <w:rsid w:val="00E36C79"/>
    <w:rsid w:val="00E36DFF"/>
    <w:rsid w:val="00E36ECA"/>
    <w:rsid w:val="00E36F70"/>
    <w:rsid w:val="00E370C2"/>
    <w:rsid w:val="00E37536"/>
    <w:rsid w:val="00E37584"/>
    <w:rsid w:val="00E3759A"/>
    <w:rsid w:val="00E37612"/>
    <w:rsid w:val="00E3770D"/>
    <w:rsid w:val="00E378B9"/>
    <w:rsid w:val="00E37ABF"/>
    <w:rsid w:val="00E37ACD"/>
    <w:rsid w:val="00E37B2B"/>
    <w:rsid w:val="00E37B9F"/>
    <w:rsid w:val="00E37C2F"/>
    <w:rsid w:val="00E37C65"/>
    <w:rsid w:val="00E37CD4"/>
    <w:rsid w:val="00E37DCC"/>
    <w:rsid w:val="00E37E71"/>
    <w:rsid w:val="00E37EB0"/>
    <w:rsid w:val="00E37F4A"/>
    <w:rsid w:val="00E37FC2"/>
    <w:rsid w:val="00E400AA"/>
    <w:rsid w:val="00E4012F"/>
    <w:rsid w:val="00E40329"/>
    <w:rsid w:val="00E40428"/>
    <w:rsid w:val="00E404C1"/>
    <w:rsid w:val="00E404EE"/>
    <w:rsid w:val="00E40703"/>
    <w:rsid w:val="00E407DE"/>
    <w:rsid w:val="00E40BCB"/>
    <w:rsid w:val="00E40D01"/>
    <w:rsid w:val="00E40D53"/>
    <w:rsid w:val="00E40D97"/>
    <w:rsid w:val="00E40E9E"/>
    <w:rsid w:val="00E40FBB"/>
    <w:rsid w:val="00E41004"/>
    <w:rsid w:val="00E410B1"/>
    <w:rsid w:val="00E4111A"/>
    <w:rsid w:val="00E411B0"/>
    <w:rsid w:val="00E414EB"/>
    <w:rsid w:val="00E41644"/>
    <w:rsid w:val="00E4176F"/>
    <w:rsid w:val="00E4178E"/>
    <w:rsid w:val="00E41F35"/>
    <w:rsid w:val="00E4215D"/>
    <w:rsid w:val="00E42247"/>
    <w:rsid w:val="00E42476"/>
    <w:rsid w:val="00E4251A"/>
    <w:rsid w:val="00E425B5"/>
    <w:rsid w:val="00E426B7"/>
    <w:rsid w:val="00E4285C"/>
    <w:rsid w:val="00E42917"/>
    <w:rsid w:val="00E42A56"/>
    <w:rsid w:val="00E42B34"/>
    <w:rsid w:val="00E42C94"/>
    <w:rsid w:val="00E42E0B"/>
    <w:rsid w:val="00E42E14"/>
    <w:rsid w:val="00E42EF5"/>
    <w:rsid w:val="00E42F21"/>
    <w:rsid w:val="00E42F5E"/>
    <w:rsid w:val="00E42FA8"/>
    <w:rsid w:val="00E42FB2"/>
    <w:rsid w:val="00E4313D"/>
    <w:rsid w:val="00E43158"/>
    <w:rsid w:val="00E4319C"/>
    <w:rsid w:val="00E4325D"/>
    <w:rsid w:val="00E4341B"/>
    <w:rsid w:val="00E43459"/>
    <w:rsid w:val="00E43541"/>
    <w:rsid w:val="00E435A9"/>
    <w:rsid w:val="00E435E1"/>
    <w:rsid w:val="00E43617"/>
    <w:rsid w:val="00E4361E"/>
    <w:rsid w:val="00E436ED"/>
    <w:rsid w:val="00E4370D"/>
    <w:rsid w:val="00E438E6"/>
    <w:rsid w:val="00E439F8"/>
    <w:rsid w:val="00E43AF8"/>
    <w:rsid w:val="00E43B2C"/>
    <w:rsid w:val="00E43B94"/>
    <w:rsid w:val="00E43E27"/>
    <w:rsid w:val="00E43E29"/>
    <w:rsid w:val="00E43E4D"/>
    <w:rsid w:val="00E43EFF"/>
    <w:rsid w:val="00E43F35"/>
    <w:rsid w:val="00E440CA"/>
    <w:rsid w:val="00E44128"/>
    <w:rsid w:val="00E441E8"/>
    <w:rsid w:val="00E444A0"/>
    <w:rsid w:val="00E444FF"/>
    <w:rsid w:val="00E4450B"/>
    <w:rsid w:val="00E44633"/>
    <w:rsid w:val="00E4463A"/>
    <w:rsid w:val="00E44644"/>
    <w:rsid w:val="00E447DE"/>
    <w:rsid w:val="00E44987"/>
    <w:rsid w:val="00E449AE"/>
    <w:rsid w:val="00E44C66"/>
    <w:rsid w:val="00E44D1B"/>
    <w:rsid w:val="00E44DBE"/>
    <w:rsid w:val="00E44E01"/>
    <w:rsid w:val="00E4541E"/>
    <w:rsid w:val="00E4544E"/>
    <w:rsid w:val="00E4548C"/>
    <w:rsid w:val="00E4548D"/>
    <w:rsid w:val="00E455A9"/>
    <w:rsid w:val="00E457E6"/>
    <w:rsid w:val="00E45845"/>
    <w:rsid w:val="00E459C6"/>
    <w:rsid w:val="00E45B61"/>
    <w:rsid w:val="00E45CE8"/>
    <w:rsid w:val="00E45EAE"/>
    <w:rsid w:val="00E46126"/>
    <w:rsid w:val="00E46316"/>
    <w:rsid w:val="00E46345"/>
    <w:rsid w:val="00E46416"/>
    <w:rsid w:val="00E4657E"/>
    <w:rsid w:val="00E465D3"/>
    <w:rsid w:val="00E46634"/>
    <w:rsid w:val="00E466D3"/>
    <w:rsid w:val="00E46785"/>
    <w:rsid w:val="00E46B08"/>
    <w:rsid w:val="00E46B66"/>
    <w:rsid w:val="00E46C75"/>
    <w:rsid w:val="00E46CEA"/>
    <w:rsid w:val="00E46D2D"/>
    <w:rsid w:val="00E46D8A"/>
    <w:rsid w:val="00E46EC3"/>
    <w:rsid w:val="00E46F20"/>
    <w:rsid w:val="00E470F5"/>
    <w:rsid w:val="00E47106"/>
    <w:rsid w:val="00E47221"/>
    <w:rsid w:val="00E472C3"/>
    <w:rsid w:val="00E472E1"/>
    <w:rsid w:val="00E473FD"/>
    <w:rsid w:val="00E477D8"/>
    <w:rsid w:val="00E47A69"/>
    <w:rsid w:val="00E47BD3"/>
    <w:rsid w:val="00E47C04"/>
    <w:rsid w:val="00E47C13"/>
    <w:rsid w:val="00E47FF6"/>
    <w:rsid w:val="00E5008A"/>
    <w:rsid w:val="00E500BD"/>
    <w:rsid w:val="00E500C0"/>
    <w:rsid w:val="00E500FF"/>
    <w:rsid w:val="00E50205"/>
    <w:rsid w:val="00E504DE"/>
    <w:rsid w:val="00E5054E"/>
    <w:rsid w:val="00E50558"/>
    <w:rsid w:val="00E505CF"/>
    <w:rsid w:val="00E506CD"/>
    <w:rsid w:val="00E506ED"/>
    <w:rsid w:val="00E506F6"/>
    <w:rsid w:val="00E506F8"/>
    <w:rsid w:val="00E5072D"/>
    <w:rsid w:val="00E50950"/>
    <w:rsid w:val="00E50978"/>
    <w:rsid w:val="00E509CA"/>
    <w:rsid w:val="00E509F2"/>
    <w:rsid w:val="00E509F3"/>
    <w:rsid w:val="00E50AE0"/>
    <w:rsid w:val="00E50B1D"/>
    <w:rsid w:val="00E50B2E"/>
    <w:rsid w:val="00E50BB7"/>
    <w:rsid w:val="00E50E34"/>
    <w:rsid w:val="00E50EE2"/>
    <w:rsid w:val="00E50EF0"/>
    <w:rsid w:val="00E50F27"/>
    <w:rsid w:val="00E51025"/>
    <w:rsid w:val="00E510AC"/>
    <w:rsid w:val="00E510BB"/>
    <w:rsid w:val="00E510C8"/>
    <w:rsid w:val="00E51262"/>
    <w:rsid w:val="00E5133F"/>
    <w:rsid w:val="00E5136A"/>
    <w:rsid w:val="00E5150B"/>
    <w:rsid w:val="00E51581"/>
    <w:rsid w:val="00E515BE"/>
    <w:rsid w:val="00E51679"/>
    <w:rsid w:val="00E51A1E"/>
    <w:rsid w:val="00E51BD0"/>
    <w:rsid w:val="00E51C7B"/>
    <w:rsid w:val="00E51CCD"/>
    <w:rsid w:val="00E51D03"/>
    <w:rsid w:val="00E51DE9"/>
    <w:rsid w:val="00E52030"/>
    <w:rsid w:val="00E521B7"/>
    <w:rsid w:val="00E5232C"/>
    <w:rsid w:val="00E52330"/>
    <w:rsid w:val="00E5236F"/>
    <w:rsid w:val="00E52376"/>
    <w:rsid w:val="00E5242F"/>
    <w:rsid w:val="00E52621"/>
    <w:rsid w:val="00E52625"/>
    <w:rsid w:val="00E528E1"/>
    <w:rsid w:val="00E52940"/>
    <w:rsid w:val="00E529FE"/>
    <w:rsid w:val="00E52A8D"/>
    <w:rsid w:val="00E52BBD"/>
    <w:rsid w:val="00E52C19"/>
    <w:rsid w:val="00E52CD2"/>
    <w:rsid w:val="00E52DFF"/>
    <w:rsid w:val="00E52F10"/>
    <w:rsid w:val="00E52FC6"/>
    <w:rsid w:val="00E52FD1"/>
    <w:rsid w:val="00E530D8"/>
    <w:rsid w:val="00E53109"/>
    <w:rsid w:val="00E53220"/>
    <w:rsid w:val="00E532BD"/>
    <w:rsid w:val="00E5333B"/>
    <w:rsid w:val="00E535E8"/>
    <w:rsid w:val="00E53658"/>
    <w:rsid w:val="00E537F5"/>
    <w:rsid w:val="00E539DF"/>
    <w:rsid w:val="00E53AA4"/>
    <w:rsid w:val="00E53AF3"/>
    <w:rsid w:val="00E53D24"/>
    <w:rsid w:val="00E53E93"/>
    <w:rsid w:val="00E53EEE"/>
    <w:rsid w:val="00E53F6E"/>
    <w:rsid w:val="00E54080"/>
    <w:rsid w:val="00E5429A"/>
    <w:rsid w:val="00E5435D"/>
    <w:rsid w:val="00E543BA"/>
    <w:rsid w:val="00E5443E"/>
    <w:rsid w:val="00E54448"/>
    <w:rsid w:val="00E544BF"/>
    <w:rsid w:val="00E54559"/>
    <w:rsid w:val="00E54624"/>
    <w:rsid w:val="00E5464F"/>
    <w:rsid w:val="00E54693"/>
    <w:rsid w:val="00E54B3D"/>
    <w:rsid w:val="00E54B89"/>
    <w:rsid w:val="00E54EA2"/>
    <w:rsid w:val="00E553C5"/>
    <w:rsid w:val="00E553E6"/>
    <w:rsid w:val="00E55434"/>
    <w:rsid w:val="00E55469"/>
    <w:rsid w:val="00E55590"/>
    <w:rsid w:val="00E55623"/>
    <w:rsid w:val="00E5568F"/>
    <w:rsid w:val="00E556A5"/>
    <w:rsid w:val="00E55A52"/>
    <w:rsid w:val="00E55A71"/>
    <w:rsid w:val="00E55A75"/>
    <w:rsid w:val="00E55A9D"/>
    <w:rsid w:val="00E55AE5"/>
    <w:rsid w:val="00E55B3F"/>
    <w:rsid w:val="00E55E1D"/>
    <w:rsid w:val="00E55EB5"/>
    <w:rsid w:val="00E5608C"/>
    <w:rsid w:val="00E56390"/>
    <w:rsid w:val="00E56447"/>
    <w:rsid w:val="00E5654D"/>
    <w:rsid w:val="00E565A7"/>
    <w:rsid w:val="00E566AB"/>
    <w:rsid w:val="00E56808"/>
    <w:rsid w:val="00E56873"/>
    <w:rsid w:val="00E56BEC"/>
    <w:rsid w:val="00E56C9F"/>
    <w:rsid w:val="00E56CC1"/>
    <w:rsid w:val="00E56EE9"/>
    <w:rsid w:val="00E56F46"/>
    <w:rsid w:val="00E56F93"/>
    <w:rsid w:val="00E5712B"/>
    <w:rsid w:val="00E5719B"/>
    <w:rsid w:val="00E573EA"/>
    <w:rsid w:val="00E575AF"/>
    <w:rsid w:val="00E576D7"/>
    <w:rsid w:val="00E5777B"/>
    <w:rsid w:val="00E57915"/>
    <w:rsid w:val="00E57A35"/>
    <w:rsid w:val="00E57AAA"/>
    <w:rsid w:val="00E57B33"/>
    <w:rsid w:val="00E57BC4"/>
    <w:rsid w:val="00E57BF9"/>
    <w:rsid w:val="00E57C62"/>
    <w:rsid w:val="00E57C74"/>
    <w:rsid w:val="00E57D6C"/>
    <w:rsid w:val="00E57F11"/>
    <w:rsid w:val="00E57F34"/>
    <w:rsid w:val="00E60064"/>
    <w:rsid w:val="00E6036C"/>
    <w:rsid w:val="00E6037E"/>
    <w:rsid w:val="00E603D5"/>
    <w:rsid w:val="00E604E9"/>
    <w:rsid w:val="00E60556"/>
    <w:rsid w:val="00E6057F"/>
    <w:rsid w:val="00E60687"/>
    <w:rsid w:val="00E60732"/>
    <w:rsid w:val="00E6073B"/>
    <w:rsid w:val="00E607A3"/>
    <w:rsid w:val="00E60B0D"/>
    <w:rsid w:val="00E60C44"/>
    <w:rsid w:val="00E60D09"/>
    <w:rsid w:val="00E60E2E"/>
    <w:rsid w:val="00E60F6A"/>
    <w:rsid w:val="00E61163"/>
    <w:rsid w:val="00E613CF"/>
    <w:rsid w:val="00E61611"/>
    <w:rsid w:val="00E6173C"/>
    <w:rsid w:val="00E61829"/>
    <w:rsid w:val="00E618AD"/>
    <w:rsid w:val="00E619AD"/>
    <w:rsid w:val="00E619F0"/>
    <w:rsid w:val="00E61A9E"/>
    <w:rsid w:val="00E61AA0"/>
    <w:rsid w:val="00E61B53"/>
    <w:rsid w:val="00E61C7C"/>
    <w:rsid w:val="00E61D34"/>
    <w:rsid w:val="00E61DDE"/>
    <w:rsid w:val="00E61F3E"/>
    <w:rsid w:val="00E61F63"/>
    <w:rsid w:val="00E6222F"/>
    <w:rsid w:val="00E62290"/>
    <w:rsid w:val="00E62323"/>
    <w:rsid w:val="00E62519"/>
    <w:rsid w:val="00E62536"/>
    <w:rsid w:val="00E6255B"/>
    <w:rsid w:val="00E62821"/>
    <w:rsid w:val="00E62950"/>
    <w:rsid w:val="00E62958"/>
    <w:rsid w:val="00E62A30"/>
    <w:rsid w:val="00E62A5F"/>
    <w:rsid w:val="00E62B87"/>
    <w:rsid w:val="00E62C06"/>
    <w:rsid w:val="00E62CAA"/>
    <w:rsid w:val="00E62CDA"/>
    <w:rsid w:val="00E62DE5"/>
    <w:rsid w:val="00E62DFD"/>
    <w:rsid w:val="00E62EE7"/>
    <w:rsid w:val="00E62EF1"/>
    <w:rsid w:val="00E62F12"/>
    <w:rsid w:val="00E63075"/>
    <w:rsid w:val="00E63080"/>
    <w:rsid w:val="00E630CC"/>
    <w:rsid w:val="00E63338"/>
    <w:rsid w:val="00E63350"/>
    <w:rsid w:val="00E6339E"/>
    <w:rsid w:val="00E63662"/>
    <w:rsid w:val="00E6376E"/>
    <w:rsid w:val="00E63777"/>
    <w:rsid w:val="00E63868"/>
    <w:rsid w:val="00E638D1"/>
    <w:rsid w:val="00E63B83"/>
    <w:rsid w:val="00E63D4C"/>
    <w:rsid w:val="00E63E81"/>
    <w:rsid w:val="00E63EA2"/>
    <w:rsid w:val="00E63F53"/>
    <w:rsid w:val="00E6445F"/>
    <w:rsid w:val="00E645A0"/>
    <w:rsid w:val="00E647E4"/>
    <w:rsid w:val="00E6483B"/>
    <w:rsid w:val="00E6496A"/>
    <w:rsid w:val="00E64A3A"/>
    <w:rsid w:val="00E64AB6"/>
    <w:rsid w:val="00E64ADD"/>
    <w:rsid w:val="00E64B40"/>
    <w:rsid w:val="00E64B77"/>
    <w:rsid w:val="00E64BF2"/>
    <w:rsid w:val="00E64C35"/>
    <w:rsid w:val="00E64D4F"/>
    <w:rsid w:val="00E6515A"/>
    <w:rsid w:val="00E65389"/>
    <w:rsid w:val="00E658AF"/>
    <w:rsid w:val="00E6590A"/>
    <w:rsid w:val="00E659F1"/>
    <w:rsid w:val="00E65BC6"/>
    <w:rsid w:val="00E65C45"/>
    <w:rsid w:val="00E66041"/>
    <w:rsid w:val="00E66168"/>
    <w:rsid w:val="00E6633B"/>
    <w:rsid w:val="00E66367"/>
    <w:rsid w:val="00E6638F"/>
    <w:rsid w:val="00E66412"/>
    <w:rsid w:val="00E66555"/>
    <w:rsid w:val="00E6665B"/>
    <w:rsid w:val="00E667BB"/>
    <w:rsid w:val="00E668D8"/>
    <w:rsid w:val="00E6695F"/>
    <w:rsid w:val="00E669B0"/>
    <w:rsid w:val="00E66A26"/>
    <w:rsid w:val="00E66ABE"/>
    <w:rsid w:val="00E66AC9"/>
    <w:rsid w:val="00E66B4C"/>
    <w:rsid w:val="00E66C25"/>
    <w:rsid w:val="00E66C8C"/>
    <w:rsid w:val="00E66CEC"/>
    <w:rsid w:val="00E66E22"/>
    <w:rsid w:val="00E66E28"/>
    <w:rsid w:val="00E66EFA"/>
    <w:rsid w:val="00E67087"/>
    <w:rsid w:val="00E67221"/>
    <w:rsid w:val="00E6733A"/>
    <w:rsid w:val="00E67431"/>
    <w:rsid w:val="00E676E2"/>
    <w:rsid w:val="00E67730"/>
    <w:rsid w:val="00E6779E"/>
    <w:rsid w:val="00E67822"/>
    <w:rsid w:val="00E6789A"/>
    <w:rsid w:val="00E678E9"/>
    <w:rsid w:val="00E67A25"/>
    <w:rsid w:val="00E67ACE"/>
    <w:rsid w:val="00E67AEA"/>
    <w:rsid w:val="00E67AEE"/>
    <w:rsid w:val="00E67B87"/>
    <w:rsid w:val="00E67BFA"/>
    <w:rsid w:val="00E67C01"/>
    <w:rsid w:val="00E67C42"/>
    <w:rsid w:val="00E67DB5"/>
    <w:rsid w:val="00E67EB4"/>
    <w:rsid w:val="00E67ED2"/>
    <w:rsid w:val="00E67FD9"/>
    <w:rsid w:val="00E7005C"/>
    <w:rsid w:val="00E7012F"/>
    <w:rsid w:val="00E70203"/>
    <w:rsid w:val="00E703D6"/>
    <w:rsid w:val="00E70469"/>
    <w:rsid w:val="00E7063C"/>
    <w:rsid w:val="00E7069F"/>
    <w:rsid w:val="00E706B8"/>
    <w:rsid w:val="00E7089A"/>
    <w:rsid w:val="00E70958"/>
    <w:rsid w:val="00E709AE"/>
    <w:rsid w:val="00E70C39"/>
    <w:rsid w:val="00E70CAA"/>
    <w:rsid w:val="00E70E4F"/>
    <w:rsid w:val="00E70E5C"/>
    <w:rsid w:val="00E70E9E"/>
    <w:rsid w:val="00E70EC3"/>
    <w:rsid w:val="00E70FCE"/>
    <w:rsid w:val="00E71028"/>
    <w:rsid w:val="00E7108D"/>
    <w:rsid w:val="00E710D9"/>
    <w:rsid w:val="00E710DE"/>
    <w:rsid w:val="00E7111A"/>
    <w:rsid w:val="00E71173"/>
    <w:rsid w:val="00E712AF"/>
    <w:rsid w:val="00E712C6"/>
    <w:rsid w:val="00E71485"/>
    <w:rsid w:val="00E715EE"/>
    <w:rsid w:val="00E716D6"/>
    <w:rsid w:val="00E71824"/>
    <w:rsid w:val="00E719B4"/>
    <w:rsid w:val="00E71A26"/>
    <w:rsid w:val="00E71A50"/>
    <w:rsid w:val="00E71AEA"/>
    <w:rsid w:val="00E71BBB"/>
    <w:rsid w:val="00E71D8F"/>
    <w:rsid w:val="00E722DE"/>
    <w:rsid w:val="00E724CF"/>
    <w:rsid w:val="00E72537"/>
    <w:rsid w:val="00E7288D"/>
    <w:rsid w:val="00E728CB"/>
    <w:rsid w:val="00E7292C"/>
    <w:rsid w:val="00E72A6F"/>
    <w:rsid w:val="00E72C8B"/>
    <w:rsid w:val="00E72E4F"/>
    <w:rsid w:val="00E72F58"/>
    <w:rsid w:val="00E73099"/>
    <w:rsid w:val="00E7309A"/>
    <w:rsid w:val="00E730EF"/>
    <w:rsid w:val="00E731F6"/>
    <w:rsid w:val="00E73273"/>
    <w:rsid w:val="00E732FF"/>
    <w:rsid w:val="00E7331B"/>
    <w:rsid w:val="00E7334C"/>
    <w:rsid w:val="00E734BF"/>
    <w:rsid w:val="00E73509"/>
    <w:rsid w:val="00E7357A"/>
    <w:rsid w:val="00E73683"/>
    <w:rsid w:val="00E737C3"/>
    <w:rsid w:val="00E73847"/>
    <w:rsid w:val="00E7393F"/>
    <w:rsid w:val="00E73AE7"/>
    <w:rsid w:val="00E73B74"/>
    <w:rsid w:val="00E73CC3"/>
    <w:rsid w:val="00E73D60"/>
    <w:rsid w:val="00E73EBA"/>
    <w:rsid w:val="00E73ECB"/>
    <w:rsid w:val="00E73F6B"/>
    <w:rsid w:val="00E74295"/>
    <w:rsid w:val="00E742FA"/>
    <w:rsid w:val="00E744CB"/>
    <w:rsid w:val="00E7471E"/>
    <w:rsid w:val="00E7493F"/>
    <w:rsid w:val="00E74A15"/>
    <w:rsid w:val="00E74AD5"/>
    <w:rsid w:val="00E74BD7"/>
    <w:rsid w:val="00E74C1A"/>
    <w:rsid w:val="00E74C1D"/>
    <w:rsid w:val="00E74D6C"/>
    <w:rsid w:val="00E74E6C"/>
    <w:rsid w:val="00E74E85"/>
    <w:rsid w:val="00E74F6E"/>
    <w:rsid w:val="00E7504F"/>
    <w:rsid w:val="00E75132"/>
    <w:rsid w:val="00E75177"/>
    <w:rsid w:val="00E755CA"/>
    <w:rsid w:val="00E7570A"/>
    <w:rsid w:val="00E7576F"/>
    <w:rsid w:val="00E75785"/>
    <w:rsid w:val="00E757AA"/>
    <w:rsid w:val="00E75801"/>
    <w:rsid w:val="00E75A9D"/>
    <w:rsid w:val="00E75B14"/>
    <w:rsid w:val="00E75B95"/>
    <w:rsid w:val="00E75C8D"/>
    <w:rsid w:val="00E75D3E"/>
    <w:rsid w:val="00E75EBB"/>
    <w:rsid w:val="00E75F07"/>
    <w:rsid w:val="00E7615B"/>
    <w:rsid w:val="00E761F2"/>
    <w:rsid w:val="00E762B6"/>
    <w:rsid w:val="00E763B1"/>
    <w:rsid w:val="00E763BC"/>
    <w:rsid w:val="00E76788"/>
    <w:rsid w:val="00E76798"/>
    <w:rsid w:val="00E76B75"/>
    <w:rsid w:val="00E76BAE"/>
    <w:rsid w:val="00E76C77"/>
    <w:rsid w:val="00E76C7A"/>
    <w:rsid w:val="00E76CA8"/>
    <w:rsid w:val="00E76E73"/>
    <w:rsid w:val="00E76F29"/>
    <w:rsid w:val="00E76F77"/>
    <w:rsid w:val="00E77219"/>
    <w:rsid w:val="00E77607"/>
    <w:rsid w:val="00E77632"/>
    <w:rsid w:val="00E77673"/>
    <w:rsid w:val="00E77728"/>
    <w:rsid w:val="00E777E5"/>
    <w:rsid w:val="00E777E6"/>
    <w:rsid w:val="00E777EA"/>
    <w:rsid w:val="00E7798D"/>
    <w:rsid w:val="00E779DC"/>
    <w:rsid w:val="00E77A78"/>
    <w:rsid w:val="00E77B22"/>
    <w:rsid w:val="00E77CEC"/>
    <w:rsid w:val="00E77D88"/>
    <w:rsid w:val="00E80033"/>
    <w:rsid w:val="00E80034"/>
    <w:rsid w:val="00E8013B"/>
    <w:rsid w:val="00E803B5"/>
    <w:rsid w:val="00E804F9"/>
    <w:rsid w:val="00E80688"/>
    <w:rsid w:val="00E80974"/>
    <w:rsid w:val="00E80A00"/>
    <w:rsid w:val="00E80A0E"/>
    <w:rsid w:val="00E80CB1"/>
    <w:rsid w:val="00E80D09"/>
    <w:rsid w:val="00E80E26"/>
    <w:rsid w:val="00E80F60"/>
    <w:rsid w:val="00E81528"/>
    <w:rsid w:val="00E81607"/>
    <w:rsid w:val="00E816B3"/>
    <w:rsid w:val="00E817EE"/>
    <w:rsid w:val="00E81C21"/>
    <w:rsid w:val="00E81CD1"/>
    <w:rsid w:val="00E81DBD"/>
    <w:rsid w:val="00E81E39"/>
    <w:rsid w:val="00E82092"/>
    <w:rsid w:val="00E822DA"/>
    <w:rsid w:val="00E822F6"/>
    <w:rsid w:val="00E8237F"/>
    <w:rsid w:val="00E82488"/>
    <w:rsid w:val="00E827AE"/>
    <w:rsid w:val="00E82881"/>
    <w:rsid w:val="00E82A3A"/>
    <w:rsid w:val="00E82AC0"/>
    <w:rsid w:val="00E82B80"/>
    <w:rsid w:val="00E82D57"/>
    <w:rsid w:val="00E82DA5"/>
    <w:rsid w:val="00E82DCC"/>
    <w:rsid w:val="00E82E2A"/>
    <w:rsid w:val="00E82E38"/>
    <w:rsid w:val="00E82F11"/>
    <w:rsid w:val="00E82F16"/>
    <w:rsid w:val="00E82F53"/>
    <w:rsid w:val="00E83046"/>
    <w:rsid w:val="00E83199"/>
    <w:rsid w:val="00E831A0"/>
    <w:rsid w:val="00E83235"/>
    <w:rsid w:val="00E8329B"/>
    <w:rsid w:val="00E832BC"/>
    <w:rsid w:val="00E83391"/>
    <w:rsid w:val="00E833C8"/>
    <w:rsid w:val="00E835DC"/>
    <w:rsid w:val="00E8364B"/>
    <w:rsid w:val="00E83909"/>
    <w:rsid w:val="00E8390E"/>
    <w:rsid w:val="00E8391D"/>
    <w:rsid w:val="00E839AD"/>
    <w:rsid w:val="00E839CF"/>
    <w:rsid w:val="00E83A5F"/>
    <w:rsid w:val="00E83A9D"/>
    <w:rsid w:val="00E83C31"/>
    <w:rsid w:val="00E83E13"/>
    <w:rsid w:val="00E83F06"/>
    <w:rsid w:val="00E842D3"/>
    <w:rsid w:val="00E842EA"/>
    <w:rsid w:val="00E84341"/>
    <w:rsid w:val="00E84409"/>
    <w:rsid w:val="00E84425"/>
    <w:rsid w:val="00E844AD"/>
    <w:rsid w:val="00E845F6"/>
    <w:rsid w:val="00E84687"/>
    <w:rsid w:val="00E84795"/>
    <w:rsid w:val="00E84816"/>
    <w:rsid w:val="00E8490C"/>
    <w:rsid w:val="00E84940"/>
    <w:rsid w:val="00E849E4"/>
    <w:rsid w:val="00E84A21"/>
    <w:rsid w:val="00E84AF9"/>
    <w:rsid w:val="00E84BEA"/>
    <w:rsid w:val="00E84CBF"/>
    <w:rsid w:val="00E84D5C"/>
    <w:rsid w:val="00E84E9C"/>
    <w:rsid w:val="00E85160"/>
    <w:rsid w:val="00E853C0"/>
    <w:rsid w:val="00E853E9"/>
    <w:rsid w:val="00E854B2"/>
    <w:rsid w:val="00E8556D"/>
    <w:rsid w:val="00E8558D"/>
    <w:rsid w:val="00E855E5"/>
    <w:rsid w:val="00E856FF"/>
    <w:rsid w:val="00E8579F"/>
    <w:rsid w:val="00E857D2"/>
    <w:rsid w:val="00E857E3"/>
    <w:rsid w:val="00E85905"/>
    <w:rsid w:val="00E85AF4"/>
    <w:rsid w:val="00E85BB3"/>
    <w:rsid w:val="00E85D96"/>
    <w:rsid w:val="00E85DB6"/>
    <w:rsid w:val="00E85DD4"/>
    <w:rsid w:val="00E85DDB"/>
    <w:rsid w:val="00E85E0C"/>
    <w:rsid w:val="00E860EC"/>
    <w:rsid w:val="00E861FE"/>
    <w:rsid w:val="00E86255"/>
    <w:rsid w:val="00E863B7"/>
    <w:rsid w:val="00E863F5"/>
    <w:rsid w:val="00E8640D"/>
    <w:rsid w:val="00E86672"/>
    <w:rsid w:val="00E868F3"/>
    <w:rsid w:val="00E869B7"/>
    <w:rsid w:val="00E869D7"/>
    <w:rsid w:val="00E869EA"/>
    <w:rsid w:val="00E86A50"/>
    <w:rsid w:val="00E86BA8"/>
    <w:rsid w:val="00E86C2E"/>
    <w:rsid w:val="00E86CBD"/>
    <w:rsid w:val="00E86DDD"/>
    <w:rsid w:val="00E86EDE"/>
    <w:rsid w:val="00E8707D"/>
    <w:rsid w:val="00E87113"/>
    <w:rsid w:val="00E871BF"/>
    <w:rsid w:val="00E877EE"/>
    <w:rsid w:val="00E87896"/>
    <w:rsid w:val="00E878A1"/>
    <w:rsid w:val="00E878F5"/>
    <w:rsid w:val="00E87919"/>
    <w:rsid w:val="00E8794A"/>
    <w:rsid w:val="00E87982"/>
    <w:rsid w:val="00E87A28"/>
    <w:rsid w:val="00E87A54"/>
    <w:rsid w:val="00E87A97"/>
    <w:rsid w:val="00E87BE7"/>
    <w:rsid w:val="00E87CE8"/>
    <w:rsid w:val="00E90024"/>
    <w:rsid w:val="00E90053"/>
    <w:rsid w:val="00E90234"/>
    <w:rsid w:val="00E9033B"/>
    <w:rsid w:val="00E903BD"/>
    <w:rsid w:val="00E907BD"/>
    <w:rsid w:val="00E908A1"/>
    <w:rsid w:val="00E908D0"/>
    <w:rsid w:val="00E908FB"/>
    <w:rsid w:val="00E90932"/>
    <w:rsid w:val="00E90945"/>
    <w:rsid w:val="00E90AA3"/>
    <w:rsid w:val="00E90AA6"/>
    <w:rsid w:val="00E90B1F"/>
    <w:rsid w:val="00E90DA2"/>
    <w:rsid w:val="00E90F19"/>
    <w:rsid w:val="00E910C0"/>
    <w:rsid w:val="00E910F0"/>
    <w:rsid w:val="00E91154"/>
    <w:rsid w:val="00E9115D"/>
    <w:rsid w:val="00E91441"/>
    <w:rsid w:val="00E9150C"/>
    <w:rsid w:val="00E91574"/>
    <w:rsid w:val="00E915C1"/>
    <w:rsid w:val="00E91687"/>
    <w:rsid w:val="00E91742"/>
    <w:rsid w:val="00E91813"/>
    <w:rsid w:val="00E91873"/>
    <w:rsid w:val="00E91967"/>
    <w:rsid w:val="00E91975"/>
    <w:rsid w:val="00E9198D"/>
    <w:rsid w:val="00E91AF6"/>
    <w:rsid w:val="00E91B2C"/>
    <w:rsid w:val="00E91B7B"/>
    <w:rsid w:val="00E91DC9"/>
    <w:rsid w:val="00E91F27"/>
    <w:rsid w:val="00E920D1"/>
    <w:rsid w:val="00E9217C"/>
    <w:rsid w:val="00E921E0"/>
    <w:rsid w:val="00E9233F"/>
    <w:rsid w:val="00E92438"/>
    <w:rsid w:val="00E92516"/>
    <w:rsid w:val="00E9262D"/>
    <w:rsid w:val="00E9272A"/>
    <w:rsid w:val="00E92BA6"/>
    <w:rsid w:val="00E9303C"/>
    <w:rsid w:val="00E930C3"/>
    <w:rsid w:val="00E9331A"/>
    <w:rsid w:val="00E93323"/>
    <w:rsid w:val="00E9337F"/>
    <w:rsid w:val="00E9357E"/>
    <w:rsid w:val="00E936DE"/>
    <w:rsid w:val="00E9376E"/>
    <w:rsid w:val="00E9383A"/>
    <w:rsid w:val="00E9387F"/>
    <w:rsid w:val="00E9390D"/>
    <w:rsid w:val="00E9391C"/>
    <w:rsid w:val="00E93926"/>
    <w:rsid w:val="00E939A6"/>
    <w:rsid w:val="00E939C9"/>
    <w:rsid w:val="00E93BCD"/>
    <w:rsid w:val="00E94028"/>
    <w:rsid w:val="00E94109"/>
    <w:rsid w:val="00E941BC"/>
    <w:rsid w:val="00E94348"/>
    <w:rsid w:val="00E9453E"/>
    <w:rsid w:val="00E9458B"/>
    <w:rsid w:val="00E9459B"/>
    <w:rsid w:val="00E945B1"/>
    <w:rsid w:val="00E94638"/>
    <w:rsid w:val="00E94702"/>
    <w:rsid w:val="00E948AB"/>
    <w:rsid w:val="00E9490A"/>
    <w:rsid w:val="00E94B06"/>
    <w:rsid w:val="00E94EC0"/>
    <w:rsid w:val="00E95056"/>
    <w:rsid w:val="00E950D9"/>
    <w:rsid w:val="00E953A3"/>
    <w:rsid w:val="00E95454"/>
    <w:rsid w:val="00E954A6"/>
    <w:rsid w:val="00E954D8"/>
    <w:rsid w:val="00E956A1"/>
    <w:rsid w:val="00E956ED"/>
    <w:rsid w:val="00E9573B"/>
    <w:rsid w:val="00E95839"/>
    <w:rsid w:val="00E95955"/>
    <w:rsid w:val="00E95A29"/>
    <w:rsid w:val="00E95A7A"/>
    <w:rsid w:val="00E95B74"/>
    <w:rsid w:val="00E95BAD"/>
    <w:rsid w:val="00E95D03"/>
    <w:rsid w:val="00E95D5B"/>
    <w:rsid w:val="00E95F70"/>
    <w:rsid w:val="00E96155"/>
    <w:rsid w:val="00E962BC"/>
    <w:rsid w:val="00E9638E"/>
    <w:rsid w:val="00E968C4"/>
    <w:rsid w:val="00E968C5"/>
    <w:rsid w:val="00E96918"/>
    <w:rsid w:val="00E96A0E"/>
    <w:rsid w:val="00E96C02"/>
    <w:rsid w:val="00E96D1A"/>
    <w:rsid w:val="00E96D79"/>
    <w:rsid w:val="00E96DCA"/>
    <w:rsid w:val="00E96E0C"/>
    <w:rsid w:val="00E96E1F"/>
    <w:rsid w:val="00E96E2A"/>
    <w:rsid w:val="00E96ECC"/>
    <w:rsid w:val="00E96EF8"/>
    <w:rsid w:val="00E9714B"/>
    <w:rsid w:val="00E97372"/>
    <w:rsid w:val="00E974D3"/>
    <w:rsid w:val="00E974FC"/>
    <w:rsid w:val="00E97588"/>
    <w:rsid w:val="00E975CC"/>
    <w:rsid w:val="00E9798B"/>
    <w:rsid w:val="00E97ADF"/>
    <w:rsid w:val="00E97CEC"/>
    <w:rsid w:val="00E97D83"/>
    <w:rsid w:val="00E97D98"/>
    <w:rsid w:val="00E97FF1"/>
    <w:rsid w:val="00EA0070"/>
    <w:rsid w:val="00EA02A7"/>
    <w:rsid w:val="00EA02BD"/>
    <w:rsid w:val="00EA02FC"/>
    <w:rsid w:val="00EA037F"/>
    <w:rsid w:val="00EA03CA"/>
    <w:rsid w:val="00EA06F4"/>
    <w:rsid w:val="00EA06FA"/>
    <w:rsid w:val="00EA0756"/>
    <w:rsid w:val="00EA0924"/>
    <w:rsid w:val="00EA09A8"/>
    <w:rsid w:val="00EA09E2"/>
    <w:rsid w:val="00EA0A19"/>
    <w:rsid w:val="00EA0AAD"/>
    <w:rsid w:val="00EA0BDA"/>
    <w:rsid w:val="00EA0C21"/>
    <w:rsid w:val="00EA0C5B"/>
    <w:rsid w:val="00EA0D0B"/>
    <w:rsid w:val="00EA0DF1"/>
    <w:rsid w:val="00EA0E7A"/>
    <w:rsid w:val="00EA0F29"/>
    <w:rsid w:val="00EA0F3F"/>
    <w:rsid w:val="00EA100E"/>
    <w:rsid w:val="00EA1099"/>
    <w:rsid w:val="00EA10B7"/>
    <w:rsid w:val="00EA110D"/>
    <w:rsid w:val="00EA1178"/>
    <w:rsid w:val="00EA1268"/>
    <w:rsid w:val="00EA13EF"/>
    <w:rsid w:val="00EA1598"/>
    <w:rsid w:val="00EA16D9"/>
    <w:rsid w:val="00EA1737"/>
    <w:rsid w:val="00EA1778"/>
    <w:rsid w:val="00EA187F"/>
    <w:rsid w:val="00EA1882"/>
    <w:rsid w:val="00EA18C0"/>
    <w:rsid w:val="00EA18DC"/>
    <w:rsid w:val="00EA19E0"/>
    <w:rsid w:val="00EA1A81"/>
    <w:rsid w:val="00EA1AE0"/>
    <w:rsid w:val="00EA1B73"/>
    <w:rsid w:val="00EA1CBA"/>
    <w:rsid w:val="00EA1EB0"/>
    <w:rsid w:val="00EA1F3D"/>
    <w:rsid w:val="00EA20B9"/>
    <w:rsid w:val="00EA212E"/>
    <w:rsid w:val="00EA2133"/>
    <w:rsid w:val="00EA217C"/>
    <w:rsid w:val="00EA21C7"/>
    <w:rsid w:val="00EA21C9"/>
    <w:rsid w:val="00EA2260"/>
    <w:rsid w:val="00EA23FA"/>
    <w:rsid w:val="00EA2469"/>
    <w:rsid w:val="00EA24BE"/>
    <w:rsid w:val="00EA2546"/>
    <w:rsid w:val="00EA2573"/>
    <w:rsid w:val="00EA25FE"/>
    <w:rsid w:val="00EA278C"/>
    <w:rsid w:val="00EA27CB"/>
    <w:rsid w:val="00EA2859"/>
    <w:rsid w:val="00EA2935"/>
    <w:rsid w:val="00EA29BA"/>
    <w:rsid w:val="00EA2BAB"/>
    <w:rsid w:val="00EA2BCC"/>
    <w:rsid w:val="00EA2E6F"/>
    <w:rsid w:val="00EA2EF2"/>
    <w:rsid w:val="00EA2F26"/>
    <w:rsid w:val="00EA3149"/>
    <w:rsid w:val="00EA327F"/>
    <w:rsid w:val="00EA3299"/>
    <w:rsid w:val="00EA364F"/>
    <w:rsid w:val="00EA37D6"/>
    <w:rsid w:val="00EA383D"/>
    <w:rsid w:val="00EA3982"/>
    <w:rsid w:val="00EA39A2"/>
    <w:rsid w:val="00EA39B8"/>
    <w:rsid w:val="00EA3ABC"/>
    <w:rsid w:val="00EA3C1A"/>
    <w:rsid w:val="00EA3E43"/>
    <w:rsid w:val="00EA3E58"/>
    <w:rsid w:val="00EA4158"/>
    <w:rsid w:val="00EA41B1"/>
    <w:rsid w:val="00EA41C2"/>
    <w:rsid w:val="00EA42C8"/>
    <w:rsid w:val="00EA4307"/>
    <w:rsid w:val="00EA43DB"/>
    <w:rsid w:val="00EA4444"/>
    <w:rsid w:val="00EA44B8"/>
    <w:rsid w:val="00EA452E"/>
    <w:rsid w:val="00EA4556"/>
    <w:rsid w:val="00EA467C"/>
    <w:rsid w:val="00EA46E5"/>
    <w:rsid w:val="00EA49BD"/>
    <w:rsid w:val="00EA49F2"/>
    <w:rsid w:val="00EA4A0E"/>
    <w:rsid w:val="00EA4A17"/>
    <w:rsid w:val="00EA4DA6"/>
    <w:rsid w:val="00EA4EC6"/>
    <w:rsid w:val="00EA51C8"/>
    <w:rsid w:val="00EA51DF"/>
    <w:rsid w:val="00EA5215"/>
    <w:rsid w:val="00EA5351"/>
    <w:rsid w:val="00EA53DF"/>
    <w:rsid w:val="00EA5400"/>
    <w:rsid w:val="00EA543F"/>
    <w:rsid w:val="00EA5444"/>
    <w:rsid w:val="00EA54B1"/>
    <w:rsid w:val="00EA5503"/>
    <w:rsid w:val="00EA5555"/>
    <w:rsid w:val="00EA56E0"/>
    <w:rsid w:val="00EA56EA"/>
    <w:rsid w:val="00EA57BE"/>
    <w:rsid w:val="00EA57D7"/>
    <w:rsid w:val="00EA5817"/>
    <w:rsid w:val="00EA5B03"/>
    <w:rsid w:val="00EA5CE4"/>
    <w:rsid w:val="00EA5D7B"/>
    <w:rsid w:val="00EA5F15"/>
    <w:rsid w:val="00EA5FEE"/>
    <w:rsid w:val="00EA6168"/>
    <w:rsid w:val="00EA642B"/>
    <w:rsid w:val="00EA654B"/>
    <w:rsid w:val="00EA670C"/>
    <w:rsid w:val="00EA6908"/>
    <w:rsid w:val="00EA6A06"/>
    <w:rsid w:val="00EA6A59"/>
    <w:rsid w:val="00EA6B2A"/>
    <w:rsid w:val="00EA6CA7"/>
    <w:rsid w:val="00EA6D2C"/>
    <w:rsid w:val="00EA6E16"/>
    <w:rsid w:val="00EA6EE6"/>
    <w:rsid w:val="00EA6EE7"/>
    <w:rsid w:val="00EA749D"/>
    <w:rsid w:val="00EA75DE"/>
    <w:rsid w:val="00EA763E"/>
    <w:rsid w:val="00EA7642"/>
    <w:rsid w:val="00EA77E5"/>
    <w:rsid w:val="00EA77E6"/>
    <w:rsid w:val="00EA7830"/>
    <w:rsid w:val="00EA79BC"/>
    <w:rsid w:val="00EA7A3D"/>
    <w:rsid w:val="00EA7A73"/>
    <w:rsid w:val="00EA7A8B"/>
    <w:rsid w:val="00EA7AE4"/>
    <w:rsid w:val="00EA7B2E"/>
    <w:rsid w:val="00EA7B5B"/>
    <w:rsid w:val="00EA7B7F"/>
    <w:rsid w:val="00EA7C05"/>
    <w:rsid w:val="00EA7C48"/>
    <w:rsid w:val="00EA7DE8"/>
    <w:rsid w:val="00EA7EBA"/>
    <w:rsid w:val="00EA7F6D"/>
    <w:rsid w:val="00EA7F94"/>
    <w:rsid w:val="00EA7FEA"/>
    <w:rsid w:val="00EB015E"/>
    <w:rsid w:val="00EB01D0"/>
    <w:rsid w:val="00EB0210"/>
    <w:rsid w:val="00EB03AE"/>
    <w:rsid w:val="00EB03F0"/>
    <w:rsid w:val="00EB03F9"/>
    <w:rsid w:val="00EB04C3"/>
    <w:rsid w:val="00EB05E3"/>
    <w:rsid w:val="00EB061E"/>
    <w:rsid w:val="00EB06FD"/>
    <w:rsid w:val="00EB095C"/>
    <w:rsid w:val="00EB0BF6"/>
    <w:rsid w:val="00EB0CED"/>
    <w:rsid w:val="00EB0DCB"/>
    <w:rsid w:val="00EB0E12"/>
    <w:rsid w:val="00EB11BB"/>
    <w:rsid w:val="00EB124F"/>
    <w:rsid w:val="00EB12FA"/>
    <w:rsid w:val="00EB173B"/>
    <w:rsid w:val="00EB17CE"/>
    <w:rsid w:val="00EB1A74"/>
    <w:rsid w:val="00EB1AA5"/>
    <w:rsid w:val="00EB1B2F"/>
    <w:rsid w:val="00EB1CBC"/>
    <w:rsid w:val="00EB1DE3"/>
    <w:rsid w:val="00EB1E1F"/>
    <w:rsid w:val="00EB1F4F"/>
    <w:rsid w:val="00EB2002"/>
    <w:rsid w:val="00EB251A"/>
    <w:rsid w:val="00EB260A"/>
    <w:rsid w:val="00EB272B"/>
    <w:rsid w:val="00EB27C4"/>
    <w:rsid w:val="00EB28E4"/>
    <w:rsid w:val="00EB28EA"/>
    <w:rsid w:val="00EB2A03"/>
    <w:rsid w:val="00EB2AE7"/>
    <w:rsid w:val="00EB2B37"/>
    <w:rsid w:val="00EB2BF8"/>
    <w:rsid w:val="00EB2CDA"/>
    <w:rsid w:val="00EB2CEF"/>
    <w:rsid w:val="00EB2F4B"/>
    <w:rsid w:val="00EB2FC0"/>
    <w:rsid w:val="00EB3003"/>
    <w:rsid w:val="00EB3020"/>
    <w:rsid w:val="00EB332D"/>
    <w:rsid w:val="00EB346A"/>
    <w:rsid w:val="00EB35F7"/>
    <w:rsid w:val="00EB36C9"/>
    <w:rsid w:val="00EB36D5"/>
    <w:rsid w:val="00EB3798"/>
    <w:rsid w:val="00EB3A2D"/>
    <w:rsid w:val="00EB3B46"/>
    <w:rsid w:val="00EB3C25"/>
    <w:rsid w:val="00EB3D25"/>
    <w:rsid w:val="00EB3E4F"/>
    <w:rsid w:val="00EB4010"/>
    <w:rsid w:val="00EB41D1"/>
    <w:rsid w:val="00EB4377"/>
    <w:rsid w:val="00EB4389"/>
    <w:rsid w:val="00EB4390"/>
    <w:rsid w:val="00EB43A3"/>
    <w:rsid w:val="00EB44BB"/>
    <w:rsid w:val="00EB44DC"/>
    <w:rsid w:val="00EB44EC"/>
    <w:rsid w:val="00EB458C"/>
    <w:rsid w:val="00EB4590"/>
    <w:rsid w:val="00EB46A6"/>
    <w:rsid w:val="00EB4705"/>
    <w:rsid w:val="00EB484A"/>
    <w:rsid w:val="00EB486F"/>
    <w:rsid w:val="00EB4B07"/>
    <w:rsid w:val="00EB4BCA"/>
    <w:rsid w:val="00EB4C1A"/>
    <w:rsid w:val="00EB4CCC"/>
    <w:rsid w:val="00EB4E88"/>
    <w:rsid w:val="00EB4F59"/>
    <w:rsid w:val="00EB4FE5"/>
    <w:rsid w:val="00EB506F"/>
    <w:rsid w:val="00EB50A6"/>
    <w:rsid w:val="00EB517D"/>
    <w:rsid w:val="00EB51C5"/>
    <w:rsid w:val="00EB5237"/>
    <w:rsid w:val="00EB5372"/>
    <w:rsid w:val="00EB554E"/>
    <w:rsid w:val="00EB5728"/>
    <w:rsid w:val="00EB5786"/>
    <w:rsid w:val="00EB5789"/>
    <w:rsid w:val="00EB596F"/>
    <w:rsid w:val="00EB59AD"/>
    <w:rsid w:val="00EB5A45"/>
    <w:rsid w:val="00EB5AB6"/>
    <w:rsid w:val="00EB5CD8"/>
    <w:rsid w:val="00EB5D5D"/>
    <w:rsid w:val="00EB6031"/>
    <w:rsid w:val="00EB6136"/>
    <w:rsid w:val="00EB620A"/>
    <w:rsid w:val="00EB62AA"/>
    <w:rsid w:val="00EB643A"/>
    <w:rsid w:val="00EB651E"/>
    <w:rsid w:val="00EB6567"/>
    <w:rsid w:val="00EB659E"/>
    <w:rsid w:val="00EB674E"/>
    <w:rsid w:val="00EB6893"/>
    <w:rsid w:val="00EB6A9C"/>
    <w:rsid w:val="00EB6AE0"/>
    <w:rsid w:val="00EB6AFD"/>
    <w:rsid w:val="00EB6B52"/>
    <w:rsid w:val="00EB6C69"/>
    <w:rsid w:val="00EB6CA6"/>
    <w:rsid w:val="00EB6D64"/>
    <w:rsid w:val="00EB6ED5"/>
    <w:rsid w:val="00EB6F1A"/>
    <w:rsid w:val="00EB708F"/>
    <w:rsid w:val="00EB71E6"/>
    <w:rsid w:val="00EB725F"/>
    <w:rsid w:val="00EB72E1"/>
    <w:rsid w:val="00EB736E"/>
    <w:rsid w:val="00EB74B5"/>
    <w:rsid w:val="00EB74F5"/>
    <w:rsid w:val="00EB7506"/>
    <w:rsid w:val="00EB756A"/>
    <w:rsid w:val="00EB7667"/>
    <w:rsid w:val="00EB768A"/>
    <w:rsid w:val="00EB773D"/>
    <w:rsid w:val="00EB779A"/>
    <w:rsid w:val="00EB77C7"/>
    <w:rsid w:val="00EB78C3"/>
    <w:rsid w:val="00EB7992"/>
    <w:rsid w:val="00EB7A1D"/>
    <w:rsid w:val="00EB7D4B"/>
    <w:rsid w:val="00EB7D5B"/>
    <w:rsid w:val="00EB7F1D"/>
    <w:rsid w:val="00EC0066"/>
    <w:rsid w:val="00EC0428"/>
    <w:rsid w:val="00EC0711"/>
    <w:rsid w:val="00EC0786"/>
    <w:rsid w:val="00EC0796"/>
    <w:rsid w:val="00EC0811"/>
    <w:rsid w:val="00EC097B"/>
    <w:rsid w:val="00EC0C47"/>
    <w:rsid w:val="00EC0C73"/>
    <w:rsid w:val="00EC100B"/>
    <w:rsid w:val="00EC12C4"/>
    <w:rsid w:val="00EC1606"/>
    <w:rsid w:val="00EC1806"/>
    <w:rsid w:val="00EC19BC"/>
    <w:rsid w:val="00EC1A9B"/>
    <w:rsid w:val="00EC1C01"/>
    <w:rsid w:val="00EC1CAF"/>
    <w:rsid w:val="00EC1F3E"/>
    <w:rsid w:val="00EC1FE3"/>
    <w:rsid w:val="00EC20D3"/>
    <w:rsid w:val="00EC21BF"/>
    <w:rsid w:val="00EC22F3"/>
    <w:rsid w:val="00EC2353"/>
    <w:rsid w:val="00EC24D7"/>
    <w:rsid w:val="00EC2502"/>
    <w:rsid w:val="00EC2686"/>
    <w:rsid w:val="00EC27AF"/>
    <w:rsid w:val="00EC27C3"/>
    <w:rsid w:val="00EC28A7"/>
    <w:rsid w:val="00EC29D7"/>
    <w:rsid w:val="00EC2A11"/>
    <w:rsid w:val="00EC2AF2"/>
    <w:rsid w:val="00EC2AF7"/>
    <w:rsid w:val="00EC2B42"/>
    <w:rsid w:val="00EC2BC2"/>
    <w:rsid w:val="00EC2C7E"/>
    <w:rsid w:val="00EC2CA9"/>
    <w:rsid w:val="00EC2D9E"/>
    <w:rsid w:val="00EC3090"/>
    <w:rsid w:val="00EC32AC"/>
    <w:rsid w:val="00EC32C4"/>
    <w:rsid w:val="00EC32D1"/>
    <w:rsid w:val="00EC3411"/>
    <w:rsid w:val="00EC347D"/>
    <w:rsid w:val="00EC3514"/>
    <w:rsid w:val="00EC3538"/>
    <w:rsid w:val="00EC37E7"/>
    <w:rsid w:val="00EC389B"/>
    <w:rsid w:val="00EC393D"/>
    <w:rsid w:val="00EC39E5"/>
    <w:rsid w:val="00EC39FE"/>
    <w:rsid w:val="00EC3A1D"/>
    <w:rsid w:val="00EC3B51"/>
    <w:rsid w:val="00EC3B81"/>
    <w:rsid w:val="00EC3BBB"/>
    <w:rsid w:val="00EC3D44"/>
    <w:rsid w:val="00EC3E57"/>
    <w:rsid w:val="00EC3FFC"/>
    <w:rsid w:val="00EC4284"/>
    <w:rsid w:val="00EC448A"/>
    <w:rsid w:val="00EC4548"/>
    <w:rsid w:val="00EC4591"/>
    <w:rsid w:val="00EC45A2"/>
    <w:rsid w:val="00EC45F5"/>
    <w:rsid w:val="00EC47AF"/>
    <w:rsid w:val="00EC4825"/>
    <w:rsid w:val="00EC4CC2"/>
    <w:rsid w:val="00EC4E9C"/>
    <w:rsid w:val="00EC4EC0"/>
    <w:rsid w:val="00EC5021"/>
    <w:rsid w:val="00EC507A"/>
    <w:rsid w:val="00EC50E6"/>
    <w:rsid w:val="00EC51A4"/>
    <w:rsid w:val="00EC525B"/>
    <w:rsid w:val="00EC53C2"/>
    <w:rsid w:val="00EC53E2"/>
    <w:rsid w:val="00EC551E"/>
    <w:rsid w:val="00EC554E"/>
    <w:rsid w:val="00EC55E1"/>
    <w:rsid w:val="00EC5623"/>
    <w:rsid w:val="00EC589C"/>
    <w:rsid w:val="00EC5921"/>
    <w:rsid w:val="00EC597B"/>
    <w:rsid w:val="00EC5987"/>
    <w:rsid w:val="00EC59B6"/>
    <w:rsid w:val="00EC59E1"/>
    <w:rsid w:val="00EC59EE"/>
    <w:rsid w:val="00EC5A27"/>
    <w:rsid w:val="00EC5AD8"/>
    <w:rsid w:val="00EC5BE0"/>
    <w:rsid w:val="00EC5BF7"/>
    <w:rsid w:val="00EC5C18"/>
    <w:rsid w:val="00EC5F5B"/>
    <w:rsid w:val="00EC5FAC"/>
    <w:rsid w:val="00EC60A0"/>
    <w:rsid w:val="00EC60DE"/>
    <w:rsid w:val="00EC6175"/>
    <w:rsid w:val="00EC63E6"/>
    <w:rsid w:val="00EC6572"/>
    <w:rsid w:val="00EC6616"/>
    <w:rsid w:val="00EC66F8"/>
    <w:rsid w:val="00EC670E"/>
    <w:rsid w:val="00EC6779"/>
    <w:rsid w:val="00EC68E2"/>
    <w:rsid w:val="00EC6AA1"/>
    <w:rsid w:val="00EC6CBB"/>
    <w:rsid w:val="00EC6EFD"/>
    <w:rsid w:val="00EC708F"/>
    <w:rsid w:val="00EC70F4"/>
    <w:rsid w:val="00EC72DA"/>
    <w:rsid w:val="00EC732A"/>
    <w:rsid w:val="00EC7348"/>
    <w:rsid w:val="00EC78BE"/>
    <w:rsid w:val="00EC7940"/>
    <w:rsid w:val="00EC79CF"/>
    <w:rsid w:val="00EC7ACE"/>
    <w:rsid w:val="00EC7BD6"/>
    <w:rsid w:val="00EC7CD8"/>
    <w:rsid w:val="00EC7DEA"/>
    <w:rsid w:val="00EC7F49"/>
    <w:rsid w:val="00EC7F97"/>
    <w:rsid w:val="00EC7FEA"/>
    <w:rsid w:val="00ED00F8"/>
    <w:rsid w:val="00ED0203"/>
    <w:rsid w:val="00ED02EC"/>
    <w:rsid w:val="00ED0499"/>
    <w:rsid w:val="00ED05FA"/>
    <w:rsid w:val="00ED06ED"/>
    <w:rsid w:val="00ED0824"/>
    <w:rsid w:val="00ED0C12"/>
    <w:rsid w:val="00ED0D7B"/>
    <w:rsid w:val="00ED1127"/>
    <w:rsid w:val="00ED127B"/>
    <w:rsid w:val="00ED153C"/>
    <w:rsid w:val="00ED1547"/>
    <w:rsid w:val="00ED15CC"/>
    <w:rsid w:val="00ED16CA"/>
    <w:rsid w:val="00ED170D"/>
    <w:rsid w:val="00ED18DC"/>
    <w:rsid w:val="00ED19BE"/>
    <w:rsid w:val="00ED1BA5"/>
    <w:rsid w:val="00ED1C28"/>
    <w:rsid w:val="00ED1D23"/>
    <w:rsid w:val="00ED1D5E"/>
    <w:rsid w:val="00ED1D64"/>
    <w:rsid w:val="00ED1DFF"/>
    <w:rsid w:val="00ED20C9"/>
    <w:rsid w:val="00ED2300"/>
    <w:rsid w:val="00ED25A6"/>
    <w:rsid w:val="00ED2A2E"/>
    <w:rsid w:val="00ED2AC4"/>
    <w:rsid w:val="00ED2BCA"/>
    <w:rsid w:val="00ED2C94"/>
    <w:rsid w:val="00ED2DA9"/>
    <w:rsid w:val="00ED2E33"/>
    <w:rsid w:val="00ED2E43"/>
    <w:rsid w:val="00ED2F49"/>
    <w:rsid w:val="00ED310D"/>
    <w:rsid w:val="00ED320E"/>
    <w:rsid w:val="00ED3322"/>
    <w:rsid w:val="00ED3386"/>
    <w:rsid w:val="00ED341A"/>
    <w:rsid w:val="00ED35F2"/>
    <w:rsid w:val="00ED35F6"/>
    <w:rsid w:val="00ED36AA"/>
    <w:rsid w:val="00ED3734"/>
    <w:rsid w:val="00ED3737"/>
    <w:rsid w:val="00ED3758"/>
    <w:rsid w:val="00ED3824"/>
    <w:rsid w:val="00ED39B4"/>
    <w:rsid w:val="00ED3B39"/>
    <w:rsid w:val="00ED3BE2"/>
    <w:rsid w:val="00ED3C19"/>
    <w:rsid w:val="00ED3CCD"/>
    <w:rsid w:val="00ED3D29"/>
    <w:rsid w:val="00ED3DBB"/>
    <w:rsid w:val="00ED3E16"/>
    <w:rsid w:val="00ED3EF1"/>
    <w:rsid w:val="00ED3EF7"/>
    <w:rsid w:val="00ED3FFB"/>
    <w:rsid w:val="00ED41A6"/>
    <w:rsid w:val="00ED424A"/>
    <w:rsid w:val="00ED424E"/>
    <w:rsid w:val="00ED433C"/>
    <w:rsid w:val="00ED4488"/>
    <w:rsid w:val="00ED4509"/>
    <w:rsid w:val="00ED47E4"/>
    <w:rsid w:val="00ED47E5"/>
    <w:rsid w:val="00ED4B99"/>
    <w:rsid w:val="00ED4C36"/>
    <w:rsid w:val="00ED4C3E"/>
    <w:rsid w:val="00ED4DDD"/>
    <w:rsid w:val="00ED4E1C"/>
    <w:rsid w:val="00ED5399"/>
    <w:rsid w:val="00ED5473"/>
    <w:rsid w:val="00ED58D1"/>
    <w:rsid w:val="00ED5A78"/>
    <w:rsid w:val="00ED5A7D"/>
    <w:rsid w:val="00ED5AA2"/>
    <w:rsid w:val="00ED5C2E"/>
    <w:rsid w:val="00ED5CE4"/>
    <w:rsid w:val="00ED5CFD"/>
    <w:rsid w:val="00ED5D2E"/>
    <w:rsid w:val="00ED60AC"/>
    <w:rsid w:val="00ED61EF"/>
    <w:rsid w:val="00ED6252"/>
    <w:rsid w:val="00ED62D6"/>
    <w:rsid w:val="00ED63DB"/>
    <w:rsid w:val="00ED645F"/>
    <w:rsid w:val="00ED6504"/>
    <w:rsid w:val="00ED6556"/>
    <w:rsid w:val="00ED6867"/>
    <w:rsid w:val="00ED6885"/>
    <w:rsid w:val="00ED6974"/>
    <w:rsid w:val="00ED6990"/>
    <w:rsid w:val="00ED69B5"/>
    <w:rsid w:val="00ED6A61"/>
    <w:rsid w:val="00ED6BD9"/>
    <w:rsid w:val="00ED6BDB"/>
    <w:rsid w:val="00ED6D2A"/>
    <w:rsid w:val="00ED6E54"/>
    <w:rsid w:val="00ED7038"/>
    <w:rsid w:val="00ED709E"/>
    <w:rsid w:val="00ED72FB"/>
    <w:rsid w:val="00ED730D"/>
    <w:rsid w:val="00ED7419"/>
    <w:rsid w:val="00ED74D7"/>
    <w:rsid w:val="00ED7597"/>
    <w:rsid w:val="00ED75A2"/>
    <w:rsid w:val="00ED78B7"/>
    <w:rsid w:val="00ED7976"/>
    <w:rsid w:val="00ED7A1C"/>
    <w:rsid w:val="00ED7F46"/>
    <w:rsid w:val="00EE0194"/>
    <w:rsid w:val="00EE0250"/>
    <w:rsid w:val="00EE0417"/>
    <w:rsid w:val="00EE043A"/>
    <w:rsid w:val="00EE0487"/>
    <w:rsid w:val="00EE052F"/>
    <w:rsid w:val="00EE05B4"/>
    <w:rsid w:val="00EE06D8"/>
    <w:rsid w:val="00EE070D"/>
    <w:rsid w:val="00EE0BF9"/>
    <w:rsid w:val="00EE0C1B"/>
    <w:rsid w:val="00EE0C8A"/>
    <w:rsid w:val="00EE0C9A"/>
    <w:rsid w:val="00EE0DEB"/>
    <w:rsid w:val="00EE0F65"/>
    <w:rsid w:val="00EE0F6F"/>
    <w:rsid w:val="00EE106E"/>
    <w:rsid w:val="00EE10B9"/>
    <w:rsid w:val="00EE1255"/>
    <w:rsid w:val="00EE12E9"/>
    <w:rsid w:val="00EE14E2"/>
    <w:rsid w:val="00EE18B0"/>
    <w:rsid w:val="00EE1ADA"/>
    <w:rsid w:val="00EE1B25"/>
    <w:rsid w:val="00EE1BAB"/>
    <w:rsid w:val="00EE1C62"/>
    <w:rsid w:val="00EE1D26"/>
    <w:rsid w:val="00EE1DFA"/>
    <w:rsid w:val="00EE1E48"/>
    <w:rsid w:val="00EE1FD0"/>
    <w:rsid w:val="00EE2012"/>
    <w:rsid w:val="00EE201D"/>
    <w:rsid w:val="00EE2209"/>
    <w:rsid w:val="00EE2291"/>
    <w:rsid w:val="00EE23F5"/>
    <w:rsid w:val="00EE2473"/>
    <w:rsid w:val="00EE24AE"/>
    <w:rsid w:val="00EE25DE"/>
    <w:rsid w:val="00EE2644"/>
    <w:rsid w:val="00EE271B"/>
    <w:rsid w:val="00EE27D7"/>
    <w:rsid w:val="00EE29DE"/>
    <w:rsid w:val="00EE29FD"/>
    <w:rsid w:val="00EE2B10"/>
    <w:rsid w:val="00EE2B59"/>
    <w:rsid w:val="00EE2BFE"/>
    <w:rsid w:val="00EE2D86"/>
    <w:rsid w:val="00EE2DA9"/>
    <w:rsid w:val="00EE2DB0"/>
    <w:rsid w:val="00EE2DF5"/>
    <w:rsid w:val="00EE2E83"/>
    <w:rsid w:val="00EE3058"/>
    <w:rsid w:val="00EE3338"/>
    <w:rsid w:val="00EE33FF"/>
    <w:rsid w:val="00EE368C"/>
    <w:rsid w:val="00EE3901"/>
    <w:rsid w:val="00EE3AE8"/>
    <w:rsid w:val="00EE3B09"/>
    <w:rsid w:val="00EE3B60"/>
    <w:rsid w:val="00EE3B90"/>
    <w:rsid w:val="00EE3BED"/>
    <w:rsid w:val="00EE3C30"/>
    <w:rsid w:val="00EE3C73"/>
    <w:rsid w:val="00EE3D6D"/>
    <w:rsid w:val="00EE3D6E"/>
    <w:rsid w:val="00EE3D9D"/>
    <w:rsid w:val="00EE3EDC"/>
    <w:rsid w:val="00EE3F32"/>
    <w:rsid w:val="00EE3F38"/>
    <w:rsid w:val="00EE3FB8"/>
    <w:rsid w:val="00EE44E5"/>
    <w:rsid w:val="00EE479D"/>
    <w:rsid w:val="00EE48C9"/>
    <w:rsid w:val="00EE4900"/>
    <w:rsid w:val="00EE4A52"/>
    <w:rsid w:val="00EE4DED"/>
    <w:rsid w:val="00EE4E28"/>
    <w:rsid w:val="00EE500D"/>
    <w:rsid w:val="00EE510F"/>
    <w:rsid w:val="00EE5246"/>
    <w:rsid w:val="00EE52C9"/>
    <w:rsid w:val="00EE52E1"/>
    <w:rsid w:val="00EE533F"/>
    <w:rsid w:val="00EE5446"/>
    <w:rsid w:val="00EE5487"/>
    <w:rsid w:val="00EE548A"/>
    <w:rsid w:val="00EE5496"/>
    <w:rsid w:val="00EE556E"/>
    <w:rsid w:val="00EE5896"/>
    <w:rsid w:val="00EE59AF"/>
    <w:rsid w:val="00EE5C83"/>
    <w:rsid w:val="00EE5D3B"/>
    <w:rsid w:val="00EE5D56"/>
    <w:rsid w:val="00EE5E51"/>
    <w:rsid w:val="00EE611F"/>
    <w:rsid w:val="00EE62E4"/>
    <w:rsid w:val="00EE62F2"/>
    <w:rsid w:val="00EE632C"/>
    <w:rsid w:val="00EE639A"/>
    <w:rsid w:val="00EE63A5"/>
    <w:rsid w:val="00EE63F2"/>
    <w:rsid w:val="00EE6491"/>
    <w:rsid w:val="00EE6518"/>
    <w:rsid w:val="00EE6576"/>
    <w:rsid w:val="00EE667D"/>
    <w:rsid w:val="00EE6838"/>
    <w:rsid w:val="00EE6A28"/>
    <w:rsid w:val="00EE6B71"/>
    <w:rsid w:val="00EE6B77"/>
    <w:rsid w:val="00EE6C81"/>
    <w:rsid w:val="00EE6C9A"/>
    <w:rsid w:val="00EE6E8D"/>
    <w:rsid w:val="00EE6EA6"/>
    <w:rsid w:val="00EE701E"/>
    <w:rsid w:val="00EE7166"/>
    <w:rsid w:val="00EE72A6"/>
    <w:rsid w:val="00EE75FB"/>
    <w:rsid w:val="00EE7621"/>
    <w:rsid w:val="00EE76C8"/>
    <w:rsid w:val="00EE76E8"/>
    <w:rsid w:val="00EE7A62"/>
    <w:rsid w:val="00EE7AF9"/>
    <w:rsid w:val="00EE7B46"/>
    <w:rsid w:val="00EE7B71"/>
    <w:rsid w:val="00EE7B86"/>
    <w:rsid w:val="00EE7BC7"/>
    <w:rsid w:val="00EE7D73"/>
    <w:rsid w:val="00EE7DD2"/>
    <w:rsid w:val="00EE7E57"/>
    <w:rsid w:val="00EE7FFD"/>
    <w:rsid w:val="00EF00AE"/>
    <w:rsid w:val="00EF03ED"/>
    <w:rsid w:val="00EF060E"/>
    <w:rsid w:val="00EF06EE"/>
    <w:rsid w:val="00EF0712"/>
    <w:rsid w:val="00EF089A"/>
    <w:rsid w:val="00EF08AE"/>
    <w:rsid w:val="00EF0CCA"/>
    <w:rsid w:val="00EF0CF1"/>
    <w:rsid w:val="00EF0CFC"/>
    <w:rsid w:val="00EF0F02"/>
    <w:rsid w:val="00EF0F2E"/>
    <w:rsid w:val="00EF1029"/>
    <w:rsid w:val="00EF1051"/>
    <w:rsid w:val="00EF10BE"/>
    <w:rsid w:val="00EF10D9"/>
    <w:rsid w:val="00EF1126"/>
    <w:rsid w:val="00EF1482"/>
    <w:rsid w:val="00EF1559"/>
    <w:rsid w:val="00EF15AF"/>
    <w:rsid w:val="00EF15E7"/>
    <w:rsid w:val="00EF1647"/>
    <w:rsid w:val="00EF16C6"/>
    <w:rsid w:val="00EF1785"/>
    <w:rsid w:val="00EF18FE"/>
    <w:rsid w:val="00EF1944"/>
    <w:rsid w:val="00EF1AAD"/>
    <w:rsid w:val="00EF1B98"/>
    <w:rsid w:val="00EF1DF8"/>
    <w:rsid w:val="00EF1E31"/>
    <w:rsid w:val="00EF1EF3"/>
    <w:rsid w:val="00EF1F45"/>
    <w:rsid w:val="00EF21D7"/>
    <w:rsid w:val="00EF21EB"/>
    <w:rsid w:val="00EF2206"/>
    <w:rsid w:val="00EF22C4"/>
    <w:rsid w:val="00EF2625"/>
    <w:rsid w:val="00EF26B2"/>
    <w:rsid w:val="00EF271D"/>
    <w:rsid w:val="00EF279A"/>
    <w:rsid w:val="00EF27B8"/>
    <w:rsid w:val="00EF2935"/>
    <w:rsid w:val="00EF2A23"/>
    <w:rsid w:val="00EF2BBA"/>
    <w:rsid w:val="00EF3053"/>
    <w:rsid w:val="00EF309F"/>
    <w:rsid w:val="00EF315A"/>
    <w:rsid w:val="00EF3367"/>
    <w:rsid w:val="00EF339D"/>
    <w:rsid w:val="00EF3487"/>
    <w:rsid w:val="00EF3763"/>
    <w:rsid w:val="00EF3902"/>
    <w:rsid w:val="00EF3947"/>
    <w:rsid w:val="00EF39D9"/>
    <w:rsid w:val="00EF3A52"/>
    <w:rsid w:val="00EF3ACB"/>
    <w:rsid w:val="00EF3B1C"/>
    <w:rsid w:val="00EF3EA2"/>
    <w:rsid w:val="00EF3EFF"/>
    <w:rsid w:val="00EF402A"/>
    <w:rsid w:val="00EF4142"/>
    <w:rsid w:val="00EF4438"/>
    <w:rsid w:val="00EF459A"/>
    <w:rsid w:val="00EF4960"/>
    <w:rsid w:val="00EF49EA"/>
    <w:rsid w:val="00EF4B47"/>
    <w:rsid w:val="00EF4BEE"/>
    <w:rsid w:val="00EF4EF0"/>
    <w:rsid w:val="00EF4FE3"/>
    <w:rsid w:val="00EF507E"/>
    <w:rsid w:val="00EF5126"/>
    <w:rsid w:val="00EF524F"/>
    <w:rsid w:val="00EF5332"/>
    <w:rsid w:val="00EF535B"/>
    <w:rsid w:val="00EF55C1"/>
    <w:rsid w:val="00EF5839"/>
    <w:rsid w:val="00EF5865"/>
    <w:rsid w:val="00EF5A86"/>
    <w:rsid w:val="00EF5AC0"/>
    <w:rsid w:val="00EF5ADD"/>
    <w:rsid w:val="00EF5C00"/>
    <w:rsid w:val="00EF5C6E"/>
    <w:rsid w:val="00EF5CBE"/>
    <w:rsid w:val="00EF5DB8"/>
    <w:rsid w:val="00EF5E47"/>
    <w:rsid w:val="00EF5EBA"/>
    <w:rsid w:val="00EF600C"/>
    <w:rsid w:val="00EF60C4"/>
    <w:rsid w:val="00EF6154"/>
    <w:rsid w:val="00EF61DE"/>
    <w:rsid w:val="00EF62C2"/>
    <w:rsid w:val="00EF6383"/>
    <w:rsid w:val="00EF6509"/>
    <w:rsid w:val="00EF66B5"/>
    <w:rsid w:val="00EF66F3"/>
    <w:rsid w:val="00EF680F"/>
    <w:rsid w:val="00EF6902"/>
    <w:rsid w:val="00EF6B24"/>
    <w:rsid w:val="00EF6B76"/>
    <w:rsid w:val="00EF6CFA"/>
    <w:rsid w:val="00EF6DDF"/>
    <w:rsid w:val="00EF6EBF"/>
    <w:rsid w:val="00EF729A"/>
    <w:rsid w:val="00EF72D9"/>
    <w:rsid w:val="00EF7477"/>
    <w:rsid w:val="00EF7490"/>
    <w:rsid w:val="00EF7549"/>
    <w:rsid w:val="00EF75B1"/>
    <w:rsid w:val="00EF7638"/>
    <w:rsid w:val="00EF76EE"/>
    <w:rsid w:val="00EF7772"/>
    <w:rsid w:val="00EF77D4"/>
    <w:rsid w:val="00EF7985"/>
    <w:rsid w:val="00EF79FB"/>
    <w:rsid w:val="00EF7CDB"/>
    <w:rsid w:val="00EF7CE9"/>
    <w:rsid w:val="00EF7DBB"/>
    <w:rsid w:val="00EF7EBA"/>
    <w:rsid w:val="00EF7F60"/>
    <w:rsid w:val="00F003B1"/>
    <w:rsid w:val="00F0040C"/>
    <w:rsid w:val="00F0048E"/>
    <w:rsid w:val="00F006C1"/>
    <w:rsid w:val="00F009B3"/>
    <w:rsid w:val="00F009FF"/>
    <w:rsid w:val="00F00AF3"/>
    <w:rsid w:val="00F00DFF"/>
    <w:rsid w:val="00F0100D"/>
    <w:rsid w:val="00F01031"/>
    <w:rsid w:val="00F010BA"/>
    <w:rsid w:val="00F011D3"/>
    <w:rsid w:val="00F01434"/>
    <w:rsid w:val="00F014DE"/>
    <w:rsid w:val="00F015C8"/>
    <w:rsid w:val="00F015EF"/>
    <w:rsid w:val="00F016D5"/>
    <w:rsid w:val="00F01746"/>
    <w:rsid w:val="00F0178F"/>
    <w:rsid w:val="00F017F8"/>
    <w:rsid w:val="00F0195E"/>
    <w:rsid w:val="00F01A50"/>
    <w:rsid w:val="00F01AB4"/>
    <w:rsid w:val="00F01ACA"/>
    <w:rsid w:val="00F01B5C"/>
    <w:rsid w:val="00F01BD0"/>
    <w:rsid w:val="00F01C5D"/>
    <w:rsid w:val="00F01CD7"/>
    <w:rsid w:val="00F01D28"/>
    <w:rsid w:val="00F01DF6"/>
    <w:rsid w:val="00F01E88"/>
    <w:rsid w:val="00F02208"/>
    <w:rsid w:val="00F02287"/>
    <w:rsid w:val="00F023EC"/>
    <w:rsid w:val="00F02442"/>
    <w:rsid w:val="00F02468"/>
    <w:rsid w:val="00F024C7"/>
    <w:rsid w:val="00F02679"/>
    <w:rsid w:val="00F02775"/>
    <w:rsid w:val="00F02790"/>
    <w:rsid w:val="00F02AD1"/>
    <w:rsid w:val="00F02B2F"/>
    <w:rsid w:val="00F02B54"/>
    <w:rsid w:val="00F02BE5"/>
    <w:rsid w:val="00F02CBC"/>
    <w:rsid w:val="00F02F27"/>
    <w:rsid w:val="00F02FC1"/>
    <w:rsid w:val="00F03256"/>
    <w:rsid w:val="00F034DE"/>
    <w:rsid w:val="00F03537"/>
    <w:rsid w:val="00F03572"/>
    <w:rsid w:val="00F03636"/>
    <w:rsid w:val="00F038CE"/>
    <w:rsid w:val="00F03A30"/>
    <w:rsid w:val="00F03ADC"/>
    <w:rsid w:val="00F03C6B"/>
    <w:rsid w:val="00F03CCC"/>
    <w:rsid w:val="00F03CEC"/>
    <w:rsid w:val="00F03DA2"/>
    <w:rsid w:val="00F03F97"/>
    <w:rsid w:val="00F0408F"/>
    <w:rsid w:val="00F040C8"/>
    <w:rsid w:val="00F04434"/>
    <w:rsid w:val="00F044E5"/>
    <w:rsid w:val="00F0460C"/>
    <w:rsid w:val="00F04765"/>
    <w:rsid w:val="00F049E8"/>
    <w:rsid w:val="00F04C12"/>
    <w:rsid w:val="00F04C50"/>
    <w:rsid w:val="00F04CD9"/>
    <w:rsid w:val="00F04D00"/>
    <w:rsid w:val="00F04DD8"/>
    <w:rsid w:val="00F04FAF"/>
    <w:rsid w:val="00F05154"/>
    <w:rsid w:val="00F05285"/>
    <w:rsid w:val="00F054F9"/>
    <w:rsid w:val="00F05785"/>
    <w:rsid w:val="00F0586A"/>
    <w:rsid w:val="00F05892"/>
    <w:rsid w:val="00F058AF"/>
    <w:rsid w:val="00F058C2"/>
    <w:rsid w:val="00F059A6"/>
    <w:rsid w:val="00F05AC9"/>
    <w:rsid w:val="00F05BF2"/>
    <w:rsid w:val="00F05EFC"/>
    <w:rsid w:val="00F05F51"/>
    <w:rsid w:val="00F06153"/>
    <w:rsid w:val="00F06224"/>
    <w:rsid w:val="00F06328"/>
    <w:rsid w:val="00F063E5"/>
    <w:rsid w:val="00F065B5"/>
    <w:rsid w:val="00F065F5"/>
    <w:rsid w:val="00F065FB"/>
    <w:rsid w:val="00F066DD"/>
    <w:rsid w:val="00F067A8"/>
    <w:rsid w:val="00F06A1F"/>
    <w:rsid w:val="00F06A29"/>
    <w:rsid w:val="00F06A32"/>
    <w:rsid w:val="00F06AED"/>
    <w:rsid w:val="00F06AF0"/>
    <w:rsid w:val="00F06D2E"/>
    <w:rsid w:val="00F06D30"/>
    <w:rsid w:val="00F06FEF"/>
    <w:rsid w:val="00F070B3"/>
    <w:rsid w:val="00F0711B"/>
    <w:rsid w:val="00F07218"/>
    <w:rsid w:val="00F07401"/>
    <w:rsid w:val="00F0747A"/>
    <w:rsid w:val="00F0747C"/>
    <w:rsid w:val="00F074F5"/>
    <w:rsid w:val="00F07644"/>
    <w:rsid w:val="00F0765B"/>
    <w:rsid w:val="00F0799D"/>
    <w:rsid w:val="00F07A92"/>
    <w:rsid w:val="00F07B6A"/>
    <w:rsid w:val="00F07C58"/>
    <w:rsid w:val="00F07F82"/>
    <w:rsid w:val="00F07FFE"/>
    <w:rsid w:val="00F10021"/>
    <w:rsid w:val="00F1010C"/>
    <w:rsid w:val="00F1014A"/>
    <w:rsid w:val="00F10214"/>
    <w:rsid w:val="00F1026C"/>
    <w:rsid w:val="00F105C8"/>
    <w:rsid w:val="00F106A0"/>
    <w:rsid w:val="00F106AC"/>
    <w:rsid w:val="00F10BED"/>
    <w:rsid w:val="00F10C13"/>
    <w:rsid w:val="00F10D0D"/>
    <w:rsid w:val="00F1112A"/>
    <w:rsid w:val="00F11396"/>
    <w:rsid w:val="00F11528"/>
    <w:rsid w:val="00F11637"/>
    <w:rsid w:val="00F1191B"/>
    <w:rsid w:val="00F119C1"/>
    <w:rsid w:val="00F11CC6"/>
    <w:rsid w:val="00F11D3C"/>
    <w:rsid w:val="00F11FAB"/>
    <w:rsid w:val="00F12086"/>
    <w:rsid w:val="00F1208A"/>
    <w:rsid w:val="00F1211B"/>
    <w:rsid w:val="00F12328"/>
    <w:rsid w:val="00F124D4"/>
    <w:rsid w:val="00F1279E"/>
    <w:rsid w:val="00F127CB"/>
    <w:rsid w:val="00F1299A"/>
    <w:rsid w:val="00F129D5"/>
    <w:rsid w:val="00F129E3"/>
    <w:rsid w:val="00F12A73"/>
    <w:rsid w:val="00F12AA2"/>
    <w:rsid w:val="00F12BB6"/>
    <w:rsid w:val="00F12BF4"/>
    <w:rsid w:val="00F12C2C"/>
    <w:rsid w:val="00F12F2C"/>
    <w:rsid w:val="00F13052"/>
    <w:rsid w:val="00F1306C"/>
    <w:rsid w:val="00F1312A"/>
    <w:rsid w:val="00F1317D"/>
    <w:rsid w:val="00F1339B"/>
    <w:rsid w:val="00F133C6"/>
    <w:rsid w:val="00F1347A"/>
    <w:rsid w:val="00F134CF"/>
    <w:rsid w:val="00F1350A"/>
    <w:rsid w:val="00F1379F"/>
    <w:rsid w:val="00F13A11"/>
    <w:rsid w:val="00F13A59"/>
    <w:rsid w:val="00F13DF9"/>
    <w:rsid w:val="00F140AD"/>
    <w:rsid w:val="00F140E7"/>
    <w:rsid w:val="00F140F0"/>
    <w:rsid w:val="00F141BF"/>
    <w:rsid w:val="00F143D6"/>
    <w:rsid w:val="00F143ED"/>
    <w:rsid w:val="00F14631"/>
    <w:rsid w:val="00F146F3"/>
    <w:rsid w:val="00F14770"/>
    <w:rsid w:val="00F148C3"/>
    <w:rsid w:val="00F148CE"/>
    <w:rsid w:val="00F14A6A"/>
    <w:rsid w:val="00F14BD0"/>
    <w:rsid w:val="00F14C4C"/>
    <w:rsid w:val="00F14D26"/>
    <w:rsid w:val="00F14E61"/>
    <w:rsid w:val="00F15081"/>
    <w:rsid w:val="00F150CC"/>
    <w:rsid w:val="00F152D7"/>
    <w:rsid w:val="00F153D5"/>
    <w:rsid w:val="00F155BB"/>
    <w:rsid w:val="00F1586C"/>
    <w:rsid w:val="00F15882"/>
    <w:rsid w:val="00F1589C"/>
    <w:rsid w:val="00F1595A"/>
    <w:rsid w:val="00F15A11"/>
    <w:rsid w:val="00F15AF9"/>
    <w:rsid w:val="00F15BF6"/>
    <w:rsid w:val="00F15CCD"/>
    <w:rsid w:val="00F15D8E"/>
    <w:rsid w:val="00F15E77"/>
    <w:rsid w:val="00F15E9A"/>
    <w:rsid w:val="00F15EFA"/>
    <w:rsid w:val="00F16290"/>
    <w:rsid w:val="00F164E8"/>
    <w:rsid w:val="00F1651D"/>
    <w:rsid w:val="00F166B8"/>
    <w:rsid w:val="00F16808"/>
    <w:rsid w:val="00F16841"/>
    <w:rsid w:val="00F16B58"/>
    <w:rsid w:val="00F16CC8"/>
    <w:rsid w:val="00F16E72"/>
    <w:rsid w:val="00F16FC9"/>
    <w:rsid w:val="00F17021"/>
    <w:rsid w:val="00F170B4"/>
    <w:rsid w:val="00F17101"/>
    <w:rsid w:val="00F17111"/>
    <w:rsid w:val="00F1712D"/>
    <w:rsid w:val="00F1720B"/>
    <w:rsid w:val="00F17376"/>
    <w:rsid w:val="00F1739C"/>
    <w:rsid w:val="00F173FA"/>
    <w:rsid w:val="00F174B9"/>
    <w:rsid w:val="00F175F6"/>
    <w:rsid w:val="00F17603"/>
    <w:rsid w:val="00F176B4"/>
    <w:rsid w:val="00F178F7"/>
    <w:rsid w:val="00F17952"/>
    <w:rsid w:val="00F17990"/>
    <w:rsid w:val="00F17D89"/>
    <w:rsid w:val="00F17F0F"/>
    <w:rsid w:val="00F17F2A"/>
    <w:rsid w:val="00F17F2F"/>
    <w:rsid w:val="00F17F78"/>
    <w:rsid w:val="00F17FE6"/>
    <w:rsid w:val="00F20055"/>
    <w:rsid w:val="00F200B1"/>
    <w:rsid w:val="00F20107"/>
    <w:rsid w:val="00F2013B"/>
    <w:rsid w:val="00F20198"/>
    <w:rsid w:val="00F205D1"/>
    <w:rsid w:val="00F206EA"/>
    <w:rsid w:val="00F208C5"/>
    <w:rsid w:val="00F20911"/>
    <w:rsid w:val="00F20AAE"/>
    <w:rsid w:val="00F20B93"/>
    <w:rsid w:val="00F20BC5"/>
    <w:rsid w:val="00F20D05"/>
    <w:rsid w:val="00F20D23"/>
    <w:rsid w:val="00F20D85"/>
    <w:rsid w:val="00F20DFD"/>
    <w:rsid w:val="00F20E04"/>
    <w:rsid w:val="00F2129C"/>
    <w:rsid w:val="00F213AC"/>
    <w:rsid w:val="00F21483"/>
    <w:rsid w:val="00F2149E"/>
    <w:rsid w:val="00F214A0"/>
    <w:rsid w:val="00F215A0"/>
    <w:rsid w:val="00F216AE"/>
    <w:rsid w:val="00F216F6"/>
    <w:rsid w:val="00F21751"/>
    <w:rsid w:val="00F21793"/>
    <w:rsid w:val="00F217BC"/>
    <w:rsid w:val="00F21827"/>
    <w:rsid w:val="00F21906"/>
    <w:rsid w:val="00F219D6"/>
    <w:rsid w:val="00F21A51"/>
    <w:rsid w:val="00F21B98"/>
    <w:rsid w:val="00F21F03"/>
    <w:rsid w:val="00F2209D"/>
    <w:rsid w:val="00F221CF"/>
    <w:rsid w:val="00F22223"/>
    <w:rsid w:val="00F22374"/>
    <w:rsid w:val="00F223FD"/>
    <w:rsid w:val="00F22451"/>
    <w:rsid w:val="00F224E2"/>
    <w:rsid w:val="00F22504"/>
    <w:rsid w:val="00F22516"/>
    <w:rsid w:val="00F22526"/>
    <w:rsid w:val="00F22574"/>
    <w:rsid w:val="00F22A22"/>
    <w:rsid w:val="00F22B63"/>
    <w:rsid w:val="00F22E56"/>
    <w:rsid w:val="00F22E77"/>
    <w:rsid w:val="00F22F3A"/>
    <w:rsid w:val="00F22F88"/>
    <w:rsid w:val="00F23083"/>
    <w:rsid w:val="00F23372"/>
    <w:rsid w:val="00F233A4"/>
    <w:rsid w:val="00F2340F"/>
    <w:rsid w:val="00F23480"/>
    <w:rsid w:val="00F2365E"/>
    <w:rsid w:val="00F237CE"/>
    <w:rsid w:val="00F23924"/>
    <w:rsid w:val="00F239EA"/>
    <w:rsid w:val="00F23A97"/>
    <w:rsid w:val="00F23ACF"/>
    <w:rsid w:val="00F23C01"/>
    <w:rsid w:val="00F23CFB"/>
    <w:rsid w:val="00F23E32"/>
    <w:rsid w:val="00F23E6B"/>
    <w:rsid w:val="00F23F39"/>
    <w:rsid w:val="00F24009"/>
    <w:rsid w:val="00F2407B"/>
    <w:rsid w:val="00F242AE"/>
    <w:rsid w:val="00F24485"/>
    <w:rsid w:val="00F24657"/>
    <w:rsid w:val="00F24705"/>
    <w:rsid w:val="00F24735"/>
    <w:rsid w:val="00F2474A"/>
    <w:rsid w:val="00F2477D"/>
    <w:rsid w:val="00F24790"/>
    <w:rsid w:val="00F24856"/>
    <w:rsid w:val="00F248B1"/>
    <w:rsid w:val="00F24918"/>
    <w:rsid w:val="00F24968"/>
    <w:rsid w:val="00F24992"/>
    <w:rsid w:val="00F24BE5"/>
    <w:rsid w:val="00F24BF4"/>
    <w:rsid w:val="00F24C73"/>
    <w:rsid w:val="00F24CE5"/>
    <w:rsid w:val="00F24D9F"/>
    <w:rsid w:val="00F24E82"/>
    <w:rsid w:val="00F24EFE"/>
    <w:rsid w:val="00F25004"/>
    <w:rsid w:val="00F25129"/>
    <w:rsid w:val="00F25155"/>
    <w:rsid w:val="00F2516C"/>
    <w:rsid w:val="00F25321"/>
    <w:rsid w:val="00F254D1"/>
    <w:rsid w:val="00F254E1"/>
    <w:rsid w:val="00F25550"/>
    <w:rsid w:val="00F25592"/>
    <w:rsid w:val="00F25596"/>
    <w:rsid w:val="00F25A36"/>
    <w:rsid w:val="00F25B22"/>
    <w:rsid w:val="00F25CB0"/>
    <w:rsid w:val="00F25D9A"/>
    <w:rsid w:val="00F25E83"/>
    <w:rsid w:val="00F261AB"/>
    <w:rsid w:val="00F261EB"/>
    <w:rsid w:val="00F2623E"/>
    <w:rsid w:val="00F26262"/>
    <w:rsid w:val="00F262F3"/>
    <w:rsid w:val="00F264EC"/>
    <w:rsid w:val="00F2652E"/>
    <w:rsid w:val="00F2659C"/>
    <w:rsid w:val="00F2664A"/>
    <w:rsid w:val="00F2673A"/>
    <w:rsid w:val="00F2689A"/>
    <w:rsid w:val="00F26B4F"/>
    <w:rsid w:val="00F26C14"/>
    <w:rsid w:val="00F26D35"/>
    <w:rsid w:val="00F26D88"/>
    <w:rsid w:val="00F26E7C"/>
    <w:rsid w:val="00F26F06"/>
    <w:rsid w:val="00F26F82"/>
    <w:rsid w:val="00F27085"/>
    <w:rsid w:val="00F274A6"/>
    <w:rsid w:val="00F27530"/>
    <w:rsid w:val="00F276C9"/>
    <w:rsid w:val="00F27841"/>
    <w:rsid w:val="00F27880"/>
    <w:rsid w:val="00F27959"/>
    <w:rsid w:val="00F279DB"/>
    <w:rsid w:val="00F27A76"/>
    <w:rsid w:val="00F27BC5"/>
    <w:rsid w:val="00F27BD3"/>
    <w:rsid w:val="00F27EBD"/>
    <w:rsid w:val="00F300D8"/>
    <w:rsid w:val="00F30563"/>
    <w:rsid w:val="00F305DC"/>
    <w:rsid w:val="00F3063A"/>
    <w:rsid w:val="00F30733"/>
    <w:rsid w:val="00F3073A"/>
    <w:rsid w:val="00F30D85"/>
    <w:rsid w:val="00F30F9D"/>
    <w:rsid w:val="00F311E1"/>
    <w:rsid w:val="00F311FF"/>
    <w:rsid w:val="00F31410"/>
    <w:rsid w:val="00F3152E"/>
    <w:rsid w:val="00F31716"/>
    <w:rsid w:val="00F318C9"/>
    <w:rsid w:val="00F31A19"/>
    <w:rsid w:val="00F31A22"/>
    <w:rsid w:val="00F31A62"/>
    <w:rsid w:val="00F31AD4"/>
    <w:rsid w:val="00F31B82"/>
    <w:rsid w:val="00F31BC3"/>
    <w:rsid w:val="00F31C9D"/>
    <w:rsid w:val="00F31D93"/>
    <w:rsid w:val="00F31E7A"/>
    <w:rsid w:val="00F31EBB"/>
    <w:rsid w:val="00F31EBD"/>
    <w:rsid w:val="00F31F24"/>
    <w:rsid w:val="00F324A8"/>
    <w:rsid w:val="00F324C0"/>
    <w:rsid w:val="00F324EC"/>
    <w:rsid w:val="00F3255F"/>
    <w:rsid w:val="00F3269D"/>
    <w:rsid w:val="00F32A23"/>
    <w:rsid w:val="00F32A55"/>
    <w:rsid w:val="00F32A94"/>
    <w:rsid w:val="00F32AF1"/>
    <w:rsid w:val="00F32C74"/>
    <w:rsid w:val="00F32CCB"/>
    <w:rsid w:val="00F32D34"/>
    <w:rsid w:val="00F32E36"/>
    <w:rsid w:val="00F32F57"/>
    <w:rsid w:val="00F33021"/>
    <w:rsid w:val="00F33075"/>
    <w:rsid w:val="00F3314B"/>
    <w:rsid w:val="00F3324F"/>
    <w:rsid w:val="00F33455"/>
    <w:rsid w:val="00F33578"/>
    <w:rsid w:val="00F33676"/>
    <w:rsid w:val="00F336B9"/>
    <w:rsid w:val="00F337E5"/>
    <w:rsid w:val="00F3393C"/>
    <w:rsid w:val="00F33969"/>
    <w:rsid w:val="00F339CB"/>
    <w:rsid w:val="00F33B1A"/>
    <w:rsid w:val="00F33BCF"/>
    <w:rsid w:val="00F33D90"/>
    <w:rsid w:val="00F33E45"/>
    <w:rsid w:val="00F34381"/>
    <w:rsid w:val="00F34440"/>
    <w:rsid w:val="00F34496"/>
    <w:rsid w:val="00F34497"/>
    <w:rsid w:val="00F344A0"/>
    <w:rsid w:val="00F34531"/>
    <w:rsid w:val="00F3461B"/>
    <w:rsid w:val="00F34663"/>
    <w:rsid w:val="00F34716"/>
    <w:rsid w:val="00F3487C"/>
    <w:rsid w:val="00F348E3"/>
    <w:rsid w:val="00F3497B"/>
    <w:rsid w:val="00F34A4D"/>
    <w:rsid w:val="00F34A7F"/>
    <w:rsid w:val="00F34AEF"/>
    <w:rsid w:val="00F34C86"/>
    <w:rsid w:val="00F34CB5"/>
    <w:rsid w:val="00F34D1E"/>
    <w:rsid w:val="00F34F2D"/>
    <w:rsid w:val="00F34F5E"/>
    <w:rsid w:val="00F34FC9"/>
    <w:rsid w:val="00F350AE"/>
    <w:rsid w:val="00F352A1"/>
    <w:rsid w:val="00F352E7"/>
    <w:rsid w:val="00F352EF"/>
    <w:rsid w:val="00F35330"/>
    <w:rsid w:val="00F35360"/>
    <w:rsid w:val="00F354A7"/>
    <w:rsid w:val="00F354C2"/>
    <w:rsid w:val="00F356A5"/>
    <w:rsid w:val="00F35788"/>
    <w:rsid w:val="00F35808"/>
    <w:rsid w:val="00F358CC"/>
    <w:rsid w:val="00F359E6"/>
    <w:rsid w:val="00F35AC4"/>
    <w:rsid w:val="00F35F84"/>
    <w:rsid w:val="00F35FB2"/>
    <w:rsid w:val="00F36099"/>
    <w:rsid w:val="00F3611A"/>
    <w:rsid w:val="00F36374"/>
    <w:rsid w:val="00F365DA"/>
    <w:rsid w:val="00F36709"/>
    <w:rsid w:val="00F368FB"/>
    <w:rsid w:val="00F369DF"/>
    <w:rsid w:val="00F36C1A"/>
    <w:rsid w:val="00F36E51"/>
    <w:rsid w:val="00F36E53"/>
    <w:rsid w:val="00F3715B"/>
    <w:rsid w:val="00F371AA"/>
    <w:rsid w:val="00F37238"/>
    <w:rsid w:val="00F3728A"/>
    <w:rsid w:val="00F372AB"/>
    <w:rsid w:val="00F3738C"/>
    <w:rsid w:val="00F373DA"/>
    <w:rsid w:val="00F373E5"/>
    <w:rsid w:val="00F37696"/>
    <w:rsid w:val="00F376F8"/>
    <w:rsid w:val="00F377A7"/>
    <w:rsid w:val="00F377D1"/>
    <w:rsid w:val="00F37817"/>
    <w:rsid w:val="00F3781E"/>
    <w:rsid w:val="00F378C2"/>
    <w:rsid w:val="00F379F3"/>
    <w:rsid w:val="00F37A11"/>
    <w:rsid w:val="00F37A3A"/>
    <w:rsid w:val="00F37A8F"/>
    <w:rsid w:val="00F37C05"/>
    <w:rsid w:val="00F37DFA"/>
    <w:rsid w:val="00F37E05"/>
    <w:rsid w:val="00F37EB8"/>
    <w:rsid w:val="00F37F02"/>
    <w:rsid w:val="00F40215"/>
    <w:rsid w:val="00F40257"/>
    <w:rsid w:val="00F40300"/>
    <w:rsid w:val="00F40351"/>
    <w:rsid w:val="00F40491"/>
    <w:rsid w:val="00F404F8"/>
    <w:rsid w:val="00F405C2"/>
    <w:rsid w:val="00F40801"/>
    <w:rsid w:val="00F40824"/>
    <w:rsid w:val="00F409E6"/>
    <w:rsid w:val="00F409F9"/>
    <w:rsid w:val="00F40A07"/>
    <w:rsid w:val="00F40D1C"/>
    <w:rsid w:val="00F40ED2"/>
    <w:rsid w:val="00F40EDC"/>
    <w:rsid w:val="00F411DA"/>
    <w:rsid w:val="00F41395"/>
    <w:rsid w:val="00F413A5"/>
    <w:rsid w:val="00F413E4"/>
    <w:rsid w:val="00F4158F"/>
    <w:rsid w:val="00F41678"/>
    <w:rsid w:val="00F417EC"/>
    <w:rsid w:val="00F4190F"/>
    <w:rsid w:val="00F41B02"/>
    <w:rsid w:val="00F41B32"/>
    <w:rsid w:val="00F41B44"/>
    <w:rsid w:val="00F41B6F"/>
    <w:rsid w:val="00F41C9B"/>
    <w:rsid w:val="00F41CDC"/>
    <w:rsid w:val="00F41D24"/>
    <w:rsid w:val="00F41E04"/>
    <w:rsid w:val="00F4210D"/>
    <w:rsid w:val="00F4233F"/>
    <w:rsid w:val="00F42424"/>
    <w:rsid w:val="00F42499"/>
    <w:rsid w:val="00F42594"/>
    <w:rsid w:val="00F426D7"/>
    <w:rsid w:val="00F4277F"/>
    <w:rsid w:val="00F429AE"/>
    <w:rsid w:val="00F429FB"/>
    <w:rsid w:val="00F42D6D"/>
    <w:rsid w:val="00F42D7B"/>
    <w:rsid w:val="00F42DF0"/>
    <w:rsid w:val="00F4305A"/>
    <w:rsid w:val="00F43150"/>
    <w:rsid w:val="00F4350C"/>
    <w:rsid w:val="00F43562"/>
    <w:rsid w:val="00F4362B"/>
    <w:rsid w:val="00F43708"/>
    <w:rsid w:val="00F43C8B"/>
    <w:rsid w:val="00F43CB8"/>
    <w:rsid w:val="00F43CD2"/>
    <w:rsid w:val="00F43CE4"/>
    <w:rsid w:val="00F43DE4"/>
    <w:rsid w:val="00F43F1C"/>
    <w:rsid w:val="00F43FCF"/>
    <w:rsid w:val="00F4445F"/>
    <w:rsid w:val="00F44485"/>
    <w:rsid w:val="00F444DD"/>
    <w:rsid w:val="00F4462E"/>
    <w:rsid w:val="00F44653"/>
    <w:rsid w:val="00F446D6"/>
    <w:rsid w:val="00F44951"/>
    <w:rsid w:val="00F4495B"/>
    <w:rsid w:val="00F4499E"/>
    <w:rsid w:val="00F449C7"/>
    <w:rsid w:val="00F44A03"/>
    <w:rsid w:val="00F44A64"/>
    <w:rsid w:val="00F44B2C"/>
    <w:rsid w:val="00F44B7E"/>
    <w:rsid w:val="00F44B8A"/>
    <w:rsid w:val="00F44B90"/>
    <w:rsid w:val="00F44CE3"/>
    <w:rsid w:val="00F44D72"/>
    <w:rsid w:val="00F44E25"/>
    <w:rsid w:val="00F44E40"/>
    <w:rsid w:val="00F44F0A"/>
    <w:rsid w:val="00F44F93"/>
    <w:rsid w:val="00F452FF"/>
    <w:rsid w:val="00F45417"/>
    <w:rsid w:val="00F455A5"/>
    <w:rsid w:val="00F456D4"/>
    <w:rsid w:val="00F4574C"/>
    <w:rsid w:val="00F4585C"/>
    <w:rsid w:val="00F459FB"/>
    <w:rsid w:val="00F45CDE"/>
    <w:rsid w:val="00F45EA1"/>
    <w:rsid w:val="00F45FDD"/>
    <w:rsid w:val="00F4602C"/>
    <w:rsid w:val="00F460D0"/>
    <w:rsid w:val="00F46411"/>
    <w:rsid w:val="00F464AF"/>
    <w:rsid w:val="00F46518"/>
    <w:rsid w:val="00F46794"/>
    <w:rsid w:val="00F467F9"/>
    <w:rsid w:val="00F46892"/>
    <w:rsid w:val="00F469BE"/>
    <w:rsid w:val="00F46CC2"/>
    <w:rsid w:val="00F46E4A"/>
    <w:rsid w:val="00F46F21"/>
    <w:rsid w:val="00F4704D"/>
    <w:rsid w:val="00F470C1"/>
    <w:rsid w:val="00F470C6"/>
    <w:rsid w:val="00F471BE"/>
    <w:rsid w:val="00F4720C"/>
    <w:rsid w:val="00F4732E"/>
    <w:rsid w:val="00F47588"/>
    <w:rsid w:val="00F4761B"/>
    <w:rsid w:val="00F4761D"/>
    <w:rsid w:val="00F476C1"/>
    <w:rsid w:val="00F47771"/>
    <w:rsid w:val="00F4789B"/>
    <w:rsid w:val="00F4790C"/>
    <w:rsid w:val="00F47973"/>
    <w:rsid w:val="00F47B55"/>
    <w:rsid w:val="00F47B82"/>
    <w:rsid w:val="00F50084"/>
    <w:rsid w:val="00F500BF"/>
    <w:rsid w:val="00F5014D"/>
    <w:rsid w:val="00F50588"/>
    <w:rsid w:val="00F507F7"/>
    <w:rsid w:val="00F508CE"/>
    <w:rsid w:val="00F5090C"/>
    <w:rsid w:val="00F50A13"/>
    <w:rsid w:val="00F50A45"/>
    <w:rsid w:val="00F50BD9"/>
    <w:rsid w:val="00F50C2E"/>
    <w:rsid w:val="00F50CE8"/>
    <w:rsid w:val="00F50EE5"/>
    <w:rsid w:val="00F51105"/>
    <w:rsid w:val="00F51250"/>
    <w:rsid w:val="00F51364"/>
    <w:rsid w:val="00F51485"/>
    <w:rsid w:val="00F51492"/>
    <w:rsid w:val="00F51538"/>
    <w:rsid w:val="00F51904"/>
    <w:rsid w:val="00F51C7E"/>
    <w:rsid w:val="00F51CA9"/>
    <w:rsid w:val="00F51DE0"/>
    <w:rsid w:val="00F51E0F"/>
    <w:rsid w:val="00F51E6A"/>
    <w:rsid w:val="00F51FDE"/>
    <w:rsid w:val="00F5202B"/>
    <w:rsid w:val="00F520BB"/>
    <w:rsid w:val="00F52100"/>
    <w:rsid w:val="00F521BD"/>
    <w:rsid w:val="00F522C6"/>
    <w:rsid w:val="00F52364"/>
    <w:rsid w:val="00F5249E"/>
    <w:rsid w:val="00F524D6"/>
    <w:rsid w:val="00F524FE"/>
    <w:rsid w:val="00F5262D"/>
    <w:rsid w:val="00F527D2"/>
    <w:rsid w:val="00F52834"/>
    <w:rsid w:val="00F528CD"/>
    <w:rsid w:val="00F528F6"/>
    <w:rsid w:val="00F52944"/>
    <w:rsid w:val="00F52948"/>
    <w:rsid w:val="00F52A2F"/>
    <w:rsid w:val="00F52C37"/>
    <w:rsid w:val="00F52C4C"/>
    <w:rsid w:val="00F52CA8"/>
    <w:rsid w:val="00F52D3D"/>
    <w:rsid w:val="00F52DBF"/>
    <w:rsid w:val="00F52E65"/>
    <w:rsid w:val="00F52F52"/>
    <w:rsid w:val="00F52FD9"/>
    <w:rsid w:val="00F52FF4"/>
    <w:rsid w:val="00F530B3"/>
    <w:rsid w:val="00F53130"/>
    <w:rsid w:val="00F533E3"/>
    <w:rsid w:val="00F5356B"/>
    <w:rsid w:val="00F5356D"/>
    <w:rsid w:val="00F535EE"/>
    <w:rsid w:val="00F53658"/>
    <w:rsid w:val="00F536B8"/>
    <w:rsid w:val="00F5370B"/>
    <w:rsid w:val="00F539DB"/>
    <w:rsid w:val="00F53ACA"/>
    <w:rsid w:val="00F53B21"/>
    <w:rsid w:val="00F53B27"/>
    <w:rsid w:val="00F53C91"/>
    <w:rsid w:val="00F53DCE"/>
    <w:rsid w:val="00F53E3D"/>
    <w:rsid w:val="00F53E3E"/>
    <w:rsid w:val="00F53EFE"/>
    <w:rsid w:val="00F53FC8"/>
    <w:rsid w:val="00F54149"/>
    <w:rsid w:val="00F5419B"/>
    <w:rsid w:val="00F541BE"/>
    <w:rsid w:val="00F541CB"/>
    <w:rsid w:val="00F5439A"/>
    <w:rsid w:val="00F543F4"/>
    <w:rsid w:val="00F54531"/>
    <w:rsid w:val="00F5459A"/>
    <w:rsid w:val="00F54617"/>
    <w:rsid w:val="00F547D3"/>
    <w:rsid w:val="00F5483D"/>
    <w:rsid w:val="00F5486C"/>
    <w:rsid w:val="00F54A2F"/>
    <w:rsid w:val="00F54AAC"/>
    <w:rsid w:val="00F54BAA"/>
    <w:rsid w:val="00F54C01"/>
    <w:rsid w:val="00F54CB2"/>
    <w:rsid w:val="00F54EA7"/>
    <w:rsid w:val="00F54EFF"/>
    <w:rsid w:val="00F54FBD"/>
    <w:rsid w:val="00F55063"/>
    <w:rsid w:val="00F55070"/>
    <w:rsid w:val="00F55103"/>
    <w:rsid w:val="00F5514E"/>
    <w:rsid w:val="00F5526D"/>
    <w:rsid w:val="00F552FF"/>
    <w:rsid w:val="00F553BD"/>
    <w:rsid w:val="00F554A5"/>
    <w:rsid w:val="00F554D1"/>
    <w:rsid w:val="00F55551"/>
    <w:rsid w:val="00F55590"/>
    <w:rsid w:val="00F557E7"/>
    <w:rsid w:val="00F55816"/>
    <w:rsid w:val="00F55941"/>
    <w:rsid w:val="00F55B35"/>
    <w:rsid w:val="00F55C57"/>
    <w:rsid w:val="00F55C77"/>
    <w:rsid w:val="00F55D10"/>
    <w:rsid w:val="00F55D2C"/>
    <w:rsid w:val="00F55DD9"/>
    <w:rsid w:val="00F55E1D"/>
    <w:rsid w:val="00F55E99"/>
    <w:rsid w:val="00F55F98"/>
    <w:rsid w:val="00F5618F"/>
    <w:rsid w:val="00F563C3"/>
    <w:rsid w:val="00F563CF"/>
    <w:rsid w:val="00F5645F"/>
    <w:rsid w:val="00F564CD"/>
    <w:rsid w:val="00F5655B"/>
    <w:rsid w:val="00F56855"/>
    <w:rsid w:val="00F56ADE"/>
    <w:rsid w:val="00F56B10"/>
    <w:rsid w:val="00F56CD0"/>
    <w:rsid w:val="00F56D8C"/>
    <w:rsid w:val="00F56D90"/>
    <w:rsid w:val="00F56DC1"/>
    <w:rsid w:val="00F56E4E"/>
    <w:rsid w:val="00F57295"/>
    <w:rsid w:val="00F572F4"/>
    <w:rsid w:val="00F57379"/>
    <w:rsid w:val="00F575C9"/>
    <w:rsid w:val="00F5798A"/>
    <w:rsid w:val="00F579E2"/>
    <w:rsid w:val="00F57CD3"/>
    <w:rsid w:val="00F57D41"/>
    <w:rsid w:val="00F57DF2"/>
    <w:rsid w:val="00F57EBF"/>
    <w:rsid w:val="00F57FEF"/>
    <w:rsid w:val="00F60047"/>
    <w:rsid w:val="00F60256"/>
    <w:rsid w:val="00F60374"/>
    <w:rsid w:val="00F60560"/>
    <w:rsid w:val="00F605A6"/>
    <w:rsid w:val="00F606CD"/>
    <w:rsid w:val="00F607B5"/>
    <w:rsid w:val="00F608CB"/>
    <w:rsid w:val="00F60A44"/>
    <w:rsid w:val="00F60B43"/>
    <w:rsid w:val="00F60BE1"/>
    <w:rsid w:val="00F60C43"/>
    <w:rsid w:val="00F60D2D"/>
    <w:rsid w:val="00F60D37"/>
    <w:rsid w:val="00F60D41"/>
    <w:rsid w:val="00F60DD1"/>
    <w:rsid w:val="00F60DF9"/>
    <w:rsid w:val="00F60E0E"/>
    <w:rsid w:val="00F60E9A"/>
    <w:rsid w:val="00F60F12"/>
    <w:rsid w:val="00F60FCF"/>
    <w:rsid w:val="00F610A0"/>
    <w:rsid w:val="00F610E5"/>
    <w:rsid w:val="00F611E5"/>
    <w:rsid w:val="00F613F6"/>
    <w:rsid w:val="00F615D0"/>
    <w:rsid w:val="00F615E2"/>
    <w:rsid w:val="00F617FF"/>
    <w:rsid w:val="00F618C3"/>
    <w:rsid w:val="00F61960"/>
    <w:rsid w:val="00F61A13"/>
    <w:rsid w:val="00F61B19"/>
    <w:rsid w:val="00F61B3A"/>
    <w:rsid w:val="00F61B63"/>
    <w:rsid w:val="00F61BC9"/>
    <w:rsid w:val="00F61C7A"/>
    <w:rsid w:val="00F61D77"/>
    <w:rsid w:val="00F61F4A"/>
    <w:rsid w:val="00F61F58"/>
    <w:rsid w:val="00F61FE0"/>
    <w:rsid w:val="00F62001"/>
    <w:rsid w:val="00F62125"/>
    <w:rsid w:val="00F62478"/>
    <w:rsid w:val="00F62597"/>
    <w:rsid w:val="00F625A8"/>
    <w:rsid w:val="00F62AC1"/>
    <w:rsid w:val="00F62B72"/>
    <w:rsid w:val="00F62C13"/>
    <w:rsid w:val="00F62CA5"/>
    <w:rsid w:val="00F62D06"/>
    <w:rsid w:val="00F62D9C"/>
    <w:rsid w:val="00F62E41"/>
    <w:rsid w:val="00F62FD3"/>
    <w:rsid w:val="00F6302E"/>
    <w:rsid w:val="00F63033"/>
    <w:rsid w:val="00F6309E"/>
    <w:rsid w:val="00F630BF"/>
    <w:rsid w:val="00F63176"/>
    <w:rsid w:val="00F631A9"/>
    <w:rsid w:val="00F634F8"/>
    <w:rsid w:val="00F63527"/>
    <w:rsid w:val="00F63544"/>
    <w:rsid w:val="00F6367B"/>
    <w:rsid w:val="00F63757"/>
    <w:rsid w:val="00F6398B"/>
    <w:rsid w:val="00F63A94"/>
    <w:rsid w:val="00F63CD0"/>
    <w:rsid w:val="00F63F56"/>
    <w:rsid w:val="00F63FB4"/>
    <w:rsid w:val="00F6431D"/>
    <w:rsid w:val="00F64324"/>
    <w:rsid w:val="00F643F9"/>
    <w:rsid w:val="00F644FC"/>
    <w:rsid w:val="00F6456D"/>
    <w:rsid w:val="00F645B4"/>
    <w:rsid w:val="00F64619"/>
    <w:rsid w:val="00F6461D"/>
    <w:rsid w:val="00F647CD"/>
    <w:rsid w:val="00F64841"/>
    <w:rsid w:val="00F64A70"/>
    <w:rsid w:val="00F64AB7"/>
    <w:rsid w:val="00F64B4E"/>
    <w:rsid w:val="00F64B8D"/>
    <w:rsid w:val="00F64C30"/>
    <w:rsid w:val="00F64C4A"/>
    <w:rsid w:val="00F64DE6"/>
    <w:rsid w:val="00F64E4D"/>
    <w:rsid w:val="00F65065"/>
    <w:rsid w:val="00F650AF"/>
    <w:rsid w:val="00F651C9"/>
    <w:rsid w:val="00F65230"/>
    <w:rsid w:val="00F65273"/>
    <w:rsid w:val="00F652C3"/>
    <w:rsid w:val="00F6530B"/>
    <w:rsid w:val="00F65325"/>
    <w:rsid w:val="00F653A9"/>
    <w:rsid w:val="00F65540"/>
    <w:rsid w:val="00F65552"/>
    <w:rsid w:val="00F6594F"/>
    <w:rsid w:val="00F65971"/>
    <w:rsid w:val="00F65993"/>
    <w:rsid w:val="00F659BD"/>
    <w:rsid w:val="00F659DD"/>
    <w:rsid w:val="00F65BD1"/>
    <w:rsid w:val="00F65C67"/>
    <w:rsid w:val="00F65CB2"/>
    <w:rsid w:val="00F65CBA"/>
    <w:rsid w:val="00F65D14"/>
    <w:rsid w:val="00F65DA6"/>
    <w:rsid w:val="00F65E2F"/>
    <w:rsid w:val="00F65F88"/>
    <w:rsid w:val="00F66057"/>
    <w:rsid w:val="00F66198"/>
    <w:rsid w:val="00F663C7"/>
    <w:rsid w:val="00F66731"/>
    <w:rsid w:val="00F667DA"/>
    <w:rsid w:val="00F667F4"/>
    <w:rsid w:val="00F66926"/>
    <w:rsid w:val="00F66998"/>
    <w:rsid w:val="00F66AAB"/>
    <w:rsid w:val="00F66B43"/>
    <w:rsid w:val="00F66BB4"/>
    <w:rsid w:val="00F66BF2"/>
    <w:rsid w:val="00F66E35"/>
    <w:rsid w:val="00F66EA3"/>
    <w:rsid w:val="00F66F14"/>
    <w:rsid w:val="00F66FB3"/>
    <w:rsid w:val="00F671D5"/>
    <w:rsid w:val="00F6722F"/>
    <w:rsid w:val="00F67377"/>
    <w:rsid w:val="00F67380"/>
    <w:rsid w:val="00F673E0"/>
    <w:rsid w:val="00F6744E"/>
    <w:rsid w:val="00F67457"/>
    <w:rsid w:val="00F67681"/>
    <w:rsid w:val="00F6777F"/>
    <w:rsid w:val="00F677A2"/>
    <w:rsid w:val="00F67883"/>
    <w:rsid w:val="00F678C5"/>
    <w:rsid w:val="00F678EA"/>
    <w:rsid w:val="00F6795B"/>
    <w:rsid w:val="00F6799F"/>
    <w:rsid w:val="00F67A38"/>
    <w:rsid w:val="00F67B4D"/>
    <w:rsid w:val="00F67B6A"/>
    <w:rsid w:val="00F67D3A"/>
    <w:rsid w:val="00F67DE1"/>
    <w:rsid w:val="00F67F28"/>
    <w:rsid w:val="00F7000B"/>
    <w:rsid w:val="00F7003E"/>
    <w:rsid w:val="00F70099"/>
    <w:rsid w:val="00F700C5"/>
    <w:rsid w:val="00F701C0"/>
    <w:rsid w:val="00F702F3"/>
    <w:rsid w:val="00F70340"/>
    <w:rsid w:val="00F706B7"/>
    <w:rsid w:val="00F706FD"/>
    <w:rsid w:val="00F70794"/>
    <w:rsid w:val="00F70929"/>
    <w:rsid w:val="00F70B56"/>
    <w:rsid w:val="00F70BAB"/>
    <w:rsid w:val="00F70D67"/>
    <w:rsid w:val="00F70D76"/>
    <w:rsid w:val="00F70F02"/>
    <w:rsid w:val="00F70F6D"/>
    <w:rsid w:val="00F70FAD"/>
    <w:rsid w:val="00F7112B"/>
    <w:rsid w:val="00F71198"/>
    <w:rsid w:val="00F71820"/>
    <w:rsid w:val="00F71883"/>
    <w:rsid w:val="00F7195D"/>
    <w:rsid w:val="00F71ED5"/>
    <w:rsid w:val="00F71FA8"/>
    <w:rsid w:val="00F72079"/>
    <w:rsid w:val="00F720D2"/>
    <w:rsid w:val="00F7226F"/>
    <w:rsid w:val="00F722AD"/>
    <w:rsid w:val="00F724CB"/>
    <w:rsid w:val="00F727D9"/>
    <w:rsid w:val="00F7288D"/>
    <w:rsid w:val="00F728F9"/>
    <w:rsid w:val="00F7295D"/>
    <w:rsid w:val="00F729EB"/>
    <w:rsid w:val="00F72A4C"/>
    <w:rsid w:val="00F72A6C"/>
    <w:rsid w:val="00F72A93"/>
    <w:rsid w:val="00F72B8F"/>
    <w:rsid w:val="00F72C4D"/>
    <w:rsid w:val="00F72C5D"/>
    <w:rsid w:val="00F72E3F"/>
    <w:rsid w:val="00F72ED7"/>
    <w:rsid w:val="00F72F40"/>
    <w:rsid w:val="00F72FBB"/>
    <w:rsid w:val="00F73009"/>
    <w:rsid w:val="00F73010"/>
    <w:rsid w:val="00F73101"/>
    <w:rsid w:val="00F73229"/>
    <w:rsid w:val="00F73371"/>
    <w:rsid w:val="00F73834"/>
    <w:rsid w:val="00F73902"/>
    <w:rsid w:val="00F73928"/>
    <w:rsid w:val="00F7398C"/>
    <w:rsid w:val="00F739A6"/>
    <w:rsid w:val="00F73BB1"/>
    <w:rsid w:val="00F73C6F"/>
    <w:rsid w:val="00F73C7F"/>
    <w:rsid w:val="00F7401D"/>
    <w:rsid w:val="00F7408B"/>
    <w:rsid w:val="00F742CD"/>
    <w:rsid w:val="00F74314"/>
    <w:rsid w:val="00F7432D"/>
    <w:rsid w:val="00F74941"/>
    <w:rsid w:val="00F74C87"/>
    <w:rsid w:val="00F74DA6"/>
    <w:rsid w:val="00F74DFF"/>
    <w:rsid w:val="00F74F6F"/>
    <w:rsid w:val="00F74F95"/>
    <w:rsid w:val="00F74FF8"/>
    <w:rsid w:val="00F752C2"/>
    <w:rsid w:val="00F753A6"/>
    <w:rsid w:val="00F753D8"/>
    <w:rsid w:val="00F75412"/>
    <w:rsid w:val="00F755BA"/>
    <w:rsid w:val="00F755FD"/>
    <w:rsid w:val="00F7594E"/>
    <w:rsid w:val="00F759D2"/>
    <w:rsid w:val="00F75CDC"/>
    <w:rsid w:val="00F75E77"/>
    <w:rsid w:val="00F75F4F"/>
    <w:rsid w:val="00F7607C"/>
    <w:rsid w:val="00F7620A"/>
    <w:rsid w:val="00F762E1"/>
    <w:rsid w:val="00F76419"/>
    <w:rsid w:val="00F76492"/>
    <w:rsid w:val="00F765BC"/>
    <w:rsid w:val="00F76691"/>
    <w:rsid w:val="00F76704"/>
    <w:rsid w:val="00F76744"/>
    <w:rsid w:val="00F769DA"/>
    <w:rsid w:val="00F76B3E"/>
    <w:rsid w:val="00F76CF9"/>
    <w:rsid w:val="00F76D48"/>
    <w:rsid w:val="00F76D75"/>
    <w:rsid w:val="00F76D91"/>
    <w:rsid w:val="00F76DA3"/>
    <w:rsid w:val="00F76EB5"/>
    <w:rsid w:val="00F76F18"/>
    <w:rsid w:val="00F76F4E"/>
    <w:rsid w:val="00F76FA3"/>
    <w:rsid w:val="00F76FB8"/>
    <w:rsid w:val="00F77170"/>
    <w:rsid w:val="00F771BE"/>
    <w:rsid w:val="00F7721B"/>
    <w:rsid w:val="00F77229"/>
    <w:rsid w:val="00F7725C"/>
    <w:rsid w:val="00F7748C"/>
    <w:rsid w:val="00F775FD"/>
    <w:rsid w:val="00F776E5"/>
    <w:rsid w:val="00F77A00"/>
    <w:rsid w:val="00F77A5E"/>
    <w:rsid w:val="00F77B08"/>
    <w:rsid w:val="00F77B82"/>
    <w:rsid w:val="00F80040"/>
    <w:rsid w:val="00F801C9"/>
    <w:rsid w:val="00F8022A"/>
    <w:rsid w:val="00F80391"/>
    <w:rsid w:val="00F803BF"/>
    <w:rsid w:val="00F8042A"/>
    <w:rsid w:val="00F80446"/>
    <w:rsid w:val="00F8063C"/>
    <w:rsid w:val="00F8068F"/>
    <w:rsid w:val="00F806AC"/>
    <w:rsid w:val="00F806CA"/>
    <w:rsid w:val="00F80749"/>
    <w:rsid w:val="00F80957"/>
    <w:rsid w:val="00F80A17"/>
    <w:rsid w:val="00F80A6E"/>
    <w:rsid w:val="00F80A88"/>
    <w:rsid w:val="00F80CAA"/>
    <w:rsid w:val="00F811BC"/>
    <w:rsid w:val="00F811D2"/>
    <w:rsid w:val="00F8135E"/>
    <w:rsid w:val="00F813CF"/>
    <w:rsid w:val="00F81434"/>
    <w:rsid w:val="00F814D4"/>
    <w:rsid w:val="00F814F3"/>
    <w:rsid w:val="00F81538"/>
    <w:rsid w:val="00F816CF"/>
    <w:rsid w:val="00F819C4"/>
    <w:rsid w:val="00F819E4"/>
    <w:rsid w:val="00F81A68"/>
    <w:rsid w:val="00F81C2A"/>
    <w:rsid w:val="00F81E59"/>
    <w:rsid w:val="00F820E2"/>
    <w:rsid w:val="00F823FD"/>
    <w:rsid w:val="00F82444"/>
    <w:rsid w:val="00F82570"/>
    <w:rsid w:val="00F82640"/>
    <w:rsid w:val="00F82841"/>
    <w:rsid w:val="00F82892"/>
    <w:rsid w:val="00F82926"/>
    <w:rsid w:val="00F829AB"/>
    <w:rsid w:val="00F82A11"/>
    <w:rsid w:val="00F82A1A"/>
    <w:rsid w:val="00F82B25"/>
    <w:rsid w:val="00F82B36"/>
    <w:rsid w:val="00F82B5B"/>
    <w:rsid w:val="00F82C00"/>
    <w:rsid w:val="00F82CC4"/>
    <w:rsid w:val="00F82CE5"/>
    <w:rsid w:val="00F82E7C"/>
    <w:rsid w:val="00F82F46"/>
    <w:rsid w:val="00F82FB1"/>
    <w:rsid w:val="00F830EF"/>
    <w:rsid w:val="00F83126"/>
    <w:rsid w:val="00F831EB"/>
    <w:rsid w:val="00F8338B"/>
    <w:rsid w:val="00F83422"/>
    <w:rsid w:val="00F8342A"/>
    <w:rsid w:val="00F835A6"/>
    <w:rsid w:val="00F83834"/>
    <w:rsid w:val="00F83A4F"/>
    <w:rsid w:val="00F83A9A"/>
    <w:rsid w:val="00F83BB6"/>
    <w:rsid w:val="00F83C71"/>
    <w:rsid w:val="00F84144"/>
    <w:rsid w:val="00F841A9"/>
    <w:rsid w:val="00F842BB"/>
    <w:rsid w:val="00F843C6"/>
    <w:rsid w:val="00F8440C"/>
    <w:rsid w:val="00F844B5"/>
    <w:rsid w:val="00F844D2"/>
    <w:rsid w:val="00F8452F"/>
    <w:rsid w:val="00F845A0"/>
    <w:rsid w:val="00F845FF"/>
    <w:rsid w:val="00F84661"/>
    <w:rsid w:val="00F848E7"/>
    <w:rsid w:val="00F84A47"/>
    <w:rsid w:val="00F84B2F"/>
    <w:rsid w:val="00F84BAE"/>
    <w:rsid w:val="00F84C0F"/>
    <w:rsid w:val="00F84C49"/>
    <w:rsid w:val="00F84CAE"/>
    <w:rsid w:val="00F84CCB"/>
    <w:rsid w:val="00F84E64"/>
    <w:rsid w:val="00F8512E"/>
    <w:rsid w:val="00F85163"/>
    <w:rsid w:val="00F851A3"/>
    <w:rsid w:val="00F851AD"/>
    <w:rsid w:val="00F85253"/>
    <w:rsid w:val="00F8528F"/>
    <w:rsid w:val="00F85443"/>
    <w:rsid w:val="00F855BF"/>
    <w:rsid w:val="00F856E1"/>
    <w:rsid w:val="00F857DD"/>
    <w:rsid w:val="00F85898"/>
    <w:rsid w:val="00F85A32"/>
    <w:rsid w:val="00F85ADE"/>
    <w:rsid w:val="00F85B19"/>
    <w:rsid w:val="00F85BE0"/>
    <w:rsid w:val="00F85BEB"/>
    <w:rsid w:val="00F85EC0"/>
    <w:rsid w:val="00F85FD0"/>
    <w:rsid w:val="00F86010"/>
    <w:rsid w:val="00F860E2"/>
    <w:rsid w:val="00F861EE"/>
    <w:rsid w:val="00F8622E"/>
    <w:rsid w:val="00F8646D"/>
    <w:rsid w:val="00F864C8"/>
    <w:rsid w:val="00F864F5"/>
    <w:rsid w:val="00F86506"/>
    <w:rsid w:val="00F8659F"/>
    <w:rsid w:val="00F865B4"/>
    <w:rsid w:val="00F86781"/>
    <w:rsid w:val="00F86831"/>
    <w:rsid w:val="00F868D8"/>
    <w:rsid w:val="00F86B73"/>
    <w:rsid w:val="00F86C91"/>
    <w:rsid w:val="00F86D16"/>
    <w:rsid w:val="00F86ED8"/>
    <w:rsid w:val="00F8727C"/>
    <w:rsid w:val="00F872D4"/>
    <w:rsid w:val="00F878A7"/>
    <w:rsid w:val="00F878EB"/>
    <w:rsid w:val="00F878F1"/>
    <w:rsid w:val="00F87937"/>
    <w:rsid w:val="00F87A18"/>
    <w:rsid w:val="00F87B21"/>
    <w:rsid w:val="00F87B4A"/>
    <w:rsid w:val="00F87C6A"/>
    <w:rsid w:val="00F87D14"/>
    <w:rsid w:val="00F87DBB"/>
    <w:rsid w:val="00F90095"/>
    <w:rsid w:val="00F9016D"/>
    <w:rsid w:val="00F9029C"/>
    <w:rsid w:val="00F902A2"/>
    <w:rsid w:val="00F9054E"/>
    <w:rsid w:val="00F9055A"/>
    <w:rsid w:val="00F9061D"/>
    <w:rsid w:val="00F90717"/>
    <w:rsid w:val="00F9071F"/>
    <w:rsid w:val="00F90726"/>
    <w:rsid w:val="00F908C5"/>
    <w:rsid w:val="00F90944"/>
    <w:rsid w:val="00F9095E"/>
    <w:rsid w:val="00F9099D"/>
    <w:rsid w:val="00F90A05"/>
    <w:rsid w:val="00F90A49"/>
    <w:rsid w:val="00F90A50"/>
    <w:rsid w:val="00F90B85"/>
    <w:rsid w:val="00F90C66"/>
    <w:rsid w:val="00F90D7D"/>
    <w:rsid w:val="00F90DA8"/>
    <w:rsid w:val="00F912AD"/>
    <w:rsid w:val="00F912B2"/>
    <w:rsid w:val="00F91379"/>
    <w:rsid w:val="00F91393"/>
    <w:rsid w:val="00F9142F"/>
    <w:rsid w:val="00F91462"/>
    <w:rsid w:val="00F91472"/>
    <w:rsid w:val="00F91567"/>
    <w:rsid w:val="00F91707"/>
    <w:rsid w:val="00F91827"/>
    <w:rsid w:val="00F918D4"/>
    <w:rsid w:val="00F91980"/>
    <w:rsid w:val="00F9199D"/>
    <w:rsid w:val="00F91B89"/>
    <w:rsid w:val="00F91B93"/>
    <w:rsid w:val="00F91C90"/>
    <w:rsid w:val="00F91E62"/>
    <w:rsid w:val="00F91E90"/>
    <w:rsid w:val="00F91F92"/>
    <w:rsid w:val="00F91F99"/>
    <w:rsid w:val="00F920AD"/>
    <w:rsid w:val="00F920D7"/>
    <w:rsid w:val="00F923BF"/>
    <w:rsid w:val="00F92408"/>
    <w:rsid w:val="00F924CC"/>
    <w:rsid w:val="00F924FD"/>
    <w:rsid w:val="00F925A6"/>
    <w:rsid w:val="00F926B1"/>
    <w:rsid w:val="00F927F1"/>
    <w:rsid w:val="00F9282E"/>
    <w:rsid w:val="00F92949"/>
    <w:rsid w:val="00F9296B"/>
    <w:rsid w:val="00F92AE7"/>
    <w:rsid w:val="00F92C9B"/>
    <w:rsid w:val="00F92D7C"/>
    <w:rsid w:val="00F92DDB"/>
    <w:rsid w:val="00F92E8A"/>
    <w:rsid w:val="00F92EEB"/>
    <w:rsid w:val="00F93089"/>
    <w:rsid w:val="00F9309A"/>
    <w:rsid w:val="00F930BB"/>
    <w:rsid w:val="00F93116"/>
    <w:rsid w:val="00F931FF"/>
    <w:rsid w:val="00F93272"/>
    <w:rsid w:val="00F9328C"/>
    <w:rsid w:val="00F93464"/>
    <w:rsid w:val="00F93526"/>
    <w:rsid w:val="00F93723"/>
    <w:rsid w:val="00F9384E"/>
    <w:rsid w:val="00F938E6"/>
    <w:rsid w:val="00F9390D"/>
    <w:rsid w:val="00F939B2"/>
    <w:rsid w:val="00F93B04"/>
    <w:rsid w:val="00F93C0C"/>
    <w:rsid w:val="00F93C8E"/>
    <w:rsid w:val="00F93CEC"/>
    <w:rsid w:val="00F93D0B"/>
    <w:rsid w:val="00F93E9B"/>
    <w:rsid w:val="00F93EC3"/>
    <w:rsid w:val="00F93ED2"/>
    <w:rsid w:val="00F93F6E"/>
    <w:rsid w:val="00F94013"/>
    <w:rsid w:val="00F94133"/>
    <w:rsid w:val="00F94205"/>
    <w:rsid w:val="00F9427F"/>
    <w:rsid w:val="00F94364"/>
    <w:rsid w:val="00F948F3"/>
    <w:rsid w:val="00F9493A"/>
    <w:rsid w:val="00F949C6"/>
    <w:rsid w:val="00F949ED"/>
    <w:rsid w:val="00F949F4"/>
    <w:rsid w:val="00F94A9A"/>
    <w:rsid w:val="00F94B6D"/>
    <w:rsid w:val="00F94BA2"/>
    <w:rsid w:val="00F94C05"/>
    <w:rsid w:val="00F94EC6"/>
    <w:rsid w:val="00F9505F"/>
    <w:rsid w:val="00F951EC"/>
    <w:rsid w:val="00F95325"/>
    <w:rsid w:val="00F9544F"/>
    <w:rsid w:val="00F95504"/>
    <w:rsid w:val="00F95521"/>
    <w:rsid w:val="00F95527"/>
    <w:rsid w:val="00F955D2"/>
    <w:rsid w:val="00F9575E"/>
    <w:rsid w:val="00F95861"/>
    <w:rsid w:val="00F958F6"/>
    <w:rsid w:val="00F959AA"/>
    <w:rsid w:val="00F95B0C"/>
    <w:rsid w:val="00F95C94"/>
    <w:rsid w:val="00F95DF6"/>
    <w:rsid w:val="00F95E67"/>
    <w:rsid w:val="00F9617C"/>
    <w:rsid w:val="00F963F2"/>
    <w:rsid w:val="00F96467"/>
    <w:rsid w:val="00F9651A"/>
    <w:rsid w:val="00F96568"/>
    <w:rsid w:val="00F96676"/>
    <w:rsid w:val="00F9675B"/>
    <w:rsid w:val="00F967A2"/>
    <w:rsid w:val="00F967F1"/>
    <w:rsid w:val="00F96812"/>
    <w:rsid w:val="00F96825"/>
    <w:rsid w:val="00F9689A"/>
    <w:rsid w:val="00F9690C"/>
    <w:rsid w:val="00F969BE"/>
    <w:rsid w:val="00F969EE"/>
    <w:rsid w:val="00F96B51"/>
    <w:rsid w:val="00F96BE1"/>
    <w:rsid w:val="00F96C50"/>
    <w:rsid w:val="00F96C56"/>
    <w:rsid w:val="00F96DD5"/>
    <w:rsid w:val="00F96E07"/>
    <w:rsid w:val="00F96FE2"/>
    <w:rsid w:val="00F970B5"/>
    <w:rsid w:val="00F97193"/>
    <w:rsid w:val="00F9727C"/>
    <w:rsid w:val="00F973DC"/>
    <w:rsid w:val="00F97449"/>
    <w:rsid w:val="00F9744F"/>
    <w:rsid w:val="00F9747D"/>
    <w:rsid w:val="00F976D2"/>
    <w:rsid w:val="00F977BC"/>
    <w:rsid w:val="00F978EA"/>
    <w:rsid w:val="00F97939"/>
    <w:rsid w:val="00F97969"/>
    <w:rsid w:val="00F979B9"/>
    <w:rsid w:val="00F97BE5"/>
    <w:rsid w:val="00F97BF4"/>
    <w:rsid w:val="00F97CD4"/>
    <w:rsid w:val="00F97FC1"/>
    <w:rsid w:val="00FA005A"/>
    <w:rsid w:val="00FA00BE"/>
    <w:rsid w:val="00FA00D1"/>
    <w:rsid w:val="00FA0467"/>
    <w:rsid w:val="00FA0487"/>
    <w:rsid w:val="00FA050E"/>
    <w:rsid w:val="00FA05F4"/>
    <w:rsid w:val="00FA076E"/>
    <w:rsid w:val="00FA08D0"/>
    <w:rsid w:val="00FA08F1"/>
    <w:rsid w:val="00FA0943"/>
    <w:rsid w:val="00FA0A5A"/>
    <w:rsid w:val="00FA0A8A"/>
    <w:rsid w:val="00FA0BD6"/>
    <w:rsid w:val="00FA0C30"/>
    <w:rsid w:val="00FA0F2B"/>
    <w:rsid w:val="00FA0F7C"/>
    <w:rsid w:val="00FA0FF2"/>
    <w:rsid w:val="00FA109F"/>
    <w:rsid w:val="00FA10C8"/>
    <w:rsid w:val="00FA1325"/>
    <w:rsid w:val="00FA1379"/>
    <w:rsid w:val="00FA1447"/>
    <w:rsid w:val="00FA14D4"/>
    <w:rsid w:val="00FA17FE"/>
    <w:rsid w:val="00FA185E"/>
    <w:rsid w:val="00FA19AA"/>
    <w:rsid w:val="00FA1A61"/>
    <w:rsid w:val="00FA1AB4"/>
    <w:rsid w:val="00FA1B0A"/>
    <w:rsid w:val="00FA1DDA"/>
    <w:rsid w:val="00FA1DF8"/>
    <w:rsid w:val="00FA1E14"/>
    <w:rsid w:val="00FA1E34"/>
    <w:rsid w:val="00FA1EA3"/>
    <w:rsid w:val="00FA1EA6"/>
    <w:rsid w:val="00FA1EAE"/>
    <w:rsid w:val="00FA1F49"/>
    <w:rsid w:val="00FA202F"/>
    <w:rsid w:val="00FA2190"/>
    <w:rsid w:val="00FA228B"/>
    <w:rsid w:val="00FA23AC"/>
    <w:rsid w:val="00FA254F"/>
    <w:rsid w:val="00FA28E5"/>
    <w:rsid w:val="00FA292A"/>
    <w:rsid w:val="00FA2A63"/>
    <w:rsid w:val="00FA2A78"/>
    <w:rsid w:val="00FA2B1A"/>
    <w:rsid w:val="00FA2BBD"/>
    <w:rsid w:val="00FA2CCE"/>
    <w:rsid w:val="00FA2D1A"/>
    <w:rsid w:val="00FA2DB6"/>
    <w:rsid w:val="00FA2F2E"/>
    <w:rsid w:val="00FA3080"/>
    <w:rsid w:val="00FA30A7"/>
    <w:rsid w:val="00FA317A"/>
    <w:rsid w:val="00FA3196"/>
    <w:rsid w:val="00FA3327"/>
    <w:rsid w:val="00FA3379"/>
    <w:rsid w:val="00FA3539"/>
    <w:rsid w:val="00FA37CA"/>
    <w:rsid w:val="00FA3B2A"/>
    <w:rsid w:val="00FA3CB0"/>
    <w:rsid w:val="00FA3E3E"/>
    <w:rsid w:val="00FA3F1A"/>
    <w:rsid w:val="00FA3F8A"/>
    <w:rsid w:val="00FA3FBC"/>
    <w:rsid w:val="00FA408E"/>
    <w:rsid w:val="00FA4209"/>
    <w:rsid w:val="00FA4258"/>
    <w:rsid w:val="00FA42DF"/>
    <w:rsid w:val="00FA43A3"/>
    <w:rsid w:val="00FA4654"/>
    <w:rsid w:val="00FA478D"/>
    <w:rsid w:val="00FA4888"/>
    <w:rsid w:val="00FA4A1D"/>
    <w:rsid w:val="00FA4A8F"/>
    <w:rsid w:val="00FA4AD9"/>
    <w:rsid w:val="00FA4ADD"/>
    <w:rsid w:val="00FA4B08"/>
    <w:rsid w:val="00FA4B19"/>
    <w:rsid w:val="00FA5142"/>
    <w:rsid w:val="00FA5351"/>
    <w:rsid w:val="00FA53A0"/>
    <w:rsid w:val="00FA53E7"/>
    <w:rsid w:val="00FA545B"/>
    <w:rsid w:val="00FA5561"/>
    <w:rsid w:val="00FA570D"/>
    <w:rsid w:val="00FA57B5"/>
    <w:rsid w:val="00FA5928"/>
    <w:rsid w:val="00FA5A0E"/>
    <w:rsid w:val="00FA5AA4"/>
    <w:rsid w:val="00FA5ACD"/>
    <w:rsid w:val="00FA5D27"/>
    <w:rsid w:val="00FA5DA7"/>
    <w:rsid w:val="00FA5DC9"/>
    <w:rsid w:val="00FA5DDC"/>
    <w:rsid w:val="00FA5E39"/>
    <w:rsid w:val="00FA5EDC"/>
    <w:rsid w:val="00FA5F80"/>
    <w:rsid w:val="00FA5FCD"/>
    <w:rsid w:val="00FA5FF4"/>
    <w:rsid w:val="00FA6022"/>
    <w:rsid w:val="00FA6351"/>
    <w:rsid w:val="00FA64DC"/>
    <w:rsid w:val="00FA6534"/>
    <w:rsid w:val="00FA65B0"/>
    <w:rsid w:val="00FA6620"/>
    <w:rsid w:val="00FA673C"/>
    <w:rsid w:val="00FA67BE"/>
    <w:rsid w:val="00FA67E6"/>
    <w:rsid w:val="00FA6884"/>
    <w:rsid w:val="00FA691E"/>
    <w:rsid w:val="00FA695D"/>
    <w:rsid w:val="00FA69E4"/>
    <w:rsid w:val="00FA69FF"/>
    <w:rsid w:val="00FA6A09"/>
    <w:rsid w:val="00FA6DD6"/>
    <w:rsid w:val="00FA6E69"/>
    <w:rsid w:val="00FA6ED4"/>
    <w:rsid w:val="00FA6F01"/>
    <w:rsid w:val="00FA701E"/>
    <w:rsid w:val="00FA7398"/>
    <w:rsid w:val="00FA76C1"/>
    <w:rsid w:val="00FA77F2"/>
    <w:rsid w:val="00FA7810"/>
    <w:rsid w:val="00FA7828"/>
    <w:rsid w:val="00FA79A4"/>
    <w:rsid w:val="00FA7ABE"/>
    <w:rsid w:val="00FA7BEF"/>
    <w:rsid w:val="00FA7C50"/>
    <w:rsid w:val="00FA7D59"/>
    <w:rsid w:val="00FA7E68"/>
    <w:rsid w:val="00FA7EC3"/>
    <w:rsid w:val="00FA7F2D"/>
    <w:rsid w:val="00FA7F38"/>
    <w:rsid w:val="00FA7F3F"/>
    <w:rsid w:val="00FB0020"/>
    <w:rsid w:val="00FB0094"/>
    <w:rsid w:val="00FB0247"/>
    <w:rsid w:val="00FB0265"/>
    <w:rsid w:val="00FB0601"/>
    <w:rsid w:val="00FB0728"/>
    <w:rsid w:val="00FB084A"/>
    <w:rsid w:val="00FB0A0F"/>
    <w:rsid w:val="00FB0ABC"/>
    <w:rsid w:val="00FB0ACD"/>
    <w:rsid w:val="00FB0BC6"/>
    <w:rsid w:val="00FB0DF9"/>
    <w:rsid w:val="00FB0E06"/>
    <w:rsid w:val="00FB1180"/>
    <w:rsid w:val="00FB1309"/>
    <w:rsid w:val="00FB1440"/>
    <w:rsid w:val="00FB1465"/>
    <w:rsid w:val="00FB162C"/>
    <w:rsid w:val="00FB177F"/>
    <w:rsid w:val="00FB181A"/>
    <w:rsid w:val="00FB1828"/>
    <w:rsid w:val="00FB1852"/>
    <w:rsid w:val="00FB1A78"/>
    <w:rsid w:val="00FB1BFA"/>
    <w:rsid w:val="00FB1C0C"/>
    <w:rsid w:val="00FB1C84"/>
    <w:rsid w:val="00FB1C98"/>
    <w:rsid w:val="00FB1CCB"/>
    <w:rsid w:val="00FB1FB2"/>
    <w:rsid w:val="00FB20C4"/>
    <w:rsid w:val="00FB21F4"/>
    <w:rsid w:val="00FB2244"/>
    <w:rsid w:val="00FB2334"/>
    <w:rsid w:val="00FB237D"/>
    <w:rsid w:val="00FB2569"/>
    <w:rsid w:val="00FB2612"/>
    <w:rsid w:val="00FB298A"/>
    <w:rsid w:val="00FB29CC"/>
    <w:rsid w:val="00FB2B3E"/>
    <w:rsid w:val="00FB2BA8"/>
    <w:rsid w:val="00FB2D00"/>
    <w:rsid w:val="00FB2DA3"/>
    <w:rsid w:val="00FB2DAB"/>
    <w:rsid w:val="00FB2EDB"/>
    <w:rsid w:val="00FB2F4F"/>
    <w:rsid w:val="00FB2F81"/>
    <w:rsid w:val="00FB2F95"/>
    <w:rsid w:val="00FB328A"/>
    <w:rsid w:val="00FB3418"/>
    <w:rsid w:val="00FB34A4"/>
    <w:rsid w:val="00FB350C"/>
    <w:rsid w:val="00FB3533"/>
    <w:rsid w:val="00FB35F7"/>
    <w:rsid w:val="00FB363A"/>
    <w:rsid w:val="00FB364A"/>
    <w:rsid w:val="00FB382F"/>
    <w:rsid w:val="00FB38ED"/>
    <w:rsid w:val="00FB39D1"/>
    <w:rsid w:val="00FB3A1C"/>
    <w:rsid w:val="00FB3AE5"/>
    <w:rsid w:val="00FB3B0B"/>
    <w:rsid w:val="00FB3B68"/>
    <w:rsid w:val="00FB3CB8"/>
    <w:rsid w:val="00FB3CEF"/>
    <w:rsid w:val="00FB3D2F"/>
    <w:rsid w:val="00FB3FEC"/>
    <w:rsid w:val="00FB401D"/>
    <w:rsid w:val="00FB416D"/>
    <w:rsid w:val="00FB423E"/>
    <w:rsid w:val="00FB432D"/>
    <w:rsid w:val="00FB435E"/>
    <w:rsid w:val="00FB43BD"/>
    <w:rsid w:val="00FB43C0"/>
    <w:rsid w:val="00FB43E5"/>
    <w:rsid w:val="00FB453D"/>
    <w:rsid w:val="00FB45F9"/>
    <w:rsid w:val="00FB462E"/>
    <w:rsid w:val="00FB4649"/>
    <w:rsid w:val="00FB47B1"/>
    <w:rsid w:val="00FB47E4"/>
    <w:rsid w:val="00FB48A8"/>
    <w:rsid w:val="00FB4BAF"/>
    <w:rsid w:val="00FB4FA7"/>
    <w:rsid w:val="00FB500F"/>
    <w:rsid w:val="00FB50E9"/>
    <w:rsid w:val="00FB52C7"/>
    <w:rsid w:val="00FB5771"/>
    <w:rsid w:val="00FB58D6"/>
    <w:rsid w:val="00FB5E21"/>
    <w:rsid w:val="00FB5E7A"/>
    <w:rsid w:val="00FB5F12"/>
    <w:rsid w:val="00FB5F49"/>
    <w:rsid w:val="00FB5F4D"/>
    <w:rsid w:val="00FB5F5F"/>
    <w:rsid w:val="00FB6029"/>
    <w:rsid w:val="00FB60B1"/>
    <w:rsid w:val="00FB610D"/>
    <w:rsid w:val="00FB6154"/>
    <w:rsid w:val="00FB61A5"/>
    <w:rsid w:val="00FB624C"/>
    <w:rsid w:val="00FB62BA"/>
    <w:rsid w:val="00FB6456"/>
    <w:rsid w:val="00FB6459"/>
    <w:rsid w:val="00FB645D"/>
    <w:rsid w:val="00FB64E1"/>
    <w:rsid w:val="00FB66A3"/>
    <w:rsid w:val="00FB673D"/>
    <w:rsid w:val="00FB68AF"/>
    <w:rsid w:val="00FB6ABB"/>
    <w:rsid w:val="00FB6C52"/>
    <w:rsid w:val="00FB6F0F"/>
    <w:rsid w:val="00FB6FA6"/>
    <w:rsid w:val="00FB7162"/>
    <w:rsid w:val="00FB7280"/>
    <w:rsid w:val="00FB73BD"/>
    <w:rsid w:val="00FB7621"/>
    <w:rsid w:val="00FB77C2"/>
    <w:rsid w:val="00FB7819"/>
    <w:rsid w:val="00FB7867"/>
    <w:rsid w:val="00FB78B1"/>
    <w:rsid w:val="00FB795C"/>
    <w:rsid w:val="00FB7992"/>
    <w:rsid w:val="00FB7CD1"/>
    <w:rsid w:val="00FB7D7A"/>
    <w:rsid w:val="00FB7E5E"/>
    <w:rsid w:val="00FB7F14"/>
    <w:rsid w:val="00FB7FC4"/>
    <w:rsid w:val="00FC0079"/>
    <w:rsid w:val="00FC00CB"/>
    <w:rsid w:val="00FC0280"/>
    <w:rsid w:val="00FC0281"/>
    <w:rsid w:val="00FC0458"/>
    <w:rsid w:val="00FC0501"/>
    <w:rsid w:val="00FC06C3"/>
    <w:rsid w:val="00FC06C4"/>
    <w:rsid w:val="00FC073B"/>
    <w:rsid w:val="00FC08CB"/>
    <w:rsid w:val="00FC08CC"/>
    <w:rsid w:val="00FC0B9D"/>
    <w:rsid w:val="00FC0D6A"/>
    <w:rsid w:val="00FC0D9B"/>
    <w:rsid w:val="00FC0E42"/>
    <w:rsid w:val="00FC0EB9"/>
    <w:rsid w:val="00FC0EF1"/>
    <w:rsid w:val="00FC1182"/>
    <w:rsid w:val="00FC1317"/>
    <w:rsid w:val="00FC14A3"/>
    <w:rsid w:val="00FC1780"/>
    <w:rsid w:val="00FC19EF"/>
    <w:rsid w:val="00FC1A33"/>
    <w:rsid w:val="00FC1BDD"/>
    <w:rsid w:val="00FC1C32"/>
    <w:rsid w:val="00FC1D3F"/>
    <w:rsid w:val="00FC1E8A"/>
    <w:rsid w:val="00FC1F8A"/>
    <w:rsid w:val="00FC2069"/>
    <w:rsid w:val="00FC2242"/>
    <w:rsid w:val="00FC22BB"/>
    <w:rsid w:val="00FC2327"/>
    <w:rsid w:val="00FC2471"/>
    <w:rsid w:val="00FC25CC"/>
    <w:rsid w:val="00FC26AD"/>
    <w:rsid w:val="00FC274F"/>
    <w:rsid w:val="00FC29BC"/>
    <w:rsid w:val="00FC2A9C"/>
    <w:rsid w:val="00FC2ABF"/>
    <w:rsid w:val="00FC2AC6"/>
    <w:rsid w:val="00FC2AD7"/>
    <w:rsid w:val="00FC2ADC"/>
    <w:rsid w:val="00FC2DFF"/>
    <w:rsid w:val="00FC2E58"/>
    <w:rsid w:val="00FC2E9B"/>
    <w:rsid w:val="00FC2EF8"/>
    <w:rsid w:val="00FC2F53"/>
    <w:rsid w:val="00FC31F9"/>
    <w:rsid w:val="00FC3289"/>
    <w:rsid w:val="00FC3490"/>
    <w:rsid w:val="00FC353B"/>
    <w:rsid w:val="00FC3546"/>
    <w:rsid w:val="00FC374D"/>
    <w:rsid w:val="00FC37D1"/>
    <w:rsid w:val="00FC37F0"/>
    <w:rsid w:val="00FC385B"/>
    <w:rsid w:val="00FC3B26"/>
    <w:rsid w:val="00FC3BC5"/>
    <w:rsid w:val="00FC3D62"/>
    <w:rsid w:val="00FC4069"/>
    <w:rsid w:val="00FC409C"/>
    <w:rsid w:val="00FC40AB"/>
    <w:rsid w:val="00FC40E5"/>
    <w:rsid w:val="00FC4124"/>
    <w:rsid w:val="00FC4169"/>
    <w:rsid w:val="00FC418F"/>
    <w:rsid w:val="00FC4201"/>
    <w:rsid w:val="00FC422D"/>
    <w:rsid w:val="00FC4266"/>
    <w:rsid w:val="00FC43AF"/>
    <w:rsid w:val="00FC43D1"/>
    <w:rsid w:val="00FC458E"/>
    <w:rsid w:val="00FC46D7"/>
    <w:rsid w:val="00FC488A"/>
    <w:rsid w:val="00FC4A8B"/>
    <w:rsid w:val="00FC4A93"/>
    <w:rsid w:val="00FC4BB5"/>
    <w:rsid w:val="00FC4C9B"/>
    <w:rsid w:val="00FC507A"/>
    <w:rsid w:val="00FC5385"/>
    <w:rsid w:val="00FC53B5"/>
    <w:rsid w:val="00FC54C3"/>
    <w:rsid w:val="00FC54D1"/>
    <w:rsid w:val="00FC552F"/>
    <w:rsid w:val="00FC5535"/>
    <w:rsid w:val="00FC55C1"/>
    <w:rsid w:val="00FC56BB"/>
    <w:rsid w:val="00FC5773"/>
    <w:rsid w:val="00FC58CC"/>
    <w:rsid w:val="00FC58CF"/>
    <w:rsid w:val="00FC5B63"/>
    <w:rsid w:val="00FC5C31"/>
    <w:rsid w:val="00FC5D64"/>
    <w:rsid w:val="00FC5E03"/>
    <w:rsid w:val="00FC5E3B"/>
    <w:rsid w:val="00FC60E0"/>
    <w:rsid w:val="00FC6140"/>
    <w:rsid w:val="00FC6152"/>
    <w:rsid w:val="00FC616B"/>
    <w:rsid w:val="00FC61D2"/>
    <w:rsid w:val="00FC62AB"/>
    <w:rsid w:val="00FC640F"/>
    <w:rsid w:val="00FC6484"/>
    <w:rsid w:val="00FC64A3"/>
    <w:rsid w:val="00FC66E6"/>
    <w:rsid w:val="00FC68A6"/>
    <w:rsid w:val="00FC69B7"/>
    <w:rsid w:val="00FC6D14"/>
    <w:rsid w:val="00FC6D6A"/>
    <w:rsid w:val="00FC6E38"/>
    <w:rsid w:val="00FC7024"/>
    <w:rsid w:val="00FC70EE"/>
    <w:rsid w:val="00FC72B9"/>
    <w:rsid w:val="00FC72D2"/>
    <w:rsid w:val="00FC72FA"/>
    <w:rsid w:val="00FC76FC"/>
    <w:rsid w:val="00FC770C"/>
    <w:rsid w:val="00FC7766"/>
    <w:rsid w:val="00FC7788"/>
    <w:rsid w:val="00FC7A4F"/>
    <w:rsid w:val="00FC7B17"/>
    <w:rsid w:val="00FC7B97"/>
    <w:rsid w:val="00FC7C1E"/>
    <w:rsid w:val="00FC7D49"/>
    <w:rsid w:val="00FC7EB6"/>
    <w:rsid w:val="00FC7F0B"/>
    <w:rsid w:val="00FC7FD1"/>
    <w:rsid w:val="00FD000C"/>
    <w:rsid w:val="00FD0048"/>
    <w:rsid w:val="00FD0112"/>
    <w:rsid w:val="00FD018C"/>
    <w:rsid w:val="00FD0410"/>
    <w:rsid w:val="00FD0564"/>
    <w:rsid w:val="00FD05AA"/>
    <w:rsid w:val="00FD05DA"/>
    <w:rsid w:val="00FD08A3"/>
    <w:rsid w:val="00FD0928"/>
    <w:rsid w:val="00FD0B5A"/>
    <w:rsid w:val="00FD0C6B"/>
    <w:rsid w:val="00FD0CAD"/>
    <w:rsid w:val="00FD0E3D"/>
    <w:rsid w:val="00FD0E45"/>
    <w:rsid w:val="00FD0F16"/>
    <w:rsid w:val="00FD1105"/>
    <w:rsid w:val="00FD1131"/>
    <w:rsid w:val="00FD122E"/>
    <w:rsid w:val="00FD126C"/>
    <w:rsid w:val="00FD12AC"/>
    <w:rsid w:val="00FD14EC"/>
    <w:rsid w:val="00FD165D"/>
    <w:rsid w:val="00FD1848"/>
    <w:rsid w:val="00FD1849"/>
    <w:rsid w:val="00FD1A00"/>
    <w:rsid w:val="00FD1A16"/>
    <w:rsid w:val="00FD1C2A"/>
    <w:rsid w:val="00FD1C73"/>
    <w:rsid w:val="00FD1C82"/>
    <w:rsid w:val="00FD1DC5"/>
    <w:rsid w:val="00FD1E79"/>
    <w:rsid w:val="00FD1F45"/>
    <w:rsid w:val="00FD1F54"/>
    <w:rsid w:val="00FD2065"/>
    <w:rsid w:val="00FD20F4"/>
    <w:rsid w:val="00FD2169"/>
    <w:rsid w:val="00FD2171"/>
    <w:rsid w:val="00FD249A"/>
    <w:rsid w:val="00FD24C0"/>
    <w:rsid w:val="00FD24C1"/>
    <w:rsid w:val="00FD24D4"/>
    <w:rsid w:val="00FD25F6"/>
    <w:rsid w:val="00FD2647"/>
    <w:rsid w:val="00FD268E"/>
    <w:rsid w:val="00FD29CE"/>
    <w:rsid w:val="00FD2A5E"/>
    <w:rsid w:val="00FD2A80"/>
    <w:rsid w:val="00FD2BBB"/>
    <w:rsid w:val="00FD2D06"/>
    <w:rsid w:val="00FD2D4C"/>
    <w:rsid w:val="00FD2E64"/>
    <w:rsid w:val="00FD2E66"/>
    <w:rsid w:val="00FD2F9A"/>
    <w:rsid w:val="00FD2FA2"/>
    <w:rsid w:val="00FD31E4"/>
    <w:rsid w:val="00FD324C"/>
    <w:rsid w:val="00FD3504"/>
    <w:rsid w:val="00FD3521"/>
    <w:rsid w:val="00FD3595"/>
    <w:rsid w:val="00FD36A3"/>
    <w:rsid w:val="00FD3716"/>
    <w:rsid w:val="00FD3756"/>
    <w:rsid w:val="00FD37E6"/>
    <w:rsid w:val="00FD37EC"/>
    <w:rsid w:val="00FD3989"/>
    <w:rsid w:val="00FD3AA1"/>
    <w:rsid w:val="00FD3B64"/>
    <w:rsid w:val="00FD3DEA"/>
    <w:rsid w:val="00FD3E6C"/>
    <w:rsid w:val="00FD3F41"/>
    <w:rsid w:val="00FD4159"/>
    <w:rsid w:val="00FD41C8"/>
    <w:rsid w:val="00FD429B"/>
    <w:rsid w:val="00FD430F"/>
    <w:rsid w:val="00FD4333"/>
    <w:rsid w:val="00FD438F"/>
    <w:rsid w:val="00FD43CB"/>
    <w:rsid w:val="00FD440A"/>
    <w:rsid w:val="00FD442C"/>
    <w:rsid w:val="00FD44BF"/>
    <w:rsid w:val="00FD4868"/>
    <w:rsid w:val="00FD4957"/>
    <w:rsid w:val="00FD49C6"/>
    <w:rsid w:val="00FD49F0"/>
    <w:rsid w:val="00FD4AD9"/>
    <w:rsid w:val="00FD4C60"/>
    <w:rsid w:val="00FD4D4F"/>
    <w:rsid w:val="00FD4E8F"/>
    <w:rsid w:val="00FD4EFE"/>
    <w:rsid w:val="00FD4F15"/>
    <w:rsid w:val="00FD4F27"/>
    <w:rsid w:val="00FD5084"/>
    <w:rsid w:val="00FD510C"/>
    <w:rsid w:val="00FD5134"/>
    <w:rsid w:val="00FD5183"/>
    <w:rsid w:val="00FD51B5"/>
    <w:rsid w:val="00FD5362"/>
    <w:rsid w:val="00FD5385"/>
    <w:rsid w:val="00FD53B2"/>
    <w:rsid w:val="00FD54A1"/>
    <w:rsid w:val="00FD5536"/>
    <w:rsid w:val="00FD5577"/>
    <w:rsid w:val="00FD55AC"/>
    <w:rsid w:val="00FD56EC"/>
    <w:rsid w:val="00FD5773"/>
    <w:rsid w:val="00FD57A6"/>
    <w:rsid w:val="00FD57D5"/>
    <w:rsid w:val="00FD590C"/>
    <w:rsid w:val="00FD5910"/>
    <w:rsid w:val="00FD5B1C"/>
    <w:rsid w:val="00FD5B28"/>
    <w:rsid w:val="00FD5B29"/>
    <w:rsid w:val="00FD5BA1"/>
    <w:rsid w:val="00FD5CCD"/>
    <w:rsid w:val="00FD5D72"/>
    <w:rsid w:val="00FD5D73"/>
    <w:rsid w:val="00FD60A6"/>
    <w:rsid w:val="00FD6166"/>
    <w:rsid w:val="00FD623A"/>
    <w:rsid w:val="00FD6283"/>
    <w:rsid w:val="00FD6290"/>
    <w:rsid w:val="00FD62AC"/>
    <w:rsid w:val="00FD62B7"/>
    <w:rsid w:val="00FD62C2"/>
    <w:rsid w:val="00FD62DB"/>
    <w:rsid w:val="00FD6353"/>
    <w:rsid w:val="00FD6392"/>
    <w:rsid w:val="00FD639F"/>
    <w:rsid w:val="00FD63EA"/>
    <w:rsid w:val="00FD641C"/>
    <w:rsid w:val="00FD6530"/>
    <w:rsid w:val="00FD665F"/>
    <w:rsid w:val="00FD680A"/>
    <w:rsid w:val="00FD6908"/>
    <w:rsid w:val="00FD6911"/>
    <w:rsid w:val="00FD6999"/>
    <w:rsid w:val="00FD69F4"/>
    <w:rsid w:val="00FD6BB8"/>
    <w:rsid w:val="00FD6F28"/>
    <w:rsid w:val="00FD6F98"/>
    <w:rsid w:val="00FD7167"/>
    <w:rsid w:val="00FD72F3"/>
    <w:rsid w:val="00FD734C"/>
    <w:rsid w:val="00FD73FE"/>
    <w:rsid w:val="00FD74E5"/>
    <w:rsid w:val="00FD74F7"/>
    <w:rsid w:val="00FD7640"/>
    <w:rsid w:val="00FD7705"/>
    <w:rsid w:val="00FD77F7"/>
    <w:rsid w:val="00FD7AA3"/>
    <w:rsid w:val="00FD7B3A"/>
    <w:rsid w:val="00FD7C49"/>
    <w:rsid w:val="00FD7D14"/>
    <w:rsid w:val="00FE004D"/>
    <w:rsid w:val="00FE02A4"/>
    <w:rsid w:val="00FE02E6"/>
    <w:rsid w:val="00FE0359"/>
    <w:rsid w:val="00FE046B"/>
    <w:rsid w:val="00FE054C"/>
    <w:rsid w:val="00FE05A4"/>
    <w:rsid w:val="00FE066B"/>
    <w:rsid w:val="00FE074A"/>
    <w:rsid w:val="00FE0908"/>
    <w:rsid w:val="00FE0909"/>
    <w:rsid w:val="00FE0C36"/>
    <w:rsid w:val="00FE0C4F"/>
    <w:rsid w:val="00FE0E84"/>
    <w:rsid w:val="00FE0F1C"/>
    <w:rsid w:val="00FE0FFF"/>
    <w:rsid w:val="00FE1000"/>
    <w:rsid w:val="00FE1024"/>
    <w:rsid w:val="00FE13F2"/>
    <w:rsid w:val="00FE1581"/>
    <w:rsid w:val="00FE1679"/>
    <w:rsid w:val="00FE16AE"/>
    <w:rsid w:val="00FE1959"/>
    <w:rsid w:val="00FE1A19"/>
    <w:rsid w:val="00FE1B3D"/>
    <w:rsid w:val="00FE1D44"/>
    <w:rsid w:val="00FE20E3"/>
    <w:rsid w:val="00FE20E8"/>
    <w:rsid w:val="00FE20EB"/>
    <w:rsid w:val="00FE21B2"/>
    <w:rsid w:val="00FE2227"/>
    <w:rsid w:val="00FE2317"/>
    <w:rsid w:val="00FE2357"/>
    <w:rsid w:val="00FE243F"/>
    <w:rsid w:val="00FE24B2"/>
    <w:rsid w:val="00FE2555"/>
    <w:rsid w:val="00FE25CE"/>
    <w:rsid w:val="00FE29BF"/>
    <w:rsid w:val="00FE2A56"/>
    <w:rsid w:val="00FE2B9C"/>
    <w:rsid w:val="00FE2BB7"/>
    <w:rsid w:val="00FE2C5C"/>
    <w:rsid w:val="00FE2C7B"/>
    <w:rsid w:val="00FE2D31"/>
    <w:rsid w:val="00FE2D6B"/>
    <w:rsid w:val="00FE2F6E"/>
    <w:rsid w:val="00FE32BA"/>
    <w:rsid w:val="00FE344B"/>
    <w:rsid w:val="00FE3568"/>
    <w:rsid w:val="00FE35B2"/>
    <w:rsid w:val="00FE367F"/>
    <w:rsid w:val="00FE3837"/>
    <w:rsid w:val="00FE392F"/>
    <w:rsid w:val="00FE3998"/>
    <w:rsid w:val="00FE3A43"/>
    <w:rsid w:val="00FE3B1D"/>
    <w:rsid w:val="00FE3BA8"/>
    <w:rsid w:val="00FE3BC8"/>
    <w:rsid w:val="00FE3C54"/>
    <w:rsid w:val="00FE3D0C"/>
    <w:rsid w:val="00FE3E1E"/>
    <w:rsid w:val="00FE3E41"/>
    <w:rsid w:val="00FE40DF"/>
    <w:rsid w:val="00FE4103"/>
    <w:rsid w:val="00FE410E"/>
    <w:rsid w:val="00FE430D"/>
    <w:rsid w:val="00FE43C8"/>
    <w:rsid w:val="00FE445B"/>
    <w:rsid w:val="00FE44AA"/>
    <w:rsid w:val="00FE44C6"/>
    <w:rsid w:val="00FE44DB"/>
    <w:rsid w:val="00FE4622"/>
    <w:rsid w:val="00FE47D8"/>
    <w:rsid w:val="00FE492E"/>
    <w:rsid w:val="00FE4976"/>
    <w:rsid w:val="00FE49DF"/>
    <w:rsid w:val="00FE4A1B"/>
    <w:rsid w:val="00FE4A58"/>
    <w:rsid w:val="00FE4B3F"/>
    <w:rsid w:val="00FE4D10"/>
    <w:rsid w:val="00FE4D45"/>
    <w:rsid w:val="00FE4DE6"/>
    <w:rsid w:val="00FE4FBF"/>
    <w:rsid w:val="00FE504D"/>
    <w:rsid w:val="00FE5052"/>
    <w:rsid w:val="00FE5208"/>
    <w:rsid w:val="00FE54AB"/>
    <w:rsid w:val="00FE5597"/>
    <w:rsid w:val="00FE56F3"/>
    <w:rsid w:val="00FE58C4"/>
    <w:rsid w:val="00FE58EA"/>
    <w:rsid w:val="00FE59E1"/>
    <w:rsid w:val="00FE5B6F"/>
    <w:rsid w:val="00FE5CE6"/>
    <w:rsid w:val="00FE5DBC"/>
    <w:rsid w:val="00FE5E4C"/>
    <w:rsid w:val="00FE5EC7"/>
    <w:rsid w:val="00FE6102"/>
    <w:rsid w:val="00FE61EF"/>
    <w:rsid w:val="00FE624C"/>
    <w:rsid w:val="00FE62A6"/>
    <w:rsid w:val="00FE6327"/>
    <w:rsid w:val="00FE6470"/>
    <w:rsid w:val="00FE6673"/>
    <w:rsid w:val="00FE67AE"/>
    <w:rsid w:val="00FE67BE"/>
    <w:rsid w:val="00FE67D4"/>
    <w:rsid w:val="00FE6828"/>
    <w:rsid w:val="00FE6A49"/>
    <w:rsid w:val="00FE6AB1"/>
    <w:rsid w:val="00FE6B9E"/>
    <w:rsid w:val="00FE6CAA"/>
    <w:rsid w:val="00FE6CD7"/>
    <w:rsid w:val="00FE70B4"/>
    <w:rsid w:val="00FE72A1"/>
    <w:rsid w:val="00FE733E"/>
    <w:rsid w:val="00FE735E"/>
    <w:rsid w:val="00FE73C4"/>
    <w:rsid w:val="00FE7468"/>
    <w:rsid w:val="00FE7510"/>
    <w:rsid w:val="00FE754F"/>
    <w:rsid w:val="00FE7592"/>
    <w:rsid w:val="00FE77C4"/>
    <w:rsid w:val="00FE77C8"/>
    <w:rsid w:val="00FE7841"/>
    <w:rsid w:val="00FE78AA"/>
    <w:rsid w:val="00FE7C30"/>
    <w:rsid w:val="00FE7C4A"/>
    <w:rsid w:val="00FE7E8E"/>
    <w:rsid w:val="00FF02D7"/>
    <w:rsid w:val="00FF0309"/>
    <w:rsid w:val="00FF0317"/>
    <w:rsid w:val="00FF045B"/>
    <w:rsid w:val="00FF0517"/>
    <w:rsid w:val="00FF058F"/>
    <w:rsid w:val="00FF07FD"/>
    <w:rsid w:val="00FF096E"/>
    <w:rsid w:val="00FF0AAC"/>
    <w:rsid w:val="00FF0B0D"/>
    <w:rsid w:val="00FF0CBD"/>
    <w:rsid w:val="00FF0CD9"/>
    <w:rsid w:val="00FF1016"/>
    <w:rsid w:val="00FF104F"/>
    <w:rsid w:val="00FF115A"/>
    <w:rsid w:val="00FF126F"/>
    <w:rsid w:val="00FF1302"/>
    <w:rsid w:val="00FF132B"/>
    <w:rsid w:val="00FF1481"/>
    <w:rsid w:val="00FF14D3"/>
    <w:rsid w:val="00FF152D"/>
    <w:rsid w:val="00FF157F"/>
    <w:rsid w:val="00FF17D9"/>
    <w:rsid w:val="00FF1AB9"/>
    <w:rsid w:val="00FF1CBE"/>
    <w:rsid w:val="00FF1D8D"/>
    <w:rsid w:val="00FF1EAF"/>
    <w:rsid w:val="00FF1FC9"/>
    <w:rsid w:val="00FF204A"/>
    <w:rsid w:val="00FF2197"/>
    <w:rsid w:val="00FF21FA"/>
    <w:rsid w:val="00FF221A"/>
    <w:rsid w:val="00FF2301"/>
    <w:rsid w:val="00FF2355"/>
    <w:rsid w:val="00FF2454"/>
    <w:rsid w:val="00FF261F"/>
    <w:rsid w:val="00FF26A6"/>
    <w:rsid w:val="00FF26BB"/>
    <w:rsid w:val="00FF26D5"/>
    <w:rsid w:val="00FF27B0"/>
    <w:rsid w:val="00FF289E"/>
    <w:rsid w:val="00FF2BD6"/>
    <w:rsid w:val="00FF2C3F"/>
    <w:rsid w:val="00FF2E03"/>
    <w:rsid w:val="00FF2E30"/>
    <w:rsid w:val="00FF2E44"/>
    <w:rsid w:val="00FF3105"/>
    <w:rsid w:val="00FF3124"/>
    <w:rsid w:val="00FF31A0"/>
    <w:rsid w:val="00FF31DC"/>
    <w:rsid w:val="00FF323F"/>
    <w:rsid w:val="00FF3249"/>
    <w:rsid w:val="00FF327D"/>
    <w:rsid w:val="00FF33A4"/>
    <w:rsid w:val="00FF3517"/>
    <w:rsid w:val="00FF3608"/>
    <w:rsid w:val="00FF3652"/>
    <w:rsid w:val="00FF3685"/>
    <w:rsid w:val="00FF36A9"/>
    <w:rsid w:val="00FF374E"/>
    <w:rsid w:val="00FF39DB"/>
    <w:rsid w:val="00FF3AE5"/>
    <w:rsid w:val="00FF3C21"/>
    <w:rsid w:val="00FF3D3B"/>
    <w:rsid w:val="00FF4149"/>
    <w:rsid w:val="00FF41AD"/>
    <w:rsid w:val="00FF41EE"/>
    <w:rsid w:val="00FF43CA"/>
    <w:rsid w:val="00FF4746"/>
    <w:rsid w:val="00FF47AC"/>
    <w:rsid w:val="00FF49A1"/>
    <w:rsid w:val="00FF4EB5"/>
    <w:rsid w:val="00FF4EE3"/>
    <w:rsid w:val="00FF4FD0"/>
    <w:rsid w:val="00FF520B"/>
    <w:rsid w:val="00FF5300"/>
    <w:rsid w:val="00FF56A4"/>
    <w:rsid w:val="00FF57BE"/>
    <w:rsid w:val="00FF5824"/>
    <w:rsid w:val="00FF5907"/>
    <w:rsid w:val="00FF5914"/>
    <w:rsid w:val="00FF5A13"/>
    <w:rsid w:val="00FF5A61"/>
    <w:rsid w:val="00FF5A76"/>
    <w:rsid w:val="00FF5C7C"/>
    <w:rsid w:val="00FF5D3E"/>
    <w:rsid w:val="00FF5F80"/>
    <w:rsid w:val="00FF5FBE"/>
    <w:rsid w:val="00FF603F"/>
    <w:rsid w:val="00FF6076"/>
    <w:rsid w:val="00FF629B"/>
    <w:rsid w:val="00FF6412"/>
    <w:rsid w:val="00FF647F"/>
    <w:rsid w:val="00FF65EA"/>
    <w:rsid w:val="00FF65FC"/>
    <w:rsid w:val="00FF67C3"/>
    <w:rsid w:val="00FF6875"/>
    <w:rsid w:val="00FF6983"/>
    <w:rsid w:val="00FF69A7"/>
    <w:rsid w:val="00FF6A41"/>
    <w:rsid w:val="00FF6B93"/>
    <w:rsid w:val="00FF6BCF"/>
    <w:rsid w:val="00FF6C45"/>
    <w:rsid w:val="00FF6D07"/>
    <w:rsid w:val="00FF6DA1"/>
    <w:rsid w:val="00FF6E73"/>
    <w:rsid w:val="00FF6EC9"/>
    <w:rsid w:val="00FF6EEE"/>
    <w:rsid w:val="00FF7118"/>
    <w:rsid w:val="00FF7200"/>
    <w:rsid w:val="00FF7297"/>
    <w:rsid w:val="00FF756F"/>
    <w:rsid w:val="00FF7662"/>
    <w:rsid w:val="00FF78D3"/>
    <w:rsid w:val="00FF7A5B"/>
    <w:rsid w:val="00FF7A62"/>
    <w:rsid w:val="00FF7A8B"/>
    <w:rsid w:val="00FF7A92"/>
    <w:rsid w:val="00FF7AF3"/>
    <w:rsid w:val="00FF7B31"/>
    <w:rsid w:val="00FF7D68"/>
    <w:rsid w:val="00FF7DA3"/>
    <w:rsid w:val="00FF7DDC"/>
    <w:rsid w:val="00FF7EE4"/>
    <w:rsid w:val="00FF7F16"/>
    <w:rsid w:val="00FF7F3B"/>
    <w:rsid w:val="00FF7F72"/>
    <w:rsid w:val="00FF7FAC"/>
    <w:rsid w:val="00FF7FDE"/>
    <w:rsid w:val="1F6F57F6"/>
    <w:rsid w:val="6D109D7C"/>
    <w:rsid w:val="726AD26B"/>
    <w:rsid w:val="7A038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08C5E49"/>
  <w15:chartTrackingRefBased/>
  <w15:docId w15:val="{05A58142-E388-4B5D-8B06-8980F1312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 Bullet" w:uiPriority="99"/>
    <w:lsdException w:name="List Number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1A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43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9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uiPriority w:val="22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</w:pPr>
    <w:rPr>
      <w:rFonts w:ascii="Times New Roman" w:hAnsi="Times New Roman" w:cs="EucrosiaUPC"/>
      <w:b/>
      <w:bCs/>
      <w:sz w:val="30"/>
      <w:szCs w:val="30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styleId="BalloonText">
    <w:name w:val="Balloon Text"/>
    <w:basedOn w:val="Normal"/>
    <w:semiHidden/>
    <w:rsid w:val="00F65F88"/>
    <w:rPr>
      <w:rFonts w:ascii="Tahoma" w:hAnsi="Tahoma" w:cs="Tahoma"/>
      <w:sz w:val="16"/>
      <w:szCs w:val="16"/>
    </w:rPr>
  </w:style>
  <w:style w:type="paragraph" w:customStyle="1" w:styleId="a1">
    <w:name w:val="???????"/>
    <w:basedOn w:val="Normal"/>
    <w:rsid w:val="00A23D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6C0C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F647C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3">
    <w:name w:val="Åº"/>
    <w:basedOn w:val="Normal"/>
    <w:rsid w:val="009847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D323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990853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BC00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F647CD"/>
    <w:pPr>
      <w:spacing w:after="120" w:line="480" w:lineRule="auto"/>
      <w:ind w:left="360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475A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D37AA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tstatementheading">
    <w:name w:val="acct statement heading"/>
    <w:aliases w:val="as"/>
    <w:basedOn w:val="Heading2"/>
    <w:next w:val="Normal"/>
    <w:rsid w:val="000B7A6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C49B1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C941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F452A"/>
    <w:pPr>
      <w:ind w:left="720"/>
      <w:contextualSpacing/>
    </w:pPr>
    <w:rPr>
      <w:szCs w:val="22"/>
    </w:rPr>
  </w:style>
  <w:style w:type="paragraph" w:customStyle="1" w:styleId="accttwofigurescents">
    <w:name w:val="acct two figures cents"/>
    <w:aliases w:val="a2c,acct two figures ¢ sign"/>
    <w:basedOn w:val="Normal"/>
    <w:rsid w:val="00ED00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D00F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356D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rsid w:val="004D5D1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4D5D1F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D060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uiPriority w:val="99"/>
    <w:rsid w:val="00CD30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D300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D300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D3006"/>
    <w:rPr>
      <w:b/>
      <w:bCs/>
    </w:rPr>
  </w:style>
  <w:style w:type="character" w:customStyle="1" w:styleId="CommentSubjectChar">
    <w:name w:val="Comment Subject Char"/>
    <w:link w:val="CommentSubject"/>
    <w:rsid w:val="00CD3006"/>
    <w:rPr>
      <w:rFonts w:ascii="Arial" w:hAnsi="Arial"/>
      <w:b/>
      <w:bCs/>
      <w:szCs w:val="25"/>
    </w:rPr>
  </w:style>
  <w:style w:type="character" w:customStyle="1" w:styleId="Heading3Char">
    <w:name w:val="Heading 3 Char"/>
    <w:link w:val="Heading3"/>
    <w:rsid w:val="00325F72"/>
    <w:rPr>
      <w:rFonts w:ascii="Arial" w:hAnsi="Arial" w:cs="Times New Roman"/>
      <w:i/>
      <w:iCs/>
      <w:sz w:val="18"/>
      <w:szCs w:val="18"/>
    </w:rPr>
  </w:style>
  <w:style w:type="paragraph" w:styleId="FootnoteText">
    <w:name w:val="footnote text"/>
    <w:aliases w:val="ft"/>
    <w:basedOn w:val="Normal"/>
    <w:link w:val="FootnoteTextChar"/>
    <w:unhideWhenUsed/>
    <w:rsid w:val="00F475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F47588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F47588"/>
    <w:rPr>
      <w:vertAlign w:val="superscript"/>
    </w:rPr>
  </w:style>
  <w:style w:type="paragraph" w:customStyle="1" w:styleId="body1">
    <w:name w:val="body1"/>
    <w:basedOn w:val="Normal"/>
    <w:uiPriority w:val="99"/>
    <w:rsid w:val="002425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paragraph" w:customStyle="1" w:styleId="acctmergecolhdg">
    <w:name w:val="acct merge col hdg"/>
    <w:aliases w:val="mh"/>
    <w:basedOn w:val="Normal"/>
    <w:rsid w:val="007011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B78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B7819"/>
    <w:rPr>
      <w:rFonts w:ascii="Angsana New" w:eastAsia="Calibri" w:hAnsi="Angsana New"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2D6BDC"/>
    <w:rPr>
      <w:rFonts w:cs="Times New Roman"/>
      <w:sz w:val="22"/>
      <w:lang w:val="en-GB" w:bidi="ar-SA"/>
    </w:rPr>
  </w:style>
  <w:style w:type="paragraph" w:customStyle="1" w:styleId="10">
    <w:name w:val="10"/>
    <w:basedOn w:val="Normal"/>
    <w:rsid w:val="00022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E0">
    <w:name w:val="»¡E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ASSETS">
    <w:name w:val="ASSETS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0"/>
    <w:rsid w:val="00C05A90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ข้อความ"/>
    <w:basedOn w:val="Normal"/>
    <w:rsid w:val="00C05A9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ccpolicyheading0">
    <w:name w:val="accpolicyheading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Heading2Char">
    <w:name w:val="Heading 2 Char"/>
    <w:link w:val="Heading2"/>
    <w:rsid w:val="00C05A90"/>
    <w:rPr>
      <w:rFonts w:ascii="Arial" w:hAnsi="Arial" w:cs="Times New Roman"/>
      <w:b/>
      <w:bCs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05A9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5A9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link w:val="HTMLPreformatted"/>
    <w:rsid w:val="00C05A90"/>
    <w:rPr>
      <w:rFonts w:ascii="Courier New" w:hAnsi="Courier New" w:cs="Courier New"/>
      <w:lang w:bidi="ar-SA"/>
    </w:rPr>
  </w:style>
  <w:style w:type="character" w:customStyle="1" w:styleId="Heading2Char1">
    <w:name w:val="Heading 2 Char1"/>
    <w:rsid w:val="00C05A90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42B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Theme="majorBidi" w:eastAsia="Calibri" w:hAnsiTheme="majorBidi" w:cstheme="majorBidi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42B35"/>
    <w:rPr>
      <w:rFonts w:asciiTheme="majorBidi" w:eastAsia="Calibri" w:hAnsiTheme="majorBidi" w:cstheme="majorBidi"/>
      <w:i/>
      <w:iCs/>
      <w:sz w:val="30"/>
      <w:szCs w:val="30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C05A9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C05A90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C05A90"/>
    <w:rPr>
      <w:rFonts w:ascii="Consolas" w:hAnsi="Consolas"/>
      <w:sz w:val="21"/>
      <w:szCs w:val="26"/>
    </w:rPr>
  </w:style>
  <w:style w:type="character" w:customStyle="1" w:styleId="HeaderChar">
    <w:name w:val="Header Char"/>
    <w:link w:val="Header"/>
    <w:uiPriority w:val="99"/>
    <w:locked/>
    <w:rsid w:val="00C05A9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C05A90"/>
    <w:rPr>
      <w:rFonts w:cs="EucrosiaUPC"/>
      <w:b/>
      <w:bCs/>
      <w:sz w:val="30"/>
      <w:szCs w:val="30"/>
      <w:lang w:val="th-TH"/>
    </w:rPr>
  </w:style>
  <w:style w:type="character" w:customStyle="1" w:styleId="Heading6Char">
    <w:name w:val="Heading 6 Char"/>
    <w:link w:val="Heading6"/>
    <w:rsid w:val="00C05A90"/>
    <w:rPr>
      <w:rFonts w:cs="EucrosiaUPC"/>
      <w:b/>
      <w:bCs/>
      <w:sz w:val="32"/>
      <w:szCs w:val="32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C05A90"/>
    <w:rPr>
      <w:rFonts w:cs="EucrosiaUPC"/>
      <w:b/>
      <w:bCs/>
      <w:sz w:val="30"/>
      <w:szCs w:val="30"/>
    </w:rPr>
  </w:style>
  <w:style w:type="paragraph" w:customStyle="1" w:styleId="IndexHeading1">
    <w:name w:val="Index Heading1"/>
    <w:aliases w:val="ixh"/>
    <w:basedOn w:val="BodyText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ineptnormal"/>
    <w:rsid w:val="000E7457"/>
    <w:pPr>
      <w:spacing w:after="220"/>
    </w:pPr>
    <w:rPr>
      <w:rFonts w:cs="Times New Roman"/>
    </w:rPr>
  </w:style>
  <w:style w:type="paragraph" w:customStyle="1" w:styleId="List2i">
    <w:name w:val="List 2i"/>
    <w:aliases w:val="2i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smallreturn">
    <w:name w:val="small return"/>
    <w:aliases w:val="sr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i/>
      <w:sz w:val="22"/>
      <w:szCs w:val="20"/>
      <w:lang w:val="en-AU" w:bidi="ar-SA"/>
    </w:rPr>
  </w:style>
  <w:style w:type="paragraph" w:styleId="NoSpacing">
    <w:name w:val="No Spacing"/>
    <w:uiPriority w:val="1"/>
    <w:qFormat/>
    <w:rsid w:val="00B119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NormalIndent1">
    <w:name w:val="Normal Indent1"/>
    <w:basedOn w:val="Normal"/>
    <w:rsid w:val="00DF38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character" w:styleId="Emphasis">
    <w:name w:val="Emphasis"/>
    <w:basedOn w:val="DefaultParagraphFont"/>
    <w:qFormat/>
    <w:rsid w:val="0089025E"/>
    <w:rPr>
      <w:i/>
      <w:iCs/>
    </w:rPr>
  </w:style>
  <w:style w:type="paragraph" w:styleId="Revision">
    <w:name w:val="Revision"/>
    <w:hidden/>
    <w:uiPriority w:val="99"/>
    <w:semiHidden/>
    <w:rsid w:val="00E762B6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40B3A"/>
    <w:rPr>
      <w:rFonts w:ascii="Arial" w:hAnsi="Arial"/>
      <w:sz w:val="18"/>
      <w:szCs w:val="22"/>
    </w:rPr>
  </w:style>
  <w:style w:type="character" w:customStyle="1" w:styleId="DocumentMapChar">
    <w:name w:val="Document Map Char"/>
    <w:link w:val="DocumentMap"/>
    <w:semiHidden/>
    <w:rsid w:val="0048018E"/>
    <w:rPr>
      <w:rFonts w:ascii="Tahoma" w:hAnsi="Tahoma" w:cs="Tahoma"/>
      <w:shd w:val="clear" w:color="auto" w:fill="000080"/>
    </w:rPr>
  </w:style>
  <w:style w:type="paragraph" w:customStyle="1" w:styleId="Pa47">
    <w:name w:val="Pa47"/>
    <w:basedOn w:val="Normal"/>
    <w:next w:val="Normal"/>
    <w:uiPriority w:val="99"/>
    <w:rsid w:val="004801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DengXian" w:hAnsi="Univers LT Std 45 Light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48018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8018E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unhideWhenUsed/>
    <w:rsid w:val="0048018E"/>
    <w:rPr>
      <w:color w:val="0000FF"/>
      <w:u w:val="single"/>
    </w:rPr>
  </w:style>
  <w:style w:type="paragraph" w:customStyle="1" w:styleId="Pa18">
    <w:name w:val="Pa18"/>
    <w:basedOn w:val="Normal"/>
    <w:next w:val="Normal"/>
    <w:uiPriority w:val="99"/>
    <w:rsid w:val="002B6B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8F2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NormalWeb">
    <w:name w:val="Normal (Web)"/>
    <w:basedOn w:val="Normal"/>
    <w:uiPriority w:val="99"/>
    <w:unhideWhenUsed/>
    <w:rsid w:val="006B39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i-provider">
    <w:name w:val="ui-provider"/>
    <w:basedOn w:val="DefaultParagraphFont"/>
    <w:rsid w:val="006B3968"/>
  </w:style>
  <w:style w:type="character" w:customStyle="1" w:styleId="Heading5Char">
    <w:name w:val="Heading 5 Char"/>
    <w:basedOn w:val="DefaultParagraphFont"/>
    <w:link w:val="Heading5"/>
    <w:rsid w:val="003602F6"/>
    <w:rPr>
      <w:rFonts w:cs="EucrosiaUPC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1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5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5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5" Type="http://schemas.openxmlformats.org/officeDocument/2006/relationships/header" Target="header8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5.xml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header" Target="header7.xml"/><Relationship Id="rId28" Type="http://schemas.openxmlformats.org/officeDocument/2006/relationships/header" Target="header10.xml"/><Relationship Id="rId10" Type="http://schemas.openxmlformats.org/officeDocument/2006/relationships/webSettings" Target="webSettings.xml"/><Relationship Id="rId19" Type="http://schemas.openxmlformats.org/officeDocument/2006/relationships/header" Target="header5.xml"/><Relationship Id="rId31" Type="http://schemas.openxmlformats.org/officeDocument/2006/relationships/header" Target="header1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footer" Target="footer4.xml"/><Relationship Id="rId27" Type="http://schemas.openxmlformats.org/officeDocument/2006/relationships/footer" Target="footer6.xml"/><Relationship Id="rId30" Type="http://schemas.openxmlformats.org/officeDocument/2006/relationships/header" Target="header11.xml"/><Relationship Id="rId8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21848C6-08E3-40A2-8140-6C78743B197B}">
  <we:reference id="657a6b58-fee0-4387-8fad-83746dc3255b" version="2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F7B0444CC944D825A35AFDC1411B5" ma:contentTypeVersion="16375" ma:contentTypeDescription="Create a new document." ma:contentTypeScope="" ma:versionID="73e3b781660cc3b6b25f8209e093a419">
  <xsd:schema xmlns:xsd="http://www.w3.org/2001/XMLSchema" xmlns:xs="http://www.w3.org/2001/XMLSchema" xmlns:p="http://schemas.microsoft.com/office/2006/metadata/properties" xmlns:ns2="4280bfd0-8d39-4c8f-a2d7-e53cc45df9c8" xmlns:ns3="3774439a-3eb9-4523-ab15-1a7c88708d50" targetNamespace="http://schemas.microsoft.com/office/2006/metadata/properties" ma:root="true" ma:fieldsID="6ae80087b1ad320b53c0f148a1d98ed8" ns2:_="" ns3:_="">
    <xsd:import namespace="4280bfd0-8d39-4c8f-a2d7-e53cc45df9c8"/>
    <xsd:import namespace="3774439a-3eb9-4523-ab15-1a7c88708d5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0bfd0-8d39-4c8f-a2d7-e53cc45df9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73329a1-539f-4789-a139-b2fac065d0bd}" ma:internalName="TaxCatchAll" ma:showField="CatchAllData" ma:web="4280bfd0-8d39-4c8f-a2d7-e53cc45df9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4439a-3eb9-4523-ab15-1a7c88708d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35d6ac32-167e-4fb5-9028-e4cf5044e3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74439a-3eb9-4523-ab15-1a7c88708d50">
      <Terms xmlns="http://schemas.microsoft.com/office/infopath/2007/PartnerControls"/>
    </lcf76f155ced4ddcb4097134ff3c332f>
    <TaxCatchAll xmlns="4280bfd0-8d39-4c8f-a2d7-e53cc45df9c8" xsi:nil="true"/>
    <_Flow_SignoffStatus xmlns="3774439a-3eb9-4523-ab15-1a7c88708d50" xsi:nil="true"/>
    <_dlc_DocId xmlns="4280bfd0-8d39-4c8f-a2d7-e53cc45df9c8">MDYJPH7RTKF3-899612618-3766539</_dlc_DocId>
    <_dlc_DocIdUrl xmlns="4280bfd0-8d39-4c8f-a2d7-e53cc45df9c8">
      <Url>https://assetworldcorpth.sharepoint.com/sites/File_Sharing/_layouts/15/DocIdRedir.aspx?ID=MDYJPH7RTKF3-899612618-3766539</Url>
      <Description>MDYJPH7RTKF3-899612618-3766539</Description>
    </_dlc_DocIdUrl>
  </documentManagement>
</p:properties>
</file>

<file path=customXml/item5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80EF1-B7C5-4173-8127-B1532F3DF6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84BD4A-40C3-4817-957C-47EC493791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80bfd0-8d39-4c8f-a2d7-e53cc45df9c8"/>
    <ds:schemaRef ds:uri="3774439a-3eb9-4523-ab15-1a7c88708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4BB0B3-E5C7-4C29-B995-4C6554C3065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B5F0875-AE04-412C-BC69-E6411CA16A86}">
  <ds:schemaRefs>
    <ds:schemaRef ds:uri="http://schemas.microsoft.com/office/2006/metadata/properties"/>
    <ds:schemaRef ds:uri="http://schemas.microsoft.com/office/infopath/2007/PartnerControls"/>
    <ds:schemaRef ds:uri="3774439a-3eb9-4523-ab15-1a7c88708d50"/>
    <ds:schemaRef ds:uri="4280bfd0-8d39-4c8f-a2d7-e53cc45df9c8"/>
  </ds:schemaRefs>
</ds:datastoreItem>
</file>

<file path=customXml/itemProps5.xml><?xml version="1.0" encoding="utf-8"?>
<ds:datastoreItem xmlns:ds="http://schemas.openxmlformats.org/officeDocument/2006/customXml" ds:itemID="{73D4E15B-A2CE-4050-A9E2-E3022A866336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1FE23AB8-6A71-4BD0-A430-D29EC78594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42fda28-6845-410e-a401-7130e5b0a4ba}" enabled="1" method="Standard" siteId="{515412b7-7e33-48d6-bc94-6f04506f7025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TReport.dot</Template>
  <TotalTime>1540</TotalTime>
  <Pages>103</Pages>
  <Words>26990</Words>
  <Characters>123619</Characters>
  <Application>Microsoft Office Word</Application>
  <DocSecurity>0</DocSecurity>
  <Lines>12361</Lines>
  <Paragraphs>6275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ซีอาร์ เชียงใหม่ (ประเทศไทย) จำกัด</vt:lpstr>
    </vt:vector>
  </TitlesOfParts>
  <Company>KPMG</Company>
  <LinksUpToDate>false</LinksUpToDate>
  <CharactersWithSpaces>144334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ซีอาร์ เชียงใหม่ (ประเทศไทย) จำกัด</dc:title>
  <dc:subject/>
  <dc:creator>wipawan_444</dc:creator>
  <cp:keywords/>
  <cp:lastModifiedBy>Aonrumpa, Bunkerdma</cp:lastModifiedBy>
  <cp:revision>104</cp:revision>
  <cp:lastPrinted>2026-02-25T20:14:00Z</cp:lastPrinted>
  <dcterms:created xsi:type="dcterms:W3CDTF">2026-02-23T11:56:00Z</dcterms:created>
  <dcterms:modified xsi:type="dcterms:W3CDTF">2026-02-26T07:26:00Z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jSaver">
    <vt:lpwstr>/gZaQPgEeRtggu0G3hNsa/8aAJTlHQBR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4" name="bjDocumentLabelXML-0">
    <vt:lpwstr>ames.com/2008/01/sie/internal/label"&gt;&lt;element uid="id_classification_internalonly" value="" /&gt;&lt;/sisl&gt;</vt:lpwstr>
  </property>
  <property fmtid="{D5CDD505-2E9C-101B-9397-08002B2CF9AE}" pid="5" name="bjDocumentSecurityLabel">
    <vt:lpwstr>Internal Use</vt:lpwstr>
  </property>
  <property fmtid="{D5CDD505-2E9C-101B-9397-08002B2CF9AE}" pid="6" name="bjClsUserRVM">
    <vt:lpwstr>[]</vt:lpwstr>
  </property>
  <property fmtid="{D5CDD505-2E9C-101B-9397-08002B2CF9AE}" pid="7" name="ContentTypeId">
    <vt:lpwstr>0x0101007C6F7B0444CC944D825A35AFDC1411B5</vt:lpwstr>
  </property>
  <property fmtid="{D5CDD505-2E9C-101B-9397-08002B2CF9AE}" pid="8" name="_dlc_DocIdItemGuid">
    <vt:lpwstr>110427e5-5a67-4782-a227-bf08a4c1a5a9</vt:lpwstr>
  </property>
  <property fmtid="{D5CDD505-2E9C-101B-9397-08002B2CF9AE}" pid="9" name="MediaServiceImageTags">
    <vt:lpwstr/>
  </property>
  <property fmtid="{D5CDD505-2E9C-101B-9397-08002B2CF9AE}" pid="10" name="docIndexRef">
    <vt:lpwstr>a569a5f8-fa0c-457d-8a69-1ed9a7dc9900</vt:lpwstr>
  </property>
  <property fmtid="{D5CDD505-2E9C-101B-9397-08002B2CF9AE}" pid="11" name="GrammarlyDocumentId">
    <vt:lpwstr>be8297ad1fcbcc7f1788d6f914d064a8f3bee5cb34c506ad44bbaaf7f8bcd29b</vt:lpwstr>
  </property>
</Properties>
</file>