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1F91ADF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2CCD505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715024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C06038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DC193A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4955A3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220B5249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F525BD">
        <w:rPr>
          <w:rFonts w:asciiTheme="majorBidi" w:hAnsiTheme="majorBidi" w:cstheme="majorBidi"/>
          <w:sz w:val="44"/>
          <w:szCs w:val="44"/>
        </w:rPr>
        <w:t xml:space="preserve"> </w:t>
      </w:r>
      <w:r w:rsidR="00F525BD">
        <w:rPr>
          <w:rFonts w:asciiTheme="majorBidi" w:hAnsiTheme="majorBidi" w:cstheme="majorBidi" w:hint="cs"/>
          <w:sz w:val="44"/>
          <w:szCs w:val="44"/>
          <w:cs/>
        </w:rPr>
        <w:t>ซีแพนเนล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1DF27F8F" w14:textId="77777777" w:rsidR="00F525BD" w:rsidRDefault="00F525B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</w:p>
    <w:p w14:paraId="7F8BFA70" w14:textId="46EA19F4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076C8B0D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11734">
        <w:rPr>
          <w:rFonts w:ascii="Angsana New" w:hAnsi="Angsana New" w:cs="Angsana New"/>
          <w:sz w:val="32"/>
          <w:szCs w:val="32"/>
        </w:rPr>
        <w:t>256</w:t>
      </w:r>
      <w:r w:rsidR="00A736DD">
        <w:rPr>
          <w:rFonts w:ascii="Angsana New" w:hAnsi="Angsana New" w:cs="Angsana New"/>
          <w:sz w:val="32"/>
          <w:szCs w:val="32"/>
        </w:rPr>
        <w:t>8</w:t>
      </w:r>
    </w:p>
    <w:p w14:paraId="002A5147" w14:textId="1889C7E2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C934A3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5142F6" w14:textId="77777777" w:rsidR="005704CD" w:rsidRPr="005704CD" w:rsidRDefault="005704CD" w:rsidP="005704CD">
      <w:pPr>
        <w:pStyle w:val="Heading5"/>
        <w:rPr>
          <w:rFonts w:ascii="Angsana New" w:hAnsi="Angsana New" w:cs="Angsana New"/>
          <w:sz w:val="26"/>
          <w:szCs w:val="26"/>
        </w:rPr>
      </w:pPr>
      <w:r w:rsidRPr="005704CD">
        <w:rPr>
          <w:rFonts w:ascii="Angsana New" w:hAnsi="Angsana New" w:cs="Angsana New"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5704CD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1B1CE888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4BA972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6546BF76" w14:textId="4910B99F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ข้าพเจ้าได้ตรวจสอบงบการเงินของบริษัท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จำกัด (มหาชน) (“บริษัท”) ซึ่งประกอบด้วยงบฐานะการเงิน  ณ วันที่</w:t>
      </w:r>
      <w:r w:rsidR="00001E7A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A736DD">
        <w:rPr>
          <w:rFonts w:ascii="Angsana New" w:hAnsi="Angsana New"/>
          <w:sz w:val="26"/>
          <w:szCs w:val="26"/>
        </w:rPr>
        <w:t>8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F3591D">
        <w:rPr>
          <w:rFonts w:ascii="Angsana New" w:hAnsi="Angsana New" w:hint="cs"/>
          <w:sz w:val="26"/>
          <w:szCs w:val="26"/>
          <w:cs/>
        </w:rPr>
        <w:t>ข้อมูล</w:t>
      </w:r>
      <w:r w:rsidRPr="005704CD">
        <w:rPr>
          <w:rFonts w:ascii="Angsana New" w:hAnsi="Angsana New"/>
          <w:sz w:val="26"/>
          <w:szCs w:val="26"/>
          <w:cs/>
        </w:rPr>
        <w:t>นโยบายการบัญชีที่</w:t>
      </w:r>
      <w:r w:rsidR="00F3591D">
        <w:rPr>
          <w:rFonts w:ascii="Angsana New" w:hAnsi="Angsana New" w:hint="cs"/>
          <w:sz w:val="26"/>
          <w:szCs w:val="26"/>
          <w:cs/>
        </w:rPr>
        <w:t>มีสาระ</w:t>
      </w:r>
      <w:r w:rsidRPr="005704CD">
        <w:rPr>
          <w:rFonts w:ascii="Angsana New" w:hAnsi="Angsana New"/>
          <w:sz w:val="26"/>
          <w:szCs w:val="26"/>
          <w:cs/>
        </w:rPr>
        <w:t xml:space="preserve">สำคัญ </w:t>
      </w:r>
    </w:p>
    <w:p w14:paraId="662C067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42008242" w14:textId="252EB2E3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A736DD">
        <w:rPr>
          <w:rFonts w:ascii="Angsana New" w:hAnsi="Angsana New"/>
          <w:sz w:val="26"/>
          <w:szCs w:val="26"/>
        </w:rPr>
        <w:t>8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="004D7ABA">
        <w:rPr>
          <w:rFonts w:ascii="Angsana New" w:hAnsi="Angsana New" w:hint="cs"/>
          <w:sz w:val="26"/>
          <w:szCs w:val="26"/>
          <w:cs/>
        </w:rPr>
        <w:t>และ</w:t>
      </w:r>
      <w:r w:rsidRPr="005704CD">
        <w:rPr>
          <w:rFonts w:ascii="Angsana New" w:hAnsi="Angsana New"/>
          <w:sz w:val="26"/>
          <w:szCs w:val="26"/>
          <w:cs/>
        </w:rPr>
        <w:t xml:space="preserve"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2891E9F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C916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3D71E733" w14:textId="2FF992B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F856A9">
        <w:rPr>
          <w:rFonts w:ascii="Angsana New" w:hAnsi="Angsana New" w:hint="cs"/>
          <w:sz w:val="26"/>
          <w:szCs w:val="26"/>
          <w:cs/>
        </w:rPr>
        <w:t>ประมวล</w:t>
      </w:r>
      <w:r w:rsidRPr="005704CD">
        <w:rPr>
          <w:rFonts w:ascii="Angsana New" w:hAnsi="Angsana New"/>
          <w:sz w:val="26"/>
          <w:szCs w:val="26"/>
          <w:cs/>
        </w:rPr>
        <w:t>จรรยาบรรณของผู้ประกอบวิชาชีพบัญชี</w:t>
      </w:r>
      <w:r w:rsidR="00F856A9">
        <w:rPr>
          <w:rFonts w:ascii="Angsana New" w:hAnsi="Angsana New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5704CD">
        <w:rPr>
          <w:rFonts w:ascii="Angsana New" w:hAnsi="Angsana New"/>
          <w:sz w:val="26"/>
          <w:szCs w:val="26"/>
          <w:cs/>
        </w:rPr>
        <w:t xml:space="preserve">ที่กำหนดโดยสภาวิชาชีพบัญชี </w:t>
      </w:r>
      <w:r w:rsidR="00F856A9">
        <w:rPr>
          <w:rFonts w:ascii="Angsana New" w:hAnsi="Angsana New" w:hint="cs"/>
          <w:sz w:val="26"/>
          <w:szCs w:val="26"/>
          <w:cs/>
        </w:rPr>
        <w:t>(ประมวลจรรยาบรรณของผู้ประกอบวิชาชีพบัญชี)</w:t>
      </w:r>
      <w:r w:rsidR="003C77E8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F856A9">
        <w:rPr>
          <w:rFonts w:ascii="Angsana New" w:hAnsi="Angsana New" w:hint="cs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5704CD">
        <w:rPr>
          <w:rFonts w:ascii="Angsana New" w:hAnsi="Angsan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55BF652C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A991F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4F5B500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D197859" w14:textId="20423AEB" w:rsidR="00F525BD" w:rsidRDefault="00F5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DB126E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4667"/>
        <w:gridCol w:w="4640"/>
      </w:tblGrid>
      <w:tr w:rsidR="00F525BD" w:rsidRPr="009C7F8C" w14:paraId="187F6888" w14:textId="77777777" w:rsidTr="00F525BD">
        <w:tc>
          <w:tcPr>
            <w:tcW w:w="4667" w:type="dxa"/>
          </w:tcPr>
          <w:p w14:paraId="285F4138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40" w:type="dxa"/>
          </w:tcPr>
          <w:p w14:paraId="6955B7F7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F525BD" w:rsidRPr="009C7F8C" w14:paraId="2E138384" w14:textId="77777777" w:rsidTr="00F525BD">
        <w:trPr>
          <w:trHeight w:val="449"/>
        </w:trPr>
        <w:tc>
          <w:tcPr>
            <w:tcW w:w="4667" w:type="dxa"/>
          </w:tcPr>
          <w:p w14:paraId="6AD9EF2A" w14:textId="77777777" w:rsidR="00F525BD" w:rsidRPr="002930F2" w:rsidRDefault="00F525BD" w:rsidP="009F7042">
            <w:pPr>
              <w:pStyle w:val="Default"/>
              <w:spacing w:before="16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การรับรู้รายได้จากสัญญาที่ทำกับลูกค้า</w:t>
            </w:r>
          </w:p>
          <w:p w14:paraId="45B8FC38" w14:textId="77777777" w:rsidR="00F525BD" w:rsidRPr="002930F2" w:rsidRDefault="00F525BD" w:rsidP="009F7042">
            <w:pPr>
              <w:rPr>
                <w:rFonts w:ascii="Angsana New" w:eastAsia="Calibri" w:hAnsi="Angsana New" w:cs="Angsana New"/>
                <w:spacing w:val="-4"/>
                <w:sz w:val="16"/>
                <w:szCs w:val="16"/>
              </w:rPr>
            </w:pPr>
          </w:p>
          <w:p w14:paraId="64B0C1CA" w14:textId="041CB4E5" w:rsidR="00F525BD" w:rsidRPr="002930F2" w:rsidRDefault="00F525BD" w:rsidP="009F7042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รายได้จากสัญญาที่ทำกับลูกค้าส่วนใหญ่ คือ รายได้จากการขายสินค้าซึ่งถือเป็นรายการบัญชีที่มีมูลค่าที่เป็นสาระสำคัญใน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        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งบการเงินและเป็นรายการที่ส่งผลกระทบโดยตรงต่อผลการดำเนินงานของบริษัท บริษัทรับรู้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รายได้จากการขายสินค้า ณ เวลาใดเวลาหนึ่ง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ดังนั้น ข้าพเจ้าจึงให้ความสำคัญเรื่องนี้ในการตรวจสอบ</w:t>
            </w:r>
          </w:p>
          <w:p w14:paraId="6C074D3A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40" w:type="dxa"/>
          </w:tcPr>
          <w:p w14:paraId="6F2AAB05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FCFE2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506EEB0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การตรวจสอบของข้าพเจ้าได้รวมถึง</w:t>
            </w:r>
          </w:p>
          <w:p w14:paraId="05FFAAC3" w14:textId="2E0FB11A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ตรวจสอบการรับรู้รายได้ โดยการประเมินและทดสอบระบบสารสนเทศและระบบการควบคุมภายในของบริษัทที่เกี่ยวข้องกับวงจรรายได้ โดยการสอบถามผู้รับผิดชอบ</w:t>
            </w:r>
            <w:r w:rsidR="00AA1E46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ทำความเข้าใจและเลือกตัวอย่างมาสุ่มทดสอบการปฏิบัติตามการควบคุมที่บริษัทออกแบบไว้ </w:t>
            </w:r>
          </w:p>
          <w:p w14:paraId="3C469FA1" w14:textId="5741A418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เพื่อตรวจสอบการรับรู้รายได้ว่าเป็นไปตามเงื่อนไขที่ระบุไว้และสอดคล้องกับนโยบายการรับรู้รายได้ของบริษัท รวมถึงการตรวจสอบ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ใบลดหนี้ที่ออกภายหลังวันสิ้นรอบระยะเวลาบัญชี</w:t>
            </w:r>
          </w:p>
          <w:p w14:paraId="7C66C471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วิเคราะห์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ข้อมูลบัญชีรายได้เพื่อตรวจสอบความ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ผิดปกติ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ที่อาจเกิดขึ้นของรายได้ตลอดรอบระยะเวลาบัญชี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โดยเฉพาะรายการบัญชีที่ทำผ่านใบสำคัญทั่วไป</w:t>
            </w:r>
          </w:p>
          <w:p w14:paraId="0D8B24E8" w14:textId="77777777" w:rsidR="00F525BD" w:rsidRPr="002930F2" w:rsidRDefault="00F525BD" w:rsidP="009F7042">
            <w:pPr>
              <w:tabs>
                <w:tab w:val="left" w:pos="720"/>
                <w:tab w:val="left" w:pos="4484"/>
              </w:tabs>
              <w:autoSpaceDE w:val="0"/>
              <w:autoSpaceDN w:val="0"/>
              <w:adjustRightInd w:val="0"/>
              <w:ind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</w:tbl>
    <w:p w14:paraId="504AC714" w14:textId="77777777" w:rsidR="00F51E3A" w:rsidRPr="005704CD" w:rsidRDefault="00F51E3A" w:rsidP="005704CD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83A77E8" w14:textId="0B3C134D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1616CD4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3CE205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5BC8E7E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B331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E721D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AEA6F8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EC6B3B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57EA3DF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37A2836" w14:textId="77777777" w:rsidR="00642CEE" w:rsidRDefault="00642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058F524" w14:textId="6DEEF6AC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7FC144E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47E8361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7482F22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5E8FF0A5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30FD2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0FE8880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C757E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7D8475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5D9A23D3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7D5D434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DEAA44D" w14:textId="33F266F6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 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591D5C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DAE1017" w14:textId="522AB670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="002D3941">
        <w:rPr>
          <w:rFonts w:ascii="Angsana New" w:hAnsi="Angsana New"/>
          <w:sz w:val="26"/>
          <w:szCs w:val="26"/>
        </w:rPr>
        <w:t xml:space="preserve">   </w:t>
      </w:r>
      <w:r w:rsidRPr="005704CD">
        <w:rPr>
          <w:rFonts w:ascii="Angsana New" w:hAnsi="Angsana New"/>
          <w:sz w:val="26"/>
          <w:szCs w:val="26"/>
          <w:cs/>
        </w:rPr>
        <w:t xml:space="preserve">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9AC0E69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8B193A2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 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887B188" w14:textId="01526671" w:rsidR="00CB44D4" w:rsidRPr="00380FAB" w:rsidRDefault="005704CD" w:rsidP="00380FA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0D4A59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E2B08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B9A4CB4" w14:textId="593A8D23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642F3">
        <w:rPr>
          <w:rFonts w:ascii="Angsana New" w:hAnsi="Angsana New" w:hint="cs"/>
          <w:sz w:val="26"/>
          <w:szCs w:val="26"/>
          <w:cs/>
        </w:rPr>
        <w:t xml:space="preserve"> </w:t>
      </w:r>
      <w:r w:rsidR="00B642F3" w:rsidRPr="00B642F3">
        <w:rPr>
          <w:rFonts w:ascii="Angsana New" w:hAnsi="Angsana New" w:hint="cs"/>
          <w:sz w:val="26"/>
          <w:szCs w:val="26"/>
          <w:cs/>
        </w:rPr>
        <w:t>และดำเนินการเพื่อขจัดอุปสรรคหรือ</w:t>
      </w:r>
      <w:r w:rsidR="00B642F3" w:rsidRPr="00B642F3">
        <w:rPr>
          <w:rFonts w:ascii="Angsana New" w:hAnsi="Angsana New"/>
          <w:sz w:val="26"/>
          <w:szCs w:val="26"/>
          <w:cs/>
        </w:rPr>
        <w:t>มาตรการที่ป้องกัน</w:t>
      </w:r>
      <w:r w:rsidR="00B642F3" w:rsidRPr="00B642F3">
        <w:rPr>
          <w:rFonts w:ascii="Angsana New" w:hAnsi="Angsana New" w:hint="cs"/>
          <w:sz w:val="26"/>
          <w:szCs w:val="26"/>
          <w:cs/>
        </w:rPr>
        <w:t>ของ</w:t>
      </w:r>
      <w:r w:rsidR="00B642F3" w:rsidRPr="00B642F3">
        <w:rPr>
          <w:rFonts w:ascii="Angsana New" w:hAnsi="Angsana New"/>
          <w:sz w:val="26"/>
          <w:szCs w:val="26"/>
          <w:cs/>
        </w:rPr>
        <w:t>ข้าพเจ้า (ถ้ามี)</w:t>
      </w:r>
    </w:p>
    <w:p w14:paraId="697DA1A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3AF8512" w14:textId="1239E5A0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250E13EC" w:rsidR="005704CD" w:rsidRPr="005704CD" w:rsidRDefault="00B642F3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642F3">
        <w:rPr>
          <w:rFonts w:ascii="Angsana New" w:hAnsi="Angsana New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 นายอภิชาติ สายะสิต</w:t>
      </w:r>
    </w:p>
    <w:p w14:paraId="31330A33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08E86A3" w14:textId="77777777" w:rsidR="00753D64" w:rsidRDefault="00753D64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879D110" w14:textId="77777777" w:rsidR="00377BE7" w:rsidRPr="005704CD" w:rsidRDefault="00377BE7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303AF17A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604EA4D1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4415DB6A" w14:textId="77777777" w:rsidR="00861E33" w:rsidRPr="00511CCF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บริษัท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เบเคอร์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ทิลลี่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ออดิท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แอนด์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แอ็ดไวเซอร์รี่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เซอร์วิสเซส</w:t>
      </w:r>
      <w:r w:rsidRPr="00511CCF">
        <w:rPr>
          <w:rFonts w:ascii="Angsana New" w:hAnsi="Angsana New"/>
          <w:sz w:val="26"/>
          <w:szCs w:val="26"/>
          <w:cs/>
        </w:rPr>
        <w:t xml:space="preserve"> (</w:t>
      </w:r>
      <w:r w:rsidRPr="00511CCF">
        <w:rPr>
          <w:rFonts w:ascii="Angsana New" w:hAnsi="Angsana New" w:hint="cs"/>
          <w:sz w:val="26"/>
          <w:szCs w:val="26"/>
          <w:cs/>
        </w:rPr>
        <w:t>ประเทศไทย</w:t>
      </w:r>
      <w:r w:rsidRPr="00511CCF">
        <w:rPr>
          <w:rFonts w:ascii="Angsana New" w:hAnsi="Angsana New"/>
          <w:sz w:val="26"/>
          <w:szCs w:val="26"/>
          <w:cs/>
        </w:rPr>
        <w:t xml:space="preserve">) </w:t>
      </w:r>
      <w:r w:rsidRPr="00511CCF">
        <w:rPr>
          <w:rFonts w:ascii="Angsana New" w:hAnsi="Angsana New" w:hint="cs"/>
          <w:sz w:val="26"/>
          <w:szCs w:val="26"/>
          <w:cs/>
        </w:rPr>
        <w:t>จำกัด</w:t>
      </w:r>
    </w:p>
    <w:p w14:paraId="158F4428" w14:textId="77777777" w:rsidR="00861E33" w:rsidRPr="001E6D68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กรุงเทพมหานคร</w:t>
      </w:r>
    </w:p>
    <w:p w14:paraId="357831C5" w14:textId="075B3711" w:rsidR="00F525BD" w:rsidRPr="001D720C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96B4F">
        <w:rPr>
          <w:rFonts w:ascii="Angsana New" w:hAnsi="Angsana New"/>
          <w:sz w:val="26"/>
          <w:szCs w:val="26"/>
          <w:cs/>
        </w:rPr>
        <w:t xml:space="preserve">วันที่ </w:t>
      </w:r>
      <w:r w:rsidR="00C94D12">
        <w:rPr>
          <w:rFonts w:ascii="Angsana New" w:hAnsi="Angsana New"/>
          <w:sz w:val="26"/>
          <w:szCs w:val="26"/>
        </w:rPr>
        <w:t>23</w:t>
      </w:r>
      <w:r w:rsidRPr="00B96B4F">
        <w:rPr>
          <w:rFonts w:ascii="Angsana New" w:hAnsi="Angsana New"/>
          <w:sz w:val="26"/>
          <w:szCs w:val="26"/>
        </w:rPr>
        <w:t xml:space="preserve"> </w:t>
      </w:r>
      <w:r w:rsidRPr="00B96B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B96B4F">
        <w:rPr>
          <w:rFonts w:ascii="Angsana New" w:hAnsi="Angsana New"/>
          <w:sz w:val="26"/>
          <w:szCs w:val="26"/>
          <w:cs/>
        </w:rPr>
        <w:t xml:space="preserve"> </w:t>
      </w:r>
      <w:r w:rsidRPr="00B96B4F">
        <w:rPr>
          <w:rFonts w:ascii="Angsana New" w:hAnsi="Angsana New"/>
          <w:sz w:val="26"/>
          <w:szCs w:val="26"/>
        </w:rPr>
        <w:t>256</w:t>
      </w:r>
      <w:r w:rsidR="00A736DD">
        <w:rPr>
          <w:rFonts w:ascii="Angsana New" w:hAnsi="Angsana New"/>
          <w:sz w:val="26"/>
          <w:szCs w:val="26"/>
        </w:rPr>
        <w:t>9</w:t>
      </w:r>
    </w:p>
    <w:p w14:paraId="28A2903C" w14:textId="108287C1" w:rsidR="00401FE8" w:rsidRPr="005704CD" w:rsidRDefault="00401FE8" w:rsidP="00F525BD">
      <w:pPr>
        <w:pStyle w:val="T"/>
        <w:spacing w:line="240" w:lineRule="atLeast"/>
        <w:ind w:left="0"/>
        <w:jc w:val="both"/>
        <w:rPr>
          <w:rFonts w:ascii="Angsana New" w:hAnsi="Angsana New"/>
          <w:b/>
          <w:bCs/>
          <w:sz w:val="26"/>
          <w:szCs w:val="26"/>
        </w:rPr>
      </w:pPr>
    </w:p>
    <w:sectPr w:rsidR="00401FE8" w:rsidRPr="005704CD" w:rsidSect="00C934A3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A67C" w14:textId="77777777" w:rsidR="00B23BA7" w:rsidRDefault="00B23BA7" w:rsidP="00CE1E36">
      <w:r>
        <w:separator/>
      </w:r>
    </w:p>
  </w:endnote>
  <w:endnote w:type="continuationSeparator" w:id="0">
    <w:p w14:paraId="3B9A4DB4" w14:textId="77777777" w:rsidR="00B23BA7" w:rsidRDefault="00B23BA7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7CD3" w14:textId="77777777" w:rsidR="00B23BA7" w:rsidRDefault="00B23BA7" w:rsidP="00CE1E36">
      <w:r>
        <w:separator/>
      </w:r>
    </w:p>
  </w:footnote>
  <w:footnote w:type="continuationSeparator" w:id="0">
    <w:p w14:paraId="6D6C61E6" w14:textId="77777777" w:rsidR="00B23BA7" w:rsidRDefault="00B23BA7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687524">
    <w:abstractNumId w:val="6"/>
  </w:num>
  <w:num w:numId="2" w16cid:durableId="1496916758">
    <w:abstractNumId w:val="5"/>
  </w:num>
  <w:num w:numId="3" w16cid:durableId="1035233432">
    <w:abstractNumId w:val="9"/>
  </w:num>
  <w:num w:numId="4" w16cid:durableId="1293440866">
    <w:abstractNumId w:val="7"/>
  </w:num>
  <w:num w:numId="5" w16cid:durableId="1285580270">
    <w:abstractNumId w:val="8"/>
  </w:num>
  <w:num w:numId="6" w16cid:durableId="1672947197">
    <w:abstractNumId w:val="3"/>
  </w:num>
  <w:num w:numId="7" w16cid:durableId="1419907922">
    <w:abstractNumId w:val="2"/>
  </w:num>
  <w:num w:numId="8" w16cid:durableId="931472536">
    <w:abstractNumId w:val="0"/>
  </w:num>
  <w:num w:numId="9" w16cid:durableId="1202091388">
    <w:abstractNumId w:val="1"/>
  </w:num>
  <w:num w:numId="10" w16cid:durableId="1244992243">
    <w:abstractNumId w:val="4"/>
  </w:num>
  <w:num w:numId="11" w16cid:durableId="1505121380">
    <w:abstractNumId w:val="16"/>
  </w:num>
  <w:num w:numId="12" w16cid:durableId="1946768586">
    <w:abstractNumId w:val="13"/>
  </w:num>
  <w:num w:numId="13" w16cid:durableId="1662075650">
    <w:abstractNumId w:val="20"/>
  </w:num>
  <w:num w:numId="14" w16cid:durableId="1482695560">
    <w:abstractNumId w:val="15"/>
  </w:num>
  <w:num w:numId="15" w16cid:durableId="1403062415">
    <w:abstractNumId w:val="17"/>
  </w:num>
  <w:num w:numId="16" w16cid:durableId="669606628">
    <w:abstractNumId w:val="10"/>
  </w:num>
  <w:num w:numId="17" w16cid:durableId="1762752817">
    <w:abstractNumId w:val="19"/>
  </w:num>
  <w:num w:numId="18" w16cid:durableId="18512699">
    <w:abstractNumId w:val="18"/>
  </w:num>
  <w:num w:numId="19" w16cid:durableId="330958808">
    <w:abstractNumId w:val="11"/>
  </w:num>
  <w:num w:numId="20" w16cid:durableId="434642432">
    <w:abstractNumId w:val="12"/>
  </w:num>
  <w:num w:numId="21" w16cid:durableId="734544080">
    <w:abstractNumId w:val="21"/>
  </w:num>
  <w:num w:numId="22" w16cid:durableId="166557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1E7A"/>
    <w:rsid w:val="000035D2"/>
    <w:rsid w:val="0000445E"/>
    <w:rsid w:val="00015B9B"/>
    <w:rsid w:val="000173F5"/>
    <w:rsid w:val="00020660"/>
    <w:rsid w:val="0003431D"/>
    <w:rsid w:val="00034990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2D86"/>
    <w:rsid w:val="00073ED4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5113"/>
    <w:rsid w:val="00107E4B"/>
    <w:rsid w:val="00110E3C"/>
    <w:rsid w:val="001175F9"/>
    <w:rsid w:val="00120903"/>
    <w:rsid w:val="0012181B"/>
    <w:rsid w:val="00125348"/>
    <w:rsid w:val="00125892"/>
    <w:rsid w:val="00131475"/>
    <w:rsid w:val="00131CE7"/>
    <w:rsid w:val="00136D6F"/>
    <w:rsid w:val="00142A5F"/>
    <w:rsid w:val="001473DB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96825"/>
    <w:rsid w:val="001A12B7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1F6826"/>
    <w:rsid w:val="002006A2"/>
    <w:rsid w:val="00200BE2"/>
    <w:rsid w:val="00205B69"/>
    <w:rsid w:val="0021486F"/>
    <w:rsid w:val="00217573"/>
    <w:rsid w:val="00220A83"/>
    <w:rsid w:val="00220F65"/>
    <w:rsid w:val="00221FC5"/>
    <w:rsid w:val="002234A7"/>
    <w:rsid w:val="002236D9"/>
    <w:rsid w:val="00230668"/>
    <w:rsid w:val="00232943"/>
    <w:rsid w:val="002329C1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B7A34"/>
    <w:rsid w:val="002C20A4"/>
    <w:rsid w:val="002C5F4C"/>
    <w:rsid w:val="002C7F59"/>
    <w:rsid w:val="002D16CC"/>
    <w:rsid w:val="002D3941"/>
    <w:rsid w:val="002D481A"/>
    <w:rsid w:val="002D7007"/>
    <w:rsid w:val="002E1FCE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01DA"/>
    <w:rsid w:val="00303B45"/>
    <w:rsid w:val="0030587D"/>
    <w:rsid w:val="00305F68"/>
    <w:rsid w:val="00310E2B"/>
    <w:rsid w:val="00316EDB"/>
    <w:rsid w:val="0032033F"/>
    <w:rsid w:val="00326E3E"/>
    <w:rsid w:val="0033319B"/>
    <w:rsid w:val="003400D9"/>
    <w:rsid w:val="003411FD"/>
    <w:rsid w:val="00343EA6"/>
    <w:rsid w:val="003507B3"/>
    <w:rsid w:val="003526A2"/>
    <w:rsid w:val="0035354F"/>
    <w:rsid w:val="003539BB"/>
    <w:rsid w:val="00361BE2"/>
    <w:rsid w:val="00363EB2"/>
    <w:rsid w:val="0036494F"/>
    <w:rsid w:val="00365B14"/>
    <w:rsid w:val="0037308A"/>
    <w:rsid w:val="00375973"/>
    <w:rsid w:val="00377BE7"/>
    <w:rsid w:val="00377EF1"/>
    <w:rsid w:val="00380FAB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A0BD6"/>
    <w:rsid w:val="003A1662"/>
    <w:rsid w:val="003B7FF9"/>
    <w:rsid w:val="003C088C"/>
    <w:rsid w:val="003C1C4F"/>
    <w:rsid w:val="003C76B1"/>
    <w:rsid w:val="003C77E8"/>
    <w:rsid w:val="003D019A"/>
    <w:rsid w:val="003D4849"/>
    <w:rsid w:val="003D5AC4"/>
    <w:rsid w:val="003F035F"/>
    <w:rsid w:val="003F44AB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0BF6"/>
    <w:rsid w:val="00443F2C"/>
    <w:rsid w:val="00451727"/>
    <w:rsid w:val="0046256A"/>
    <w:rsid w:val="004665B2"/>
    <w:rsid w:val="00471453"/>
    <w:rsid w:val="00471492"/>
    <w:rsid w:val="00473EC8"/>
    <w:rsid w:val="00476617"/>
    <w:rsid w:val="00477A2B"/>
    <w:rsid w:val="00481D00"/>
    <w:rsid w:val="004909DE"/>
    <w:rsid w:val="00490C5C"/>
    <w:rsid w:val="00494FA0"/>
    <w:rsid w:val="00497A8F"/>
    <w:rsid w:val="004A3EEA"/>
    <w:rsid w:val="004B14F3"/>
    <w:rsid w:val="004B29D1"/>
    <w:rsid w:val="004B6277"/>
    <w:rsid w:val="004B6BE1"/>
    <w:rsid w:val="004B6CEB"/>
    <w:rsid w:val="004C4B8C"/>
    <w:rsid w:val="004C6746"/>
    <w:rsid w:val="004C7A47"/>
    <w:rsid w:val="004D1998"/>
    <w:rsid w:val="004D3D79"/>
    <w:rsid w:val="004D7ABA"/>
    <w:rsid w:val="004E0EAA"/>
    <w:rsid w:val="004E3BDE"/>
    <w:rsid w:val="004E6347"/>
    <w:rsid w:val="004E69ED"/>
    <w:rsid w:val="004F2AA8"/>
    <w:rsid w:val="004F470E"/>
    <w:rsid w:val="00503F23"/>
    <w:rsid w:val="00510908"/>
    <w:rsid w:val="00512374"/>
    <w:rsid w:val="00516D0D"/>
    <w:rsid w:val="005204AA"/>
    <w:rsid w:val="00521895"/>
    <w:rsid w:val="00522A49"/>
    <w:rsid w:val="005236DF"/>
    <w:rsid w:val="005272B7"/>
    <w:rsid w:val="00527617"/>
    <w:rsid w:val="00531B15"/>
    <w:rsid w:val="00532250"/>
    <w:rsid w:val="00534373"/>
    <w:rsid w:val="00545ECF"/>
    <w:rsid w:val="00546309"/>
    <w:rsid w:val="005477B9"/>
    <w:rsid w:val="005512AD"/>
    <w:rsid w:val="0055230D"/>
    <w:rsid w:val="00553CCC"/>
    <w:rsid w:val="00553E93"/>
    <w:rsid w:val="00553FF4"/>
    <w:rsid w:val="005544C3"/>
    <w:rsid w:val="0055765F"/>
    <w:rsid w:val="0056494E"/>
    <w:rsid w:val="005672C3"/>
    <w:rsid w:val="005704CD"/>
    <w:rsid w:val="0057193A"/>
    <w:rsid w:val="00582CBA"/>
    <w:rsid w:val="00591D5C"/>
    <w:rsid w:val="005953C5"/>
    <w:rsid w:val="0059553B"/>
    <w:rsid w:val="005B1183"/>
    <w:rsid w:val="005B298A"/>
    <w:rsid w:val="005B5137"/>
    <w:rsid w:val="005C199B"/>
    <w:rsid w:val="005C45FB"/>
    <w:rsid w:val="005D1F42"/>
    <w:rsid w:val="005D4459"/>
    <w:rsid w:val="005D5C01"/>
    <w:rsid w:val="005E43FF"/>
    <w:rsid w:val="005F275E"/>
    <w:rsid w:val="005F526B"/>
    <w:rsid w:val="006002E2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2CEE"/>
    <w:rsid w:val="006435EE"/>
    <w:rsid w:val="00643A67"/>
    <w:rsid w:val="00643D57"/>
    <w:rsid w:val="00645F6C"/>
    <w:rsid w:val="0064693D"/>
    <w:rsid w:val="00652140"/>
    <w:rsid w:val="00653FEE"/>
    <w:rsid w:val="00665937"/>
    <w:rsid w:val="00671097"/>
    <w:rsid w:val="006727D0"/>
    <w:rsid w:val="0067308D"/>
    <w:rsid w:val="00674D94"/>
    <w:rsid w:val="00680662"/>
    <w:rsid w:val="00682EA0"/>
    <w:rsid w:val="00690022"/>
    <w:rsid w:val="00694A2D"/>
    <w:rsid w:val="00696129"/>
    <w:rsid w:val="006A01DD"/>
    <w:rsid w:val="006A20C0"/>
    <w:rsid w:val="006A6C5E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058B2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65E4"/>
    <w:rsid w:val="00747F39"/>
    <w:rsid w:val="0075155F"/>
    <w:rsid w:val="007538D6"/>
    <w:rsid w:val="00753D64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4E4C"/>
    <w:rsid w:val="00806396"/>
    <w:rsid w:val="00807A19"/>
    <w:rsid w:val="00807D51"/>
    <w:rsid w:val="00811A90"/>
    <w:rsid w:val="00811D0A"/>
    <w:rsid w:val="008123CA"/>
    <w:rsid w:val="008134A1"/>
    <w:rsid w:val="00816F93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1E33"/>
    <w:rsid w:val="008653C6"/>
    <w:rsid w:val="008668A9"/>
    <w:rsid w:val="0087048A"/>
    <w:rsid w:val="008732E8"/>
    <w:rsid w:val="00873E45"/>
    <w:rsid w:val="00874227"/>
    <w:rsid w:val="0087429C"/>
    <w:rsid w:val="008747C1"/>
    <w:rsid w:val="008774F8"/>
    <w:rsid w:val="008775F2"/>
    <w:rsid w:val="00882271"/>
    <w:rsid w:val="00882421"/>
    <w:rsid w:val="00883425"/>
    <w:rsid w:val="00883657"/>
    <w:rsid w:val="008855C5"/>
    <w:rsid w:val="008867F7"/>
    <w:rsid w:val="008955AF"/>
    <w:rsid w:val="008A490D"/>
    <w:rsid w:val="008B03E7"/>
    <w:rsid w:val="008B0533"/>
    <w:rsid w:val="008B32BA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2A9D"/>
    <w:rsid w:val="00923016"/>
    <w:rsid w:val="0092319A"/>
    <w:rsid w:val="00923549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7EC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22C9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1FFC"/>
    <w:rsid w:val="009A34E1"/>
    <w:rsid w:val="009A42DD"/>
    <w:rsid w:val="009A5F7D"/>
    <w:rsid w:val="009B396F"/>
    <w:rsid w:val="009B68C0"/>
    <w:rsid w:val="009B6B56"/>
    <w:rsid w:val="009B6CFF"/>
    <w:rsid w:val="009B7A37"/>
    <w:rsid w:val="009C0C50"/>
    <w:rsid w:val="009C2244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53D8"/>
    <w:rsid w:val="00A467AD"/>
    <w:rsid w:val="00A4685E"/>
    <w:rsid w:val="00A46FB7"/>
    <w:rsid w:val="00A4701B"/>
    <w:rsid w:val="00A5192E"/>
    <w:rsid w:val="00A55806"/>
    <w:rsid w:val="00A61C99"/>
    <w:rsid w:val="00A6495A"/>
    <w:rsid w:val="00A70AB5"/>
    <w:rsid w:val="00A72553"/>
    <w:rsid w:val="00A736DD"/>
    <w:rsid w:val="00A77B22"/>
    <w:rsid w:val="00A80A1F"/>
    <w:rsid w:val="00A82BEE"/>
    <w:rsid w:val="00A917AF"/>
    <w:rsid w:val="00A930E5"/>
    <w:rsid w:val="00A97203"/>
    <w:rsid w:val="00AA0581"/>
    <w:rsid w:val="00AA1C35"/>
    <w:rsid w:val="00AA1E46"/>
    <w:rsid w:val="00AA41B9"/>
    <w:rsid w:val="00AB2E97"/>
    <w:rsid w:val="00AC32A1"/>
    <w:rsid w:val="00AC38A3"/>
    <w:rsid w:val="00AC4D95"/>
    <w:rsid w:val="00AD288A"/>
    <w:rsid w:val="00AD4508"/>
    <w:rsid w:val="00AD77B7"/>
    <w:rsid w:val="00AE753E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B33"/>
    <w:rsid w:val="00B05DE2"/>
    <w:rsid w:val="00B11331"/>
    <w:rsid w:val="00B17660"/>
    <w:rsid w:val="00B218C6"/>
    <w:rsid w:val="00B235A7"/>
    <w:rsid w:val="00B23BA7"/>
    <w:rsid w:val="00B24C01"/>
    <w:rsid w:val="00B31966"/>
    <w:rsid w:val="00B32647"/>
    <w:rsid w:val="00B33C6B"/>
    <w:rsid w:val="00B410C5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642F3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86FB3"/>
    <w:rsid w:val="00B92AF8"/>
    <w:rsid w:val="00B96B4F"/>
    <w:rsid w:val="00B96B88"/>
    <w:rsid w:val="00B9707D"/>
    <w:rsid w:val="00BA6254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30337"/>
    <w:rsid w:val="00C314D2"/>
    <w:rsid w:val="00C31C6C"/>
    <w:rsid w:val="00C34A65"/>
    <w:rsid w:val="00C35FEC"/>
    <w:rsid w:val="00C409B0"/>
    <w:rsid w:val="00C41FC7"/>
    <w:rsid w:val="00C432DD"/>
    <w:rsid w:val="00C442C2"/>
    <w:rsid w:val="00C44F98"/>
    <w:rsid w:val="00C4699F"/>
    <w:rsid w:val="00C471A3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2605"/>
    <w:rsid w:val="00C85276"/>
    <w:rsid w:val="00C87675"/>
    <w:rsid w:val="00C907FD"/>
    <w:rsid w:val="00C92689"/>
    <w:rsid w:val="00C934A3"/>
    <w:rsid w:val="00C93525"/>
    <w:rsid w:val="00C94952"/>
    <w:rsid w:val="00C94CA3"/>
    <w:rsid w:val="00C94D12"/>
    <w:rsid w:val="00C97EDB"/>
    <w:rsid w:val="00CB2295"/>
    <w:rsid w:val="00CB44D4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22C66"/>
    <w:rsid w:val="00D317CC"/>
    <w:rsid w:val="00D34062"/>
    <w:rsid w:val="00D3766A"/>
    <w:rsid w:val="00D420B9"/>
    <w:rsid w:val="00D51619"/>
    <w:rsid w:val="00D52676"/>
    <w:rsid w:val="00D5285F"/>
    <w:rsid w:val="00D56ED7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96F38"/>
    <w:rsid w:val="00DA6685"/>
    <w:rsid w:val="00DA6C3F"/>
    <w:rsid w:val="00DB003F"/>
    <w:rsid w:val="00DB0EB2"/>
    <w:rsid w:val="00DB34F3"/>
    <w:rsid w:val="00DB4836"/>
    <w:rsid w:val="00DC0285"/>
    <w:rsid w:val="00DD0AC7"/>
    <w:rsid w:val="00DD1DA1"/>
    <w:rsid w:val="00DD3295"/>
    <w:rsid w:val="00DE05F5"/>
    <w:rsid w:val="00DE0CD8"/>
    <w:rsid w:val="00DE1AE8"/>
    <w:rsid w:val="00DE3412"/>
    <w:rsid w:val="00DE3FCC"/>
    <w:rsid w:val="00DE7D3B"/>
    <w:rsid w:val="00DF0EA0"/>
    <w:rsid w:val="00DF17AA"/>
    <w:rsid w:val="00E0012C"/>
    <w:rsid w:val="00E00170"/>
    <w:rsid w:val="00E0227D"/>
    <w:rsid w:val="00E0372D"/>
    <w:rsid w:val="00E0734D"/>
    <w:rsid w:val="00E10E11"/>
    <w:rsid w:val="00E13D64"/>
    <w:rsid w:val="00E1586F"/>
    <w:rsid w:val="00E2781E"/>
    <w:rsid w:val="00E33B86"/>
    <w:rsid w:val="00E40014"/>
    <w:rsid w:val="00E40E69"/>
    <w:rsid w:val="00E43546"/>
    <w:rsid w:val="00E43A60"/>
    <w:rsid w:val="00E443B4"/>
    <w:rsid w:val="00E45FC4"/>
    <w:rsid w:val="00E52E2A"/>
    <w:rsid w:val="00E537E6"/>
    <w:rsid w:val="00E618D3"/>
    <w:rsid w:val="00E650A1"/>
    <w:rsid w:val="00E765A3"/>
    <w:rsid w:val="00E7707B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B3CC7"/>
    <w:rsid w:val="00EB65C9"/>
    <w:rsid w:val="00EC0B2A"/>
    <w:rsid w:val="00EC12E6"/>
    <w:rsid w:val="00EC38E8"/>
    <w:rsid w:val="00EC4E6F"/>
    <w:rsid w:val="00EC64CF"/>
    <w:rsid w:val="00EC7C76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10097"/>
    <w:rsid w:val="00F1053A"/>
    <w:rsid w:val="00F115B3"/>
    <w:rsid w:val="00F11734"/>
    <w:rsid w:val="00F11A0A"/>
    <w:rsid w:val="00F11B4F"/>
    <w:rsid w:val="00F15115"/>
    <w:rsid w:val="00F15562"/>
    <w:rsid w:val="00F20979"/>
    <w:rsid w:val="00F21597"/>
    <w:rsid w:val="00F22440"/>
    <w:rsid w:val="00F25410"/>
    <w:rsid w:val="00F26043"/>
    <w:rsid w:val="00F3418E"/>
    <w:rsid w:val="00F3591D"/>
    <w:rsid w:val="00F40499"/>
    <w:rsid w:val="00F411F3"/>
    <w:rsid w:val="00F43CF5"/>
    <w:rsid w:val="00F449C3"/>
    <w:rsid w:val="00F461A9"/>
    <w:rsid w:val="00F47DE2"/>
    <w:rsid w:val="00F50A0D"/>
    <w:rsid w:val="00F514B8"/>
    <w:rsid w:val="00F51E3A"/>
    <w:rsid w:val="00F525BD"/>
    <w:rsid w:val="00F531F2"/>
    <w:rsid w:val="00F6403D"/>
    <w:rsid w:val="00F6673A"/>
    <w:rsid w:val="00F71499"/>
    <w:rsid w:val="00F72474"/>
    <w:rsid w:val="00F7276D"/>
    <w:rsid w:val="00F744E9"/>
    <w:rsid w:val="00F7654D"/>
    <w:rsid w:val="00F77FF2"/>
    <w:rsid w:val="00F856A9"/>
    <w:rsid w:val="00F8595A"/>
    <w:rsid w:val="00F8667B"/>
    <w:rsid w:val="00F87A6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F856A9"/>
    <w:rPr>
      <w:rFonts w:ascii="Arial" w:hAnsi="Arial"/>
      <w:sz w:val="18"/>
      <w:szCs w:val="22"/>
    </w:rPr>
  </w:style>
  <w:style w:type="paragraph" w:customStyle="1" w:styleId="Default">
    <w:name w:val="Default"/>
    <w:rsid w:val="00F525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F525B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50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Dollaporn Kitlapcharoenkul</cp:lastModifiedBy>
  <cp:revision>50</cp:revision>
  <cp:lastPrinted>2026-02-10T03:56:00Z</cp:lastPrinted>
  <dcterms:created xsi:type="dcterms:W3CDTF">2022-11-21T04:03:00Z</dcterms:created>
  <dcterms:modified xsi:type="dcterms:W3CDTF">2026-02-23T12:32:00Z</dcterms:modified>
</cp:coreProperties>
</file>