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56481C" w:rsidRPr="00B759A3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2D3A" w:rsidRPr="00B759A3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B759A3" w:rsidRDefault="00A1742E" w:rsidP="00CE18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82D3A" w:rsidRPr="00B759A3" w14:paraId="3E124E0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2F2790A" w:rsidR="00A1742E" w:rsidRPr="00B759A3" w:rsidRDefault="005317DD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48F4C2A0" w:rsidR="00A1742E" w:rsidRPr="00B759A3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82D3A" w:rsidRPr="00B759A3" w14:paraId="1B1B21D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A1742E" w:rsidRPr="00B759A3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77777777" w:rsidR="00A1742E" w:rsidRPr="00B759A3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82D3A" w:rsidRPr="00B759A3" w14:paraId="4304A00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AFBAC3E" w14:textId="4D92A99E" w:rsidR="00EE2E60" w:rsidRPr="00B759A3" w:rsidRDefault="00EE2E60" w:rsidP="00EE2E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40BA66E" w14:textId="77777777" w:rsidR="00EE2E60" w:rsidRPr="00B759A3" w:rsidRDefault="00EE2E60" w:rsidP="00EE2E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DFCB6FB" w14:textId="5CAED60B" w:rsidR="00EE2E60" w:rsidRPr="00B759A3" w:rsidRDefault="00EE2E60" w:rsidP="00EE2E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882D3A" w:rsidRPr="00B759A3" w14:paraId="26D329C7" w14:textId="77777777" w:rsidTr="001D5A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D1329F" w14:textId="2BAC56AD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8FBF9F" w14:textId="7777777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DB72A00" w14:textId="2AF9BA3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82D3A" w:rsidRPr="00B759A3" w14:paraId="06D23770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56F4C0B" w14:textId="66274B5F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C530D0" w14:textId="7777777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CEE8E35" w14:textId="73CA644C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82D3A" w:rsidRPr="00B759A3" w14:paraId="35249EC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277957D5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DE667C" w14:textId="7777777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01CFEB40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82D3A" w:rsidRPr="00B759A3" w14:paraId="5664D51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D31728B" w14:textId="18DB3B44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03EAA1" w14:textId="7777777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A4CFBCD" w14:textId="01B744DD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82D3A" w:rsidRPr="00B759A3" w14:paraId="3C2912C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3B85620A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E0294E" w14:textId="7777777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285AED9F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82D3A" w:rsidRPr="00B759A3" w14:paraId="3B4CB36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C30E4E" w14:textId="62CA8432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0872EA" w14:textId="7777777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B2D7E23" w14:textId="0A5FAC31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82D3A" w:rsidRPr="00B759A3" w14:paraId="68B352A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715D9C" w14:textId="0C5A55F6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320D700" w14:textId="77777777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DE51715" w14:textId="0865E616" w:rsidR="0059649D" w:rsidRPr="00B759A3" w:rsidRDefault="0059649D" w:rsidP="00596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882D3A" w:rsidRPr="00B759A3" w14:paraId="321053F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28AEE0F3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3DCB4C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5E0BADF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82D3A" w:rsidRPr="00B759A3" w14:paraId="042FE0D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FE8B6E4" w14:textId="5E18D1DF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BD4F40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2961EFE" w14:textId="6C4823D5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  <w:r w:rsidRPr="00B759A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882D3A" w:rsidRPr="00B759A3" w14:paraId="18A8235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F63FD0" w14:textId="77CD6123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7FAE69B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6D8C32" w14:textId="061C4A83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ค่าความนิยม </w:t>
            </w:r>
          </w:p>
        </w:tc>
      </w:tr>
      <w:tr w:rsidR="00882D3A" w:rsidRPr="00B759A3" w14:paraId="47B8669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1D1484D6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0F94AEF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266702CF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82D3A" w:rsidRPr="00B759A3" w14:paraId="009309B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33EE0F3" w14:textId="5369DC43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48B50C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568758" w14:textId="2A317752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82D3A" w:rsidRPr="00B759A3" w14:paraId="4E9954F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44FFF9F" w14:textId="3738C8CE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C0E62E2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EF45624" w14:textId="1B724BF3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82D3A" w:rsidRPr="00B759A3" w14:paraId="4183CF9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8C1BAF" w14:textId="187C501E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60EC603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F5F32" w14:textId="2BDAEDB9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82D3A" w:rsidRPr="00B759A3" w14:paraId="5AE56FE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741A5B19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F4BA8AA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5FA0CF5E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882D3A" w:rsidRPr="00B759A3" w14:paraId="07412A0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F01E16F" w14:textId="6DD80A2A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63218DE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AF0E9AA" w14:textId="36A44661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882D3A" w:rsidRPr="00B759A3" w14:paraId="01FC625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F701F9" w14:textId="01CEBEFF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41391B6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DC9CE4E" w14:textId="6C18EC8D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82D3A" w:rsidRPr="00B759A3" w14:paraId="61DBCC6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7381E6BE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88A4809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5C318A14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882D3A" w:rsidRPr="00B759A3" w14:paraId="33D6363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BE962A" w14:textId="597E0A60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C93B514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96A8CA" w14:textId="35D8AC18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82D3A" w:rsidRPr="00B759A3" w14:paraId="16B67D24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83E9B63" w14:textId="5360DF50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4DBEF5F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47AD127" w14:textId="713A0B9B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82D3A" w:rsidRPr="00B759A3" w14:paraId="02AC8A7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EB9BDA" w14:textId="4663E31E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6C6E8DD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7E04B10" w14:textId="494759FF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82D3A" w:rsidRPr="00B759A3" w14:paraId="21344AA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49C9E8" w14:textId="010CD4B0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9D3A3BA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673CC3E6" w14:textId="302FCF30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82D3A" w:rsidRPr="00B759A3" w14:paraId="4470238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E202142" w14:textId="64480ECB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1A8DD35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263B1A64" w14:textId="7CBFE293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82D3A" w:rsidRPr="00B759A3" w14:paraId="26AD235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3B6C7E0E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1D9B11B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63D1AFFC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82D3A" w:rsidRPr="00B759A3" w14:paraId="40181E8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9FB94E6" w14:textId="4C2CAB23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38C1684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048B36C" w14:textId="3EE434AA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82D3A" w:rsidRPr="00B759A3" w14:paraId="04CF3B2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C14771C" w14:textId="45FE8C9D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82A534C" w14:textId="77777777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CA7AA1" w14:textId="4D2F9A11" w:rsidR="003A25CE" w:rsidRPr="00B759A3" w:rsidRDefault="003A25CE" w:rsidP="003A2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195541ED" w14:textId="6321C4C9" w:rsidR="00A1742E" w:rsidRPr="00B759A3" w:rsidRDefault="00E6228A" w:rsidP="0064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2"/>
          <w:szCs w:val="32"/>
          <w:cs/>
        </w:rPr>
        <w:br w:type="page"/>
      </w:r>
      <w:r w:rsidR="00A1742E" w:rsidRPr="00B759A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6CEDC10" w14:textId="77777777" w:rsidR="00A1742E" w:rsidRPr="00B759A3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D5023" w14:textId="49776AF1" w:rsidR="002B1411" w:rsidRPr="00B759A3" w:rsidRDefault="002B1411" w:rsidP="00195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F40B1" w:rsidRPr="00B759A3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3269C2" w:rsidRPr="00B759A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B759A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E53F1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4B9E" w:rsidRPr="00B759A3">
        <w:rPr>
          <w:rFonts w:asciiTheme="majorBidi" w:hAnsiTheme="majorBidi" w:cstheme="majorBidi"/>
          <w:sz w:val="30"/>
          <w:szCs w:val="30"/>
        </w:rPr>
        <w:t>27</w:t>
      </w:r>
      <w:r w:rsidR="009E53F1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B759A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9593F" w:rsidRPr="00B759A3">
        <w:rPr>
          <w:rFonts w:asciiTheme="majorBidi" w:hAnsiTheme="majorBidi" w:cstheme="majorBidi"/>
          <w:sz w:val="30"/>
          <w:szCs w:val="30"/>
        </w:rPr>
        <w:t>256</w:t>
      </w:r>
      <w:r w:rsidR="00014B9E" w:rsidRPr="00B759A3">
        <w:rPr>
          <w:rFonts w:asciiTheme="majorBidi" w:hAnsiTheme="majorBidi" w:cstheme="majorBidi"/>
          <w:sz w:val="30"/>
          <w:szCs w:val="30"/>
        </w:rPr>
        <w:t>9</w:t>
      </w:r>
    </w:p>
    <w:p w14:paraId="5D585882" w14:textId="77777777" w:rsidR="00200B9A" w:rsidRPr="00B759A3" w:rsidRDefault="00200B9A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84E91" w14:textId="77777777" w:rsidR="00A1742E" w:rsidRPr="00B759A3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B759A3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B759A3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B759A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B759A3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DE209" w14:textId="34CAE65C" w:rsidR="00174409" w:rsidRPr="00B759A3" w:rsidRDefault="00A1742E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302C"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69C2" w:rsidRPr="00B759A3">
        <w:rPr>
          <w:rFonts w:asciiTheme="majorBidi" w:hAnsiTheme="majorBidi" w:cstheme="majorBidi"/>
          <w:sz w:val="30"/>
          <w:szCs w:val="30"/>
          <w:cs/>
        </w:rPr>
        <w:t xml:space="preserve">โรงงานเภสัชอุตสาหกรรม เจเอสพี </w:t>
      </w:r>
      <w:r w:rsidR="003269C2" w:rsidRPr="00B759A3">
        <w:rPr>
          <w:rFonts w:asciiTheme="majorBidi" w:hAnsiTheme="majorBidi" w:cstheme="majorBidi"/>
          <w:sz w:val="30"/>
          <w:szCs w:val="30"/>
        </w:rPr>
        <w:t>(</w:t>
      </w:r>
      <w:r w:rsidR="003269C2" w:rsidRPr="00B759A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3269C2" w:rsidRPr="00B759A3">
        <w:rPr>
          <w:rFonts w:asciiTheme="majorBidi" w:hAnsiTheme="majorBidi" w:cstheme="majorBidi"/>
          <w:sz w:val="30"/>
          <w:szCs w:val="30"/>
        </w:rPr>
        <w:t xml:space="preserve">) </w:t>
      </w:r>
      <w:r w:rsidRPr="00B759A3">
        <w:rPr>
          <w:rFonts w:asciiTheme="majorBidi" w:hAnsiTheme="majorBidi" w:cstheme="majorBidi"/>
          <w:sz w:val="30"/>
          <w:szCs w:val="30"/>
          <w:cs/>
        </w:rPr>
        <w:t>จำกัด</w:t>
      </w:r>
      <w:r w:rsidR="00C630DA" w:rsidRPr="00B759A3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3B302C" w:rsidRPr="00B759A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="003B302C" w:rsidRPr="00B759A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3B302C" w:rsidRPr="00B759A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13D1F" w:rsidRPr="00B759A3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และจดทะเบียนกับตลาดหลักทรัพย์แห่งประเทศไทยเมื่อเดือน</w:t>
      </w:r>
      <w:r w:rsidR="00F13D1F" w:rsidRPr="00B759A3">
        <w:rPr>
          <w:rFonts w:asciiTheme="majorBidi" w:hAnsiTheme="majorBidi" w:hint="cs"/>
          <w:sz w:val="30"/>
          <w:szCs w:val="30"/>
          <w:cs/>
          <w:lang w:val="th-TH"/>
        </w:rPr>
        <w:t xml:space="preserve">พฤศจิกายน </w:t>
      </w:r>
      <w:r w:rsidR="00F13D1F" w:rsidRPr="00B759A3">
        <w:rPr>
          <w:rFonts w:asciiTheme="majorBidi" w:hAnsiTheme="majorBidi"/>
          <w:sz w:val="30"/>
          <w:szCs w:val="30"/>
          <w:lang w:val="en-GB"/>
        </w:rPr>
        <w:t>2564</w:t>
      </w:r>
      <w:r w:rsidR="00F13D1F" w:rsidRPr="00B759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F7671" w:rsidRPr="00B759A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F3FE8" w:rsidRPr="00B759A3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533FF" w:rsidRPr="00B759A3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731F42" w:rsidRPr="00B759A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BC54911" w14:textId="77777777" w:rsidR="00A1742E" w:rsidRPr="00B759A3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90C3D4" w14:textId="77777777" w:rsidR="00731F42" w:rsidRPr="00B759A3" w:rsidRDefault="00731F42" w:rsidP="0073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B759A3">
        <w:rPr>
          <w:rFonts w:asciiTheme="majorBidi" w:hAnsiTheme="majorBidi" w:cstheme="majorBidi"/>
          <w:sz w:val="30"/>
          <w:szCs w:val="30"/>
          <w:cs/>
        </w:rPr>
        <w:tab/>
      </w:r>
      <w:r w:rsidRPr="00B759A3">
        <w:rPr>
          <w:rFonts w:asciiTheme="majorBidi" w:hAnsiTheme="majorBidi" w:cstheme="majorBidi"/>
          <w:sz w:val="30"/>
          <w:szCs w:val="30"/>
        </w:rPr>
        <w:t>:</w:t>
      </w:r>
      <w:r w:rsidRPr="00B759A3">
        <w:rPr>
          <w:rFonts w:asciiTheme="majorBidi" w:hAnsiTheme="majorBidi" w:cstheme="majorBidi"/>
          <w:sz w:val="30"/>
          <w:szCs w:val="30"/>
        </w:rPr>
        <w:tab/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B759A3">
        <w:rPr>
          <w:rFonts w:asciiTheme="majorBidi" w:hAnsiTheme="majorBidi" w:cstheme="majorBidi"/>
          <w:sz w:val="30"/>
          <w:szCs w:val="30"/>
        </w:rPr>
        <w:t xml:space="preserve">255, 257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ซอยสาธุประดิษฐ์ </w:t>
      </w:r>
      <w:r w:rsidRPr="00B759A3">
        <w:rPr>
          <w:rFonts w:asciiTheme="majorBidi" w:hAnsiTheme="majorBidi" w:cstheme="majorBidi"/>
          <w:sz w:val="30"/>
          <w:szCs w:val="30"/>
        </w:rPr>
        <w:t xml:space="preserve">58 </w:t>
      </w:r>
      <w:r w:rsidRPr="00B759A3">
        <w:rPr>
          <w:rFonts w:asciiTheme="majorBidi" w:hAnsiTheme="majorBidi" w:cstheme="majorBidi"/>
          <w:sz w:val="30"/>
          <w:szCs w:val="30"/>
          <w:cs/>
        </w:rPr>
        <w:t>แขวงบางโพงพาง เขตยานนาวา กรุงเทพมหานคร</w:t>
      </w:r>
    </w:p>
    <w:p w14:paraId="069F1591" w14:textId="77777777" w:rsidR="006538CB" w:rsidRPr="00B759A3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สาขา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ที่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B759A3">
        <w:rPr>
          <w:rFonts w:asciiTheme="majorBidi" w:hAnsiTheme="majorBidi" w:cstheme="majorBidi"/>
          <w:sz w:val="30"/>
          <w:szCs w:val="30"/>
          <w:cs/>
        </w:rPr>
        <w:tab/>
      </w:r>
      <w:r w:rsidRPr="00B759A3">
        <w:rPr>
          <w:rFonts w:asciiTheme="majorBidi" w:hAnsiTheme="majorBidi" w:cstheme="majorBidi"/>
          <w:sz w:val="30"/>
          <w:szCs w:val="30"/>
        </w:rPr>
        <w:t>:</w:t>
      </w:r>
      <w:r w:rsidRPr="00B759A3">
        <w:rPr>
          <w:rFonts w:asciiTheme="majorBidi" w:hAnsiTheme="majorBidi" w:cstheme="majorBidi"/>
          <w:sz w:val="30"/>
          <w:szCs w:val="30"/>
        </w:rPr>
        <w:tab/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B759A3">
        <w:rPr>
          <w:rFonts w:asciiTheme="majorBidi" w:hAnsiTheme="majorBidi" w:cstheme="majorBidi"/>
          <w:sz w:val="30"/>
          <w:szCs w:val="30"/>
        </w:rPr>
        <w:t xml:space="preserve">260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B759A3">
        <w:rPr>
          <w:rFonts w:asciiTheme="majorBidi" w:hAnsiTheme="majorBidi" w:cstheme="majorBidi"/>
          <w:sz w:val="30"/>
          <w:szCs w:val="30"/>
        </w:rPr>
        <w:t xml:space="preserve">4 </w:t>
      </w:r>
      <w:r w:rsidRPr="00B759A3">
        <w:rPr>
          <w:rFonts w:asciiTheme="majorBidi" w:hAnsiTheme="majorBidi" w:cstheme="majorBidi"/>
          <w:sz w:val="30"/>
          <w:szCs w:val="30"/>
          <w:cs/>
        </w:rPr>
        <w:t>ตำบลศรีบัวบาน อำเภอเมืองลำพูน จังหวัดลำพูน</w:t>
      </w:r>
    </w:p>
    <w:p w14:paraId="200B1E84" w14:textId="77777777" w:rsidR="006538CB" w:rsidRPr="00B759A3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ab/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88, 88/1-3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659E6253" w14:textId="77777777" w:rsidR="006538CB" w:rsidRPr="00B759A3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ab/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88/5-6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541F33EE" w14:textId="77777777" w:rsidR="006538CB" w:rsidRPr="00B759A3" w:rsidRDefault="006538C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2EDD7" w14:textId="7AF00443" w:rsidR="006538CB" w:rsidRPr="00B759A3" w:rsidRDefault="006538CB" w:rsidP="00456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B759A3">
        <w:rPr>
          <w:rFonts w:asciiTheme="majorBidi" w:hAnsiTheme="majorBidi" w:cstheme="majorBidi"/>
          <w:sz w:val="30"/>
          <w:szCs w:val="30"/>
          <w:cs/>
        </w:rPr>
        <w:t>ใหญ่ในระหว่าง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bookmarkStart w:id="0" w:name="_Hlk94802025"/>
      <w:r w:rsidR="00AF073F" w:rsidRPr="00B759A3">
        <w:rPr>
          <w:rFonts w:asciiTheme="majorBidi" w:hAnsiTheme="majorBidi" w:cstheme="majorBidi" w:hint="cs"/>
          <w:sz w:val="30"/>
          <w:szCs w:val="30"/>
          <w:cs/>
        </w:rPr>
        <w:t>บริษัท สุภาพ กรุ๊ป จำกัด</w:t>
      </w:r>
      <w:r w:rsidR="00EE2E60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EE2E60" w:rsidRPr="00B759A3">
        <w:rPr>
          <w:rFonts w:asciiTheme="majorBidi" w:hAnsiTheme="majorBidi" w:cstheme="majorBidi" w:hint="cs"/>
          <w:sz w:val="30"/>
          <w:szCs w:val="30"/>
          <w:cs/>
        </w:rPr>
        <w:t xml:space="preserve">และตระกูลแดงประเสริฐ </w:t>
      </w:r>
      <w:r w:rsidRPr="00B759A3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1DED" w:rsidRPr="00B759A3">
        <w:rPr>
          <w:rFonts w:asciiTheme="majorBidi" w:hAnsiTheme="majorBidi" w:cstheme="majorBidi"/>
          <w:sz w:val="30"/>
          <w:szCs w:val="30"/>
        </w:rPr>
        <w:t>33.</w:t>
      </w:r>
      <w:r w:rsidR="00EE2E60" w:rsidRPr="00B759A3">
        <w:rPr>
          <w:rFonts w:asciiTheme="majorBidi" w:hAnsiTheme="majorBidi" w:cstheme="majorBidi"/>
          <w:sz w:val="30"/>
          <w:szCs w:val="30"/>
        </w:rPr>
        <w:t>29</w:t>
      </w:r>
      <w:r w:rsidR="00C61DED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C61DED" w:rsidRPr="00B759A3">
        <w:rPr>
          <w:rFonts w:asciiTheme="majorBidi" w:hAnsiTheme="majorBidi" w:cstheme="majorBidi"/>
          <w:sz w:val="30"/>
          <w:szCs w:val="30"/>
        </w:rPr>
        <w:t>3</w:t>
      </w:r>
      <w:r w:rsidR="00EE2E60" w:rsidRPr="00B759A3">
        <w:rPr>
          <w:rFonts w:asciiTheme="majorBidi" w:hAnsiTheme="majorBidi" w:cstheme="majorBidi"/>
          <w:sz w:val="30"/>
          <w:szCs w:val="30"/>
        </w:rPr>
        <w:t>0.05</w:t>
      </w:r>
      <w:r w:rsidR="00C61DED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bookmarkEnd w:id="0"/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Pr="00B759A3"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 w:rsidR="00014B9E" w:rsidRPr="00B759A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87399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14B9E" w:rsidRPr="00B759A3">
        <w:rPr>
          <w:rFonts w:asciiTheme="majorBidi" w:hAnsiTheme="majorBidi"/>
          <w:i/>
          <w:iCs/>
          <w:sz w:val="30"/>
          <w:szCs w:val="30"/>
          <w:cs/>
        </w:rPr>
        <w:t xml:space="preserve">ตระกูลแดงประเสริฐ และบริษัท สุภาพ กรุ๊ป จำกัด ถือหุ้นของบริษัทร้อยละ </w:t>
      </w:r>
      <w:r w:rsidR="00014B9E" w:rsidRPr="00B759A3">
        <w:rPr>
          <w:rFonts w:asciiTheme="majorBidi" w:hAnsiTheme="majorBidi"/>
          <w:i/>
          <w:iCs/>
          <w:sz w:val="30"/>
          <w:szCs w:val="30"/>
        </w:rPr>
        <w:t>33.32</w:t>
      </w:r>
      <w:r w:rsidR="00014B9E" w:rsidRPr="00B759A3">
        <w:rPr>
          <w:rFonts w:asciiTheme="majorBidi" w:hAnsiTheme="majorBidi"/>
          <w:i/>
          <w:iCs/>
          <w:sz w:val="30"/>
          <w:szCs w:val="30"/>
          <w:cs/>
        </w:rPr>
        <w:t xml:space="preserve"> และร้อยละ </w:t>
      </w:r>
      <w:r w:rsidR="00014B9E" w:rsidRPr="00B759A3">
        <w:rPr>
          <w:rFonts w:asciiTheme="majorBidi" w:hAnsiTheme="majorBidi"/>
          <w:i/>
          <w:iCs/>
          <w:sz w:val="30"/>
          <w:szCs w:val="30"/>
        </w:rPr>
        <w:t>33.29</w:t>
      </w:r>
      <w:r w:rsidR="00014B9E" w:rsidRPr="00B759A3">
        <w:rPr>
          <w:rFonts w:asciiTheme="majorBidi" w:hAnsiTheme="majorBidi"/>
          <w:i/>
          <w:iCs/>
          <w:sz w:val="30"/>
          <w:szCs w:val="30"/>
          <w:cs/>
        </w:rPr>
        <w:t xml:space="preserve"> ตามลำดับ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71ACAFA" w14:textId="77777777" w:rsidR="005714DB" w:rsidRPr="00B759A3" w:rsidRDefault="005714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E9C7A5" w14:textId="1BB7B68F" w:rsidR="00630430" w:rsidRPr="00B759A3" w:rsidRDefault="00664F03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B759A3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B759A3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 w:rsidRPr="00B759A3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 w:rsidRPr="00B759A3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B759A3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630430" w:rsidRPr="00B759A3">
        <w:rPr>
          <w:rFonts w:asciiTheme="majorBidi" w:hAnsiTheme="majorBidi" w:cstheme="majorBidi" w:hint="cs"/>
          <w:sz w:val="30"/>
          <w:szCs w:val="30"/>
          <w:cs/>
        </w:rPr>
        <w:t xml:space="preserve"> ผลิตภัณฑ์</w:t>
      </w:r>
      <w:r w:rsidR="00371C2C" w:rsidRPr="00B759A3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C55202" w:rsidRPr="00B759A3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 w:rsidRPr="00B759A3">
        <w:rPr>
          <w:rFonts w:asciiTheme="majorBidi" w:hAnsiTheme="majorBidi" w:cstheme="majorBidi" w:hint="cs"/>
          <w:sz w:val="30"/>
          <w:szCs w:val="30"/>
          <w:cs/>
        </w:rPr>
        <w:t>ผลิตภัณฑ์</w:t>
      </w:r>
      <w:r w:rsidR="00371C2C" w:rsidRPr="00B759A3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  <w:r w:rsidR="00F13D1F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F13D1F" w:rsidRPr="00B759A3">
        <w:rPr>
          <w:rFonts w:asciiTheme="majorBidi" w:hAnsiTheme="majorBidi" w:cstheme="majorBidi" w:hint="cs"/>
          <w:sz w:val="30"/>
          <w:szCs w:val="30"/>
          <w:cs/>
        </w:rPr>
        <w:t>และผลิตภัณฑ์สมุนไพร</w:t>
      </w:r>
      <w:r w:rsidR="000549B9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5F77" w:rsidRPr="00B759A3">
        <w:rPr>
          <w:rFonts w:asciiTheme="majorBidi" w:hAnsiTheme="majorBidi" w:cstheme="majorBidi" w:hint="cs"/>
          <w:sz w:val="30"/>
          <w:szCs w:val="30"/>
          <w:cs/>
        </w:rPr>
        <w:t>บริษ</w:t>
      </w:r>
      <w:r w:rsidR="0011487E" w:rsidRPr="00B759A3">
        <w:rPr>
          <w:rFonts w:asciiTheme="majorBidi" w:hAnsiTheme="majorBidi" w:cstheme="majorBidi" w:hint="cs"/>
          <w:sz w:val="30"/>
          <w:szCs w:val="30"/>
          <w:cs/>
        </w:rPr>
        <w:t>ั</w:t>
      </w:r>
      <w:r w:rsidR="00C55F77" w:rsidRPr="00B759A3">
        <w:rPr>
          <w:rFonts w:asciiTheme="majorBidi" w:hAnsiTheme="majorBidi" w:cstheme="majorBidi" w:hint="cs"/>
          <w:sz w:val="30"/>
          <w:szCs w:val="30"/>
          <w:cs/>
        </w:rPr>
        <w:t xml:space="preserve">ทย่อย </w:t>
      </w:r>
      <w:r w:rsidR="00C55F77" w:rsidRPr="00B759A3">
        <w:rPr>
          <w:rFonts w:asciiTheme="majorBidi" w:hAnsiTheme="majorBidi" w:cstheme="majorBidi"/>
          <w:sz w:val="30"/>
          <w:szCs w:val="30"/>
        </w:rPr>
        <w:t>(</w:t>
      </w:r>
      <w:r w:rsidR="00C55F77" w:rsidRPr="00B759A3">
        <w:rPr>
          <w:rFonts w:asciiTheme="majorBidi" w:hAnsiTheme="majorBidi" w:cstheme="majorBidi" w:hint="cs"/>
          <w:sz w:val="30"/>
          <w:szCs w:val="30"/>
          <w:cs/>
        </w:rPr>
        <w:t xml:space="preserve">รวมกันกับบริษัทเรียกว่า </w:t>
      </w:r>
      <w:r w:rsidR="00C55F77" w:rsidRPr="00B759A3">
        <w:rPr>
          <w:rFonts w:asciiTheme="majorBidi" w:hAnsiTheme="majorBidi" w:cstheme="majorBidi"/>
          <w:sz w:val="30"/>
          <w:szCs w:val="30"/>
        </w:rPr>
        <w:t>“</w:t>
      </w:r>
      <w:r w:rsidR="00C55F77"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55F77" w:rsidRPr="00B759A3">
        <w:rPr>
          <w:rFonts w:asciiTheme="majorBidi" w:hAnsiTheme="majorBidi" w:cstheme="majorBidi"/>
          <w:sz w:val="30"/>
          <w:szCs w:val="30"/>
        </w:rPr>
        <w:t>”)</w:t>
      </w:r>
      <w:r w:rsidR="00C55F77" w:rsidRPr="00B759A3">
        <w:rPr>
          <w:rFonts w:asciiTheme="majorBidi" w:hAnsiTheme="majorBidi" w:cstheme="majorBidi" w:hint="cs"/>
          <w:sz w:val="30"/>
          <w:szCs w:val="30"/>
          <w:cs/>
        </w:rPr>
        <w:t xml:space="preserve"> ประกอบกิจการวิจัยพัฒนาผลิตภัณฑ์ </w:t>
      </w:r>
      <w:r w:rsidR="00CF030F" w:rsidRPr="00B759A3">
        <w:rPr>
          <w:rFonts w:asciiTheme="majorBidi" w:hAnsiTheme="majorBidi" w:cstheme="majorBidi" w:hint="cs"/>
          <w:sz w:val="30"/>
          <w:szCs w:val="30"/>
          <w:cs/>
        </w:rPr>
        <w:t>ผลิตและจำหน่าย</w:t>
      </w:r>
      <w:r w:rsidR="00C55F77" w:rsidRPr="00B759A3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11487E" w:rsidRPr="00B759A3">
        <w:rPr>
          <w:rFonts w:asciiTheme="majorBidi" w:hAnsiTheme="majorBidi" w:cstheme="majorBidi" w:hint="cs"/>
          <w:sz w:val="30"/>
          <w:szCs w:val="30"/>
          <w:cs/>
        </w:rPr>
        <w:t>ิ</w:t>
      </w:r>
      <w:r w:rsidR="00C55F77" w:rsidRPr="00B759A3">
        <w:rPr>
          <w:rFonts w:asciiTheme="majorBidi" w:hAnsiTheme="majorBidi" w:cstheme="majorBidi" w:hint="cs"/>
          <w:sz w:val="30"/>
          <w:szCs w:val="30"/>
          <w:cs/>
        </w:rPr>
        <w:t>ตภัณฑ์เสริมอาหาร</w:t>
      </w:r>
      <w:r w:rsidR="00713BB2" w:rsidRPr="00B759A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1487E" w:rsidRPr="00B759A3">
        <w:rPr>
          <w:rFonts w:asciiTheme="majorBidi" w:hAnsiTheme="majorBidi" w:cstheme="majorBidi" w:hint="cs"/>
          <w:sz w:val="30"/>
          <w:szCs w:val="30"/>
          <w:cs/>
        </w:rPr>
        <w:t>เครื่องสำอาง</w:t>
      </w:r>
      <w:r w:rsidR="00CF030F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3BB2" w:rsidRPr="00B759A3">
        <w:rPr>
          <w:rFonts w:asciiTheme="majorBidi" w:hAnsiTheme="majorBidi" w:cstheme="majorBidi" w:hint="cs"/>
          <w:sz w:val="30"/>
          <w:szCs w:val="30"/>
          <w:cs/>
        </w:rPr>
        <w:t>ผลิตและจำหน่าย</w:t>
      </w:r>
      <w:r w:rsidR="00CF030F" w:rsidRPr="00B759A3">
        <w:rPr>
          <w:rFonts w:asciiTheme="majorBidi" w:hAnsiTheme="majorBidi" w:cstheme="majorBidi" w:hint="cs"/>
          <w:sz w:val="30"/>
          <w:szCs w:val="30"/>
          <w:cs/>
        </w:rPr>
        <w:t>ผลิตภัณฑ์และอุปกรณ์ที่เกี่ยวกับการฟอกไต</w:t>
      </w:r>
      <w:r w:rsidR="0011487E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3BB2" w:rsidRPr="00B759A3">
        <w:rPr>
          <w:rFonts w:asciiTheme="majorBidi" w:hAnsiTheme="majorBidi" w:cstheme="majorBidi" w:hint="cs"/>
          <w:sz w:val="30"/>
          <w:szCs w:val="30"/>
          <w:cs/>
        </w:rPr>
        <w:t>ผลิตและจำหน่าย</w:t>
      </w:r>
      <w:r w:rsidR="000646C5" w:rsidRPr="00B759A3">
        <w:rPr>
          <w:rFonts w:asciiTheme="majorBidi" w:hAnsiTheme="majorBidi" w:cstheme="majorBidi" w:hint="cs"/>
          <w:sz w:val="30"/>
          <w:szCs w:val="30"/>
          <w:cs/>
        </w:rPr>
        <w:t xml:space="preserve">ระบบน้ำบริสุทธิ์เพื่อใช้ในอุตสาหกรรม </w:t>
      </w:r>
      <w:r w:rsidR="000646C5" w:rsidRPr="00B759A3">
        <w:rPr>
          <w:rFonts w:asciiTheme="majorBidi" w:hAnsiTheme="majorBidi"/>
          <w:sz w:val="30"/>
          <w:szCs w:val="30"/>
          <w:cs/>
        </w:rPr>
        <w:t>รับจ้างวิจัยเชิงวิชาการใน</w:t>
      </w:r>
      <w:r w:rsidR="000646C5" w:rsidRPr="00B759A3">
        <w:rPr>
          <w:rFonts w:asciiTheme="majorBidi" w:hAnsiTheme="majorBidi"/>
          <w:spacing w:val="-2"/>
          <w:sz w:val="30"/>
          <w:szCs w:val="30"/>
          <w:cs/>
        </w:rPr>
        <w:t>ห้องปฏิบัติการ รับจ้างทดสอบและวิเคราะห์ผลทางวิทยาศาสตร์ ส่วนงานฝึกอบรมและสัมมนา</w:t>
      </w:r>
      <w:r w:rsidR="009D5843" w:rsidRPr="00B759A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646C5" w:rsidRPr="00B759A3">
        <w:rPr>
          <w:rFonts w:asciiTheme="majorBidi" w:hAnsiTheme="majorBidi"/>
          <w:spacing w:val="-2"/>
          <w:sz w:val="30"/>
          <w:szCs w:val="30"/>
          <w:cs/>
        </w:rPr>
        <w:t>ส่วนงานให้คำปรึกษายื่นขอทุนวิจัย</w:t>
      </w:r>
      <w:r w:rsidR="000646C5" w:rsidRPr="00B759A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D5843" w:rsidRPr="00B759A3">
        <w:rPr>
          <w:rFonts w:asciiTheme="majorBidi" w:hAnsiTheme="majorBidi"/>
          <w:spacing w:val="-2"/>
          <w:sz w:val="30"/>
          <w:szCs w:val="30"/>
          <w:cs/>
        </w:rPr>
        <w:t>และจำหน่ายสินค้าผ่านเครื่องจำหน่ายสินค้าอัตโนมัติ</w:t>
      </w:r>
      <w:r w:rsidR="009D5843" w:rsidRPr="00B759A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404E42" w:rsidRPr="00B759A3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="000549B9" w:rsidRPr="00B759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รายละเอียดของบริษัทย่อย ณ วันที่ </w:t>
      </w:r>
      <w:r w:rsidR="000549B9" w:rsidRPr="00B759A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0549B9" w:rsidRPr="00B759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0549B9" w:rsidRPr="00B759A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E2E60" w:rsidRPr="00B759A3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0549B9" w:rsidRPr="00B759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412DD" w:rsidRPr="00B759A3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8412DD" w:rsidRPr="00B759A3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EE2E60" w:rsidRPr="00B759A3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8412DD" w:rsidRPr="00B759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549B9" w:rsidRPr="00B759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ได้เปิดเผยไว้ในหมายเหตุข้อ </w:t>
      </w:r>
      <w:r w:rsidR="009F7B82" w:rsidRPr="00B759A3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0549B9" w:rsidRPr="00B759A3">
        <w:rPr>
          <w:rFonts w:asciiTheme="majorBidi" w:hAnsiTheme="majorBidi" w:cstheme="majorBidi"/>
          <w:sz w:val="30"/>
          <w:szCs w:val="30"/>
        </w:rPr>
        <w:t xml:space="preserve"> </w:t>
      </w:r>
    </w:p>
    <w:p w14:paraId="774904AA" w14:textId="58F0D1B5" w:rsidR="000646C5" w:rsidRPr="00B759A3" w:rsidRDefault="0006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5369F3" w14:textId="49810FD4" w:rsidR="00A1742E" w:rsidRPr="00B759A3" w:rsidRDefault="00F44102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1742E" w:rsidRPr="00B759A3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77282" w:rsidRPr="00B759A3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1A1A544" w14:textId="77777777" w:rsidR="00A1742E" w:rsidRPr="00B759A3" w:rsidRDefault="00A1742E" w:rsidP="006B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A1DE1" w14:textId="6F99EA1F" w:rsidR="005A3AE5" w:rsidRPr="00B759A3" w:rsidRDefault="00A92F34" w:rsidP="002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49B9" w:rsidRPr="00B759A3">
        <w:rPr>
          <w:rFonts w:asciiTheme="majorBidi" w:hAnsiTheme="majorBidi" w:cstheme="majorBidi"/>
          <w:sz w:val="30"/>
          <w:szCs w:val="30"/>
        </w:rPr>
        <w:t xml:space="preserve">      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2E4020" w:rsidRPr="00B759A3">
        <w:rPr>
          <w:rFonts w:asciiTheme="majorBidi" w:hAnsi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549B9" w:rsidRPr="00B759A3">
        <w:rPr>
          <w:rFonts w:asciiTheme="majorBidi" w:hAnsiTheme="majorBidi"/>
          <w:sz w:val="30"/>
          <w:szCs w:val="30"/>
        </w:rPr>
        <w:t xml:space="preserve">           </w:t>
      </w:r>
      <w:r w:rsidR="002E4020" w:rsidRPr="00B759A3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9D5843" w:rsidRPr="00B759A3">
        <w:rPr>
          <w:rFonts w:asciiTheme="majorBidi" w:hAnsiTheme="majorBidi"/>
          <w:sz w:val="30"/>
          <w:szCs w:val="30"/>
          <w:cs/>
        </w:rPr>
        <w:t xml:space="preserve"> </w:t>
      </w:r>
      <w:r w:rsidR="000C5B5A" w:rsidRPr="00B759A3">
        <w:rPr>
          <w:rFonts w:asciiTheme="majorBidi" w:hAnsiTheme="majorBidi"/>
          <w:sz w:val="30"/>
          <w:szCs w:val="30"/>
          <w:cs/>
        </w:rPr>
        <w:t>นโยบ</w:t>
      </w:r>
      <w:r w:rsidR="000C5B5A" w:rsidRPr="00B759A3">
        <w:rPr>
          <w:rFonts w:asciiTheme="majorBidi" w:hAnsiTheme="majorBidi" w:hint="cs"/>
          <w:sz w:val="30"/>
          <w:szCs w:val="30"/>
          <w:cs/>
        </w:rPr>
        <w:t>ายการบัญชีที่เปิดเผยใน</w:t>
      </w:r>
      <w:r w:rsidR="000B7436" w:rsidRPr="00B759A3">
        <w:rPr>
          <w:rFonts w:asciiTheme="majorBidi" w:hAnsiTheme="majorBidi"/>
          <w:sz w:val="30"/>
          <w:szCs w:val="30"/>
        </w:rPr>
        <w:br/>
      </w:r>
      <w:r w:rsidR="000C5B5A" w:rsidRPr="00B759A3">
        <w:rPr>
          <w:rFonts w:asciiTheme="majorBidi" w:hAnsiTheme="majorBidi" w:hint="cs"/>
          <w:sz w:val="30"/>
          <w:szCs w:val="30"/>
          <w:cs/>
        </w:rPr>
        <w:t>หมายเหตุข้อ</w:t>
      </w:r>
      <w:r w:rsidR="006B1F6A"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="00EE2E60" w:rsidRPr="00B759A3">
        <w:rPr>
          <w:rFonts w:asciiTheme="majorBidi" w:hAnsiTheme="majorBidi"/>
          <w:sz w:val="30"/>
          <w:szCs w:val="30"/>
        </w:rPr>
        <w:t>3</w:t>
      </w:r>
      <w:r w:rsidR="006B1F6A" w:rsidRPr="00B759A3">
        <w:rPr>
          <w:rFonts w:asciiTheme="majorBidi" w:hAnsiTheme="majorBidi"/>
          <w:sz w:val="30"/>
          <w:szCs w:val="30"/>
        </w:rPr>
        <w:t xml:space="preserve"> </w:t>
      </w:r>
      <w:r w:rsidR="000C5B5A" w:rsidRPr="00B759A3">
        <w:rPr>
          <w:rFonts w:asciiTheme="majorBidi" w:hAnsi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</w:t>
      </w:r>
      <w:r w:rsidR="00800966" w:rsidRPr="00B759A3">
        <w:rPr>
          <w:rFonts w:asciiTheme="majorBidi" w:hAnsiTheme="majorBidi" w:hint="cs"/>
          <w:sz w:val="30"/>
          <w:szCs w:val="30"/>
          <w:cs/>
        </w:rPr>
        <w:t>ที่</w:t>
      </w:r>
      <w:r w:rsidR="000C5B5A" w:rsidRPr="00B759A3">
        <w:rPr>
          <w:rFonts w:asciiTheme="majorBidi" w:hAnsiTheme="majorBidi" w:hint="cs"/>
          <w:sz w:val="30"/>
          <w:szCs w:val="30"/>
          <w:cs/>
        </w:rPr>
        <w:t xml:space="preserve">รายงาน </w:t>
      </w:r>
    </w:p>
    <w:p w14:paraId="6E6FFAAE" w14:textId="77777777" w:rsidR="000646C5" w:rsidRPr="00B759A3" w:rsidRDefault="000646C5" w:rsidP="002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C99378" w14:textId="538F5F2F" w:rsidR="005A3AE5" w:rsidRPr="00B759A3" w:rsidRDefault="005A3AE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="0022626B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3B6B06" w:rsidRPr="00B759A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B759A3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3B6B06" w:rsidRPr="00B759A3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B759A3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B6B06" w:rsidRPr="00B759A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D25011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B6B06" w:rsidRPr="00B759A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B06" w:rsidRPr="00B759A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694829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B6B06" w:rsidRPr="00B759A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B759A3">
        <w:rPr>
          <w:rFonts w:asciiTheme="majorBidi" w:hAnsiTheme="majorBidi" w:cstheme="majorBidi"/>
          <w:sz w:val="30"/>
          <w:szCs w:val="30"/>
          <w:cs/>
        </w:rPr>
        <w:t>ไว้</w:t>
      </w:r>
      <w:r w:rsidR="006105F5" w:rsidRPr="00B759A3">
        <w:rPr>
          <w:rFonts w:asciiTheme="majorBidi" w:hAnsiTheme="majorBidi" w:cstheme="majorBidi" w:hint="cs"/>
          <w:sz w:val="30"/>
          <w:szCs w:val="30"/>
          <w:cs/>
        </w:rPr>
        <w:t xml:space="preserve"> ป</w:t>
      </w:r>
      <w:r w:rsidRPr="00B759A3">
        <w:rPr>
          <w:rFonts w:asciiTheme="majorBidi" w:hAnsiTheme="majorBidi" w:cstheme="majorBidi"/>
          <w:sz w:val="30"/>
          <w:szCs w:val="30"/>
          <w:cs/>
        </w:rPr>
        <w:t>ระมาณการและข้อสมมติที่ใช้ในการจัดทำงบการเงิน</w:t>
      </w:r>
      <w:r w:rsidR="009D5843" w:rsidRPr="00B759A3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9D5843" w:rsidRPr="00B759A3">
        <w:rPr>
          <w:rFonts w:asciiTheme="majorBidi" w:hAnsiTheme="majorBidi" w:cstheme="majorBidi"/>
          <w:sz w:val="30"/>
          <w:szCs w:val="30"/>
          <w:cs/>
        </w:rPr>
        <w:t>เปิดเผยในหมายเหตุแต่ละข้อ</w:t>
      </w:r>
      <w:r w:rsidRPr="00B759A3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2E10101" w14:textId="77777777" w:rsidR="00A82BAE" w:rsidRPr="00B759A3" w:rsidRDefault="00A82BAE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C5604D8" w14:textId="1DE6BC3F" w:rsidR="00A82BAE" w:rsidRPr="00B759A3" w:rsidRDefault="00EE2E60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A82BAE" w:rsidRPr="00B759A3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2BAE" w:rsidRPr="00B759A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</w:t>
      </w:r>
      <w:r w:rsidR="008520A8" w:rsidRPr="00B759A3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="00A82BAE" w:rsidRPr="00B759A3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3B04D18C" w14:textId="77777777" w:rsidR="00A82BAE" w:rsidRPr="00B759A3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42E7C419" w14:textId="77777777" w:rsidR="00A82BAE" w:rsidRPr="00B759A3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05ABD8F" w14:textId="77777777" w:rsidR="00A82BAE" w:rsidRPr="00B759A3" w:rsidRDefault="00A82BAE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42705EB" w14:textId="42A9FF4B" w:rsidR="00A82BAE" w:rsidRPr="00B759A3" w:rsidRDefault="00A82BAE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และส่วนได้เสียของกลุ่มบริษัทในบริษัทร่วม</w:t>
      </w:r>
      <w:r w:rsidR="009D5843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9D5843" w:rsidRPr="00B759A3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1AE296" w14:textId="1645BC71" w:rsidR="00A82BAE" w:rsidRPr="00B759A3" w:rsidRDefault="00A82BAE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3EE50" w14:textId="34300A72" w:rsidR="00316177" w:rsidRPr="00B759A3" w:rsidRDefault="00316177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6ED34FFC" w14:textId="77777777" w:rsidR="00316177" w:rsidRPr="00B759A3" w:rsidRDefault="00316177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8FD7A" w14:textId="36022A66" w:rsidR="009D5843" w:rsidRPr="00B759A3" w:rsidRDefault="0018401F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กลุ่มบริษัทมีอิทธิพลอย่างมีนัยสำคัญในผู้ได้รับการลงทุนตามที่เปิดเผยในหมายเหตุข้อ </w:t>
      </w:r>
      <w:r w:rsidR="009F7B82" w:rsidRPr="00B759A3">
        <w:rPr>
          <w:rFonts w:asciiTheme="majorBidi" w:hAnsiTheme="majorBidi" w:cstheme="majorBidi"/>
          <w:sz w:val="30"/>
          <w:szCs w:val="30"/>
        </w:rPr>
        <w:t>8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</w:t>
      </w:r>
      <w:r w:rsidR="0028335F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</w:t>
      </w:r>
      <w:r w:rsidR="00EE2E60" w:rsidRPr="00B759A3">
        <w:rPr>
          <w:rFonts w:asciiTheme="majorBidi" w:hAnsiTheme="majorBidi" w:cstheme="majorBidi"/>
          <w:sz w:val="30"/>
          <w:szCs w:val="30"/>
          <w:cs/>
        </w:rPr>
        <w:br/>
      </w:r>
      <w:r w:rsidRPr="00B759A3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60B73491" w14:textId="77777777" w:rsidR="0018401F" w:rsidRPr="00B759A3" w:rsidRDefault="0018401F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838B5" w14:textId="09B8035E" w:rsidR="00D07E87" w:rsidRPr="00B759A3" w:rsidRDefault="00D07E87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</w:t>
      </w:r>
    </w:p>
    <w:p w14:paraId="3377ACDE" w14:textId="77777777" w:rsidR="00316177" w:rsidRPr="00B759A3" w:rsidRDefault="00316177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DD022" w14:textId="66A49137" w:rsidR="00A82BAE" w:rsidRPr="00B759A3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694FDC"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และบริษัทร่วม</w:t>
      </w:r>
    </w:p>
    <w:p w14:paraId="65F6651E" w14:textId="77777777" w:rsidR="00A82BAE" w:rsidRPr="00B759A3" w:rsidRDefault="00A82BAE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215A7" w14:textId="3FFD88E8" w:rsidR="00A82BAE" w:rsidRPr="00B759A3" w:rsidRDefault="00A82BAE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694FDC" w:rsidRPr="00B759A3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ในงบการเงินเฉพาะกิจการวัดมูลค่าด้วยราคาทุนหักค่าเผื่อการด้อยค่า </w:t>
      </w:r>
      <w:r w:rsidR="008B0399" w:rsidRPr="00B759A3">
        <w:rPr>
          <w:rFonts w:asciiTheme="majorBidi" w:hAnsiTheme="majorBidi" w:cstheme="majorBidi"/>
          <w:sz w:val="30"/>
          <w:szCs w:val="30"/>
        </w:rPr>
        <w:br/>
      </w:r>
      <w:r w:rsidRPr="00B759A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ต้นทุนเงินลงทุน</w:t>
      </w:r>
      <w:r w:rsidRPr="00B759A3">
        <w:rPr>
          <w:rFonts w:asciiTheme="majorBidi" w:hAnsiTheme="majorBidi" w:cstheme="majorBidi"/>
          <w:sz w:val="30"/>
          <w:szCs w:val="30"/>
          <w:cs/>
        </w:rPr>
        <w:t>คำนวณโดยวิธีถัวเฉลี่ยถ่วงน้ำหนัก กำไร</w:t>
      </w:r>
      <w:r w:rsidR="00694FDC" w:rsidRPr="00B759A3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B759A3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4C62555C" w14:textId="77777777" w:rsidR="008520A8" w:rsidRPr="00B759A3" w:rsidRDefault="008520A8" w:rsidP="00EE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D7FE3" w14:textId="77777777" w:rsidR="00A82BAE" w:rsidRPr="00B759A3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EAF5341" w14:textId="77777777" w:rsidR="00A82BAE" w:rsidRPr="00B759A3" w:rsidRDefault="00A82BAE" w:rsidP="008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0C3C" w14:textId="7C7A13AE" w:rsidR="00A82BAE" w:rsidRPr="00B759A3" w:rsidRDefault="00A82BAE" w:rsidP="00694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/>
          <w:sz w:val="30"/>
          <w:szCs w:val="30"/>
          <w:cs/>
        </w:rPr>
        <w:t>รายการบัญชีที่เป็นเงินตราต่างประเทศ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8B0399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8B0399" w:rsidRPr="00B759A3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B759A3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</w:t>
      </w:r>
      <w:r w:rsidRPr="00B759A3">
        <w:rPr>
          <w:rFonts w:asciiTheme="majorBidi" w:hAnsiTheme="majorBidi"/>
          <w:sz w:val="30"/>
          <w:szCs w:val="30"/>
          <w:cs/>
        </w:rPr>
        <w:t>รายงาน</w:t>
      </w:r>
      <w:r w:rsidR="008B0399" w:rsidRPr="00B759A3">
        <w:rPr>
          <w:rFonts w:asciiTheme="majorBidi" w:hAnsiTheme="majorBidi"/>
          <w:sz w:val="30"/>
          <w:szCs w:val="30"/>
        </w:rPr>
        <w:t xml:space="preserve"> </w:t>
      </w:r>
    </w:p>
    <w:p w14:paraId="5FDE294B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317BB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A62BFB1" w14:textId="77777777" w:rsidR="008520A8" w:rsidRPr="00B759A3" w:rsidRDefault="008520A8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159CD" w14:textId="77777777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6AEF300" w14:textId="77777777" w:rsidR="00A82BAE" w:rsidRPr="00B759A3" w:rsidRDefault="00A82BAE" w:rsidP="00A82BA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D258F" w14:textId="4784573E" w:rsidR="00A82BAE" w:rsidRPr="00B759A3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hanging="15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59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B759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B759A3">
        <w:rPr>
          <w:rFonts w:asciiTheme="majorBidi" w:hAnsiTheme="majorBidi" w:hint="cs"/>
          <w:i/>
          <w:iCs/>
          <w:sz w:val="30"/>
          <w:szCs w:val="30"/>
          <w:cs/>
        </w:rPr>
        <w:t>จัด</w:t>
      </w:r>
      <w:r w:rsidRPr="00B759A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ประเภทและการวัดมูลค่า</w:t>
      </w:r>
    </w:p>
    <w:p w14:paraId="4D86C1A1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5BF1FCB" w14:textId="72EF1662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16177" w:rsidRPr="00B759A3">
        <w:rPr>
          <w:rFonts w:asciiTheme="majorBidi" w:hAnsiTheme="majorBidi"/>
          <w:sz w:val="30"/>
          <w:szCs w:val="30"/>
        </w:rPr>
        <w:t>3</w:t>
      </w:r>
      <w:r w:rsidRPr="00B759A3">
        <w:rPr>
          <w:rFonts w:asciiTheme="majorBidi" w:hAnsiTheme="majorBidi" w:hint="cs"/>
          <w:sz w:val="30"/>
          <w:szCs w:val="30"/>
          <w:cs/>
        </w:rPr>
        <w:t>(ฉ)</w:t>
      </w:r>
      <w:r w:rsidRPr="00B759A3">
        <w:rPr>
          <w:rFonts w:asciiTheme="majorBidi" w:hAnsiTheme="majorBidi"/>
          <w:sz w:val="30"/>
          <w:szCs w:val="30"/>
        </w:rPr>
        <w:t xml:space="preserve">) </w:t>
      </w:r>
      <w:r w:rsidRPr="00B759A3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</w:t>
      </w:r>
      <w:r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</w:t>
      </w:r>
      <w:r w:rsidRPr="00B759A3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Pr="00B759A3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ทั้งนี้</w:t>
      </w:r>
      <w:r w:rsidR="009D5843" w:rsidRPr="00B759A3">
        <w:rPr>
          <w:rFonts w:asciiTheme="majorBidi" w:hAnsiTheme="majorBidi"/>
          <w:sz w:val="30"/>
          <w:szCs w:val="30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สินทรัพย์</w:t>
      </w:r>
      <w:r w:rsidRPr="00B759A3">
        <w:rPr>
          <w:rFonts w:asciiTheme="majorBidi" w:hAnsiTheme="majorBidi" w:hint="cs"/>
          <w:sz w:val="30"/>
          <w:szCs w:val="30"/>
          <w:cs/>
        </w:rPr>
        <w:t>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8647E7" w:rsidRPr="00B759A3">
        <w:rPr>
          <w:rFonts w:asciiTheme="majorBidi" w:hAnsiTheme="majorBidi" w:hint="cs"/>
          <w:sz w:val="30"/>
          <w:szCs w:val="30"/>
          <w:cs/>
        </w:rPr>
        <w:t>ด้วย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0339493" w14:textId="4C40A449" w:rsidR="00A82BAE" w:rsidRPr="00B759A3" w:rsidRDefault="00460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</w:rPr>
        <w:br w:type="page"/>
      </w:r>
    </w:p>
    <w:p w14:paraId="65D79F78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B759A3">
        <w:rPr>
          <w:rFonts w:asciiTheme="majorBidi" w:hAnsi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0DB728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53836F9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8A1C632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13D60E8" w14:textId="521AA15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</w:t>
      </w:r>
      <w:r w:rsidR="00A06F39" w:rsidRPr="00B759A3">
        <w:rPr>
          <w:rFonts w:asciiTheme="majorBidi" w:hAnsiTheme="majorBidi"/>
          <w:sz w:val="30"/>
          <w:szCs w:val="30"/>
        </w:rPr>
        <w:t xml:space="preserve"> </w:t>
      </w:r>
      <w:r w:rsidR="00A06F39" w:rsidRPr="00B759A3">
        <w:rPr>
          <w:rFonts w:asciiTheme="majorBidi" w:hAnsiTheme="majorBidi"/>
          <w:sz w:val="30"/>
          <w:szCs w:val="30"/>
        </w:rPr>
        <w:br/>
      </w:r>
      <w:r w:rsidRPr="00B759A3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ABB579B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01CBF69" w14:textId="21315483" w:rsidR="00A82BAE" w:rsidRPr="00B759A3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hanging="15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59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Pr="00B759A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39E7DA6A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0EB2E1FD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 w:hint="cs"/>
          <w:sz w:val="30"/>
          <w:szCs w:val="30"/>
          <w:cs/>
        </w:rPr>
        <w:t>กลุ่มบริษัทตั</w:t>
      </w:r>
      <w:r w:rsidRPr="00B759A3">
        <w:rPr>
          <w:rFonts w:asciiTheme="majorBidi" w:hAnsiTheme="majorBidi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Pr="00B759A3">
        <w:rPr>
          <w:rFonts w:asciiTheme="majorBidi" w:hAnsiTheme="majorBidi" w:hint="cs"/>
          <w:sz w:val="30"/>
          <w:szCs w:val="30"/>
          <w:cs/>
        </w:rPr>
        <w:t>ที่กลุ่มบริษัท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E6C7652" w14:textId="77777777" w:rsidR="00E133FB" w:rsidRPr="00B759A3" w:rsidRDefault="00E133FB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784E25CA" w14:textId="7C83FC21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 w:hint="cs"/>
          <w:sz w:val="30"/>
          <w:szCs w:val="30"/>
          <w:cs/>
        </w:rPr>
        <w:t>กลุ่มบริษัทตัด</w:t>
      </w:r>
      <w:r w:rsidRPr="00B759A3">
        <w:rPr>
          <w:rFonts w:asciiTheme="majorBidi" w:hAnsiTheme="majorBidi"/>
          <w:sz w:val="30"/>
          <w:szCs w:val="30"/>
          <w:cs/>
        </w:rPr>
        <w:t xml:space="preserve">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759A3">
        <w:rPr>
          <w:rFonts w:asciiTheme="majorBidi" w:hAnsiTheme="majorBidi" w:hint="cs"/>
          <w:sz w:val="30"/>
          <w:szCs w:val="30"/>
          <w:cs/>
        </w:rPr>
        <w:t>กลุ่มบริษัทตัด</w:t>
      </w:r>
      <w:r w:rsidRPr="00B759A3">
        <w:rPr>
          <w:rFonts w:asciiTheme="majorBidi" w:hAnsiTheme="majorBidi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759A3">
        <w:rPr>
          <w:rFonts w:asciiTheme="majorBidi" w:hAnsiTheme="majorBidi"/>
          <w:sz w:val="30"/>
          <w:szCs w:val="30"/>
        </w:rPr>
        <w:t xml:space="preserve"> </w:t>
      </w:r>
    </w:p>
    <w:p w14:paraId="690CB9E1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FA3B9B5" w14:textId="0578C5EF" w:rsidR="00A82BAE" w:rsidRPr="00B759A3" w:rsidRDefault="00486F56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7ACE9BF" w14:textId="77777777" w:rsidR="00486F56" w:rsidRPr="00B759A3" w:rsidRDefault="00486F56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8EAA58F" w14:textId="7848926F" w:rsidR="00E974D4" w:rsidRPr="00B759A3" w:rsidRDefault="00A82BAE" w:rsidP="00E974D4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</w:t>
      </w:r>
      <w:r w:rsidRPr="00B759A3">
        <w:rPr>
          <w:rFonts w:asciiTheme="majorBidi" w:hAnsiTheme="majorBidi" w:hint="cs"/>
          <w:sz w:val="30"/>
          <w:szCs w:val="30"/>
          <w:cs/>
        </w:rPr>
        <w:t>เมื่อกลุ่มบริษัท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Pr="00B759A3">
        <w:rPr>
          <w:rFonts w:asciiTheme="majorBidi" w:hAnsiTheme="majorBidi" w:hint="cs"/>
          <w:sz w:val="30"/>
          <w:szCs w:val="30"/>
          <w:cs/>
        </w:rPr>
        <w:t>และกลุ่มบริษัท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C43975E" w14:textId="7A08BE51" w:rsidR="00E974D4" w:rsidRPr="00B759A3" w:rsidRDefault="00E974D4" w:rsidP="00370859">
      <w:pPr>
        <w:pStyle w:val="BodyText2"/>
        <w:ind w:left="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7B41A70" w14:textId="3F6762BC" w:rsidR="00C86C2E" w:rsidRPr="00B759A3" w:rsidRDefault="00C86C2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759A3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5A3CB1E" w14:textId="0A6AD167" w:rsidR="00C86C2E" w:rsidRPr="00B759A3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EF0039B" w14:textId="412D4E93" w:rsidR="00C86C2E" w:rsidRPr="00B759A3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6573D0" w:rsidRPr="00B759A3">
        <w:rPr>
          <w:rFonts w:asciiTheme="majorBidi" w:hAnsiTheme="majorBidi"/>
          <w:sz w:val="30"/>
          <w:szCs w:val="30"/>
        </w:rPr>
        <w:t xml:space="preserve"> </w:t>
      </w:r>
      <w:r w:rsidR="006573D0" w:rsidRPr="00B759A3">
        <w:rPr>
          <w:rFonts w:asciiTheme="majorBidi" w:hAnsi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="009D5843" w:rsidRPr="00B759A3">
        <w:rPr>
          <w:rFonts w:asciiTheme="majorBidi" w:hAnsiTheme="majorBidi"/>
          <w:sz w:val="30"/>
          <w:szCs w:val="30"/>
        </w:rPr>
        <w:t xml:space="preserve"> </w:t>
      </w:r>
      <w:r w:rsidR="006573D0" w:rsidRPr="00B759A3">
        <w:rPr>
          <w:rFonts w:asciiTheme="majorBidi" w:hAnsiTheme="majorBidi"/>
          <w:sz w:val="30"/>
          <w:szCs w:val="30"/>
          <w:cs/>
        </w:rPr>
        <w:t>และวงเงินให้สินเชื่อที่อนุมัติ</w:t>
      </w:r>
      <w:r w:rsidRPr="00B759A3">
        <w:rPr>
          <w:rFonts w:asciiTheme="majorBidi" w:hAnsiTheme="majorBidi" w:hint="cs"/>
          <w:sz w:val="30"/>
          <w:szCs w:val="30"/>
          <w:cs/>
        </w:rPr>
        <w:t>ซึ่</w:t>
      </w:r>
      <w:r w:rsidRPr="00B759A3">
        <w:rPr>
          <w:rFonts w:asciiTheme="majorBidi" w:hAnsiTheme="majorBidi"/>
          <w:sz w:val="30"/>
          <w:szCs w:val="30"/>
          <w:cs/>
        </w:rPr>
        <w:t>งไม่ได้วัดมูลค่าด้วยมูลค่ายุติธรรมผ่านกำไรหรือขาดทุน</w:t>
      </w:r>
    </w:p>
    <w:p w14:paraId="6B950B5C" w14:textId="77777777" w:rsidR="00342690" w:rsidRPr="00B759A3" w:rsidRDefault="00342690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9697BA6" w14:textId="0B05FF05" w:rsidR="00C86C2E" w:rsidRPr="00B759A3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759A3">
        <w:rPr>
          <w:rFonts w:asciiTheme="majorBidi" w:hAnsiTheme="majorBidi"/>
          <w:sz w:val="30"/>
          <w:szCs w:val="30"/>
        </w:rPr>
        <w:t>12</w:t>
      </w:r>
      <w:r w:rsidRPr="00B759A3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B759A3">
        <w:rPr>
          <w:rFonts w:asciiTheme="majorBidi" w:hAnsiTheme="majorBidi"/>
          <w:sz w:val="30"/>
          <w:szCs w:val="30"/>
        </w:rPr>
        <w:br/>
      </w:r>
      <w:r w:rsidRPr="00B759A3">
        <w:rPr>
          <w:rFonts w:asciiTheme="majorBidi" w:hAnsi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B759A3">
        <w:rPr>
          <w:rFonts w:asciiTheme="majorBidi" w:hAnsiTheme="majorBidi"/>
          <w:sz w:val="30"/>
          <w:szCs w:val="30"/>
        </w:rPr>
        <w:br/>
      </w:r>
      <w:r w:rsidRPr="00B759A3">
        <w:rPr>
          <w:rFonts w:asciiTheme="majorBidi" w:hAnsi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3EB97834" w14:textId="77777777" w:rsidR="00C86C2E" w:rsidRPr="00B759A3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C45481E" w14:textId="001512ED" w:rsidR="00C86C2E" w:rsidRPr="00B759A3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D1CF76E" w14:textId="77777777" w:rsidR="00894253" w:rsidRPr="00B759A3" w:rsidRDefault="00894253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E22C529" w14:textId="32605A59" w:rsidR="008520A8" w:rsidRPr="00B759A3" w:rsidRDefault="00894253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B759A3">
        <w:rPr>
          <w:rFonts w:asciiTheme="majorBidi" w:hAnsiTheme="majorBidi"/>
          <w:sz w:val="30"/>
          <w:szCs w:val="30"/>
        </w:rPr>
        <w:t xml:space="preserve">12 </w:t>
      </w:r>
      <w:r w:rsidRPr="00B759A3">
        <w:rPr>
          <w:rFonts w:asciiTheme="majorBidi" w:hAnsiTheme="majorBidi"/>
          <w:sz w:val="30"/>
          <w:szCs w:val="30"/>
          <w:cs/>
        </w:rPr>
        <w:t>เดือนข้างหน้า</w:t>
      </w:r>
    </w:p>
    <w:p w14:paraId="6CA31E38" w14:textId="77777777" w:rsidR="00120274" w:rsidRPr="00B759A3" w:rsidRDefault="00120274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936D43C" w14:textId="4960B594" w:rsidR="00C86C2E" w:rsidRPr="00B759A3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B759A3">
        <w:rPr>
          <w:rFonts w:asciiTheme="majorBidi" w:hAnsiTheme="majorBidi"/>
          <w:sz w:val="30"/>
          <w:szCs w:val="30"/>
        </w:rPr>
        <w:t>30</w:t>
      </w:r>
      <w:r w:rsidRPr="00B759A3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778DC50" w14:textId="3C7A15FF" w:rsidR="00C86C2E" w:rsidRPr="00B759A3" w:rsidRDefault="00370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</w:rPr>
        <w:br w:type="page"/>
      </w:r>
    </w:p>
    <w:p w14:paraId="32A8ACB9" w14:textId="07B6DFD6" w:rsidR="00C86C2E" w:rsidRPr="00B759A3" w:rsidRDefault="00C86C2E" w:rsidP="00C86C2E">
      <w:pPr>
        <w:pStyle w:val="BodyText2"/>
        <w:ind w:right="18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0BF70FE0" w14:textId="1EE407A8" w:rsidR="00C86C2E" w:rsidRPr="00B759A3" w:rsidRDefault="00C86C2E" w:rsidP="00C86C2E">
      <w:pPr>
        <w:pStyle w:val="BodyText2"/>
        <w:ind w:left="1440" w:right="18" w:hanging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</w:rPr>
        <w:t>-</w:t>
      </w:r>
      <w:r w:rsidRPr="00B759A3">
        <w:rPr>
          <w:rFonts w:asciiTheme="majorBidi" w:hAnsiTheme="majorBidi"/>
          <w:sz w:val="30"/>
          <w:szCs w:val="30"/>
        </w:rPr>
        <w:tab/>
      </w:r>
      <w:r w:rsidRPr="00B759A3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8FA1B63" w14:textId="2028AF9C" w:rsidR="00C86C2E" w:rsidRPr="00B759A3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</w:rPr>
        <w:t>-</w:t>
      </w:r>
      <w:r w:rsidRPr="00B759A3">
        <w:rPr>
          <w:rFonts w:asciiTheme="majorBidi" w:hAnsiTheme="majorBidi"/>
          <w:sz w:val="30"/>
          <w:szCs w:val="30"/>
        </w:rPr>
        <w:tab/>
      </w:r>
      <w:r w:rsidRPr="00B759A3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B759A3">
        <w:rPr>
          <w:rFonts w:asciiTheme="majorBidi" w:hAnsiTheme="majorBidi"/>
          <w:sz w:val="30"/>
          <w:szCs w:val="30"/>
        </w:rPr>
        <w:t>90</w:t>
      </w:r>
      <w:r w:rsidRPr="00B759A3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77C68698" w14:textId="7E1FF7A9" w:rsidR="00880703" w:rsidRPr="00B759A3" w:rsidRDefault="00880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76D296A2" w14:textId="7DE4C83E" w:rsidR="00A82BAE" w:rsidRPr="00B759A3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59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</w:t>
      </w:r>
      <w:r w:rsidRPr="00B759A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จำหน่าย</w:t>
      </w:r>
    </w:p>
    <w:p w14:paraId="07E9A91C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A094C26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BB1164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096FD06" w14:textId="23203996" w:rsidR="00A82BAE" w:rsidRPr="00B759A3" w:rsidRDefault="00A82BAE" w:rsidP="00E133FB">
      <w:pPr>
        <w:pStyle w:val="BodyText"/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59A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B75A4E5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B43DD99" w14:textId="77777777" w:rsidR="00A82BAE" w:rsidRPr="00B759A3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59932E4" w14:textId="1C460FF3" w:rsidR="00AC56EB" w:rsidRPr="00B759A3" w:rsidRDefault="00AC56EB" w:rsidP="008520A8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0142157F" w14:textId="77777777" w:rsidR="00A82BAE" w:rsidRPr="00B759A3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3F533F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974E0" w14:textId="022C427C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B759A3">
        <w:rPr>
          <w:rFonts w:asciiTheme="majorBidi" w:hAnsiTheme="majorBidi" w:cstheme="majorBidi"/>
          <w:sz w:val="30"/>
          <w:szCs w:val="30"/>
          <w:cs/>
        </w:rPr>
        <w:t>ประกอบด้วย ยอดเงินสด ยอดเงินฝากธนาคารและเงินลงทุนระยะสั้นที่มีสภาพคล่องสูง</w:t>
      </w:r>
      <w:r w:rsidRPr="00B759A3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6BA26B5" w14:textId="77777777" w:rsidR="008520A8" w:rsidRPr="00B759A3" w:rsidRDefault="008520A8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E3606" w14:textId="6D0346A2" w:rsidR="00A82BAE" w:rsidRPr="00B759A3" w:rsidRDefault="00A82BAE">
      <w:pPr>
        <w:pStyle w:val="ListParagraph"/>
        <w:numPr>
          <w:ilvl w:val="0"/>
          <w:numId w:val="16"/>
        </w:numPr>
        <w:spacing w:after="0" w:line="240" w:lineRule="auto"/>
        <w:ind w:left="562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68FCD524" w14:textId="77777777" w:rsidR="00223EF6" w:rsidRPr="00B759A3" w:rsidRDefault="00223EF6" w:rsidP="00223EF6">
      <w:pPr>
        <w:pStyle w:val="ListParagraph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B4213" w14:textId="281FF25B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ลูกหนี้</w:t>
      </w:r>
      <w:r w:rsidR="00323CB7" w:rsidRPr="00B759A3">
        <w:rPr>
          <w:rFonts w:asciiTheme="majorBidi" w:hAnsiTheme="majorBidi"/>
          <w:sz w:val="30"/>
          <w:szCs w:val="30"/>
          <w:cs/>
        </w:rPr>
        <w:t>การค้า</w:t>
      </w:r>
      <w:r w:rsidRPr="00B759A3">
        <w:rPr>
          <w:rFonts w:asciiTheme="majorBidi" w:hAnsiTheme="majorBidi"/>
          <w:sz w:val="30"/>
          <w:szCs w:val="30"/>
          <w:cs/>
        </w:rPr>
        <w:t>รับรู้เมื่อ</w:t>
      </w:r>
      <w:r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F578F2" w:rsidRPr="00B759A3">
        <w:rPr>
          <w:rFonts w:asciiTheme="majorBidi" w:hAnsi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AD287BB" w14:textId="2B6D18F0" w:rsidR="00A82BAE" w:rsidRPr="00B759A3" w:rsidRDefault="00370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br w:type="page"/>
      </w:r>
    </w:p>
    <w:p w14:paraId="7B011320" w14:textId="506BA594" w:rsidR="002150F2" w:rsidRPr="00B759A3" w:rsidRDefault="00A82BAE" w:rsidP="00370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759A3">
        <w:rPr>
          <w:rFonts w:asciiTheme="majorBidi" w:hAnsiTheme="majorBidi" w:hint="cs"/>
          <w:sz w:val="30"/>
          <w:szCs w:val="30"/>
          <w:cs/>
        </w:rPr>
        <w:lastRenderedPageBreak/>
        <w:t>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9D5843" w:rsidRPr="00B759A3">
        <w:rPr>
          <w:rFonts w:asciiTheme="majorBidi" w:hAnsiTheme="majorBidi"/>
          <w:sz w:val="30"/>
          <w:szCs w:val="30"/>
          <w:cs/>
        </w:rPr>
        <w:br/>
      </w:r>
      <w:r w:rsidRPr="00B759A3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0ECD31C" w14:textId="77777777" w:rsidR="00370859" w:rsidRPr="00B759A3" w:rsidRDefault="00370859" w:rsidP="00370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253513" w14:textId="77777777" w:rsidR="00221D5F" w:rsidRPr="00B759A3" w:rsidRDefault="00A82BAE" w:rsidP="005A6C16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DF94D59" w14:textId="77777777" w:rsidR="00221D5F" w:rsidRPr="00B759A3" w:rsidRDefault="00221D5F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FA922" w14:textId="5EF7CC5A" w:rsidR="005A6C16" w:rsidRPr="00B759A3" w:rsidRDefault="005A6C16" w:rsidP="004D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สินค้าคงเหลือ</w:t>
      </w:r>
      <w:r w:rsidRPr="00B759A3">
        <w:rPr>
          <w:rFonts w:asciiTheme="majorBidi" w:hAnsiTheme="majorBidi" w:hint="cs"/>
          <w:sz w:val="30"/>
          <w:szCs w:val="30"/>
          <w:cs/>
        </w:rPr>
        <w:t>วัดมูลค่า</w:t>
      </w:r>
      <w:r w:rsidRPr="00B759A3">
        <w:rPr>
          <w:rFonts w:asciiTheme="majorBidi" w:hAnsiTheme="majorBidi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  <w:r w:rsidRPr="00B759A3">
        <w:rPr>
          <w:rFonts w:asciiTheme="majorBidi" w:hAnsiTheme="majorBidi"/>
          <w:sz w:val="30"/>
          <w:szCs w:val="30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 xml:space="preserve">ต้นทุนของสินค้าคำนวณโดยใช้วิธีเข้าก่อนออกก่อน </w:t>
      </w:r>
      <w:r w:rsidR="004D2F8F" w:rsidRPr="00B759A3">
        <w:rPr>
          <w:rFonts w:asciiTheme="majorBidi" w:hAnsiTheme="majorBidi" w:hint="cs"/>
          <w:sz w:val="30"/>
          <w:szCs w:val="30"/>
          <w:cs/>
        </w:rPr>
        <w:t>ในกรณีที่เป็น</w:t>
      </w:r>
      <w:r w:rsidRPr="00B759A3">
        <w:rPr>
          <w:rFonts w:asciiTheme="majorBidi" w:hAnsiTheme="majorBidi"/>
          <w:sz w:val="30"/>
          <w:szCs w:val="30"/>
          <w:cs/>
        </w:rPr>
        <w:t>สินค้า</w:t>
      </w:r>
      <w:r w:rsidRPr="00B759A3">
        <w:rPr>
          <w:rFonts w:asciiTheme="majorBidi" w:hAnsiTheme="majorBidi" w:hint="cs"/>
          <w:sz w:val="30"/>
          <w:szCs w:val="30"/>
          <w:cs/>
        </w:rPr>
        <w:t>ที่ผลิต</w:t>
      </w:r>
      <w:r w:rsidRPr="00B759A3">
        <w:rPr>
          <w:rFonts w:asciiTheme="majorBidi" w:hAnsiTheme="majorBidi"/>
          <w:sz w:val="30"/>
          <w:szCs w:val="30"/>
          <w:cs/>
        </w:rPr>
        <w:t>และสินค้าระหว่างผลิต ต้นทุน</w:t>
      </w:r>
      <w:r w:rsidRPr="00B759A3">
        <w:rPr>
          <w:rFonts w:asciiTheme="majorBidi" w:hAnsiTheme="majorBidi" w:hint="cs"/>
          <w:sz w:val="30"/>
          <w:szCs w:val="30"/>
          <w:cs/>
        </w:rPr>
        <w:t>ประกอบด้วยค่าใช้จ่ายการผลิตที่ปันส่วน</w:t>
      </w:r>
      <w:r w:rsidRPr="00B759A3">
        <w:rPr>
          <w:rFonts w:asciiTheme="majorBidi" w:hAnsiTheme="majorBidi"/>
          <w:sz w:val="30"/>
          <w:szCs w:val="30"/>
          <w:cs/>
        </w:rPr>
        <w:t>อย่างเหมาะสม</w:t>
      </w:r>
      <w:r w:rsidRPr="00B759A3">
        <w:rPr>
          <w:rFonts w:asciiTheme="majorBidi" w:hAnsiTheme="majorBidi" w:hint="cs"/>
          <w:sz w:val="30"/>
          <w:szCs w:val="30"/>
          <w:cs/>
        </w:rPr>
        <w:t>อ้างอิงจากฐาน</w:t>
      </w:r>
      <w:r w:rsidRPr="00B759A3">
        <w:rPr>
          <w:rFonts w:asciiTheme="majorBidi" w:hAnsiTheme="majorBidi"/>
          <w:sz w:val="30"/>
          <w:szCs w:val="30"/>
          <w:cs/>
        </w:rPr>
        <w:t xml:space="preserve">กำลังการผลิตปกติ </w:t>
      </w:r>
    </w:p>
    <w:p w14:paraId="32DB9073" w14:textId="77777777" w:rsidR="005A6C16" w:rsidRPr="00284128" w:rsidRDefault="005A6C16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5A7CCD" w14:textId="5A78E592" w:rsidR="00C577A3" w:rsidRPr="00B759A3" w:rsidRDefault="00A82BAE" w:rsidP="00284128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51F0781" w14:textId="77777777" w:rsidR="00284128" w:rsidRDefault="00284128" w:rsidP="00E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C06C6" w14:textId="467E44B7" w:rsidR="00EC15EA" w:rsidRPr="00B759A3" w:rsidRDefault="00EC15EA" w:rsidP="00E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อาคารและอุปกรณ์วัดมูลค่าด้วยราคาทุนหักด้วยค่าเสื่อมราคาสะสมและขาดทุนจากการด้อยค่า</w:t>
      </w:r>
    </w:p>
    <w:p w14:paraId="559CC65A" w14:textId="77777777" w:rsidR="00EC15EA" w:rsidRPr="00B759A3" w:rsidRDefault="00EC15EA" w:rsidP="00E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723E3D" w14:textId="77777777" w:rsidR="00EC15EA" w:rsidRPr="00B759A3" w:rsidRDefault="00EC15EA" w:rsidP="00E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0BCA984F" w14:textId="77777777" w:rsidR="00EC15EA" w:rsidRPr="00B759A3" w:rsidRDefault="00EC15EA" w:rsidP="00E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A08FC" w14:textId="07C743C5" w:rsidR="003F5641" w:rsidRPr="00B759A3" w:rsidRDefault="00EC15EA" w:rsidP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507992C" w14:textId="77777777" w:rsidR="001A7583" w:rsidRPr="00B759A3" w:rsidRDefault="001A7583" w:rsidP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78A7A" w14:textId="77777777" w:rsidR="00EC15EA" w:rsidRPr="00B759A3" w:rsidRDefault="00EC15EA" w:rsidP="00E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6A86FD8" w14:textId="77777777" w:rsidR="00EC15EA" w:rsidRPr="00B759A3" w:rsidRDefault="00EC15EA" w:rsidP="00E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4F9E7" w14:textId="4DEF51FC" w:rsidR="002B2CBD" w:rsidRPr="00B759A3" w:rsidRDefault="00EC15EA" w:rsidP="00246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B759A3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B759A3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21E379DC" w14:textId="3F8C24AF" w:rsidR="00C932A2" w:rsidRPr="00B759A3" w:rsidRDefault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EB3F66B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9016F77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1E072B" w14:textId="62D86A0A" w:rsidR="00A82BAE" w:rsidRPr="00B759A3" w:rsidRDefault="00A82BAE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</w:t>
      </w:r>
      <w:r w:rsidRPr="00B759A3">
        <w:rPr>
          <w:rFonts w:asciiTheme="majorBidi" w:hAnsiTheme="majorBidi" w:cstheme="majorBidi"/>
          <w:spacing w:val="4"/>
          <w:sz w:val="30"/>
          <w:szCs w:val="30"/>
          <w:cs/>
        </w:rPr>
        <w:t>โดยประมาณของส่วน</w:t>
      </w:r>
      <w:r w:rsidR="00741E93" w:rsidRPr="00B759A3">
        <w:rPr>
          <w:rFonts w:asciiTheme="majorBidi" w:hAnsiTheme="majorBidi" w:cstheme="majorBidi" w:hint="cs"/>
          <w:spacing w:val="4"/>
          <w:sz w:val="30"/>
          <w:szCs w:val="30"/>
          <w:cs/>
        </w:rPr>
        <w:t>แต่ละ</w:t>
      </w:r>
      <w:r w:rsidRPr="00B759A3">
        <w:rPr>
          <w:rFonts w:asciiTheme="majorBidi" w:hAnsiTheme="majorBidi" w:cstheme="majorBidi"/>
          <w:spacing w:val="4"/>
          <w:sz w:val="30"/>
          <w:szCs w:val="30"/>
          <w:cs/>
        </w:rPr>
        <w:t>ประกอบของสินทรัพย์</w:t>
      </w:r>
      <w:r w:rsidRPr="00B759A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และรับรู้</w:t>
      </w:r>
      <w:r w:rsidRPr="00B759A3">
        <w:rPr>
          <w:rFonts w:asciiTheme="majorBidi" w:hAnsiTheme="majorBidi" w:cstheme="majorBidi"/>
          <w:sz w:val="30"/>
          <w:szCs w:val="30"/>
          <w:cs/>
        </w:rPr>
        <w:t>ในกำไร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B759A3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B759A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ทั้งนี้ </w:t>
      </w:r>
      <w:r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56475518" w14:textId="77777777" w:rsidR="00284128" w:rsidRDefault="00284128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40D9792" w14:textId="5BA14E57" w:rsidR="00A82BAE" w:rsidRPr="00284128" w:rsidRDefault="00A82BAE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284128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</w:t>
      </w:r>
      <w:r w:rsidRPr="00B759A3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787CA3BD" w14:textId="77777777" w:rsidR="00A82BAE" w:rsidRPr="00B759A3" w:rsidRDefault="00A82BAE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906BD9" w:rsidRPr="00B759A3" w14:paraId="7C4FC660" w14:textId="77777777">
        <w:tc>
          <w:tcPr>
            <w:tcW w:w="7578" w:type="dxa"/>
          </w:tcPr>
          <w:p w14:paraId="60A2727C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5" w:type="dxa"/>
          </w:tcPr>
          <w:p w14:paraId="530EDD61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proofErr w:type="gramStart"/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06BD9" w:rsidRPr="00B759A3" w14:paraId="4C4C0F08" w14:textId="77777777">
        <w:tc>
          <w:tcPr>
            <w:tcW w:w="7578" w:type="dxa"/>
          </w:tcPr>
          <w:p w14:paraId="1B7A3F8C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05" w:type="dxa"/>
          </w:tcPr>
          <w:p w14:paraId="3BE49C46" w14:textId="212FEB6F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 5 - </w:t>
            </w:r>
            <w:proofErr w:type="gramStart"/>
            <w:r w:rsidR="0031507B" w:rsidRPr="00B759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906BD9" w:rsidRPr="00B759A3" w14:paraId="29E363C9" w14:textId="77777777">
        <w:tc>
          <w:tcPr>
            <w:tcW w:w="7578" w:type="dxa"/>
          </w:tcPr>
          <w:p w14:paraId="1CE98B70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5" w:type="dxa"/>
          </w:tcPr>
          <w:p w14:paraId="4696FFE2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proofErr w:type="gramStart"/>
            <w:r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906BD9" w:rsidRPr="00B759A3" w14:paraId="0C7A423D" w14:textId="77777777">
        <w:tc>
          <w:tcPr>
            <w:tcW w:w="7578" w:type="dxa"/>
          </w:tcPr>
          <w:p w14:paraId="1377D1F7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05" w:type="dxa"/>
          </w:tcPr>
          <w:p w14:paraId="76BEB031" w14:textId="461811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 3 - </w:t>
            </w:r>
            <w:proofErr w:type="gramStart"/>
            <w:r w:rsidR="009D5843"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06E112A1" w14:textId="77777777" w:rsidR="00293271" w:rsidRPr="00284128" w:rsidRDefault="00293271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5C5D0D8" w14:textId="7910718C" w:rsidR="00546EDF" w:rsidRPr="00B759A3" w:rsidRDefault="00546EDF" w:rsidP="00546EDF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ค่าความ</w:t>
      </w:r>
      <w:r w:rsidRPr="00B759A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นิยม</w:t>
      </w:r>
    </w:p>
    <w:p w14:paraId="00E9CA09" w14:textId="77777777" w:rsidR="00546EDF" w:rsidRPr="00B759A3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23F86D66" w14:textId="77777777" w:rsidR="00546EDF" w:rsidRPr="00B759A3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28D10404" w14:textId="3BF2D674" w:rsidR="00C2295D" w:rsidRPr="00B759A3" w:rsidRDefault="00C2295D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63DAF7FC" w14:textId="5ABACE81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106B50"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  <w:r w:rsidR="003F1065" w:rsidRPr="00B759A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นอกจากค่าความนิยม</w:t>
      </w:r>
    </w:p>
    <w:p w14:paraId="626862CD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07626" w14:textId="1F4B7B13" w:rsidR="00A2121F" w:rsidRPr="00B759A3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="00106B50" w:rsidRPr="00B759A3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3F1065" w:rsidRPr="00B759A3">
        <w:rPr>
          <w:rFonts w:asciiTheme="majorBidi" w:hAnsiTheme="majorBidi"/>
          <w:sz w:val="30"/>
          <w:szCs w:val="30"/>
          <w:cs/>
        </w:rPr>
        <w:t>นอกจากค่าความนิยม</w:t>
      </w:r>
      <w:r w:rsidRPr="00B759A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ด้อยค่า </w:t>
      </w:r>
      <w:r w:rsidRPr="00B759A3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Pr="00B759A3">
        <w:rPr>
          <w:rFonts w:asciiTheme="majorBidi" w:hAnsiTheme="majorBidi" w:cstheme="majorBidi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106B50" w:rsidRPr="00B759A3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3F1065" w:rsidRPr="00B759A3">
        <w:rPr>
          <w:rFonts w:asciiTheme="majorBidi" w:hAnsiTheme="majorBidi"/>
          <w:sz w:val="30"/>
          <w:szCs w:val="30"/>
          <w:cs/>
        </w:rPr>
        <w:t>นอกจาก</w:t>
      </w:r>
      <w:r w:rsidR="00A657B2" w:rsidRPr="00B759A3">
        <w:rPr>
          <w:rFonts w:asciiTheme="majorBidi" w:hAnsiTheme="majorBidi"/>
          <w:sz w:val="30"/>
          <w:szCs w:val="30"/>
          <w:cs/>
        </w:rPr>
        <w:br/>
      </w:r>
      <w:r w:rsidR="003F1065" w:rsidRPr="00B759A3">
        <w:rPr>
          <w:rFonts w:asciiTheme="majorBidi" w:hAnsiTheme="majorBidi"/>
          <w:sz w:val="30"/>
          <w:szCs w:val="30"/>
          <w:cs/>
        </w:rPr>
        <w:t>ค่าความนิยม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7E34E" w14:textId="5A038E04" w:rsidR="002150F2" w:rsidRPr="00B759A3" w:rsidRDefault="002150F2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  <w:cs/>
        </w:rPr>
      </w:pPr>
    </w:p>
    <w:p w14:paraId="0F4CD9B9" w14:textId="53A14C45" w:rsidR="00A82BAE" w:rsidRPr="00B759A3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Pr="00B759A3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12493CD1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906BD9" w:rsidRPr="00B759A3" w14:paraId="6DC8DED6" w14:textId="77777777">
        <w:tc>
          <w:tcPr>
            <w:tcW w:w="7578" w:type="dxa"/>
          </w:tcPr>
          <w:p w14:paraId="1EAED0A8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ค่าทะเบียนผลิตภัณฑ์</w:t>
            </w:r>
          </w:p>
        </w:tc>
        <w:tc>
          <w:tcPr>
            <w:tcW w:w="1505" w:type="dxa"/>
          </w:tcPr>
          <w:p w14:paraId="33876F62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 5 - </w:t>
            </w:r>
            <w:proofErr w:type="gramStart"/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9 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906BD9" w:rsidRPr="00B759A3" w14:paraId="4E049809" w14:textId="77777777">
        <w:tc>
          <w:tcPr>
            <w:tcW w:w="7578" w:type="dxa"/>
          </w:tcPr>
          <w:p w14:paraId="4E19A895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505" w:type="dxa"/>
          </w:tcPr>
          <w:p w14:paraId="49654B3F" w14:textId="77777777" w:rsidR="00A82BAE" w:rsidRPr="00B759A3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06BD9" w:rsidRPr="00B759A3" w14:paraId="5E434A71" w14:textId="77777777">
        <w:tc>
          <w:tcPr>
            <w:tcW w:w="7578" w:type="dxa"/>
          </w:tcPr>
          <w:p w14:paraId="7261BD2E" w14:textId="36C78747" w:rsidR="00A97D4F" w:rsidRPr="00B759A3" w:rsidRDefault="00A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505" w:type="dxa"/>
          </w:tcPr>
          <w:p w14:paraId="2AA38573" w14:textId="12EB2822" w:rsidR="00A97D4F" w:rsidRPr="00B759A3" w:rsidRDefault="00A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gramStart"/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4 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160E0C57" w14:textId="77777777" w:rsidR="002150F2" w:rsidRPr="00B759A3" w:rsidRDefault="002150F2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D0F6217" w14:textId="67952F75" w:rsidR="00461636" w:rsidRPr="00B759A3" w:rsidRDefault="00A82BAE" w:rsidP="006B1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ไม่คิดค่า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B759A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โปรแกรมระหว่างพัฒนา</w:t>
      </w:r>
    </w:p>
    <w:p w14:paraId="1BB34508" w14:textId="49AA3189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3E1E9639" w14:textId="77777777" w:rsidR="00461636" w:rsidRPr="00B759A3" w:rsidRDefault="00461636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8F8EA" w14:textId="337C2EDD" w:rsidR="00A82BAE" w:rsidRPr="00B759A3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E7DB07C" w14:textId="77777777" w:rsidR="00F20BBA" w:rsidRPr="00B759A3" w:rsidRDefault="00F20BBA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ABE4D" w14:textId="65414B08" w:rsidR="00A82BAE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์ กลุ่มบริษัทเลือก</w:t>
      </w:r>
      <w:r w:rsidRPr="00B759A3">
        <w:rPr>
          <w:rFonts w:asciiTheme="majorBidi" w:hAnsiTheme="majorBidi" w:cstheme="majorBidi"/>
          <w:sz w:val="30"/>
          <w:szCs w:val="30"/>
          <w:cs/>
        </w:rPr>
        <w:t>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6354D4" w14:textId="77777777" w:rsidR="00A82BAE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2D5FF3" w14:textId="7F8C1AFE" w:rsidR="00AC56EB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กลุ่มบริษัทรับ</w:t>
      </w:r>
      <w:r w:rsidRPr="00B759A3">
        <w:rPr>
          <w:rFonts w:asciiTheme="majorBidi" w:hAnsiTheme="majorBidi" w:cstheme="majorBidi"/>
          <w:sz w:val="30"/>
          <w:szCs w:val="30"/>
          <w:cs/>
        </w:rPr>
        <w:t>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46D5171" w14:textId="6E19F209" w:rsidR="00FE2421" w:rsidRPr="00B759A3" w:rsidRDefault="00FE2421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BB1A5F8" w14:textId="4ADFD2D3" w:rsidR="002150F2" w:rsidRPr="00B759A3" w:rsidRDefault="00A82BAE" w:rsidP="006B2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</w:t>
      </w:r>
      <w:r w:rsidR="009D5843" w:rsidRPr="00B759A3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B759A3">
        <w:rPr>
          <w:rFonts w:asciiTheme="majorBidi" w:hAnsiTheme="majorBidi" w:cstheme="majorBidi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จ่ายล่วงหน้า</w:t>
      </w:r>
      <w:r w:rsidRPr="00B759A3">
        <w:rPr>
          <w:rFonts w:asciiTheme="majorBidi" w:hAnsiTheme="majorBidi" w:cstheme="majorBidi"/>
          <w:sz w:val="30"/>
          <w:szCs w:val="30"/>
          <w:cs/>
        </w:rPr>
        <w:t>รวมกับต้นทุนทางตรงเริ่มแร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ก และประมาณการต้นทุนในการบูรณะ </w:t>
      </w:r>
      <w:r w:rsidRPr="00B759A3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759A3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8C659FD" w14:textId="2191EB7D" w:rsidR="003F5641" w:rsidRPr="00B759A3" w:rsidRDefault="003F5641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91D2C" w14:textId="77777777" w:rsidR="00A82BAE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ที่ต้องจ่ายทั้งหมดตามสัญญา ทั้งนี้กลุ่มบริษัท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กลุ่มบริษัทในการคิดลดเป็นมูลค่าปัจจุบัน 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20E10C" w14:textId="77777777" w:rsidR="00A82BAE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2C02F" w14:textId="374FB89C" w:rsidR="008511DF" w:rsidRPr="00B759A3" w:rsidRDefault="00A82BAE" w:rsidP="00B9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หรือมีการเปลี่ยนแปลงการประเมินการเลือกใช้สิทธิที่ระบุในสัญญาเช่า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68383E8E" w14:textId="7603D5E6" w:rsidR="00B93AEE" w:rsidRPr="00B759A3" w:rsidRDefault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</w:rPr>
        <w:br w:type="page"/>
      </w:r>
    </w:p>
    <w:p w14:paraId="0724340C" w14:textId="77777777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Pr="00B759A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12ED72E6" w14:textId="77777777" w:rsidR="00A82BAE" w:rsidRPr="00B759A3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371ADC" w14:textId="77777777" w:rsidR="00C01110" w:rsidRPr="00B759A3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759A3">
        <w:rPr>
          <w:rFonts w:ascii="Angsana New" w:hAnsi="Angsana New" w:hint="cs"/>
          <w:sz w:val="30"/>
          <w:szCs w:val="30"/>
          <w:cs/>
        </w:rPr>
        <w:t>ไ</w:t>
      </w:r>
      <w:r w:rsidRPr="00B759A3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B759A3">
        <w:rPr>
          <w:rFonts w:ascii="Angsana New" w:hAnsi="Angsana New" w:hint="cs"/>
          <w:sz w:val="30"/>
          <w:szCs w:val="30"/>
          <w:cs/>
        </w:rPr>
        <w:t>รายงาน</w:t>
      </w:r>
      <w:r w:rsidRPr="00B759A3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2B2CBD" w:rsidRPr="00B759A3">
        <w:rPr>
          <w:rFonts w:ascii="Angsana New" w:hAnsi="Angsana New"/>
          <w:sz w:val="30"/>
          <w:szCs w:val="30"/>
        </w:rPr>
        <w:t xml:space="preserve"> </w:t>
      </w:r>
      <w:r w:rsidR="00293231" w:rsidRPr="00B759A3">
        <w:rPr>
          <w:rFonts w:ascii="Angsana New" w:hAnsi="Angsana New" w:hint="cs"/>
          <w:sz w:val="30"/>
          <w:szCs w:val="30"/>
          <w:cs/>
        </w:rPr>
        <w:t>สำหรับค่าความนิยมจะประมาณมูลค่าที่</w:t>
      </w:r>
      <w:r w:rsidR="002B2CBD" w:rsidRPr="00B759A3">
        <w:rPr>
          <w:rFonts w:ascii="Angsana New" w:hAnsi="Angsana New"/>
          <w:sz w:val="30"/>
          <w:szCs w:val="30"/>
        </w:rPr>
        <w:br/>
      </w:r>
      <w:r w:rsidR="00293231" w:rsidRPr="00B759A3">
        <w:rPr>
          <w:rFonts w:ascii="Angsana New" w:hAnsi="Angsana New" w:hint="cs"/>
          <w:sz w:val="30"/>
          <w:szCs w:val="30"/>
          <w:cs/>
        </w:rPr>
        <w:t>คาดว่าจะได้รับคืนทุกปีในช่วงเวลาเดียวกัน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AC34797" w14:textId="77777777" w:rsidR="00C01110" w:rsidRPr="00B759A3" w:rsidRDefault="00C01110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C578A" w14:textId="5B94B6A6" w:rsidR="00A82BAE" w:rsidRPr="00B759A3" w:rsidRDefault="00D2108B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5C458C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1570394" w14:textId="2AA62866" w:rsidR="00A82BAE" w:rsidRPr="00B759A3" w:rsidRDefault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311251" w14:textId="6B4F269F" w:rsidR="00A82BAE" w:rsidRPr="00B759A3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3A68F7" w:rsidRPr="00B759A3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B759A3">
        <w:rPr>
          <w:rFonts w:ascii="Angsana New" w:hAnsi="Angsana New" w:hint="cs"/>
          <w:sz w:val="30"/>
          <w:szCs w:val="30"/>
          <w:cs/>
        </w:rPr>
        <w:t>ที่เคยรับรู้ในงวดก่อนจะถูกกลับ</w:t>
      </w:r>
      <w:r w:rsidRPr="00B759A3">
        <w:rPr>
          <w:rFonts w:ascii="Angsana New" w:hAnsi="Angsana New"/>
          <w:sz w:val="30"/>
          <w:szCs w:val="30"/>
          <w:cs/>
        </w:rPr>
        <w:t>รายการ</w:t>
      </w:r>
      <w:r w:rsidR="009D5843" w:rsidRPr="00B759A3">
        <w:rPr>
          <w:rFonts w:ascii="Angsana New" w:hAnsi="Angsana New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2B2CBD" w:rsidRPr="00B759A3">
        <w:rPr>
          <w:rFonts w:ascii="Angsana New" w:hAnsi="Angsana New"/>
          <w:sz w:val="30"/>
          <w:szCs w:val="30"/>
        </w:rPr>
        <w:t xml:space="preserve"> </w:t>
      </w:r>
      <w:r w:rsidR="005C1BA1" w:rsidRPr="00B759A3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</w:t>
      </w:r>
      <w:r w:rsidR="00841087" w:rsidRPr="00B759A3">
        <w:rPr>
          <w:rFonts w:ascii="Angsana New" w:hAnsi="Angsana New" w:hint="cs"/>
          <w:sz w:val="30"/>
          <w:szCs w:val="30"/>
          <w:cs/>
        </w:rPr>
        <w:t>กลับ</w:t>
      </w:r>
      <w:r w:rsidR="005C1BA1" w:rsidRPr="00B759A3">
        <w:rPr>
          <w:rFonts w:ascii="Angsana New" w:hAnsi="Angsana New" w:hint="cs"/>
          <w:sz w:val="30"/>
          <w:szCs w:val="30"/>
          <w:cs/>
        </w:rPr>
        <w:t>รายการ</w:t>
      </w:r>
      <w:r w:rsidRPr="00B759A3">
        <w:rPr>
          <w:rFonts w:ascii="Angsana New" w:hAnsi="Angsana New" w:hint="cs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ขาดทุนจากการด้อยค่าจะถูกกลับรายการเพียงเท่าที่มูลค่าตามบัญชีของสินทรัพย์แต่ไม่เกินกว่า</w:t>
      </w:r>
      <w:r w:rsidRPr="00B759A3">
        <w:rPr>
          <w:rFonts w:ascii="Angsana New" w:hAnsi="Angsana New"/>
          <w:sz w:val="30"/>
          <w:szCs w:val="30"/>
          <w:cs/>
        </w:rPr>
        <w:t>มูลค่าตามบัญชี</w:t>
      </w:r>
      <w:r w:rsidRPr="00B759A3">
        <w:rPr>
          <w:rFonts w:ascii="Angsana New" w:hAnsi="Angsana New" w:hint="cs"/>
          <w:sz w:val="30"/>
          <w:szCs w:val="30"/>
          <w:cs/>
        </w:rPr>
        <w:t>ภาย</w:t>
      </w:r>
      <w:r w:rsidRPr="00B759A3">
        <w:rPr>
          <w:rFonts w:ascii="Angsana New" w:hAnsi="Angsana New"/>
          <w:sz w:val="30"/>
          <w:szCs w:val="30"/>
          <w:cs/>
        </w:rPr>
        <w:t xml:space="preserve">หลังหักค่าเสื่อมราคาหรือค่าตัดจำหน่าย </w:t>
      </w:r>
      <w:r w:rsidRPr="00B759A3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B759A3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F988730" w14:textId="2E7D8886" w:rsidR="001026BD" w:rsidRPr="00B759A3" w:rsidRDefault="001026BD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052C42" w14:textId="77777777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17F9541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8D97B6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59A3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5101E454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A14D3C" w14:textId="23364E5B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ภาระผูกพั</w:t>
      </w:r>
      <w:r w:rsidR="00E202A3" w:rsidRPr="00B759A3">
        <w:rPr>
          <w:rFonts w:ascii="Angsana New" w:hAnsi="Angsana New" w:hint="cs"/>
          <w:sz w:val="30"/>
          <w:szCs w:val="30"/>
          <w:cs/>
        </w:rPr>
        <w:t>น</w:t>
      </w:r>
      <w:r w:rsidRPr="00B759A3">
        <w:rPr>
          <w:rFonts w:ascii="Angsana New" w:hAnsi="Angsana New"/>
          <w:sz w:val="30"/>
          <w:szCs w:val="30"/>
          <w:cs/>
        </w:rPr>
        <w:t>ในการสมทบเข้ากองทุนสำรองเลี้ยงชีพสำหรับพนักงานของ</w:t>
      </w:r>
      <w:r w:rsidRPr="00B759A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759A3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79421A9" w14:textId="77777777" w:rsidR="003F5641" w:rsidRPr="00B759A3" w:rsidRDefault="003F5641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65FB6F" w14:textId="76856C2E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59A3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16B9477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2B431D" w14:textId="7C450182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ภาระผูกพัน</w:t>
      </w:r>
      <w:r w:rsidR="009667AC" w:rsidRPr="00B759A3">
        <w:rPr>
          <w:rFonts w:ascii="Angsana New" w:hAnsi="Angsana New" w:hint="cs"/>
          <w:sz w:val="30"/>
          <w:szCs w:val="30"/>
          <w:cs/>
        </w:rPr>
        <w:t>สุทธิ</w:t>
      </w:r>
      <w:r w:rsidRPr="00B759A3">
        <w:rPr>
          <w:rFonts w:ascii="Angsana New" w:hAnsi="Angsana New"/>
          <w:sz w:val="30"/>
          <w:szCs w:val="30"/>
          <w:cs/>
        </w:rPr>
        <w:t>ของ</w:t>
      </w:r>
      <w:r w:rsidRPr="00B759A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759A3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E369B0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โดยวิธีคิดลดแต่ละหน่วยที่ประมาณการไว้</w:t>
      </w:r>
    </w:p>
    <w:p w14:paraId="7CDF1AF4" w14:textId="43688B59" w:rsidR="00E25A9B" w:rsidRPr="00B759A3" w:rsidRDefault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6F4B75FB" w14:textId="0F4B2573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</w:t>
      </w:r>
      <w:r w:rsidR="00EC0A50" w:rsidRPr="00B759A3">
        <w:rPr>
          <w:rFonts w:ascii="Angsana New" w:hAnsi="Angsana New" w:hint="cs"/>
          <w:sz w:val="30"/>
          <w:szCs w:val="30"/>
          <w:cs/>
        </w:rPr>
        <w:t>สุทธิ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Pr="00B759A3">
        <w:rPr>
          <w:rFonts w:ascii="Angsana New" w:hAnsi="Angsana New" w:hint="cs"/>
          <w:sz w:val="30"/>
          <w:szCs w:val="30"/>
          <w:cs/>
        </w:rPr>
        <w:t>เบ็ดเสร็จอื่น</w:t>
      </w:r>
      <w:r w:rsidRPr="00B759A3">
        <w:rPr>
          <w:rFonts w:ascii="Angsana New" w:hAnsi="Angsana New"/>
          <w:sz w:val="30"/>
          <w:szCs w:val="30"/>
          <w:cs/>
        </w:rPr>
        <w:t xml:space="preserve">ทันที </w:t>
      </w:r>
      <w:r w:rsidRPr="00B759A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759A3">
        <w:rPr>
          <w:rFonts w:ascii="Angsana New" w:hAnsi="Angsana New"/>
          <w:sz w:val="30"/>
          <w:szCs w:val="30"/>
          <w:cs/>
        </w:rPr>
        <w:t>กำหนดดอกเบี้ยจ่ายของหนี้สินผลประโยชน์ที่กำหนดไว้</w:t>
      </w:r>
      <w:r w:rsidR="00744089" w:rsidRPr="00B759A3">
        <w:rPr>
          <w:rFonts w:ascii="Angsana New" w:hAnsi="Angsana New" w:hint="cs"/>
          <w:sz w:val="30"/>
          <w:szCs w:val="30"/>
          <w:cs/>
        </w:rPr>
        <w:t>สุทธิ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โดยใช้อัตราคิดลดที่ใช้วัดมูลค่าภาระผูกพันตามโครงการผลประโยชน์ ณ ต้น</w:t>
      </w:r>
      <w:r w:rsidRPr="00B759A3">
        <w:rPr>
          <w:rFonts w:ascii="Angsana New" w:hAnsi="Angsana New" w:hint="cs"/>
          <w:sz w:val="30"/>
          <w:szCs w:val="30"/>
          <w:cs/>
        </w:rPr>
        <w:t>ปี</w:t>
      </w:r>
      <w:r w:rsidRPr="00B759A3">
        <w:rPr>
          <w:rFonts w:ascii="Angsana New" w:hAnsi="Angsana New"/>
          <w:sz w:val="30"/>
          <w:szCs w:val="30"/>
          <w:cs/>
        </w:rPr>
        <w:t xml:space="preserve"> โดยคำนึงถึงการเปลี่ยนแปลงใด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ๆ ในหนี้สินผลประโยชน์ที่กำหนดไว้</w:t>
      </w:r>
      <w:r w:rsidR="00C01110" w:rsidRPr="00B759A3">
        <w:rPr>
          <w:rFonts w:ascii="Angsana New" w:hAnsi="Angsana New" w:hint="cs"/>
          <w:sz w:val="30"/>
          <w:szCs w:val="30"/>
          <w:cs/>
        </w:rPr>
        <w:t>สุทธิ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ๆ ที่เกี่ยวข้องกับโครงการผลประโยชน์รับรู้ในกำไร</w:t>
      </w:r>
      <w:r w:rsidRPr="00B759A3">
        <w:rPr>
          <w:rFonts w:ascii="Angsana New" w:hAnsi="Angsana New" w:hint="cs"/>
          <w:sz w:val="30"/>
          <w:szCs w:val="30"/>
          <w:cs/>
        </w:rPr>
        <w:t>หรือ</w:t>
      </w:r>
      <w:r w:rsidRPr="00B759A3">
        <w:rPr>
          <w:rFonts w:ascii="Angsana New" w:hAnsi="Angsana New"/>
          <w:sz w:val="30"/>
          <w:szCs w:val="30"/>
          <w:cs/>
        </w:rPr>
        <w:t>ขาดทุน</w:t>
      </w:r>
    </w:p>
    <w:p w14:paraId="3CFA092F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3F2950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B759A3">
        <w:rPr>
          <w:rFonts w:ascii="Angsana New" w:hAnsi="Angsana New" w:hint="cs"/>
          <w:sz w:val="30"/>
          <w:szCs w:val="30"/>
          <w:cs/>
        </w:rPr>
        <w:t xml:space="preserve">        </w:t>
      </w:r>
      <w:r w:rsidRPr="00B759A3">
        <w:rPr>
          <w:rFonts w:ascii="Angsana New" w:hAnsi="Angsana New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Pr="00B759A3">
        <w:rPr>
          <w:rFonts w:ascii="Angsana New" w:hAnsi="Angsana New" w:hint="cs"/>
          <w:sz w:val="30"/>
          <w:szCs w:val="30"/>
          <w:cs/>
        </w:rPr>
        <w:t>หรือ</w:t>
      </w:r>
      <w:r w:rsidRPr="00B759A3">
        <w:rPr>
          <w:rFonts w:ascii="Angsana New" w:hAnsi="Angsana New"/>
          <w:sz w:val="30"/>
          <w:szCs w:val="30"/>
          <w:cs/>
        </w:rPr>
        <w:t xml:space="preserve">ขาดทุนทันที </w:t>
      </w:r>
      <w:r w:rsidRPr="00B759A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759A3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1520C8B8" w14:textId="2627C84F" w:rsidR="002B2CBD" w:rsidRPr="00B759A3" w:rsidRDefault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C0E87A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59A3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4A35B8C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FBF1C9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หาก</w:t>
      </w:r>
      <w:r w:rsidRPr="00B759A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759A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759A3">
        <w:rPr>
          <w:rFonts w:ascii="Angsana New" w:hAnsi="Angsana New"/>
          <w:sz w:val="30"/>
          <w:szCs w:val="30"/>
        </w:rPr>
        <w:t xml:space="preserve"> </w:t>
      </w:r>
    </w:p>
    <w:p w14:paraId="7801A66D" w14:textId="161A04CB" w:rsidR="009D5843" w:rsidRPr="00B759A3" w:rsidRDefault="009D5843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FB1EBC" w14:textId="77777777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CD6D61C" w14:textId="77777777" w:rsidR="00A82BAE" w:rsidRPr="00B759A3" w:rsidRDefault="00A82BAE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49623" w14:textId="4A3EFF0D" w:rsidR="002B2CBD" w:rsidRPr="00B759A3" w:rsidRDefault="00540E41" w:rsidP="005964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26716A8" w14:textId="4CA8613F" w:rsidR="00540E41" w:rsidRPr="00B759A3" w:rsidRDefault="0054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292F7F" w14:textId="77777777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A1014AC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5D5EF" w14:textId="60336D7F" w:rsidR="00A82BAE" w:rsidRPr="00B759A3" w:rsidRDefault="00A82BAE" w:rsidP="00A82BAE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br w:type="textWrapping" w:clear="all"/>
        <w:t>ที่</w:t>
      </w:r>
      <w:r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</w:t>
      </w:r>
      <w:r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EABE17E" w14:textId="5F3C4F65" w:rsidR="00E25A9B" w:rsidRPr="00B759A3" w:rsidRDefault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br w:type="page"/>
      </w:r>
    </w:p>
    <w:p w14:paraId="731D2EA7" w14:textId="0F7F7B18" w:rsidR="00A82BAE" w:rsidRPr="00B759A3" w:rsidRDefault="00A82BAE" w:rsidP="00A82BA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193AE2F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E221B" w14:textId="77777777" w:rsidR="00A82BAE" w:rsidRPr="00B759A3" w:rsidRDefault="00A82BAE" w:rsidP="0059649D">
      <w:pPr>
        <w:pStyle w:val="block"/>
        <w:numPr>
          <w:ilvl w:val="0"/>
          <w:numId w:val="17"/>
        </w:numPr>
        <w:spacing w:after="0" w:line="240" w:lineRule="atLeast"/>
        <w:ind w:left="90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759A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759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F4844" w14:textId="414936A9" w:rsidR="00A82BAE" w:rsidRPr="00B759A3" w:rsidRDefault="00A82BAE" w:rsidP="00AC552A">
      <w:pPr>
        <w:pStyle w:val="block"/>
        <w:numPr>
          <w:ilvl w:val="0"/>
          <w:numId w:val="17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759A3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47B72" w:rsidRPr="00B759A3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B759A3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1144261B" w14:textId="77777777" w:rsidR="00A82BAE" w:rsidRPr="00B759A3" w:rsidRDefault="00A82BAE" w:rsidP="0059649D">
      <w:pPr>
        <w:pStyle w:val="block"/>
        <w:numPr>
          <w:ilvl w:val="0"/>
          <w:numId w:val="17"/>
        </w:numPr>
        <w:tabs>
          <w:tab w:val="left" w:pos="144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759A3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759A3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</w:t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สำหรับสินทรัพย์หรือหนี้สิน</w:t>
      </w:r>
      <w:r w:rsidRPr="00B759A3">
        <w:rPr>
          <w:rFonts w:asciiTheme="majorBidi" w:hAnsiTheme="majorBidi" w:cstheme="majorBidi" w:hint="cs"/>
          <w:sz w:val="30"/>
          <w:szCs w:val="30"/>
          <w:cs/>
          <w:lang w:bidi="th-TH"/>
        </w:rPr>
        <w:t>นั้น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</w:p>
    <w:p w14:paraId="116B222B" w14:textId="77777777" w:rsidR="008D5DC1" w:rsidRPr="00B759A3" w:rsidRDefault="008D5DC1" w:rsidP="008D5DC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BD312A" w14:textId="73D01965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13CEBA" w14:textId="77777777" w:rsidR="00A82BAE" w:rsidRPr="00B759A3" w:rsidRDefault="00A82BAE" w:rsidP="008D5DC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BEEB7CB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B759A3">
        <w:rPr>
          <w:rFonts w:asciiTheme="majorBidi" w:hAnsiTheme="majorBidi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45D9ADD" w14:textId="77777777" w:rsidR="00CA7CD3" w:rsidRPr="00B759A3" w:rsidRDefault="00CA7CD3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15E32" w14:textId="78B76CF4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D03C468" w14:textId="73B91FEF" w:rsidR="00540E41" w:rsidRPr="00B759A3" w:rsidRDefault="00540E41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CEF20C2" w14:textId="5AA62C64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5D6178"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18A1FCF" w14:textId="77777777" w:rsidR="001B0604" w:rsidRPr="00B759A3" w:rsidRDefault="001B0604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120A83" w14:textId="0CDDB65F" w:rsidR="001B0604" w:rsidRPr="00B759A3" w:rsidRDefault="001B0604" w:rsidP="001F72DA">
      <w:pPr>
        <w:pStyle w:val="ListParagraph"/>
        <w:numPr>
          <w:ilvl w:val="0"/>
          <w:numId w:val="31"/>
        </w:numPr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759A3">
        <w:rPr>
          <w:rFonts w:ascii="Angsana New" w:hAnsi="Angsana New" w:cs="Angsana New"/>
          <w:i/>
          <w:iCs/>
          <w:sz w:val="30"/>
          <w:szCs w:val="30"/>
          <w:cs/>
        </w:rPr>
        <w:t>การรับรู้รายได้</w:t>
      </w:r>
    </w:p>
    <w:p w14:paraId="60DC1DB7" w14:textId="4A799A8E" w:rsidR="00A82BAE" w:rsidRPr="00B759A3" w:rsidRDefault="00A82BAE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B759A3">
        <w:rPr>
          <w:rFonts w:asciiTheme="majorBidi" w:hAnsiTheme="majorBidi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>ภาษีมูลค่าเพิ่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มหรือภาษีขายอื่น</w:t>
      </w:r>
      <w:r w:rsidR="0099497E" w:rsidRPr="00B759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ๆ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 xml:space="preserve"> และแสดงสุทธิจากส่วนลดการค้าและส่วนลดตามปริมาณ</w:t>
      </w:r>
    </w:p>
    <w:p w14:paraId="6AA79F69" w14:textId="77777777" w:rsidR="00A82BAE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3B9B7D79" w14:textId="2FF976D8" w:rsidR="00A82BAE" w:rsidRPr="00B759A3" w:rsidRDefault="00A82BAE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B759A3">
        <w:rPr>
          <w:rFonts w:asciiTheme="majorBidi" w:hAnsiTheme="majorBidi"/>
          <w:sz w:val="30"/>
          <w:szCs w:val="30"/>
          <w:cs/>
          <w:lang w:val="th-TH"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>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และต้นทุนขายสำหรับ</w:t>
      </w:r>
      <w:r w:rsidR="008D5DC1" w:rsidRPr="00B759A3">
        <w:rPr>
          <w:rFonts w:asciiTheme="majorBidi" w:hAnsiTheme="majorBidi" w:hint="cs"/>
          <w:sz w:val="30"/>
          <w:szCs w:val="30"/>
          <w:cs/>
          <w:lang w:val="th-TH"/>
        </w:rPr>
        <w:t>สินค้า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ที่คาดว่าจะได้รับคืน</w:t>
      </w:r>
    </w:p>
    <w:p w14:paraId="57296E3C" w14:textId="77777777" w:rsidR="00A82BAE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6B76E77C" w14:textId="77777777" w:rsidR="00A82BAE" w:rsidRPr="00B759A3" w:rsidRDefault="00A82BAE" w:rsidP="001F72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B759A3">
        <w:rPr>
          <w:rFonts w:asciiTheme="majorBidi" w:hAnsiTheme="majorBidi"/>
          <w:sz w:val="30"/>
          <w:szCs w:val="30"/>
          <w:cs/>
          <w:lang w:val="th-TH"/>
        </w:rPr>
        <w:t>รายได้จากการให้บริการรับรู้ตลอดช่วงเวลาหนึ่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>ง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>เมื่อได้ให้บริการ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>ต้นทุนที่เกี่ยวข้องรับรู้ในกำไรหรือขาดทุนเมื่อเกิดขึ้น</w:t>
      </w:r>
    </w:p>
    <w:p w14:paraId="7CDEE442" w14:textId="45D17A58" w:rsidR="00324D0E" w:rsidRPr="00B759A3" w:rsidRDefault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th-TH"/>
        </w:rPr>
      </w:pPr>
      <w:r w:rsidRPr="00B759A3"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0D553140" w14:textId="61EDAEB3" w:rsidR="00324D0E" w:rsidRPr="00B759A3" w:rsidRDefault="00324D0E" w:rsidP="001F72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759A3">
        <w:rPr>
          <w:rFonts w:asciiTheme="majorBidi" w:hAnsiTheme="majorBidi"/>
          <w:sz w:val="30"/>
          <w:szCs w:val="30"/>
          <w:cs/>
          <w:lang w:val="th-TH"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</w:t>
      </w:r>
      <w:r w:rsidRPr="00B759A3">
        <w:rPr>
          <w:rFonts w:asciiTheme="majorBidi" w:hAnsiTheme="majorBidi" w:cstheme="majorBidi"/>
          <w:sz w:val="30"/>
          <w:szCs w:val="30"/>
          <w:cs/>
          <w:lang w:val="th-TH"/>
        </w:rPr>
        <w:t>ให้บริการ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>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B759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  <w:lang w:val="th-TH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31F40FA4" w14:textId="77777777" w:rsidR="00B00D92" w:rsidRPr="00B759A3" w:rsidRDefault="00B00D92" w:rsidP="00A82BAE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</w:p>
    <w:p w14:paraId="439B8838" w14:textId="2001E7B1" w:rsidR="00B00D92" w:rsidRPr="00B759A3" w:rsidRDefault="00B00D92" w:rsidP="00B00D92">
      <w:pPr>
        <w:pStyle w:val="ListParagraph"/>
        <w:numPr>
          <w:ilvl w:val="0"/>
          <w:numId w:val="31"/>
        </w:numPr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759A3">
        <w:rPr>
          <w:rFonts w:ascii="Angsana New" w:hAnsi="Angsana New" w:cs="Angsana New"/>
          <w:i/>
          <w:iCs/>
          <w:sz w:val="30"/>
          <w:szCs w:val="30"/>
          <w:cs/>
        </w:rPr>
        <w:t>ยอดคงเหลือของสัญญา</w:t>
      </w:r>
    </w:p>
    <w:p w14:paraId="40C5976C" w14:textId="5720C94D" w:rsidR="00B00D92" w:rsidRPr="00B759A3" w:rsidRDefault="00B00D92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bookmarkStart w:id="1" w:name="_Hlk87130228"/>
      <w:r w:rsidRPr="00B759A3">
        <w:rPr>
          <w:rFonts w:asciiTheme="majorBidi" w:hAnsi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</w:t>
      </w:r>
      <w:r w:rsidR="006A4773" w:rsidRPr="00B759A3">
        <w:rPr>
          <w:rFonts w:asciiTheme="majorBidi" w:hAnsiTheme="majorBidi"/>
          <w:sz w:val="30"/>
          <w:szCs w:val="30"/>
          <w:cs/>
        </w:rPr>
        <w:br/>
      </w:r>
      <w:r w:rsidRPr="00B759A3">
        <w:rPr>
          <w:rFonts w:asciiTheme="majorBidi" w:hAnsiTheme="majorBidi"/>
          <w:sz w:val="30"/>
          <w:szCs w:val="30"/>
          <w:cs/>
        </w:rPr>
        <w:t xml:space="preserve">สิ่งตอบแทน </w:t>
      </w:r>
      <w:bookmarkEnd w:id="1"/>
      <w:r w:rsidRPr="00B759A3">
        <w:rPr>
          <w:rFonts w:asciiTheme="majorBidi" w:hAnsiTheme="majorBidi"/>
          <w:sz w:val="30"/>
          <w:szCs w:val="30"/>
          <w:cs/>
          <w:lang w:val="th-TH"/>
        </w:rPr>
        <w:t>สินทรัพย์</w:t>
      </w:r>
      <w:r w:rsidRPr="00B759A3">
        <w:rPr>
          <w:rFonts w:asciiTheme="majorBidi" w:hAnsiTheme="majorBidi"/>
          <w:sz w:val="30"/>
          <w:szCs w:val="30"/>
          <w:cs/>
        </w:rPr>
        <w:t>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759A3">
        <w:rPr>
          <w:rFonts w:asciiTheme="majorBidi" w:hAnsiTheme="majorBidi"/>
          <w:sz w:val="30"/>
          <w:szCs w:val="30"/>
          <w:cs/>
        </w:rPr>
        <w:t>ออกใบแจ้งหนี้</w:t>
      </w:r>
    </w:p>
    <w:p w14:paraId="43D1ABB3" w14:textId="77777777" w:rsidR="004F20A6" w:rsidRPr="00B759A3" w:rsidRDefault="004F20A6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</w:p>
    <w:p w14:paraId="43EAF5DA" w14:textId="47A8498A" w:rsidR="004F20A6" w:rsidRPr="00B759A3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bookmarkStart w:id="2" w:name="_Hlk108774411"/>
      <w:r w:rsidRPr="00B759A3">
        <w:rPr>
          <w:rFonts w:asciiTheme="majorBidi" w:hAnsiTheme="majorBidi" w:hint="cs"/>
          <w:sz w:val="30"/>
          <w:szCs w:val="30"/>
          <w:cs/>
        </w:rPr>
        <w:t>รวมถึง</w:t>
      </w:r>
      <w:r w:rsidRPr="00B759A3">
        <w:rPr>
          <w:rFonts w:asciiTheme="majorBidi" w:hAnsiTheme="majorBidi"/>
          <w:sz w:val="30"/>
          <w:szCs w:val="30"/>
          <w:cs/>
        </w:rPr>
        <w:t>เงินรับล่วงหน้าจากลูกค้า</w:t>
      </w:r>
      <w:bookmarkEnd w:id="2"/>
      <w:r w:rsidRPr="00B759A3">
        <w:rPr>
          <w:rFonts w:asciiTheme="majorBidi" w:hAnsi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B759A3">
        <w:rPr>
          <w:rFonts w:asciiTheme="majorBidi" w:hAnsiTheme="majorBidi" w:hint="cs"/>
          <w:sz w:val="30"/>
          <w:szCs w:val="30"/>
          <w:cs/>
        </w:rPr>
        <w:t>รวมถึง</w:t>
      </w:r>
      <w:r w:rsidRPr="00B759A3">
        <w:rPr>
          <w:rFonts w:asciiTheme="majorBidi" w:hAnsiTheme="majorBidi"/>
          <w:sz w:val="30"/>
          <w:szCs w:val="30"/>
          <w:cs/>
        </w:rPr>
        <w:t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7E67541" w14:textId="77777777" w:rsidR="004F20A6" w:rsidRPr="00B759A3" w:rsidRDefault="004F20A6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</w:p>
    <w:p w14:paraId="0AE2C76F" w14:textId="4779288A" w:rsidR="004F20A6" w:rsidRPr="00B759A3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C231243" w14:textId="77777777" w:rsidR="008E65C5" w:rsidRPr="00B759A3" w:rsidRDefault="008E65C5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cs/>
        </w:rPr>
      </w:pPr>
    </w:p>
    <w:p w14:paraId="4458E864" w14:textId="78A31BE0" w:rsidR="004F20A6" w:rsidRPr="00B759A3" w:rsidRDefault="004F20A6" w:rsidP="001F72DA">
      <w:pPr>
        <w:pStyle w:val="ListParagraph"/>
        <w:numPr>
          <w:ilvl w:val="0"/>
          <w:numId w:val="31"/>
        </w:numPr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759A3">
        <w:rPr>
          <w:rFonts w:ascii="Angsana New" w:hAnsi="Angsana New" w:cs="Angsana New"/>
          <w:i/>
          <w:iCs/>
          <w:sz w:val="30"/>
          <w:szCs w:val="30"/>
          <w:cs/>
        </w:rPr>
        <w:t>สินทรัพย์ต้นทุนของสัญญา</w:t>
      </w:r>
    </w:p>
    <w:p w14:paraId="21D81C4C" w14:textId="7F95A7AE" w:rsidR="004F20A6" w:rsidRPr="00B759A3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  <w:cs/>
        </w:rPr>
      </w:pPr>
      <w:r w:rsidRPr="00B759A3">
        <w:rPr>
          <w:rFonts w:asciiTheme="majorBidi" w:hAnsi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856BB3" w:rsidRPr="00B759A3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AC24C86" w14:textId="77777777" w:rsidR="004F20A6" w:rsidRPr="00B759A3" w:rsidRDefault="004F20A6" w:rsidP="004F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66B60C80" w14:textId="77777777" w:rsidR="00400CDF" w:rsidRPr="00B759A3" w:rsidRDefault="004F20A6" w:rsidP="001F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 w:right="18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โดย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  <w:r w:rsidRPr="00B759A3">
        <w:rPr>
          <w:rFonts w:asciiTheme="majorBidi" w:hAnsiTheme="majorBidi"/>
          <w:sz w:val="30"/>
          <w:szCs w:val="30"/>
        </w:rPr>
        <w:t xml:space="preserve"> </w:t>
      </w:r>
    </w:p>
    <w:p w14:paraId="00A764D6" w14:textId="1A09273D" w:rsidR="00400CDF" w:rsidRPr="00B759A3" w:rsidRDefault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</w:rPr>
        <w:br w:type="page"/>
      </w:r>
    </w:p>
    <w:p w14:paraId="50C859D2" w14:textId="77777777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312AA628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4C351057" w14:textId="4010BAAC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</w:t>
      </w:r>
      <w:r w:rsidRPr="00B759A3">
        <w:rPr>
          <w:rFonts w:asciiTheme="majorBidi" w:hAnsiTheme="majorBidi"/>
          <w:sz w:val="30"/>
          <w:szCs w:val="30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 ซึ่งรับรู้ในกำไรหรือขาดทุนเว้นแต่</w:t>
      </w:r>
      <w:r w:rsidR="008D5DC1" w:rsidRPr="00B759A3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 หรือ</w:t>
      </w:r>
      <w:r w:rsidRPr="00B759A3">
        <w:rPr>
          <w:rFonts w:asciiTheme="majorBidi" w:hAnsi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18E18D7" w14:textId="77777777" w:rsidR="000A5432" w:rsidRPr="00B759A3" w:rsidRDefault="000A5432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E7349C" w14:textId="10511496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B759A3">
        <w:rPr>
          <w:rFonts w:asciiTheme="majorBidi" w:hAnsiTheme="majorBidi"/>
          <w:sz w:val="30"/>
          <w:szCs w:val="30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ๆ</w:t>
      </w:r>
    </w:p>
    <w:p w14:paraId="23DA17D8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D184C7" w14:textId="270447E4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12082" w:rsidRPr="00B759A3">
        <w:rPr>
          <w:rFonts w:asciiTheme="majorBidi" w:hAnsiTheme="majorBidi" w:hint="cs"/>
          <w:sz w:val="30"/>
          <w:szCs w:val="30"/>
          <w:cs/>
        </w:rPr>
        <w:t xml:space="preserve"> ภาษีเงินได้รอ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5C36F6" w:rsidRPr="00B759A3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1D3D6D88" w14:textId="77777777" w:rsidR="005C36F6" w:rsidRPr="00B759A3" w:rsidRDefault="005C36F6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B74A1E" w14:textId="77777777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B759A3">
        <w:rPr>
          <w:rFonts w:asciiTheme="majorBidi" w:hAnsi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</w:t>
      </w:r>
      <w:r w:rsidRPr="00B759A3">
        <w:rPr>
          <w:rFonts w:asciiTheme="majorBidi" w:hAnsiTheme="majorBidi" w:hint="cs"/>
          <w:sz w:val="30"/>
          <w:szCs w:val="30"/>
          <w:cs/>
        </w:rPr>
        <w:t>ที่</w:t>
      </w:r>
      <w:r w:rsidRPr="00B759A3">
        <w:rPr>
          <w:rFonts w:asciiTheme="majorBidi" w:hAnsiTheme="majorBidi"/>
          <w:sz w:val="30"/>
          <w:szCs w:val="30"/>
          <w:cs/>
        </w:rPr>
        <w:t>สิ้นรอบระยะเวลา</w:t>
      </w:r>
      <w:r w:rsidRPr="00B759A3">
        <w:rPr>
          <w:rFonts w:asciiTheme="majorBidi" w:hAnsiTheme="majorBidi" w:hint="cs"/>
          <w:sz w:val="30"/>
          <w:szCs w:val="30"/>
          <w:cs/>
        </w:rPr>
        <w:t>ที่</w:t>
      </w:r>
      <w:r w:rsidRPr="00B759A3">
        <w:rPr>
          <w:rFonts w:asciiTheme="majorBidi" w:hAnsiTheme="majorBidi"/>
          <w:sz w:val="30"/>
          <w:szCs w:val="30"/>
          <w:cs/>
        </w:rPr>
        <w:t>รายงาน</w:t>
      </w:r>
      <w:r w:rsidRPr="00B759A3">
        <w:rPr>
          <w:rFonts w:asciiTheme="majorBidi" w:hAnsiTheme="majorBidi"/>
          <w:sz w:val="30"/>
          <w:szCs w:val="30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 หรือที่คาดว่ามีผลบังคับใช้ ณ วัน</w:t>
      </w:r>
      <w:r w:rsidRPr="00B759A3">
        <w:rPr>
          <w:rFonts w:asciiTheme="majorBidi" w:hAnsiTheme="majorBidi" w:hint="cs"/>
          <w:sz w:val="30"/>
          <w:szCs w:val="30"/>
          <w:cs/>
        </w:rPr>
        <w:t>ที่</w:t>
      </w:r>
      <w:r w:rsidRPr="00B759A3">
        <w:rPr>
          <w:rFonts w:asciiTheme="majorBidi" w:hAnsiTheme="majorBidi"/>
          <w:sz w:val="30"/>
          <w:szCs w:val="30"/>
          <w:cs/>
        </w:rPr>
        <w:t>รายงาน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B759A3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2E1AE74D" w14:textId="77777777" w:rsidR="00400CDF" w:rsidRPr="00B759A3" w:rsidRDefault="00400CDF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E84AC2" w14:textId="58974A56" w:rsidR="00A82BAE" w:rsidRPr="00B759A3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Pr="00B759A3">
        <w:rPr>
          <w:rFonts w:asciiTheme="majorBidi" w:hAnsiTheme="majorBidi" w:hint="cs"/>
          <w:sz w:val="30"/>
          <w:szCs w:val="30"/>
          <w:cs/>
        </w:rPr>
        <w:t>ที่</w:t>
      </w:r>
      <w:r w:rsidRPr="00B759A3">
        <w:rPr>
          <w:rFonts w:asciiTheme="majorBidi" w:hAnsiTheme="majorBidi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3F0BB749" w14:textId="200B12E8" w:rsidR="00400CDF" w:rsidRPr="00B759A3" w:rsidRDefault="00400CDF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488AB35" w14:textId="77777777" w:rsidR="00A82BAE" w:rsidRPr="00B759A3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3A1D17B0" w14:textId="77777777" w:rsidR="00A82BAE" w:rsidRPr="00B759A3" w:rsidRDefault="00A82BAE" w:rsidP="00596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69F02ADD" w14:textId="3804FD2D" w:rsidR="009F7B82" w:rsidRPr="00B759A3" w:rsidRDefault="00F35D39" w:rsidP="00B9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5EEF1B3" w14:textId="287C00DA" w:rsidR="00C9045E" w:rsidRPr="00B759A3" w:rsidRDefault="001A7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</w:rPr>
        <w:br w:type="page"/>
      </w:r>
    </w:p>
    <w:p w14:paraId="15EF35EA" w14:textId="1A260AB6" w:rsidR="00B80112" w:rsidRPr="00B759A3" w:rsidRDefault="0059649D" w:rsidP="0090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4</w:t>
      </w:r>
      <w:r w:rsidR="003C4B54" w:rsidRPr="00B759A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B43CC" w:rsidRPr="00B759A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B759A3" w:rsidRDefault="00EB6E48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6DB5B" w14:textId="2774CB5A" w:rsidR="009101C3" w:rsidRPr="00B759A3" w:rsidRDefault="009101C3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ความสัมพันธ์ที่มีกับบริษัทใหญ่</w:t>
      </w:r>
      <w:r w:rsidR="00F4083E" w:rsidRPr="00B759A3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8C09DC" w:rsidRPr="00B759A3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C09DC" w:rsidRPr="00B759A3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Pr="00B759A3">
        <w:rPr>
          <w:rFonts w:asciiTheme="majorBidi" w:hAnsiTheme="majorBidi" w:cstheme="majorBidi"/>
          <w:sz w:val="30"/>
          <w:szCs w:val="30"/>
        </w:rPr>
        <w:t>1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38B0" w:rsidRPr="00B759A3">
        <w:rPr>
          <w:rFonts w:asciiTheme="majorBidi" w:hAnsiTheme="majorBidi" w:cstheme="majorBidi"/>
          <w:sz w:val="30"/>
          <w:szCs w:val="30"/>
        </w:rPr>
        <w:t>8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A38B0" w:rsidRPr="00B759A3">
        <w:rPr>
          <w:rFonts w:asciiTheme="majorBidi" w:hAnsiTheme="majorBidi" w:cstheme="majorBidi"/>
          <w:sz w:val="30"/>
          <w:szCs w:val="30"/>
        </w:rPr>
        <w:t>9</w:t>
      </w:r>
      <w:r w:rsidR="007A0740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0740" w:rsidRPr="00B759A3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07074B" w:rsidRPr="00B759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7A0740" w:rsidRPr="00B759A3">
        <w:rPr>
          <w:rFonts w:asciiTheme="majorBidi" w:hAnsiTheme="majorBidi" w:cstheme="majorBidi"/>
          <w:sz w:val="30"/>
          <w:szCs w:val="30"/>
          <w:cs/>
        </w:rPr>
        <w:t>มีรายการระหว่างกันที่มีนัยสำคัญกับกลุ่มบริษัท</w:t>
      </w:r>
      <w:r w:rsidR="0007074B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0740" w:rsidRPr="00B759A3">
        <w:rPr>
          <w:rFonts w:asciiTheme="majorBidi" w:hAnsiTheme="majorBidi" w:cstheme="majorBidi"/>
          <w:sz w:val="30"/>
          <w:szCs w:val="30"/>
          <w:cs/>
        </w:rPr>
        <w:t>ในระหว่างปีมีดังต่อไปนี้</w:t>
      </w:r>
    </w:p>
    <w:p w14:paraId="5CAD6BF3" w14:textId="77777777" w:rsidR="009F7B82" w:rsidRPr="00B759A3" w:rsidRDefault="009F7B82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075B22" w:rsidRPr="00B759A3" w14:paraId="4E6B8931" w14:textId="77777777">
        <w:trPr>
          <w:cantSplit/>
          <w:trHeight w:val="20"/>
          <w:tblHeader/>
        </w:trPr>
        <w:tc>
          <w:tcPr>
            <w:tcW w:w="3870" w:type="dxa"/>
          </w:tcPr>
          <w:p w14:paraId="12DFACBD" w14:textId="77777777" w:rsidR="00075B22" w:rsidRPr="00B759A3" w:rsidRDefault="00075B2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F2831D" w14:textId="77777777" w:rsidR="00075B22" w:rsidRPr="00B759A3" w:rsidRDefault="00075B2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579CA8B4" w14:textId="77777777" w:rsidR="00075B22" w:rsidRPr="00B759A3" w:rsidRDefault="00075B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000F1EF" w14:textId="77777777" w:rsidR="00075B22" w:rsidRPr="00B759A3" w:rsidRDefault="00075B2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2F4E30EC" w14:textId="77777777" w:rsidR="00075B22" w:rsidRPr="00B759A3" w:rsidRDefault="00075B22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B79211" w14:textId="77777777" w:rsidR="00075B22" w:rsidRPr="00B759A3" w:rsidRDefault="00075B22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75B22" w:rsidRPr="00B759A3" w14:paraId="75B709F1" w14:textId="77777777">
        <w:trPr>
          <w:cantSplit/>
          <w:trHeight w:val="20"/>
        </w:trPr>
        <w:tc>
          <w:tcPr>
            <w:tcW w:w="3870" w:type="dxa"/>
          </w:tcPr>
          <w:p w14:paraId="0E7AEFAD" w14:textId="07DDC436" w:rsidR="00075B22" w:rsidRPr="00B759A3" w:rsidRDefault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ไพรซ์ อินเวสเตอร์ รีเลชั่นส์ จำกัด</w:t>
            </w:r>
          </w:p>
        </w:tc>
        <w:tc>
          <w:tcPr>
            <w:tcW w:w="1260" w:type="dxa"/>
          </w:tcPr>
          <w:p w14:paraId="1D496F48" w14:textId="77777777" w:rsidR="00075B22" w:rsidRPr="00B759A3" w:rsidRDefault="00075B22">
            <w:pPr>
              <w:tabs>
                <w:tab w:val="clear" w:pos="454"/>
                <w:tab w:val="left" w:pos="343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53ECFCF" w14:textId="4B3C2A37" w:rsidR="00075B22" w:rsidRPr="00B759A3" w:rsidRDefault="009F7B82" w:rsidP="009F7B82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มีกรรมการเป็นญาติกับกรรมการของบริษัท</w:t>
            </w:r>
          </w:p>
        </w:tc>
      </w:tr>
      <w:tr w:rsidR="00314CD8" w:rsidRPr="00B759A3" w14:paraId="7E7B86BA" w14:textId="77777777">
        <w:trPr>
          <w:cantSplit/>
          <w:trHeight w:val="20"/>
        </w:trPr>
        <w:tc>
          <w:tcPr>
            <w:tcW w:w="3870" w:type="dxa"/>
          </w:tcPr>
          <w:p w14:paraId="2E3BBC0C" w14:textId="57AFA50A" w:rsidR="00314CD8" w:rsidRPr="00B759A3" w:rsidRDefault="00314CD8" w:rsidP="0031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เซเว่นเดย์ ไดอะลิซิส</w:t>
            </w:r>
            <w:r w:rsidRPr="00B759A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260" w:type="dxa"/>
          </w:tcPr>
          <w:p w14:paraId="44A9D799" w14:textId="085B5185" w:rsidR="00314CD8" w:rsidRPr="00B759A3" w:rsidRDefault="00314CD8" w:rsidP="00314CD8">
            <w:pPr>
              <w:tabs>
                <w:tab w:val="clear" w:pos="454"/>
                <w:tab w:val="left" w:pos="343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2C0EE1C" w14:textId="32530979" w:rsidR="00314CD8" w:rsidRPr="00B759A3" w:rsidRDefault="00314CD8" w:rsidP="00314CD8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4CD8" w:rsidRPr="00B759A3" w14:paraId="795F17C0" w14:textId="77777777">
        <w:trPr>
          <w:cantSplit/>
          <w:trHeight w:val="20"/>
        </w:trPr>
        <w:tc>
          <w:tcPr>
            <w:tcW w:w="3870" w:type="dxa"/>
          </w:tcPr>
          <w:p w14:paraId="2559F8FE" w14:textId="369F3C9A" w:rsidR="00314CD8" w:rsidRPr="00B759A3" w:rsidRDefault="00314CD8" w:rsidP="0031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7B1E5F1" w14:textId="15E4AB07" w:rsidR="00314CD8" w:rsidRPr="00B759A3" w:rsidRDefault="00314CD8" w:rsidP="00314CD8">
            <w:pPr>
              <w:tabs>
                <w:tab w:val="clear" w:pos="454"/>
                <w:tab w:val="left" w:pos="343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ECF14D5" w14:textId="73B6565F" w:rsidR="00314CD8" w:rsidRPr="00B759A3" w:rsidRDefault="00314CD8" w:rsidP="00C91B6E">
            <w:pPr>
              <w:tabs>
                <w:tab w:val="clear" w:pos="227"/>
              </w:tabs>
              <w:spacing w:line="240" w:lineRule="auto"/>
              <w:ind w:left="252" w:right="75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075A64" w:rsidRPr="00B759A3">
              <w:rPr>
                <w:rFonts w:ascii="Angsana New" w:hAnsi="Angsana New"/>
                <w:sz w:val="30"/>
                <w:szCs w:val="30"/>
              </w:rPr>
              <w:br/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การวางแผนสั่งการและควบคุมกิจกรรมต่างๆ</w:t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 รวมถึงกรรมการ (ไม่ว่าจะทำหน้าที่ในระดับบริหารหรือไม่)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</w:tbl>
    <w:p w14:paraId="59B0954A" w14:textId="26ABD42A" w:rsidR="00B23610" w:rsidRPr="00B759A3" w:rsidRDefault="00B23610" w:rsidP="00F4083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9101C3" w:rsidRPr="00B759A3" w14:paraId="364462ED" w14:textId="77777777">
        <w:trPr>
          <w:tblHeader/>
        </w:trPr>
        <w:tc>
          <w:tcPr>
            <w:tcW w:w="2278" w:type="pct"/>
          </w:tcPr>
          <w:p w14:paraId="32D2894B" w14:textId="77777777" w:rsidR="009101C3" w:rsidRPr="00B759A3" w:rsidRDefault="009101C3" w:rsidP="0091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51E9CE5F" w14:textId="77777777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19F0155" w14:textId="77777777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1C02E629" w14:textId="77777777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1C3" w:rsidRPr="00B759A3" w14:paraId="2837BB5A" w14:textId="77777777">
        <w:trPr>
          <w:tblHeader/>
        </w:trPr>
        <w:tc>
          <w:tcPr>
            <w:tcW w:w="2278" w:type="pct"/>
          </w:tcPr>
          <w:p w14:paraId="7893E221" w14:textId="6B71B763" w:rsidR="009101C3" w:rsidRPr="00B759A3" w:rsidRDefault="009101C3" w:rsidP="0091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4" w:type="pct"/>
          </w:tcPr>
          <w:p w14:paraId="5C57097E" w14:textId="76D6A84A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2140A35" w14:textId="77777777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D84828" w14:textId="2748097E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554E325" w14:textId="77777777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9B009F" w14:textId="6448EAC1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973A91B" w14:textId="77777777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52B4660" w14:textId="57D6A832" w:rsidR="009101C3" w:rsidRPr="00B759A3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101C3" w:rsidRPr="00B759A3" w14:paraId="3063B88D" w14:textId="77777777">
        <w:trPr>
          <w:tblHeader/>
        </w:trPr>
        <w:tc>
          <w:tcPr>
            <w:tcW w:w="2278" w:type="pct"/>
          </w:tcPr>
          <w:p w14:paraId="0AF27D6F" w14:textId="77777777" w:rsidR="009101C3" w:rsidRPr="00B759A3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13C2B9EF" w14:textId="77777777" w:rsidR="009101C3" w:rsidRPr="00B759A3" w:rsidRDefault="009101C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1C3" w:rsidRPr="00B759A3" w14:paraId="2E634AAD" w14:textId="77777777">
        <w:tc>
          <w:tcPr>
            <w:tcW w:w="2278" w:type="pct"/>
          </w:tcPr>
          <w:p w14:paraId="7CABD1EF" w14:textId="720438BC" w:rsidR="009101C3" w:rsidRPr="00B759A3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F4083E"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66A1C06C" w14:textId="77777777" w:rsidR="009101C3" w:rsidRPr="00B759A3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5FE026" w14:textId="77777777" w:rsidR="009101C3" w:rsidRPr="00B759A3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2707BF" w14:textId="77777777" w:rsidR="009101C3" w:rsidRPr="00B759A3" w:rsidRDefault="009101C3" w:rsidP="00240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60DA1D" w14:textId="77777777" w:rsidR="009101C3" w:rsidRPr="00B759A3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9C7F6C" w14:textId="77777777" w:rsidR="009101C3" w:rsidRPr="00B759A3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D139DD" w14:textId="77777777" w:rsidR="009101C3" w:rsidRPr="00B759A3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A58EC8" w14:textId="77777777" w:rsidR="009101C3" w:rsidRPr="00B759A3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B759A3" w14:paraId="3EB0DD79" w14:textId="77777777">
        <w:tc>
          <w:tcPr>
            <w:tcW w:w="2278" w:type="pct"/>
          </w:tcPr>
          <w:p w14:paraId="32349548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264FBB1B" w14:textId="3CC45013" w:rsidR="00F4083E" w:rsidRPr="00B759A3" w:rsidRDefault="00BF54C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34A6B" w:rsidRPr="00B759A3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49" w:type="pct"/>
          </w:tcPr>
          <w:p w14:paraId="5BC9CD61" w14:textId="77777777" w:rsidR="00F4083E" w:rsidRPr="00B759A3" w:rsidRDefault="00F4083E" w:rsidP="00F4083E">
            <w:pPr>
              <w:pStyle w:val="BodyText"/>
              <w:tabs>
                <w:tab w:val="clear" w:pos="680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7D8E285" w14:textId="123E2BCE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8" w:type="pct"/>
          </w:tcPr>
          <w:p w14:paraId="0676F1D2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C27AF2D" w14:textId="4212AE6C" w:rsidR="00F4083E" w:rsidRPr="00B759A3" w:rsidRDefault="00081BD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34A6B" w:rsidRPr="00B759A3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48" w:type="pct"/>
          </w:tcPr>
          <w:p w14:paraId="3978196E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F7460C2" w14:textId="1E51BD5B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D34A6B" w:rsidRPr="00B759A3" w14:paraId="22CDC960" w14:textId="77777777">
        <w:tc>
          <w:tcPr>
            <w:tcW w:w="2278" w:type="pct"/>
          </w:tcPr>
          <w:p w14:paraId="6306906C" w14:textId="5A67D56B" w:rsidR="00D34A6B" w:rsidRPr="00B759A3" w:rsidRDefault="00D34A6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ค่าเช่าจ่ายของสัญญาเช่าระยะสั้น</w:t>
            </w:r>
          </w:p>
        </w:tc>
        <w:tc>
          <w:tcPr>
            <w:tcW w:w="594" w:type="pct"/>
          </w:tcPr>
          <w:p w14:paraId="0DDF62D1" w14:textId="4C65C36B" w:rsidR="00D34A6B" w:rsidRPr="00B759A3" w:rsidRDefault="00D34A6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9" w:type="pct"/>
          </w:tcPr>
          <w:p w14:paraId="4DDEAEC3" w14:textId="77777777" w:rsidR="00D34A6B" w:rsidRPr="00B759A3" w:rsidRDefault="00D34A6B" w:rsidP="00F4083E">
            <w:pPr>
              <w:pStyle w:val="BodyText"/>
              <w:tabs>
                <w:tab w:val="clear" w:pos="680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E34993" w14:textId="7706CA44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8A8B55" w14:textId="77777777" w:rsidR="00D34A6B" w:rsidRPr="00B759A3" w:rsidRDefault="00D34A6B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2100A55" w14:textId="723F9D05" w:rsidR="00D34A6B" w:rsidRPr="00B759A3" w:rsidRDefault="00D34A6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8" w:type="pct"/>
          </w:tcPr>
          <w:p w14:paraId="5C69192C" w14:textId="77777777" w:rsidR="00D34A6B" w:rsidRPr="00B759A3" w:rsidRDefault="00D34A6B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6F792F6" w14:textId="643825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B759A3" w14:paraId="4127ECE1" w14:textId="77777777">
        <w:tc>
          <w:tcPr>
            <w:tcW w:w="2278" w:type="pct"/>
          </w:tcPr>
          <w:p w14:paraId="222D537C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FE87E6F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473F9D" w14:textId="77777777" w:rsidR="00F4083E" w:rsidRPr="00B759A3" w:rsidRDefault="00F4083E" w:rsidP="00F4083E">
            <w:pPr>
              <w:pStyle w:val="BodyText"/>
              <w:tabs>
                <w:tab w:val="clear" w:pos="680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05B54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9C7191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CBDAF87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039E97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9E7EAD0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83E" w:rsidRPr="00B759A3" w14:paraId="7ACB59BF" w14:textId="77777777">
        <w:tc>
          <w:tcPr>
            <w:tcW w:w="2278" w:type="pct"/>
          </w:tcPr>
          <w:p w14:paraId="33B739DF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1733FA74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1BF0D5" w14:textId="77777777" w:rsidR="00F4083E" w:rsidRPr="00B759A3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F2FA2B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73EE7B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890BAA0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547313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9CF8FC6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B82" w:rsidRPr="00B759A3" w14:paraId="053601F1" w14:textId="77777777">
        <w:tc>
          <w:tcPr>
            <w:tcW w:w="2278" w:type="pct"/>
          </w:tcPr>
          <w:p w14:paraId="663EE4C7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5DB91D1" w14:textId="7EAE5B09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75CB81" w14:textId="77777777" w:rsidR="009F7B82" w:rsidRPr="00B759A3" w:rsidRDefault="009F7B82" w:rsidP="009F7B82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0CDFC3" w14:textId="22053963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F13C1D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A9C238A" w14:textId="48AD13C8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5,304</w:t>
            </w:r>
          </w:p>
        </w:tc>
        <w:tc>
          <w:tcPr>
            <w:tcW w:w="148" w:type="pct"/>
          </w:tcPr>
          <w:p w14:paraId="430C3A7A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2C2FE3" w14:textId="69901410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2,264</w:t>
            </w:r>
          </w:p>
        </w:tc>
      </w:tr>
      <w:tr w:rsidR="009F7B82" w:rsidRPr="00B759A3" w14:paraId="2AEA76B0" w14:textId="77777777">
        <w:tc>
          <w:tcPr>
            <w:tcW w:w="2278" w:type="pct"/>
          </w:tcPr>
          <w:p w14:paraId="03F5324D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70976CD7" w14:textId="01E753B9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376F22" w14:textId="77777777" w:rsidR="009F7B82" w:rsidRPr="00B759A3" w:rsidRDefault="009F7B82" w:rsidP="009F7B82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AF7571" w14:textId="246F3208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396742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3B4EE2" w14:textId="0322F04C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9,537</w:t>
            </w:r>
          </w:p>
        </w:tc>
        <w:tc>
          <w:tcPr>
            <w:tcW w:w="148" w:type="pct"/>
          </w:tcPr>
          <w:p w14:paraId="1E4DE9E7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E13066E" w14:textId="627CD1DA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8,016</w:t>
            </w:r>
          </w:p>
        </w:tc>
      </w:tr>
      <w:tr w:rsidR="00D34A6B" w:rsidRPr="00B759A3" w14:paraId="06A0DF3F" w14:textId="77777777">
        <w:tc>
          <w:tcPr>
            <w:tcW w:w="2278" w:type="pct"/>
          </w:tcPr>
          <w:p w14:paraId="2608FCAB" w14:textId="13424004" w:rsidR="00D34A6B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4" w:type="pct"/>
          </w:tcPr>
          <w:p w14:paraId="41D1EF1B" w14:textId="6F9E98FD" w:rsidR="00D34A6B" w:rsidRPr="00B759A3" w:rsidRDefault="00D34A6B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DCEC77C" w14:textId="77777777" w:rsidR="00D34A6B" w:rsidRPr="00B759A3" w:rsidRDefault="00D34A6B" w:rsidP="009F7B82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0C7B05E" w14:textId="32602350" w:rsidR="00D34A6B" w:rsidRPr="00B759A3" w:rsidRDefault="00D34A6B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C5FB90" w14:textId="77777777" w:rsidR="00D34A6B" w:rsidRPr="00B759A3" w:rsidRDefault="00D34A6B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508F11" w14:textId="3323DBBA" w:rsidR="00D34A6B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148" w:type="pct"/>
          </w:tcPr>
          <w:p w14:paraId="4A8D4B27" w14:textId="77777777" w:rsidR="00D34A6B" w:rsidRPr="00B759A3" w:rsidRDefault="00D34A6B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988F80D" w14:textId="01B13276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7B82" w:rsidRPr="00B759A3" w14:paraId="7C5A20E2" w14:textId="77777777">
        <w:tc>
          <w:tcPr>
            <w:tcW w:w="2278" w:type="pct"/>
          </w:tcPr>
          <w:p w14:paraId="7FD817C6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2014FEF8" w14:textId="22837F9B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862345" w14:textId="77777777" w:rsidR="009F7B82" w:rsidRPr="00B759A3" w:rsidRDefault="009F7B82" w:rsidP="009F7B82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503EA3B" w14:textId="051EDC41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23D9CF1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BABCA5" w14:textId="4B38C11F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48" w:type="pct"/>
          </w:tcPr>
          <w:p w14:paraId="36E3B96B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4D0F8B" w14:textId="287CB418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9F7B82" w:rsidRPr="00B759A3" w14:paraId="7B0B7A73" w14:textId="77777777">
        <w:tc>
          <w:tcPr>
            <w:tcW w:w="2278" w:type="pct"/>
          </w:tcPr>
          <w:p w14:paraId="17EF5A2E" w14:textId="5F0E5B1B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46358DF" w14:textId="29C314E9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554BC4" w14:textId="77777777" w:rsidR="009F7B82" w:rsidRPr="00B759A3" w:rsidRDefault="009F7B82" w:rsidP="009F7B82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D484F22" w14:textId="385390A6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109647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9622B36" w14:textId="52B81C1C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17,661</w:t>
            </w:r>
          </w:p>
        </w:tc>
        <w:tc>
          <w:tcPr>
            <w:tcW w:w="148" w:type="pct"/>
          </w:tcPr>
          <w:p w14:paraId="7620958C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B162161" w14:textId="06201148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9F7B82" w:rsidRPr="00B759A3" w14:paraId="2709D085" w14:textId="77777777">
        <w:tc>
          <w:tcPr>
            <w:tcW w:w="2278" w:type="pct"/>
          </w:tcPr>
          <w:p w14:paraId="28AC72B1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7AB8BC0D" w14:textId="3C05F095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133111" w14:textId="77777777" w:rsidR="009F7B82" w:rsidRPr="00B759A3" w:rsidRDefault="009F7B82" w:rsidP="009F7B82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74E13D9" w14:textId="6C493F5F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5C27EC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F747C7F" w14:textId="49E8C2F4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8" w:type="pct"/>
          </w:tcPr>
          <w:p w14:paraId="12D90668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AD77755" w14:textId="1BC78593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</w:tr>
      <w:tr w:rsidR="00F4083E" w:rsidRPr="00B759A3" w14:paraId="51DC0952" w14:textId="77777777">
        <w:tc>
          <w:tcPr>
            <w:tcW w:w="2278" w:type="pct"/>
          </w:tcPr>
          <w:p w14:paraId="21D594A7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9B49C58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0DE8EFF" w14:textId="77777777" w:rsidR="00F4083E" w:rsidRPr="00B759A3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5209ADD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EE1DC0A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C3379B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393C8E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BD4E82F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0537" w:rsidRPr="00B759A3" w14:paraId="70CECC23" w14:textId="77777777">
        <w:tc>
          <w:tcPr>
            <w:tcW w:w="2278" w:type="pct"/>
          </w:tcPr>
          <w:p w14:paraId="43F4DC57" w14:textId="77777777" w:rsidR="00780537" w:rsidRPr="00B759A3" w:rsidRDefault="00780537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3B5D30B" w14:textId="77777777" w:rsidR="00780537" w:rsidRPr="00B759A3" w:rsidRDefault="00780537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16E13E2" w14:textId="77777777" w:rsidR="00780537" w:rsidRPr="00B759A3" w:rsidRDefault="00780537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FD7222" w14:textId="77777777" w:rsidR="00780537" w:rsidRPr="00B759A3" w:rsidRDefault="00780537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106290" w14:textId="77777777" w:rsidR="00780537" w:rsidRPr="00B759A3" w:rsidRDefault="00780537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A1EA7C" w14:textId="77777777" w:rsidR="00780537" w:rsidRPr="00B759A3" w:rsidRDefault="00780537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D450D" w14:textId="77777777" w:rsidR="00780537" w:rsidRPr="00B759A3" w:rsidRDefault="00780537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3EF1CC" w14:textId="77777777" w:rsidR="00780537" w:rsidRPr="00B759A3" w:rsidRDefault="00780537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83E" w:rsidRPr="00B759A3" w14:paraId="2F9B2960" w14:textId="77777777">
        <w:tc>
          <w:tcPr>
            <w:tcW w:w="2278" w:type="pct"/>
          </w:tcPr>
          <w:p w14:paraId="4F12B77C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4" w:type="pct"/>
          </w:tcPr>
          <w:p w14:paraId="1C15ED1C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0361594" w14:textId="77777777" w:rsidR="00F4083E" w:rsidRPr="00B759A3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5E69068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93E9DC0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236C2E3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DF6D49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7055DF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4A6B" w:rsidRPr="00B759A3" w14:paraId="3EA16D92" w14:textId="77777777" w:rsidTr="000705D7">
        <w:tc>
          <w:tcPr>
            <w:tcW w:w="2278" w:type="pct"/>
          </w:tcPr>
          <w:p w14:paraId="18AAFD8A" w14:textId="5867408C" w:rsidR="00D34A6B" w:rsidRPr="00B759A3" w:rsidRDefault="00D34A6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4" w:type="pct"/>
          </w:tcPr>
          <w:p w14:paraId="72CD4B21" w14:textId="4AB2023C" w:rsidR="00D34A6B" w:rsidRPr="00B759A3" w:rsidRDefault="00D34A6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2,098</w:t>
            </w:r>
          </w:p>
        </w:tc>
        <w:tc>
          <w:tcPr>
            <w:tcW w:w="149" w:type="pct"/>
          </w:tcPr>
          <w:p w14:paraId="48C83370" w14:textId="77777777" w:rsidR="00D34A6B" w:rsidRPr="00B759A3" w:rsidRDefault="00D34A6B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36A32AB" w14:textId="3755E37E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26A1F0" w14:textId="77777777" w:rsidR="00D34A6B" w:rsidRPr="00B759A3" w:rsidRDefault="00D34A6B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11F4988" w14:textId="75051DA1" w:rsidR="00D34A6B" w:rsidRPr="00B759A3" w:rsidRDefault="00D34A6B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54BBFA" w14:textId="77777777" w:rsidR="00D34A6B" w:rsidRPr="00B759A3" w:rsidRDefault="00D34A6B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BC29EF" w14:textId="604EA6EB" w:rsidR="00D34A6B" w:rsidRPr="00B759A3" w:rsidRDefault="00D34A6B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B759A3" w14:paraId="27335177" w14:textId="77777777" w:rsidTr="000705D7">
        <w:tc>
          <w:tcPr>
            <w:tcW w:w="2278" w:type="pct"/>
          </w:tcPr>
          <w:p w14:paraId="6E8F07C9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002AA7E7" w14:textId="6B085556" w:rsidR="00F4083E" w:rsidRPr="00B759A3" w:rsidRDefault="00BF54C1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9" w:type="pct"/>
          </w:tcPr>
          <w:p w14:paraId="7F780262" w14:textId="77777777" w:rsidR="00F4083E" w:rsidRPr="00B759A3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A007605" w14:textId="05223BE7" w:rsidR="00F4083E" w:rsidRPr="00B759A3" w:rsidRDefault="009F7B82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8" w:type="pct"/>
          </w:tcPr>
          <w:p w14:paraId="3EBC6ED0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DF408F6" w14:textId="22B510CE" w:rsidR="00F4083E" w:rsidRPr="00B759A3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08B8AE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A1D9F4" w14:textId="57AA86FA" w:rsidR="00F4083E" w:rsidRPr="00B759A3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B759A3" w14:paraId="76B37C50" w14:textId="77777777" w:rsidTr="000705D7">
        <w:tc>
          <w:tcPr>
            <w:tcW w:w="2278" w:type="pct"/>
          </w:tcPr>
          <w:p w14:paraId="50B5EB58" w14:textId="225315D3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6E12758B" w14:textId="26C6E7A3" w:rsidR="00F4083E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53448E2" w14:textId="77777777" w:rsidR="00F4083E" w:rsidRPr="00B759A3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1DCFBD0" w14:textId="17311852" w:rsidR="00F4083E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148" w:type="pct"/>
          </w:tcPr>
          <w:p w14:paraId="25B5421E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5B62D6D" w14:textId="175275A5" w:rsidR="00F4083E" w:rsidRPr="00B759A3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F96EBD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1A0EB9" w14:textId="45325D82" w:rsidR="00F4083E" w:rsidRPr="00B759A3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B759A3" w14:paraId="23ADD039" w14:textId="77777777" w:rsidTr="000705D7">
        <w:tc>
          <w:tcPr>
            <w:tcW w:w="2278" w:type="pct"/>
          </w:tcPr>
          <w:p w14:paraId="3436D4A4" w14:textId="62BBC418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4" w:type="pct"/>
          </w:tcPr>
          <w:p w14:paraId="368859E4" w14:textId="305F7CC9" w:rsidR="00F4083E" w:rsidRPr="00B759A3" w:rsidRDefault="001E15C5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34A6B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49" w:type="pct"/>
          </w:tcPr>
          <w:p w14:paraId="27ED5027" w14:textId="77777777" w:rsidR="00F4083E" w:rsidRPr="00B759A3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628B737" w14:textId="3AFADAD5" w:rsidR="00F4083E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7,780</w:t>
            </w:r>
          </w:p>
        </w:tc>
        <w:tc>
          <w:tcPr>
            <w:tcW w:w="148" w:type="pct"/>
          </w:tcPr>
          <w:p w14:paraId="7309AB05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F2CA30" w14:textId="5178075E" w:rsidR="00F4083E" w:rsidRPr="00B759A3" w:rsidRDefault="00F81686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1437885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733B12" w14:textId="383A10BB" w:rsidR="00F4083E" w:rsidRPr="00B759A3" w:rsidRDefault="00F4083E" w:rsidP="00F40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17B" w:rsidRPr="00B759A3" w14:paraId="78161571" w14:textId="77777777" w:rsidTr="000705D7">
        <w:tc>
          <w:tcPr>
            <w:tcW w:w="2278" w:type="pct"/>
          </w:tcPr>
          <w:p w14:paraId="361AD634" w14:textId="26E32961" w:rsidR="00D2117B" w:rsidRPr="00B759A3" w:rsidRDefault="00D2117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94" w:type="pct"/>
          </w:tcPr>
          <w:p w14:paraId="3E986055" w14:textId="15AD88B4" w:rsidR="00D2117B" w:rsidRPr="00B759A3" w:rsidRDefault="00D2117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3,222</w:t>
            </w:r>
          </w:p>
        </w:tc>
        <w:tc>
          <w:tcPr>
            <w:tcW w:w="149" w:type="pct"/>
          </w:tcPr>
          <w:p w14:paraId="76B475BE" w14:textId="77777777" w:rsidR="00D2117B" w:rsidRPr="00B759A3" w:rsidRDefault="00D2117B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415E433" w14:textId="143C00CB" w:rsidR="00D2117B" w:rsidRPr="00B759A3" w:rsidRDefault="00DD325B" w:rsidP="00DD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2,946</w:t>
            </w:r>
          </w:p>
        </w:tc>
        <w:tc>
          <w:tcPr>
            <w:tcW w:w="148" w:type="pct"/>
          </w:tcPr>
          <w:p w14:paraId="56E03AD6" w14:textId="77777777" w:rsidR="00D2117B" w:rsidRPr="00B759A3" w:rsidRDefault="00D2117B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33E1A6D" w14:textId="26A8C0D1" w:rsidR="00D2117B" w:rsidRPr="00B759A3" w:rsidRDefault="00D2117B" w:rsidP="00D3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3,222</w:t>
            </w:r>
          </w:p>
        </w:tc>
        <w:tc>
          <w:tcPr>
            <w:tcW w:w="148" w:type="pct"/>
          </w:tcPr>
          <w:p w14:paraId="3088BD03" w14:textId="77777777" w:rsidR="00D2117B" w:rsidRPr="00B759A3" w:rsidRDefault="00D2117B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8C7E7D9" w14:textId="16EEF81A" w:rsidR="00D2117B" w:rsidRPr="00B759A3" w:rsidRDefault="00DD325B" w:rsidP="00DD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2,946</w:t>
            </w:r>
          </w:p>
        </w:tc>
      </w:tr>
      <w:tr w:rsidR="00F4083E" w:rsidRPr="00B759A3" w14:paraId="63B89189" w14:textId="77777777" w:rsidTr="000705D7">
        <w:tc>
          <w:tcPr>
            <w:tcW w:w="2278" w:type="pct"/>
          </w:tcPr>
          <w:p w14:paraId="68F6783B" w14:textId="5A85BB8C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526F558F" w14:textId="54A5F79E" w:rsidR="00F4083E" w:rsidRPr="00B759A3" w:rsidRDefault="001E15C5" w:rsidP="001E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49" w:type="pct"/>
          </w:tcPr>
          <w:p w14:paraId="14323EE5" w14:textId="77777777" w:rsidR="00F4083E" w:rsidRPr="00B759A3" w:rsidRDefault="00F4083E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6A398E7" w14:textId="4ECCAC90" w:rsidR="00F4083E" w:rsidRPr="00B759A3" w:rsidRDefault="00DD325B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8" w:type="pct"/>
          </w:tcPr>
          <w:p w14:paraId="2D2DBB39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74435C" w14:textId="2E81B7E6" w:rsidR="00F4083E" w:rsidRPr="00B759A3" w:rsidRDefault="00D2117B" w:rsidP="00D21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490F77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E32969" w14:textId="2289A90D" w:rsidR="00F4083E" w:rsidRPr="00B759A3" w:rsidRDefault="00DD325B" w:rsidP="00DD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3E16" w:rsidRPr="00B759A3" w14:paraId="4FD9B514" w14:textId="77777777" w:rsidTr="000705D7">
        <w:tc>
          <w:tcPr>
            <w:tcW w:w="2278" w:type="pct"/>
          </w:tcPr>
          <w:p w14:paraId="152CF29A" w14:textId="77777777" w:rsidR="00E53E16" w:rsidRPr="00B759A3" w:rsidRDefault="00E53E16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863B550" w14:textId="77777777" w:rsidR="00E53E16" w:rsidRPr="00B759A3" w:rsidRDefault="00E53E16" w:rsidP="001E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2FC72F" w14:textId="77777777" w:rsidR="00E53E16" w:rsidRPr="00B759A3" w:rsidRDefault="00E53E16" w:rsidP="00F4083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7F91922" w14:textId="77777777" w:rsidR="00E53E16" w:rsidRPr="00B759A3" w:rsidRDefault="00E53E16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461D00" w14:textId="77777777" w:rsidR="00E53E16" w:rsidRPr="00B759A3" w:rsidRDefault="00E53E16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ED32ED7" w14:textId="77777777" w:rsidR="00E53E16" w:rsidRPr="00B759A3" w:rsidRDefault="00E53E16" w:rsidP="00D21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8BD88" w14:textId="77777777" w:rsidR="00E53E16" w:rsidRPr="00B759A3" w:rsidRDefault="00E53E16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84BD290" w14:textId="77777777" w:rsidR="00E53E16" w:rsidRPr="00B759A3" w:rsidRDefault="00E53E16" w:rsidP="00DD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B759A3" w14:paraId="2AEB55A4" w14:textId="77777777">
        <w:tc>
          <w:tcPr>
            <w:tcW w:w="2278" w:type="pct"/>
            <w:shd w:val="clear" w:color="auto" w:fill="FFFFFF"/>
          </w:tcPr>
          <w:p w14:paraId="45BDD417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1E7E41D0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AF78AA" w14:textId="77777777" w:rsidR="00F4083E" w:rsidRPr="00B759A3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2B50320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45B5B9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E593E8B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C12726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D07AFAC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7B82" w:rsidRPr="00B759A3" w14:paraId="441B127A" w14:textId="77777777">
        <w:tc>
          <w:tcPr>
            <w:tcW w:w="2278" w:type="pct"/>
            <w:shd w:val="clear" w:color="auto" w:fill="FFFFFF"/>
          </w:tcPr>
          <w:p w14:paraId="21414DAC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14D71D6" w14:textId="2E017F2F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17,31</w:t>
            </w:r>
            <w:r w:rsidR="00410D50"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7314FAFA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ED39AB" w14:textId="0042A1AA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18,774</w:t>
            </w:r>
          </w:p>
        </w:tc>
        <w:tc>
          <w:tcPr>
            <w:tcW w:w="148" w:type="pct"/>
          </w:tcPr>
          <w:p w14:paraId="55C9F783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2944BE" w14:textId="3478E548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3EF2EF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BFA805C" w14:textId="1B90160C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7B82" w:rsidRPr="00B759A3" w14:paraId="7B62D3C9" w14:textId="77777777">
        <w:tc>
          <w:tcPr>
            <w:tcW w:w="2278" w:type="pct"/>
            <w:shd w:val="clear" w:color="auto" w:fill="FFFFFF"/>
          </w:tcPr>
          <w:p w14:paraId="5DA0AFFB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788C0BF8" w14:textId="0933316F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49" w:type="pct"/>
          </w:tcPr>
          <w:p w14:paraId="2FB4167E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CF9ABE" w14:textId="27E0A530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48" w:type="pct"/>
          </w:tcPr>
          <w:p w14:paraId="797042FC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2C6C730" w14:textId="1D00D573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D47033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6E146B8" w14:textId="061A3BDD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4A6B" w:rsidRPr="00B759A3" w14:paraId="70A481E3" w14:textId="77777777">
        <w:tc>
          <w:tcPr>
            <w:tcW w:w="2278" w:type="pct"/>
            <w:shd w:val="clear" w:color="auto" w:fill="FFFFFF"/>
          </w:tcPr>
          <w:p w14:paraId="5D1650F5" w14:textId="7F6F80DE" w:rsidR="00D34A6B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3C2CB1ED" w14:textId="6C448487" w:rsidR="00D34A6B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9" w:type="pct"/>
          </w:tcPr>
          <w:p w14:paraId="19B2B2A8" w14:textId="77777777" w:rsidR="00D34A6B" w:rsidRPr="00B759A3" w:rsidRDefault="00D34A6B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7C9D89" w14:textId="1B9D1519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B48E0E" w14:textId="77777777" w:rsidR="00D34A6B" w:rsidRPr="00B759A3" w:rsidRDefault="00D34A6B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3BA572C" w14:textId="6F98DCFE" w:rsidR="00D34A6B" w:rsidRPr="00B759A3" w:rsidRDefault="00D34A6B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8" w:type="pct"/>
          </w:tcPr>
          <w:p w14:paraId="7EAF13A4" w14:textId="77777777" w:rsidR="00D34A6B" w:rsidRPr="00B759A3" w:rsidRDefault="00D34A6B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D917790" w14:textId="5662FE7F" w:rsidR="00D34A6B" w:rsidRPr="00B759A3" w:rsidRDefault="00D34A6B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83E" w:rsidRPr="00B759A3" w14:paraId="6ED60AAF" w14:textId="77777777">
        <w:tc>
          <w:tcPr>
            <w:tcW w:w="2278" w:type="pct"/>
            <w:shd w:val="clear" w:color="auto" w:fill="FFFFFF"/>
          </w:tcPr>
          <w:p w14:paraId="35809C4C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F8E5B4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90F8EA" w14:textId="77777777" w:rsidR="00F4083E" w:rsidRPr="00B759A3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8AA10A3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4CF8B6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EE1A22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6D7725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D80BCC1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83E" w:rsidRPr="00B759A3" w14:paraId="1AD79585" w14:textId="77777777">
        <w:tc>
          <w:tcPr>
            <w:tcW w:w="2278" w:type="pct"/>
            <w:shd w:val="clear" w:color="auto" w:fill="FFFFFF"/>
          </w:tcPr>
          <w:p w14:paraId="2464BBDC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4787AA22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96B192" w14:textId="77777777" w:rsidR="00F4083E" w:rsidRPr="00B759A3" w:rsidRDefault="00F4083E" w:rsidP="00F4083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226F200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1EBA2C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D91177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67FAFDC" w14:textId="77777777" w:rsidR="00F4083E" w:rsidRPr="00B759A3" w:rsidRDefault="00F4083E" w:rsidP="00F4083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8A7C83" w14:textId="77777777" w:rsidR="00F4083E" w:rsidRPr="00B759A3" w:rsidRDefault="00F4083E" w:rsidP="00F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549" w:rsidRPr="00B759A3" w14:paraId="1B4EB7E0" w14:textId="77777777">
        <w:tc>
          <w:tcPr>
            <w:tcW w:w="2278" w:type="pct"/>
            <w:shd w:val="clear" w:color="auto" w:fill="FFFFFF"/>
          </w:tcPr>
          <w:p w14:paraId="3D8907C0" w14:textId="1DC10F3D" w:rsidR="00692549" w:rsidRPr="00B759A3" w:rsidRDefault="00692549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4" w:type="pct"/>
          </w:tcPr>
          <w:p w14:paraId="4CFB2E69" w14:textId="169C2FFC" w:rsidR="00692549" w:rsidRPr="00B759A3" w:rsidRDefault="00692549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  <w:tc>
          <w:tcPr>
            <w:tcW w:w="149" w:type="pct"/>
          </w:tcPr>
          <w:p w14:paraId="5B304DEE" w14:textId="77777777" w:rsidR="00692549" w:rsidRPr="00B759A3" w:rsidRDefault="00692549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72A90DB" w14:textId="3A8988D7" w:rsidR="00692549" w:rsidRPr="00B759A3" w:rsidRDefault="00692549" w:rsidP="00692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0402E3" w14:textId="77777777" w:rsidR="00692549" w:rsidRPr="00B759A3" w:rsidRDefault="00692549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FEFBCCC" w14:textId="5ECB5BB1" w:rsidR="00692549" w:rsidRPr="00B759A3" w:rsidRDefault="00692549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  <w:tc>
          <w:tcPr>
            <w:tcW w:w="148" w:type="pct"/>
          </w:tcPr>
          <w:p w14:paraId="4B2A9B07" w14:textId="77777777" w:rsidR="00692549" w:rsidRPr="00B759A3" w:rsidRDefault="00692549" w:rsidP="009F7B82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C8A28DF" w14:textId="49537D64" w:rsidR="00692549" w:rsidRPr="00B759A3" w:rsidRDefault="00692549" w:rsidP="00692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7B82" w:rsidRPr="00B759A3" w14:paraId="0009C623" w14:textId="77777777">
        <w:tc>
          <w:tcPr>
            <w:tcW w:w="2278" w:type="pct"/>
            <w:shd w:val="clear" w:color="auto" w:fill="FFFFFF"/>
          </w:tcPr>
          <w:p w14:paraId="5B8FC051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34D1DBB0" w14:textId="3F87098C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2,696</w:t>
            </w:r>
          </w:p>
        </w:tc>
        <w:tc>
          <w:tcPr>
            <w:tcW w:w="149" w:type="pct"/>
          </w:tcPr>
          <w:p w14:paraId="71E5B6DE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A54AE0" w14:textId="2CEAAA0F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48" w:type="pct"/>
          </w:tcPr>
          <w:p w14:paraId="24364054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04E9EE5" w14:textId="7BBB4D80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2,696</w:t>
            </w:r>
          </w:p>
        </w:tc>
        <w:tc>
          <w:tcPr>
            <w:tcW w:w="148" w:type="pct"/>
          </w:tcPr>
          <w:p w14:paraId="7332A2DC" w14:textId="77777777" w:rsidR="009F7B82" w:rsidRPr="00B759A3" w:rsidRDefault="009F7B82" w:rsidP="009F7B82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89ED2CC" w14:textId="784D472F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</w:tr>
      <w:tr w:rsidR="009F7B82" w:rsidRPr="00B759A3" w14:paraId="1E8625DD" w14:textId="77777777">
        <w:tc>
          <w:tcPr>
            <w:tcW w:w="2278" w:type="pct"/>
            <w:shd w:val="clear" w:color="auto" w:fill="FFFFFF"/>
          </w:tcPr>
          <w:p w14:paraId="1202E118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138207ED" w14:textId="6B6ABAE9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49" w:type="pct"/>
          </w:tcPr>
          <w:p w14:paraId="7E76C4B0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64876C" w14:textId="06FA3856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48" w:type="pct"/>
          </w:tcPr>
          <w:p w14:paraId="04AC08D7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6DBC1F9" w14:textId="159A64DE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AD4B31" w14:textId="77777777" w:rsidR="009F7B82" w:rsidRPr="00B759A3" w:rsidRDefault="009F7B82" w:rsidP="009F7B82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E2A798E" w14:textId="67C8514A" w:rsidR="009F7B82" w:rsidRPr="00B759A3" w:rsidRDefault="009F7B82" w:rsidP="009F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7B82" w:rsidRPr="00B759A3" w14:paraId="21D66134" w14:textId="77777777" w:rsidTr="002C5F78">
        <w:tc>
          <w:tcPr>
            <w:tcW w:w="2278" w:type="pct"/>
            <w:shd w:val="clear" w:color="auto" w:fill="FFFFFF"/>
          </w:tcPr>
          <w:p w14:paraId="1B674AA2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64A6D6EE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905D7F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5FC6B4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569AB7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67A4895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3F3766" w14:textId="77777777" w:rsidR="009F7B82" w:rsidRPr="00B759A3" w:rsidRDefault="009F7B82" w:rsidP="009F7B82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03D1187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B82" w:rsidRPr="00B759A3" w14:paraId="07F48ED4" w14:textId="77777777" w:rsidTr="002C5F78">
        <w:tc>
          <w:tcPr>
            <w:tcW w:w="2278" w:type="pct"/>
            <w:shd w:val="clear" w:color="auto" w:fill="FFFFFF"/>
          </w:tcPr>
          <w:p w14:paraId="385BD6B7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3649079E" w14:textId="57ED151D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34,9</w:t>
            </w:r>
            <w:r w:rsidR="003B2335" w:rsidRPr="00B759A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9" w:type="pct"/>
          </w:tcPr>
          <w:p w14:paraId="2AB609C6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A1AE73" w14:textId="3B6972D4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29,248</w:t>
            </w:r>
          </w:p>
        </w:tc>
        <w:tc>
          <w:tcPr>
            <w:tcW w:w="148" w:type="pct"/>
          </w:tcPr>
          <w:p w14:paraId="69AE2A1F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992D7E1" w14:textId="50738FED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30,775</w:t>
            </w:r>
          </w:p>
        </w:tc>
        <w:tc>
          <w:tcPr>
            <w:tcW w:w="148" w:type="pct"/>
          </w:tcPr>
          <w:p w14:paraId="7170ACCD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AA21B0E" w14:textId="7589CE4F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26,651</w:t>
            </w:r>
          </w:p>
        </w:tc>
      </w:tr>
      <w:tr w:rsidR="009F7B82" w:rsidRPr="00B759A3" w14:paraId="6826013E" w14:textId="77777777" w:rsidTr="002C5F78">
        <w:tc>
          <w:tcPr>
            <w:tcW w:w="2278" w:type="pct"/>
            <w:shd w:val="clear" w:color="auto" w:fill="FFFFFF"/>
          </w:tcPr>
          <w:p w14:paraId="4C180AF8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169AF86" w14:textId="7C774432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49" w:type="pct"/>
          </w:tcPr>
          <w:p w14:paraId="5E7F82F1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CCF3A88" w14:textId="27D9BF13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48" w:type="pct"/>
          </w:tcPr>
          <w:p w14:paraId="15054B3A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239F0E" w14:textId="3B3B7E87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48" w:type="pct"/>
          </w:tcPr>
          <w:p w14:paraId="7C998B4A" w14:textId="77777777" w:rsidR="009F7B82" w:rsidRPr="00B759A3" w:rsidRDefault="009F7B82" w:rsidP="009F7B82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2981805C" w14:textId="5A67757E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9F7B82" w:rsidRPr="00B759A3" w14:paraId="7701B48D" w14:textId="77777777" w:rsidTr="002C5F78">
        <w:tc>
          <w:tcPr>
            <w:tcW w:w="2278" w:type="pct"/>
            <w:shd w:val="clear" w:color="auto" w:fill="FFFFFF"/>
          </w:tcPr>
          <w:p w14:paraId="150A8DBB" w14:textId="7777777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0EBE91E" w14:textId="3B0254D3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3B2335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055B07DB" w14:textId="77777777" w:rsidR="009F7B82" w:rsidRPr="00B759A3" w:rsidRDefault="009F7B82" w:rsidP="009F7B82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0491BE0" w14:textId="50A1F2F0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29,821</w:t>
            </w:r>
          </w:p>
        </w:tc>
        <w:tc>
          <w:tcPr>
            <w:tcW w:w="148" w:type="pct"/>
          </w:tcPr>
          <w:p w14:paraId="5FBF2682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33523AA" w14:textId="5A718E56" w:rsidR="009F7B82" w:rsidRPr="00B759A3" w:rsidRDefault="00D34A6B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7B82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8" w:type="pct"/>
          </w:tcPr>
          <w:p w14:paraId="68A613D0" w14:textId="77777777" w:rsidR="009F7B82" w:rsidRPr="00B759A3" w:rsidRDefault="009F7B82" w:rsidP="009F7B8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652F159" w14:textId="54F4AE97" w:rsidR="009F7B82" w:rsidRPr="00B759A3" w:rsidRDefault="009F7B82" w:rsidP="009F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27,109</w:t>
            </w:r>
          </w:p>
        </w:tc>
      </w:tr>
    </w:tbl>
    <w:p w14:paraId="26945086" w14:textId="730ED073" w:rsidR="00993448" w:rsidRPr="00B759A3" w:rsidRDefault="00993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1A5FB401" w14:textId="77777777" w:rsidR="00780537" w:rsidRPr="00B759A3" w:rsidRDefault="00780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B759A3">
        <w:rPr>
          <w:rFonts w:asciiTheme="majorBidi" w:eastAsia="Calibri" w:hAnsiTheme="majorBidi" w:cstheme="majorBidi"/>
          <w:sz w:val="30"/>
          <w:szCs w:val="30"/>
        </w:rPr>
        <w:br w:type="page"/>
      </w: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101D6E" w:rsidRPr="00B759A3" w14:paraId="0EF8891F" w14:textId="77777777" w:rsidTr="00975414">
        <w:trPr>
          <w:tblHeader/>
        </w:trPr>
        <w:tc>
          <w:tcPr>
            <w:tcW w:w="2254" w:type="pct"/>
          </w:tcPr>
          <w:p w14:paraId="7E847D37" w14:textId="3E69DE8F" w:rsidR="00101D6E" w:rsidRPr="00B759A3" w:rsidRDefault="001E016F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  <w:vAlign w:val="bottom"/>
          </w:tcPr>
          <w:p w14:paraId="3BC4AA08" w14:textId="77777777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2BBC2E9" w14:textId="77777777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78311B7D" w14:textId="77777777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D6E" w:rsidRPr="00B759A3" w14:paraId="758E4B1F" w14:textId="77777777" w:rsidTr="00975414">
        <w:trPr>
          <w:tblHeader/>
        </w:trPr>
        <w:tc>
          <w:tcPr>
            <w:tcW w:w="2254" w:type="pct"/>
          </w:tcPr>
          <w:p w14:paraId="600A0E15" w14:textId="3AADF3AC" w:rsidR="00101D6E" w:rsidRPr="00B759A3" w:rsidRDefault="001E016F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9" w:type="pct"/>
          </w:tcPr>
          <w:p w14:paraId="7CCB2C65" w14:textId="7E7E1906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4A6B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97306B2" w14:textId="77777777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CD492A2" w14:textId="0F66B47D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4A6B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320A44FE" w14:textId="77777777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F058CBA" w14:textId="59F317EA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4A6B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2F4AE36" w14:textId="77777777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CC2403" w14:textId="5C8200F7" w:rsidR="00101D6E" w:rsidRPr="00B759A3" w:rsidRDefault="00101D6E" w:rsidP="0097541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4A6B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01D6E" w:rsidRPr="00B759A3" w14:paraId="2BB2A626" w14:textId="77777777" w:rsidTr="00975414">
        <w:trPr>
          <w:tblHeader/>
        </w:trPr>
        <w:tc>
          <w:tcPr>
            <w:tcW w:w="2254" w:type="pct"/>
          </w:tcPr>
          <w:p w14:paraId="14FE5613" w14:textId="77777777" w:rsidR="00101D6E" w:rsidRPr="00B759A3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7C38D790" w14:textId="77777777" w:rsidR="00101D6E" w:rsidRPr="00B759A3" w:rsidRDefault="00101D6E" w:rsidP="00975414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D6E" w:rsidRPr="00B759A3" w14:paraId="52D3BC7A" w14:textId="77777777" w:rsidTr="00975414">
        <w:tc>
          <w:tcPr>
            <w:tcW w:w="2254" w:type="pct"/>
          </w:tcPr>
          <w:p w14:paraId="7F9CDCF0" w14:textId="77777777" w:rsidR="00101D6E" w:rsidRPr="00B759A3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3FD4DAEC" w14:textId="77777777" w:rsidR="00101D6E" w:rsidRPr="00B759A3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DF73C3" w14:textId="77777777" w:rsidR="00101D6E" w:rsidRPr="00B759A3" w:rsidRDefault="00101D6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68EC7D" w14:textId="77777777" w:rsidR="00101D6E" w:rsidRPr="00B759A3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45396B" w14:textId="77777777" w:rsidR="00101D6E" w:rsidRPr="00B759A3" w:rsidRDefault="00101D6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CB8BF0B" w14:textId="77777777" w:rsidR="00101D6E" w:rsidRPr="00B759A3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860EE4" w14:textId="77777777" w:rsidR="00101D6E" w:rsidRPr="00B759A3" w:rsidRDefault="00101D6E" w:rsidP="0097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F63171" w14:textId="77777777" w:rsidR="00101D6E" w:rsidRPr="00B759A3" w:rsidRDefault="00101D6E" w:rsidP="0097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A6B" w:rsidRPr="00B759A3" w14:paraId="34200970" w14:textId="77777777" w:rsidTr="00975414">
        <w:tc>
          <w:tcPr>
            <w:tcW w:w="2254" w:type="pct"/>
          </w:tcPr>
          <w:p w14:paraId="1FF27B0D" w14:textId="77777777" w:rsidR="00D34A6B" w:rsidRPr="00B759A3" w:rsidRDefault="00D34A6B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34675653" w14:textId="7CF7BF20" w:rsidR="00D34A6B" w:rsidRPr="00B759A3" w:rsidRDefault="00176A45" w:rsidP="0017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677542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0A4D47" w14:textId="7E91EA0E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54370A3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74500DE" w14:textId="29D99829" w:rsidR="00D34A6B" w:rsidRPr="00B759A3" w:rsidRDefault="004C4BB0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73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D3F34D1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DA0C8B" w14:textId="71B577BD" w:rsidR="00D34A6B" w:rsidRPr="00B759A3" w:rsidRDefault="00D34A6B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827616" w:rsidRPr="00B759A3" w14:paraId="11B5F2C1" w14:textId="77777777" w:rsidTr="00975414">
        <w:tc>
          <w:tcPr>
            <w:tcW w:w="2254" w:type="pct"/>
          </w:tcPr>
          <w:p w14:paraId="528BD4AC" w14:textId="0F16DA4A" w:rsidR="00827616" w:rsidRPr="00B759A3" w:rsidRDefault="00827616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9" w:type="pct"/>
          </w:tcPr>
          <w:p w14:paraId="596A9915" w14:textId="03780CCA" w:rsidR="00827616" w:rsidRPr="00B759A3" w:rsidRDefault="00827616" w:rsidP="003B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148" w:type="pct"/>
          </w:tcPr>
          <w:p w14:paraId="697FA939" w14:textId="77777777" w:rsidR="00827616" w:rsidRPr="00B759A3" w:rsidRDefault="00827616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8BCD71" w14:textId="4C14AF24" w:rsidR="00827616" w:rsidRPr="00B759A3" w:rsidRDefault="00791B54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554ACE" w14:textId="77777777" w:rsidR="00827616" w:rsidRPr="00B759A3" w:rsidRDefault="00827616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23AA1D" w14:textId="508FC34E" w:rsidR="00827616" w:rsidRPr="00B759A3" w:rsidRDefault="00791B54" w:rsidP="0079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41D5E1" w14:textId="77777777" w:rsidR="00827616" w:rsidRPr="00B759A3" w:rsidRDefault="00827616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B6ED2E" w14:textId="36446F43" w:rsidR="00827616" w:rsidRPr="00B759A3" w:rsidRDefault="00791B54" w:rsidP="0079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4A6B" w:rsidRPr="00B759A3" w14:paraId="51CADB0A" w14:textId="77777777" w:rsidTr="000C07FA">
        <w:tc>
          <w:tcPr>
            <w:tcW w:w="2254" w:type="pct"/>
          </w:tcPr>
          <w:p w14:paraId="4C16D877" w14:textId="77777777" w:rsidR="00D34A6B" w:rsidRPr="00B759A3" w:rsidRDefault="00D34A6B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37B31B6" w14:textId="0F72ED23" w:rsidR="00D34A6B" w:rsidRPr="00B759A3" w:rsidRDefault="002B57F3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3,236</w:t>
            </w:r>
          </w:p>
        </w:tc>
        <w:tc>
          <w:tcPr>
            <w:tcW w:w="148" w:type="pct"/>
          </w:tcPr>
          <w:p w14:paraId="482EDCD9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DB407B" w14:textId="40966A02" w:rsidR="00D34A6B" w:rsidRPr="00B759A3" w:rsidRDefault="00D34A6B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4,608</w:t>
            </w:r>
          </w:p>
        </w:tc>
        <w:tc>
          <w:tcPr>
            <w:tcW w:w="150" w:type="pct"/>
          </w:tcPr>
          <w:p w14:paraId="1E458BBF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D0EE8CA" w14:textId="39590B0E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057561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C750EF0" w14:textId="21A16C6A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4DC5" w:rsidRPr="00B759A3" w14:paraId="4ABD08FD" w14:textId="77777777" w:rsidTr="000C07FA">
        <w:tc>
          <w:tcPr>
            <w:tcW w:w="2254" w:type="pct"/>
          </w:tcPr>
          <w:p w14:paraId="0D44E703" w14:textId="77777777" w:rsidR="00E34DC5" w:rsidRPr="00B759A3" w:rsidRDefault="00E34DC5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75F091A" w14:textId="1341F79E" w:rsidR="00E34DC5" w:rsidRPr="00B759A3" w:rsidRDefault="000C07FA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4,274</w:t>
            </w:r>
          </w:p>
        </w:tc>
        <w:tc>
          <w:tcPr>
            <w:tcW w:w="148" w:type="pct"/>
          </w:tcPr>
          <w:p w14:paraId="03ECE7F7" w14:textId="77777777" w:rsidR="00E34DC5" w:rsidRPr="00B759A3" w:rsidRDefault="00E34DC5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28BA714" w14:textId="6BA4A28C" w:rsidR="00E34DC5" w:rsidRPr="00B759A3" w:rsidRDefault="000C07FA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4,608</w:t>
            </w:r>
          </w:p>
        </w:tc>
        <w:tc>
          <w:tcPr>
            <w:tcW w:w="150" w:type="pct"/>
          </w:tcPr>
          <w:p w14:paraId="32957485" w14:textId="77777777" w:rsidR="00E34DC5" w:rsidRPr="00B759A3" w:rsidRDefault="00E34DC5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AA3EC62" w14:textId="3DC5612B" w:rsidR="00E34DC5" w:rsidRPr="00B759A3" w:rsidRDefault="000C07FA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48" w:type="pct"/>
          </w:tcPr>
          <w:p w14:paraId="6DB02BD0" w14:textId="77777777" w:rsidR="00E34DC5" w:rsidRPr="00B759A3" w:rsidRDefault="00E34DC5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A8DBDF4" w14:textId="356F9A40" w:rsidR="00E34DC5" w:rsidRPr="00B759A3" w:rsidRDefault="00C0292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</w:tr>
      <w:tr w:rsidR="00E34DC5" w:rsidRPr="00B759A3" w14:paraId="5968F8CF" w14:textId="77777777" w:rsidTr="00975414">
        <w:tc>
          <w:tcPr>
            <w:tcW w:w="2254" w:type="pct"/>
          </w:tcPr>
          <w:p w14:paraId="29570D2E" w14:textId="553DB9A5" w:rsidR="00E34DC5" w:rsidRPr="00B759A3" w:rsidRDefault="00E12494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</w:tcPr>
          <w:p w14:paraId="0BA15C6E" w14:textId="4D912B26" w:rsidR="00E34DC5" w:rsidRPr="00B759A3" w:rsidRDefault="006B6CFD" w:rsidP="0043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3E47"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0A59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3E47" w:rsidRPr="00B759A3">
              <w:rPr>
                <w:rFonts w:asciiTheme="majorBidi" w:hAnsiTheme="majorBidi" w:cstheme="majorBidi"/>
                <w:sz w:val="30"/>
                <w:szCs w:val="30"/>
              </w:rPr>
              <w:t>061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8639CB6" w14:textId="77777777" w:rsidR="00E34DC5" w:rsidRPr="00B759A3" w:rsidRDefault="00E34DC5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7FC729" w14:textId="5A352E00" w:rsidR="00E34DC5" w:rsidRPr="00B759A3" w:rsidRDefault="006B6CFD" w:rsidP="0043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3E47" w:rsidRPr="00B759A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1084FF4" w14:textId="77777777" w:rsidR="00E34DC5" w:rsidRPr="00B759A3" w:rsidRDefault="00E34DC5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6F0183D" w14:textId="418E0837" w:rsidR="00E34DC5" w:rsidRPr="00B759A3" w:rsidRDefault="006B6CFD" w:rsidP="0043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59C4" w:rsidRPr="00B759A3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3DE9268" w14:textId="77777777" w:rsidR="00E34DC5" w:rsidRPr="00B759A3" w:rsidRDefault="00E34DC5" w:rsidP="00285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A38D19" w14:textId="5F24D30A" w:rsidR="00E34DC5" w:rsidRPr="00B759A3" w:rsidRDefault="006B6CFD" w:rsidP="0043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59C4"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4A6B" w:rsidRPr="00B759A3" w14:paraId="3305822A" w14:textId="77777777" w:rsidTr="00975414">
        <w:tc>
          <w:tcPr>
            <w:tcW w:w="2254" w:type="pct"/>
          </w:tcPr>
          <w:p w14:paraId="6E41DDE8" w14:textId="3993EE11" w:rsidR="00D34A6B" w:rsidRPr="00B759A3" w:rsidRDefault="0037378F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FEAEDDC" w14:textId="3401C2B1" w:rsidR="00D34A6B" w:rsidRPr="00B759A3" w:rsidRDefault="002B57F3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</w:t>
            </w:r>
            <w:r w:rsidR="009A659D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8" w:type="pct"/>
          </w:tcPr>
          <w:p w14:paraId="22B4165F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1CB0151" w14:textId="4E71F510" w:rsidR="00D34A6B" w:rsidRPr="00B759A3" w:rsidRDefault="00D34A6B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A659D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50" w:type="pct"/>
          </w:tcPr>
          <w:p w14:paraId="13FE7338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96E950" w14:textId="6466542D" w:rsidR="00D34A6B" w:rsidRPr="00B759A3" w:rsidRDefault="002859C4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148" w:type="pct"/>
          </w:tcPr>
          <w:p w14:paraId="6F815DDA" w14:textId="77777777" w:rsidR="00D34A6B" w:rsidRPr="00B759A3" w:rsidRDefault="00D34A6B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0FA7273" w14:textId="661E2F1B" w:rsidR="00D34A6B" w:rsidRPr="00B759A3" w:rsidRDefault="00D34A6B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859C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24150" w:rsidRPr="00B759A3" w14:paraId="5AEC8F2F" w14:textId="77777777" w:rsidTr="00F24150">
        <w:tc>
          <w:tcPr>
            <w:tcW w:w="2254" w:type="pct"/>
          </w:tcPr>
          <w:p w14:paraId="622CF3BD" w14:textId="77777777" w:rsidR="00F24150" w:rsidRPr="00B759A3" w:rsidRDefault="00F24150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18F80AF" w14:textId="77777777" w:rsidR="00F24150" w:rsidRPr="00B759A3" w:rsidRDefault="00F24150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948B06A" w14:textId="77777777" w:rsidR="00F24150" w:rsidRPr="00B759A3" w:rsidRDefault="00F24150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4A48947" w14:textId="77777777" w:rsidR="00F24150" w:rsidRPr="00B759A3" w:rsidRDefault="00F24150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7336088" w14:textId="77777777" w:rsidR="00F24150" w:rsidRPr="00B759A3" w:rsidRDefault="00F24150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90AFEED" w14:textId="77777777" w:rsidR="00F24150" w:rsidRPr="00B759A3" w:rsidRDefault="00F24150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5E28272" w14:textId="77777777" w:rsidR="00F24150" w:rsidRPr="00B759A3" w:rsidRDefault="00F24150" w:rsidP="00D34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DB319AA" w14:textId="77777777" w:rsidR="00F24150" w:rsidRPr="00B759A3" w:rsidRDefault="00F24150" w:rsidP="00D3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57F3" w:rsidRPr="00B759A3" w14:paraId="7C069350" w14:textId="77777777" w:rsidTr="002B57F3">
        <w:tc>
          <w:tcPr>
            <w:tcW w:w="2254" w:type="pct"/>
          </w:tcPr>
          <w:p w14:paraId="35911259" w14:textId="6BDE9936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1979A27F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5BA485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C37FF8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113E62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3932805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73094E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38C5BB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7F3" w:rsidRPr="00B759A3" w14:paraId="55F0EBC2" w14:textId="77777777" w:rsidTr="00975414">
        <w:tc>
          <w:tcPr>
            <w:tcW w:w="2254" w:type="pct"/>
          </w:tcPr>
          <w:p w14:paraId="77BAB0F5" w14:textId="55A8AA1F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5023AE53" w14:textId="42934AB1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E381CB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F701D7" w14:textId="27A54391" w:rsidR="002B57F3" w:rsidRPr="00B759A3" w:rsidRDefault="002B57F3" w:rsidP="006E4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40E7EAE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B1EB06D" w14:textId="4D03ED68" w:rsidR="002B57F3" w:rsidRPr="00B759A3" w:rsidRDefault="004C4BB0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24,907</w:t>
            </w:r>
          </w:p>
        </w:tc>
        <w:tc>
          <w:tcPr>
            <w:tcW w:w="148" w:type="pct"/>
          </w:tcPr>
          <w:p w14:paraId="43632FEC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3240E8" w14:textId="58D8C96E" w:rsidR="002B57F3" w:rsidRPr="00B759A3" w:rsidRDefault="008433F8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B57F3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291C" w:rsidRPr="00B759A3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2B57F3" w:rsidRPr="00B759A3" w14:paraId="77006247" w14:textId="77777777" w:rsidTr="002B57F3">
        <w:tc>
          <w:tcPr>
            <w:tcW w:w="2254" w:type="pct"/>
          </w:tcPr>
          <w:p w14:paraId="03114FBC" w14:textId="2A699A28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2C9924" w14:textId="7C2E6246" w:rsidR="002B57F3" w:rsidRPr="00B759A3" w:rsidRDefault="00E36890" w:rsidP="00E3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  <w:tc>
          <w:tcPr>
            <w:tcW w:w="148" w:type="pct"/>
          </w:tcPr>
          <w:p w14:paraId="2BFBDC9D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84B380A" w14:textId="65FB978E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78B1E2FF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B5E4B25" w14:textId="5BF0253A" w:rsidR="002B57F3" w:rsidRPr="00B759A3" w:rsidRDefault="004C4BB0" w:rsidP="004C4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75A3AE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1530DC" w14:textId="02118BE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C02926" w:rsidRPr="00B759A3" w14:paraId="77751394" w14:textId="77777777" w:rsidTr="00C02926">
        <w:tc>
          <w:tcPr>
            <w:tcW w:w="2254" w:type="pct"/>
          </w:tcPr>
          <w:p w14:paraId="08092E80" w14:textId="77777777" w:rsidR="00C02926" w:rsidRPr="00B759A3" w:rsidRDefault="00C02926" w:rsidP="00F3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349AAB5" w14:textId="2D831006" w:rsidR="00C02926" w:rsidRPr="00B759A3" w:rsidRDefault="00B51179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1,282</w:t>
            </w:r>
          </w:p>
        </w:tc>
        <w:tc>
          <w:tcPr>
            <w:tcW w:w="148" w:type="pct"/>
          </w:tcPr>
          <w:p w14:paraId="1C26C32A" w14:textId="77777777" w:rsidR="00C02926" w:rsidRPr="00B759A3" w:rsidRDefault="00C0292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619DAD5" w14:textId="41331A44" w:rsidR="00C02926" w:rsidRPr="00B759A3" w:rsidRDefault="00B51179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78ECD62C" w14:textId="77777777" w:rsidR="00C02926" w:rsidRPr="00B759A3" w:rsidRDefault="00C0292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30E14A0D" w14:textId="45D1C56B" w:rsidR="00C02926" w:rsidRPr="00B759A3" w:rsidRDefault="004864AE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24,907</w:t>
            </w:r>
          </w:p>
        </w:tc>
        <w:tc>
          <w:tcPr>
            <w:tcW w:w="148" w:type="pct"/>
          </w:tcPr>
          <w:p w14:paraId="4DE29622" w14:textId="77777777" w:rsidR="00C02926" w:rsidRPr="00B759A3" w:rsidRDefault="00C0292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8A68626" w14:textId="07491C47" w:rsidR="00C02926" w:rsidRPr="00B759A3" w:rsidRDefault="004864AE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761BD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61BD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C02926" w:rsidRPr="00B759A3" w14:paraId="714DC74C" w14:textId="77777777" w:rsidTr="00C02926">
        <w:tc>
          <w:tcPr>
            <w:tcW w:w="2254" w:type="pct"/>
          </w:tcPr>
          <w:p w14:paraId="41CA14E3" w14:textId="13747E62" w:rsidR="00C02926" w:rsidRPr="00B759A3" w:rsidRDefault="00C0292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090200F" w14:textId="46FB66B3" w:rsidR="00C02926" w:rsidRPr="00B759A3" w:rsidRDefault="006B6CFD" w:rsidP="0043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1179" w:rsidRPr="00B759A3">
              <w:rPr>
                <w:rFonts w:asciiTheme="majorBidi" w:hAnsiTheme="majorBidi" w:cstheme="majorBidi"/>
                <w:sz w:val="30"/>
                <w:szCs w:val="30"/>
              </w:rPr>
              <w:t>1,282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42A9FE3" w14:textId="77777777" w:rsidR="00C02926" w:rsidRPr="00B759A3" w:rsidRDefault="00C0292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244A965" w14:textId="643BB6A6" w:rsidR="00C02926" w:rsidRPr="00B759A3" w:rsidRDefault="006E4954" w:rsidP="006E4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237C8A" w14:textId="77777777" w:rsidR="00C02926" w:rsidRPr="00B759A3" w:rsidRDefault="00C0292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F6DB16C" w14:textId="0925D72F" w:rsidR="00C02926" w:rsidRPr="00B759A3" w:rsidRDefault="004864AE" w:rsidP="00486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3C364D" w14:textId="77777777" w:rsidR="00C02926" w:rsidRPr="00B759A3" w:rsidRDefault="00C02926" w:rsidP="00486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6FC1F68" w14:textId="46676F4E" w:rsidR="00C02926" w:rsidRPr="00B759A3" w:rsidRDefault="004864AE" w:rsidP="00486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7F3" w:rsidRPr="00B759A3" w14:paraId="1516F6B9" w14:textId="77777777" w:rsidTr="002B57F3">
        <w:tc>
          <w:tcPr>
            <w:tcW w:w="2254" w:type="pct"/>
          </w:tcPr>
          <w:p w14:paraId="58636969" w14:textId="5014A036" w:rsidR="002B57F3" w:rsidRPr="00B759A3" w:rsidRDefault="00C02926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8CFB835" w14:textId="48F40D29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DACC01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D11ADB" w14:textId="55A9B3B0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70000AE3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CAEA3AB" w14:textId="643FAD9E" w:rsidR="002B57F3" w:rsidRPr="00B759A3" w:rsidRDefault="004C4BB0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24,907</w:t>
            </w:r>
          </w:p>
        </w:tc>
        <w:tc>
          <w:tcPr>
            <w:tcW w:w="148" w:type="pct"/>
          </w:tcPr>
          <w:p w14:paraId="62C9C50A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198FC61" w14:textId="2497A509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761BD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61BD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2B57F3" w:rsidRPr="00B759A3" w14:paraId="7EDEB1BC" w14:textId="77777777" w:rsidTr="00D83EB5">
        <w:tc>
          <w:tcPr>
            <w:tcW w:w="2254" w:type="pct"/>
          </w:tcPr>
          <w:p w14:paraId="76F89588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98D78A5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5A1DB3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3201A4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75D176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2F17062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715B9B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ED43AC1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7F3" w:rsidRPr="00B759A3" w14:paraId="511A1916" w14:textId="77777777" w:rsidTr="00975414">
        <w:tc>
          <w:tcPr>
            <w:tcW w:w="2254" w:type="pct"/>
          </w:tcPr>
          <w:p w14:paraId="4F4DECE8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7B865579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89F0F3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5ED8CFF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46C9B6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7B51200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805D65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8BCBE7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7F3" w:rsidRPr="00B759A3" w14:paraId="41C4B804" w14:textId="77777777" w:rsidTr="00C9196C">
        <w:tc>
          <w:tcPr>
            <w:tcW w:w="2254" w:type="pct"/>
          </w:tcPr>
          <w:p w14:paraId="7141355C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DA8F87D" w14:textId="229A4995" w:rsidR="002B57F3" w:rsidRPr="00B759A3" w:rsidRDefault="00FF257D" w:rsidP="00FF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651CD2C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B38CAE8" w14:textId="36FF27F9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CCCE96B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C237E1E" w14:textId="24F6B430" w:rsidR="002B57F3" w:rsidRPr="00B759A3" w:rsidRDefault="004C4BB0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2B57F3" w:rsidRPr="00B759A3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48" w:type="pct"/>
          </w:tcPr>
          <w:p w14:paraId="78AA3357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48086EB" w14:textId="014AEBE3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138,800</w:t>
            </w:r>
          </w:p>
        </w:tc>
      </w:tr>
      <w:tr w:rsidR="00E37E57" w:rsidRPr="00B759A3" w14:paraId="4D33527E" w14:textId="77777777">
        <w:tc>
          <w:tcPr>
            <w:tcW w:w="2254" w:type="pct"/>
          </w:tcPr>
          <w:p w14:paraId="048CE166" w14:textId="1D00E344" w:rsidR="00E37E57" w:rsidRPr="00B759A3" w:rsidRDefault="00E615F3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BAFCA2B" w14:textId="30D88F55" w:rsidR="00E37E57" w:rsidRPr="00B759A3" w:rsidRDefault="00FF257D" w:rsidP="00FF2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EB8B5F" w14:textId="77777777" w:rsidR="00E37E57" w:rsidRPr="00B759A3" w:rsidRDefault="00E37E57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44E7463" w14:textId="7EFF71BD" w:rsidR="00E37E57" w:rsidRPr="00B759A3" w:rsidRDefault="00FF257D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0D3A846" w14:textId="77777777" w:rsidR="00E37E57" w:rsidRPr="00B759A3" w:rsidRDefault="00E37E57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2EB42A5" w14:textId="28BB52E7" w:rsidR="00E37E57" w:rsidRPr="00B759A3" w:rsidRDefault="00FF257D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69,800</w:t>
            </w:r>
          </w:p>
        </w:tc>
        <w:tc>
          <w:tcPr>
            <w:tcW w:w="148" w:type="pct"/>
          </w:tcPr>
          <w:p w14:paraId="46689D24" w14:textId="77777777" w:rsidR="00E37E57" w:rsidRPr="00B759A3" w:rsidRDefault="00E37E57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66148D1" w14:textId="3568297B" w:rsidR="00E37E57" w:rsidRPr="00B759A3" w:rsidRDefault="00FF257D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138,800</w:t>
            </w:r>
          </w:p>
        </w:tc>
      </w:tr>
      <w:tr w:rsidR="00E37E57" w:rsidRPr="00B759A3" w14:paraId="73C3E0AD" w14:textId="77777777" w:rsidTr="00975414">
        <w:tc>
          <w:tcPr>
            <w:tcW w:w="2254" w:type="pct"/>
          </w:tcPr>
          <w:p w14:paraId="39DB520D" w14:textId="780C2B0C" w:rsidR="00E37E57" w:rsidRPr="00B759A3" w:rsidRDefault="00E37E57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DE78FAB" w14:textId="05DC63A0" w:rsidR="00E37E57" w:rsidRPr="00B759A3" w:rsidRDefault="00E37E57" w:rsidP="00C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7F6FE2" w14:textId="77777777" w:rsidR="00E37E57" w:rsidRPr="00B759A3" w:rsidRDefault="00E37E57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F405FE" w14:textId="72E692C4" w:rsidR="00E37E57" w:rsidRPr="00B759A3" w:rsidRDefault="00E37E57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96D9C2" w14:textId="77777777" w:rsidR="00E37E57" w:rsidRPr="00B759A3" w:rsidRDefault="00E37E57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02CC451" w14:textId="12995866" w:rsidR="00E37E57" w:rsidRPr="00B759A3" w:rsidRDefault="00E37E57" w:rsidP="006A5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740CED" w14:textId="77777777" w:rsidR="00E37E57" w:rsidRPr="00B759A3" w:rsidRDefault="00E37E57" w:rsidP="006A5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20AE1A" w14:textId="1FE109D0" w:rsidR="00E37E57" w:rsidRPr="00B759A3" w:rsidRDefault="00E37E57" w:rsidP="006A5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7F3" w:rsidRPr="00B759A3" w14:paraId="501D1467" w14:textId="77777777">
        <w:tc>
          <w:tcPr>
            <w:tcW w:w="2254" w:type="pct"/>
          </w:tcPr>
          <w:p w14:paraId="32D458B5" w14:textId="61926C9A" w:rsidR="002B57F3" w:rsidRPr="00B759A3" w:rsidRDefault="00FF257D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</w:tcPr>
          <w:p w14:paraId="175BD6C5" w14:textId="495D3BD8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94B1431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052605D" w14:textId="18CD968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3478AFB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2AAB85B1" w14:textId="22147058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134AE39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D0C68CC" w14:textId="05269566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57F3" w:rsidRPr="00B759A3" w14:paraId="23B0F576" w14:textId="77777777" w:rsidTr="007B278A">
        <w:tc>
          <w:tcPr>
            <w:tcW w:w="2254" w:type="pct"/>
          </w:tcPr>
          <w:p w14:paraId="4233695D" w14:textId="343E0AB9" w:rsidR="002B57F3" w:rsidRPr="00B759A3" w:rsidRDefault="00FF257D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95DFB5D" w14:textId="6645B941" w:rsidR="002B57F3" w:rsidRPr="00B759A3" w:rsidRDefault="007B278A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580EBD0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DE359EA" w14:textId="47D55219" w:rsidR="002B57F3" w:rsidRPr="00B759A3" w:rsidRDefault="00FF257D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05FD2733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BD5840D" w14:textId="5DBB6C5C" w:rsidR="002B57F3" w:rsidRPr="00B759A3" w:rsidRDefault="00FF257D" w:rsidP="007B2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37CD3A" w14:textId="77777777" w:rsidR="002B57F3" w:rsidRPr="00B759A3" w:rsidRDefault="002B57F3" w:rsidP="007B2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CC8F020" w14:textId="7A38F91C" w:rsidR="002B57F3" w:rsidRPr="00B759A3" w:rsidRDefault="00FF257D" w:rsidP="007B2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7F3" w:rsidRPr="00B759A3" w14:paraId="54B49702" w14:textId="77777777" w:rsidTr="007B278A">
        <w:tc>
          <w:tcPr>
            <w:tcW w:w="2254" w:type="pct"/>
          </w:tcPr>
          <w:p w14:paraId="7DC67A1F" w14:textId="76B99264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247E63B" w14:textId="70459208" w:rsidR="002B57F3" w:rsidRPr="00B759A3" w:rsidRDefault="007B278A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5B583FB9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3917153" w14:textId="723EA65A" w:rsidR="002B57F3" w:rsidRPr="00B759A3" w:rsidRDefault="007B278A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5DB5642D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12D10930" w14:textId="7FE0A309" w:rsidR="002B57F3" w:rsidRPr="00B759A3" w:rsidRDefault="008D0A84" w:rsidP="008D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5A2D0F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67F8240" w14:textId="67DB829C" w:rsidR="002B57F3" w:rsidRPr="00B759A3" w:rsidRDefault="008D0A84" w:rsidP="008D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57F3" w:rsidRPr="00B759A3" w14:paraId="100E7780" w14:textId="77777777" w:rsidTr="00975414">
        <w:tc>
          <w:tcPr>
            <w:tcW w:w="2254" w:type="pct"/>
          </w:tcPr>
          <w:p w14:paraId="2F1205B0" w14:textId="7251F21D" w:rsidR="002B57F3" w:rsidRPr="00B759A3" w:rsidRDefault="007B278A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</w:tcPr>
          <w:p w14:paraId="6171023C" w14:textId="118A535F" w:rsidR="002B57F3" w:rsidRPr="00B759A3" w:rsidRDefault="006B6CFD" w:rsidP="0043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278A" w:rsidRPr="00B759A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76F94B5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A8C696" w14:textId="6880BADC" w:rsidR="002B57F3" w:rsidRPr="00B759A3" w:rsidRDefault="007B278A" w:rsidP="007B2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D7325F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4441A" w14:textId="477C94D1" w:rsidR="002B57F3" w:rsidRPr="00B759A3" w:rsidRDefault="00B367ED" w:rsidP="00B36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A547E7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C43412" w14:textId="7A80DA41" w:rsidR="002B57F3" w:rsidRPr="00B759A3" w:rsidRDefault="00B367ED" w:rsidP="00B36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B8C" w:rsidRPr="00B759A3" w14:paraId="6E116C61" w14:textId="77777777">
        <w:tc>
          <w:tcPr>
            <w:tcW w:w="2254" w:type="pct"/>
          </w:tcPr>
          <w:p w14:paraId="443AC38B" w14:textId="412A2F85" w:rsidR="00BF0B8C" w:rsidRPr="00B759A3" w:rsidRDefault="00FF257D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D6C808B" w14:textId="0A6DD2C4" w:rsidR="00BF0B8C" w:rsidRPr="00B759A3" w:rsidRDefault="00FF257D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8C0E30" w14:textId="77777777" w:rsidR="00BF0B8C" w:rsidRPr="00B759A3" w:rsidRDefault="00BF0B8C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6094266" w14:textId="323B6DB0" w:rsidR="00BF0B8C" w:rsidRPr="00B759A3" w:rsidRDefault="00FF257D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4C44F94D" w14:textId="77777777" w:rsidR="00BF0B8C" w:rsidRPr="00B759A3" w:rsidRDefault="00BF0B8C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D1CEC4C" w14:textId="2CEBD387" w:rsidR="00BF0B8C" w:rsidRPr="00B759A3" w:rsidRDefault="00FF257D" w:rsidP="007B2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A1D39C" w14:textId="77777777" w:rsidR="00BF0B8C" w:rsidRPr="00B759A3" w:rsidRDefault="00BF0B8C" w:rsidP="007B2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3FE3C2" w14:textId="6E1EACAB" w:rsidR="00BF0B8C" w:rsidRPr="00B759A3" w:rsidRDefault="00FF257D" w:rsidP="007B2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7822FAD" w14:textId="15BD3D00" w:rsidR="008772F1" w:rsidRPr="00284128" w:rsidRDefault="008772F1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D9E000" w14:textId="77777777" w:rsidR="008772F1" w:rsidRPr="00284128" w:rsidRDefault="008772F1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4128">
        <w:rPr>
          <w:rFonts w:ascii="Angsana New" w:hAnsi="Angsana New"/>
          <w:sz w:val="30"/>
          <w:szCs w:val="30"/>
        </w:rPr>
        <w:br w:type="page"/>
      </w: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237056" w:rsidRPr="00B759A3" w14:paraId="05A7DD5E" w14:textId="77777777" w:rsidTr="00D67C69">
        <w:tc>
          <w:tcPr>
            <w:tcW w:w="2254" w:type="pct"/>
          </w:tcPr>
          <w:p w14:paraId="403EB6FB" w14:textId="3705E83B" w:rsidR="00237056" w:rsidRPr="00B759A3" w:rsidRDefault="00C30CD2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25" w:type="pct"/>
            <w:gridSpan w:val="3"/>
          </w:tcPr>
          <w:p w14:paraId="1B885191" w14:textId="5053E302" w:rsidR="00237056" w:rsidRPr="00B759A3" w:rsidRDefault="00D67C69" w:rsidP="00D6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7ADE8F0" w14:textId="77777777" w:rsidR="00237056" w:rsidRPr="00B759A3" w:rsidRDefault="00237056" w:rsidP="00D67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68970BAD" w14:textId="5EC8F13C" w:rsidR="00237056" w:rsidRPr="00B759A3" w:rsidRDefault="00D67C69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056" w:rsidRPr="00B759A3" w14:paraId="5A2907C5" w14:textId="77777777" w:rsidTr="00975414">
        <w:tc>
          <w:tcPr>
            <w:tcW w:w="2254" w:type="pct"/>
          </w:tcPr>
          <w:p w14:paraId="472380F7" w14:textId="29EA99E8" w:rsidR="00237056" w:rsidRPr="00B759A3" w:rsidRDefault="00D67C69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9" w:type="pct"/>
          </w:tcPr>
          <w:p w14:paraId="38176CC8" w14:textId="529909D8" w:rsidR="00237056" w:rsidRPr="00B759A3" w:rsidRDefault="00D67C69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75B50174" w14:textId="77777777" w:rsidR="00237056" w:rsidRPr="00B759A3" w:rsidRDefault="00237056" w:rsidP="00D67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05C650" w14:textId="541B870C" w:rsidR="00237056" w:rsidRPr="00B759A3" w:rsidRDefault="00D67C69" w:rsidP="00D6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4495B89D" w14:textId="77777777" w:rsidR="00237056" w:rsidRPr="00B759A3" w:rsidRDefault="00237056" w:rsidP="00D67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ED838CD" w14:textId="3F18C08F" w:rsidR="00237056" w:rsidRPr="00B759A3" w:rsidRDefault="00D67C69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807DB2E" w14:textId="77777777" w:rsidR="00237056" w:rsidRPr="00B759A3" w:rsidRDefault="00237056" w:rsidP="00D67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02ADC" w14:textId="33A008B0" w:rsidR="00237056" w:rsidRPr="00B759A3" w:rsidRDefault="00D67C69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37056" w:rsidRPr="00B759A3" w14:paraId="15E866B6" w14:textId="77777777" w:rsidTr="00975414">
        <w:tc>
          <w:tcPr>
            <w:tcW w:w="2254" w:type="pct"/>
          </w:tcPr>
          <w:p w14:paraId="615E8D48" w14:textId="77777777" w:rsidR="00237056" w:rsidRPr="00B759A3" w:rsidRDefault="00237056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70C6CE62" w14:textId="6C98940F" w:rsidR="00237056" w:rsidRPr="00B759A3" w:rsidRDefault="00D67C69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7056" w:rsidRPr="00B759A3" w14:paraId="1613A82F" w14:textId="77777777" w:rsidTr="00975414">
        <w:tc>
          <w:tcPr>
            <w:tcW w:w="2254" w:type="pct"/>
          </w:tcPr>
          <w:p w14:paraId="46F88CFF" w14:textId="68045C26" w:rsidR="00237056" w:rsidRPr="00B759A3" w:rsidRDefault="00B367ED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845E1FC" w14:textId="349D8367" w:rsidR="00237056" w:rsidRPr="00B759A3" w:rsidRDefault="00B367ED" w:rsidP="00B3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E41F3" w:rsidRPr="00B759A3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48" w:type="pct"/>
          </w:tcPr>
          <w:p w14:paraId="3BFB6819" w14:textId="77777777" w:rsidR="00237056" w:rsidRPr="00B759A3" w:rsidRDefault="00237056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D561F9" w14:textId="3FC035A7" w:rsidR="00237056" w:rsidRPr="00B759A3" w:rsidRDefault="006F219C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331C4D99" w14:textId="77777777" w:rsidR="00237056" w:rsidRPr="00B759A3" w:rsidRDefault="00237056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FD9ACA3" w14:textId="6398A9E4" w:rsidR="00237056" w:rsidRPr="00B759A3" w:rsidRDefault="00AE41F3" w:rsidP="00B3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14:paraId="3CC0E30C" w14:textId="77777777" w:rsidR="00237056" w:rsidRPr="00B759A3" w:rsidRDefault="00237056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D32A89" w14:textId="631CF00C" w:rsidR="00237056" w:rsidRPr="00B759A3" w:rsidRDefault="00472EA7" w:rsidP="0034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37056" w:rsidRPr="00B759A3" w14:paraId="3CB83789" w14:textId="77777777" w:rsidTr="00975414">
        <w:tc>
          <w:tcPr>
            <w:tcW w:w="2254" w:type="pct"/>
          </w:tcPr>
          <w:p w14:paraId="19AC6ACC" w14:textId="4AC904C8" w:rsidR="00237056" w:rsidRPr="00B759A3" w:rsidRDefault="00B367ED" w:rsidP="00C0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9" w:type="pct"/>
          </w:tcPr>
          <w:p w14:paraId="0689C677" w14:textId="7914E26E" w:rsidR="00237056" w:rsidRPr="00B759A3" w:rsidRDefault="00B367ED" w:rsidP="00B3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  <w:tc>
          <w:tcPr>
            <w:tcW w:w="148" w:type="pct"/>
          </w:tcPr>
          <w:p w14:paraId="6E8F791A" w14:textId="77777777" w:rsidR="00237056" w:rsidRPr="00B759A3" w:rsidRDefault="00237056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25CB4A" w14:textId="313F96C4" w:rsidR="00237056" w:rsidRPr="00B759A3" w:rsidRDefault="00B367ED" w:rsidP="00B36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1F49EA3" w14:textId="77777777" w:rsidR="00237056" w:rsidRPr="00B759A3" w:rsidRDefault="00237056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076BB5D" w14:textId="6F8799F8" w:rsidR="00237056" w:rsidRPr="00B759A3" w:rsidRDefault="00B367ED" w:rsidP="00B36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5FECB34" w14:textId="77777777" w:rsidR="00237056" w:rsidRPr="00B759A3" w:rsidRDefault="00237056" w:rsidP="00C0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C683B9" w14:textId="402AA4D9" w:rsidR="00237056" w:rsidRPr="00B759A3" w:rsidRDefault="00B367ED" w:rsidP="00B36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5747" w:rsidRPr="00B759A3" w14:paraId="2840F159" w14:textId="77777777" w:rsidTr="00975414">
        <w:tc>
          <w:tcPr>
            <w:tcW w:w="2254" w:type="pct"/>
          </w:tcPr>
          <w:p w14:paraId="557D86C2" w14:textId="04D48B32" w:rsidR="00E85747" w:rsidRPr="00B759A3" w:rsidRDefault="00E85747" w:rsidP="00E85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</w:tcPr>
          <w:p w14:paraId="4BA7A51B" w14:textId="3A572DC7" w:rsidR="00E85747" w:rsidRPr="00B759A3" w:rsidRDefault="00E85747" w:rsidP="00E85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7975D479" w14:textId="77777777" w:rsidR="00E85747" w:rsidRPr="00B759A3" w:rsidRDefault="00E85747" w:rsidP="00E85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6513BA" w14:textId="3D840D86" w:rsidR="00E85747" w:rsidRPr="00B759A3" w:rsidRDefault="00E85747" w:rsidP="00E85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8B2A475" w14:textId="77777777" w:rsidR="00E85747" w:rsidRPr="00B759A3" w:rsidRDefault="00E85747" w:rsidP="00E85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5BE6D6" w14:textId="321FB6A9" w:rsidR="00E85747" w:rsidRPr="00B759A3" w:rsidRDefault="00E85747" w:rsidP="00E85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B35A6A" w14:textId="77777777" w:rsidR="00E85747" w:rsidRPr="00B759A3" w:rsidRDefault="00E85747" w:rsidP="00E85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A0509A" w14:textId="05AF3236" w:rsidR="00E85747" w:rsidRPr="00B759A3" w:rsidRDefault="00E85747" w:rsidP="00E85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3950DF1" w14:textId="77777777" w:rsidR="004F78C3" w:rsidRPr="00284128" w:rsidRDefault="004F78C3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CD560F" w:rsidRPr="00B759A3" w14:paraId="22F6FF1C" w14:textId="77777777" w:rsidTr="00155136">
        <w:trPr>
          <w:tblHeader/>
        </w:trPr>
        <w:tc>
          <w:tcPr>
            <w:tcW w:w="2254" w:type="pct"/>
          </w:tcPr>
          <w:p w14:paraId="56644ED1" w14:textId="5F4CBD86" w:rsidR="00CD560F" w:rsidRPr="00B759A3" w:rsidRDefault="00CD560F" w:rsidP="00CD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  <w:vAlign w:val="bottom"/>
          </w:tcPr>
          <w:p w14:paraId="5A4C0443" w14:textId="18B520C8" w:rsidR="00CD560F" w:rsidRPr="00B759A3" w:rsidRDefault="00CD560F" w:rsidP="00CD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14C59FA" w14:textId="77777777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16A0695E" w14:textId="2F86AD0C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60F" w:rsidRPr="00B759A3" w14:paraId="110A8112" w14:textId="77777777" w:rsidTr="00155136">
        <w:trPr>
          <w:tblHeader/>
        </w:trPr>
        <w:tc>
          <w:tcPr>
            <w:tcW w:w="2254" w:type="pct"/>
          </w:tcPr>
          <w:p w14:paraId="7EC3428B" w14:textId="7BD6A4E8" w:rsidR="00CD560F" w:rsidRPr="00B759A3" w:rsidRDefault="00CD560F" w:rsidP="00CD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9" w:type="pct"/>
          </w:tcPr>
          <w:p w14:paraId="23DCD824" w14:textId="74814B85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6A5CAA7A" w14:textId="77777777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04FC84" w14:textId="1F3B153F" w:rsidR="00CD560F" w:rsidRPr="00B759A3" w:rsidRDefault="00CD560F" w:rsidP="00CD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5A580089" w14:textId="77777777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D196487" w14:textId="38AAC2F7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2329829" w14:textId="77777777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044651" w14:textId="0A065699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D560F" w:rsidRPr="00B759A3" w14:paraId="6815F97E" w14:textId="77777777" w:rsidTr="00155136">
        <w:trPr>
          <w:tblHeader/>
        </w:trPr>
        <w:tc>
          <w:tcPr>
            <w:tcW w:w="2254" w:type="pct"/>
          </w:tcPr>
          <w:p w14:paraId="75E2E94B" w14:textId="77777777" w:rsidR="00CD560F" w:rsidRPr="00B759A3" w:rsidRDefault="00CD560F" w:rsidP="00CD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45FBCDE1" w14:textId="734AF37D" w:rsidR="00CD560F" w:rsidRPr="00B759A3" w:rsidRDefault="00CD560F" w:rsidP="00CD5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57F3" w:rsidRPr="00B759A3" w14:paraId="4E28D2CC" w14:textId="77777777" w:rsidTr="00D83EB5">
        <w:tc>
          <w:tcPr>
            <w:tcW w:w="2254" w:type="pct"/>
          </w:tcPr>
          <w:p w14:paraId="06C2FFED" w14:textId="13B955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01E0E30B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72DC76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806EF0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2CD664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5296EB3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88C7F5" w14:textId="77777777" w:rsidR="002B57F3" w:rsidRPr="00B759A3" w:rsidRDefault="002B57F3" w:rsidP="002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76BD075" w14:textId="77777777" w:rsidR="002B57F3" w:rsidRPr="00B759A3" w:rsidRDefault="002B57F3" w:rsidP="002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7FC53674" w14:textId="77777777" w:rsidTr="00D83EB5">
        <w:tc>
          <w:tcPr>
            <w:tcW w:w="2254" w:type="pct"/>
          </w:tcPr>
          <w:p w14:paraId="3C157B3A" w14:textId="51DF5CE3" w:rsidR="00E55AC6" w:rsidRPr="00B759A3" w:rsidRDefault="00E55AC6" w:rsidP="00D8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1F253EA2" w14:textId="4F7D5096" w:rsidR="00E55AC6" w:rsidRPr="00B759A3" w:rsidRDefault="00D83EB5" w:rsidP="00D8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2E0892B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FB18EE" w14:textId="158968AE" w:rsidR="00E55AC6" w:rsidRPr="00B759A3" w:rsidRDefault="00D83EB5" w:rsidP="00D8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DF821EC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33A552B" w14:textId="35F3D87A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8" w:type="pct"/>
          </w:tcPr>
          <w:p w14:paraId="5FE224F7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B1097A" w14:textId="1D865DA6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3EB5" w:rsidRPr="00B759A3" w14:paraId="55E4406A" w14:textId="77777777" w:rsidTr="00D83EB5">
        <w:tc>
          <w:tcPr>
            <w:tcW w:w="2254" w:type="pct"/>
          </w:tcPr>
          <w:p w14:paraId="01CA8547" w14:textId="4A31CEDF" w:rsidR="00D83EB5" w:rsidRPr="00B759A3" w:rsidRDefault="00D83EB5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167B4A2" w14:textId="6687D000" w:rsidR="00D83EB5" w:rsidRPr="00B759A3" w:rsidRDefault="00D83EB5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48" w:type="pct"/>
          </w:tcPr>
          <w:p w14:paraId="12897B68" w14:textId="77777777" w:rsidR="00D83EB5" w:rsidRPr="00B759A3" w:rsidRDefault="00D83EB5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F4FF303" w14:textId="253A8A7B" w:rsidR="00D83EB5" w:rsidRPr="00B759A3" w:rsidRDefault="00D83EB5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792A96B3" w14:textId="77777777" w:rsidR="00D83EB5" w:rsidRPr="00B759A3" w:rsidRDefault="00D83EB5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1E43E58" w14:textId="0F52FF82" w:rsidR="00D83EB5" w:rsidRPr="00B759A3" w:rsidRDefault="00D83EB5" w:rsidP="00D8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8B6C5" w14:textId="77777777" w:rsidR="00D83EB5" w:rsidRPr="00B759A3" w:rsidRDefault="00D83EB5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6C886B3" w14:textId="7E20D898" w:rsidR="00D83EB5" w:rsidRPr="00B759A3" w:rsidRDefault="00D83EB5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C6" w:rsidRPr="00B759A3" w14:paraId="6EA95801" w14:textId="77777777" w:rsidTr="00975414">
        <w:tc>
          <w:tcPr>
            <w:tcW w:w="2254" w:type="pct"/>
          </w:tcPr>
          <w:p w14:paraId="780BEAFE" w14:textId="6BF92D82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C430164" w14:textId="13154E39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48" w:type="pct"/>
          </w:tcPr>
          <w:p w14:paraId="3199418E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F74B189" w14:textId="5498CCA6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1ACBC384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16186444" w14:textId="3689EF18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8" w:type="pct"/>
          </w:tcPr>
          <w:p w14:paraId="40CB38DA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F50ED38" w14:textId="218841A5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55AC6" w:rsidRPr="00B759A3" w14:paraId="557BA560" w14:textId="77777777" w:rsidTr="00975414">
        <w:tc>
          <w:tcPr>
            <w:tcW w:w="2254" w:type="pct"/>
          </w:tcPr>
          <w:p w14:paraId="7B741F34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0DE12F7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8A57FC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05E389D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9AE9F3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B202747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8F9E25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FB2B2A2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7F56D64C" w14:textId="77777777" w:rsidTr="00975414">
        <w:tc>
          <w:tcPr>
            <w:tcW w:w="2254" w:type="pct"/>
          </w:tcPr>
          <w:p w14:paraId="0EA3CCA2" w14:textId="3DC907B8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3CEE1B33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963DC9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CCFBB8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5E1A86C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D070443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3B4DB1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20407D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6647C07C" w14:textId="77777777" w:rsidTr="00975414">
        <w:tc>
          <w:tcPr>
            <w:tcW w:w="2254" w:type="pct"/>
          </w:tcPr>
          <w:p w14:paraId="147CA793" w14:textId="6439F7C1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0D357AB6" w14:textId="1EE2A61E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7,840</w:t>
            </w:r>
          </w:p>
        </w:tc>
        <w:tc>
          <w:tcPr>
            <w:tcW w:w="148" w:type="pct"/>
          </w:tcPr>
          <w:p w14:paraId="57B15675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4EA523" w14:textId="780BA22A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3,903</w:t>
            </w:r>
          </w:p>
        </w:tc>
        <w:tc>
          <w:tcPr>
            <w:tcW w:w="150" w:type="pct"/>
          </w:tcPr>
          <w:p w14:paraId="6922195D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C33E2F8" w14:textId="493A48D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6,754</w:t>
            </w:r>
          </w:p>
        </w:tc>
        <w:tc>
          <w:tcPr>
            <w:tcW w:w="148" w:type="pct"/>
          </w:tcPr>
          <w:p w14:paraId="4D972A4C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3E7628" w14:textId="024FC504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</w:tr>
      <w:tr w:rsidR="00E55AC6" w:rsidRPr="00B759A3" w14:paraId="0FED1EBB" w14:textId="77777777" w:rsidTr="002B57F3">
        <w:tc>
          <w:tcPr>
            <w:tcW w:w="2254" w:type="pct"/>
          </w:tcPr>
          <w:p w14:paraId="60A89D3E" w14:textId="4945E8DE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A534A1" w14:textId="1A037242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E0EDEA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313F34A" w14:textId="1142FDC9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1F692A16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0805D6B" w14:textId="520EB726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8C9A06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7FDD54F" w14:textId="19951050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C6" w:rsidRPr="00B759A3" w14:paraId="324DD34B" w14:textId="77777777" w:rsidTr="002B57F3">
        <w:tc>
          <w:tcPr>
            <w:tcW w:w="2254" w:type="pct"/>
          </w:tcPr>
          <w:p w14:paraId="75B37306" w14:textId="069F88EF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050AA77" w14:textId="3154F152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7,840</w:t>
            </w:r>
          </w:p>
        </w:tc>
        <w:tc>
          <w:tcPr>
            <w:tcW w:w="148" w:type="pct"/>
          </w:tcPr>
          <w:p w14:paraId="31A83F51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E91E716" w14:textId="22BAAEFB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3,922</w:t>
            </w:r>
          </w:p>
        </w:tc>
        <w:tc>
          <w:tcPr>
            <w:tcW w:w="150" w:type="pct"/>
          </w:tcPr>
          <w:p w14:paraId="5E5B04FE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4DB617B" w14:textId="3484838C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6,754</w:t>
            </w:r>
          </w:p>
        </w:tc>
        <w:tc>
          <w:tcPr>
            <w:tcW w:w="148" w:type="pct"/>
          </w:tcPr>
          <w:p w14:paraId="4F37AA63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59077BA" w14:textId="61E1FEB0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3,395</w:t>
            </w:r>
          </w:p>
        </w:tc>
      </w:tr>
      <w:tr w:rsidR="00E55AC6" w:rsidRPr="00B759A3" w14:paraId="252CF288" w14:textId="77777777" w:rsidTr="004C4BB0">
        <w:tc>
          <w:tcPr>
            <w:tcW w:w="2254" w:type="pct"/>
          </w:tcPr>
          <w:p w14:paraId="4925BA1E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761F4DA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FB34E0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7283B82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D7FC4AA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39A890D0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2C85A5A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B3ED98E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748FCC40" w14:textId="77777777" w:rsidTr="004C4BB0">
        <w:tc>
          <w:tcPr>
            <w:tcW w:w="2254" w:type="pct"/>
          </w:tcPr>
          <w:p w14:paraId="36F050D9" w14:textId="2F6FA00B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9" w:type="pct"/>
          </w:tcPr>
          <w:p w14:paraId="3C5A6FA5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79EC79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71CE81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0BD7B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A608CA8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00F3C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95F974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1FBD6D58" w14:textId="77777777" w:rsidTr="004C4BB0">
        <w:tc>
          <w:tcPr>
            <w:tcW w:w="2254" w:type="pct"/>
          </w:tcPr>
          <w:p w14:paraId="1D3BF4E4" w14:textId="0BA08D73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02E80CF" w14:textId="6E78D453" w:rsidR="00E55AC6" w:rsidRPr="00B759A3" w:rsidRDefault="009879EA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55AC6" w:rsidRPr="00B759A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8" w:type="pct"/>
          </w:tcPr>
          <w:p w14:paraId="33103E98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3E2C4E" w14:textId="3EC54ACC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9367312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E93EFF" w14:textId="32500FF2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722A517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241EC6" w14:textId="44807D7F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C6" w:rsidRPr="00B759A3" w14:paraId="1AB0FD79" w14:textId="77777777" w:rsidTr="004C4BB0">
        <w:tc>
          <w:tcPr>
            <w:tcW w:w="2254" w:type="pct"/>
          </w:tcPr>
          <w:p w14:paraId="5B44AE92" w14:textId="426E1366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4EA0D6C" w14:textId="13EB0301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8" w:type="pct"/>
          </w:tcPr>
          <w:p w14:paraId="5211E823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40362F4" w14:textId="1492BBBC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0F7F51E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3836EDF" w14:textId="393A54BC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4114DE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FCA306F" w14:textId="0DD1826C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55AC6" w:rsidRPr="00B759A3" w14:paraId="0EAB1C14" w14:textId="77777777" w:rsidTr="002B57F3">
        <w:tc>
          <w:tcPr>
            <w:tcW w:w="2254" w:type="pct"/>
          </w:tcPr>
          <w:p w14:paraId="05C459EA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8BA16A3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0340A1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5D36363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998B364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226E8DC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BFF81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49E7995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48106153" w14:textId="77777777" w:rsidTr="00975414">
        <w:tc>
          <w:tcPr>
            <w:tcW w:w="2254" w:type="pct"/>
          </w:tcPr>
          <w:p w14:paraId="33366A85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49A1467C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B19D88A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9509A3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9F9473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60EB845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C02D9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0A2FEA9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64F25359" w14:textId="77777777" w:rsidTr="00975414">
        <w:tc>
          <w:tcPr>
            <w:tcW w:w="2254" w:type="pct"/>
          </w:tcPr>
          <w:p w14:paraId="37729561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41D9771D" w14:textId="7961534E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EBB7B4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76757F" w14:textId="55E322D9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</w:tcPr>
          <w:p w14:paraId="20863CEA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DBA430" w14:textId="596E79F2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36B4B4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6BF537A" w14:textId="536DA101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C6" w:rsidRPr="00B759A3" w14:paraId="0524066E" w14:textId="77777777" w:rsidTr="00975414">
        <w:tc>
          <w:tcPr>
            <w:tcW w:w="2254" w:type="pct"/>
          </w:tcPr>
          <w:p w14:paraId="3F7469FA" w14:textId="74FD69B5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0128431" w14:textId="25C5DE0F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1664CFB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A3F25B" w14:textId="3472AB3E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</w:tcPr>
          <w:p w14:paraId="5895573D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4409241" w14:textId="7E4918F8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37B24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C073B7" w14:textId="70221E81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C6" w:rsidRPr="00B759A3" w14:paraId="7C8BF424" w14:textId="77777777" w:rsidTr="00975414">
        <w:tc>
          <w:tcPr>
            <w:tcW w:w="2254" w:type="pct"/>
          </w:tcPr>
          <w:p w14:paraId="5217605C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5D87E50" w14:textId="32E4AFB4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3D72BB8C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91C6B1" w14:textId="263B1EAB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</w:tcPr>
          <w:p w14:paraId="74807686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F4FE731" w14:textId="554FDD0D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652E06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FA37352" w14:textId="5CC0EAED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55AC6" w:rsidRPr="00B759A3" w14:paraId="461B6760" w14:textId="77777777" w:rsidTr="00975414">
        <w:trPr>
          <w:trHeight w:val="191"/>
        </w:trPr>
        <w:tc>
          <w:tcPr>
            <w:tcW w:w="2254" w:type="pct"/>
          </w:tcPr>
          <w:p w14:paraId="203C687C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8813097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31FF01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107D4A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FA354FF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800C807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068518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22CA74F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2F1" w:rsidRPr="00B759A3" w14:paraId="1BD4A77E" w14:textId="77777777" w:rsidTr="00975414">
        <w:trPr>
          <w:trHeight w:val="191"/>
        </w:trPr>
        <w:tc>
          <w:tcPr>
            <w:tcW w:w="2254" w:type="pct"/>
          </w:tcPr>
          <w:p w14:paraId="3F87B088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8C15E4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30A66B" w14:textId="77777777" w:rsidR="008772F1" w:rsidRPr="00B759A3" w:rsidRDefault="008772F1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56D2180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6AB020A" w14:textId="77777777" w:rsidR="008772F1" w:rsidRPr="00B759A3" w:rsidRDefault="008772F1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97A31F8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DBC5FE" w14:textId="77777777" w:rsidR="008772F1" w:rsidRPr="00B759A3" w:rsidRDefault="008772F1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478560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2F1" w:rsidRPr="00B759A3" w14:paraId="5D0CD10F" w14:textId="77777777" w:rsidTr="00975414">
        <w:trPr>
          <w:trHeight w:val="191"/>
        </w:trPr>
        <w:tc>
          <w:tcPr>
            <w:tcW w:w="2254" w:type="pct"/>
          </w:tcPr>
          <w:p w14:paraId="51A991BE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14909FA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10A180" w14:textId="77777777" w:rsidR="008772F1" w:rsidRPr="00B759A3" w:rsidRDefault="008772F1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B1071B6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0E70E2A" w14:textId="77777777" w:rsidR="008772F1" w:rsidRPr="00B759A3" w:rsidRDefault="008772F1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B1719D5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46B92E" w14:textId="77777777" w:rsidR="008772F1" w:rsidRPr="00B759A3" w:rsidRDefault="008772F1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3AC10D" w14:textId="77777777" w:rsidR="008772F1" w:rsidRPr="00B759A3" w:rsidRDefault="008772F1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0D1DCC6F" w14:textId="77777777" w:rsidTr="00975414">
        <w:tc>
          <w:tcPr>
            <w:tcW w:w="2254" w:type="pct"/>
          </w:tcPr>
          <w:p w14:paraId="661DFFA5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9" w:type="pct"/>
          </w:tcPr>
          <w:p w14:paraId="27E53FEC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D2188D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04AE91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9A9C63E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1272300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766EC0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83749F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C6" w:rsidRPr="00B759A3" w14:paraId="1DD568E7" w14:textId="77777777" w:rsidTr="00975414">
        <w:tc>
          <w:tcPr>
            <w:tcW w:w="2254" w:type="pct"/>
          </w:tcPr>
          <w:p w14:paraId="4B387B8A" w14:textId="292775D6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89" w:type="pct"/>
          </w:tcPr>
          <w:p w14:paraId="50E84655" w14:textId="6A1EB410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9DF059D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E756F6" w14:textId="34C72AAF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  <w:tc>
          <w:tcPr>
            <w:tcW w:w="150" w:type="pct"/>
          </w:tcPr>
          <w:p w14:paraId="7500102D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E799572" w14:textId="71AB251E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66FD12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078065" w14:textId="005165C9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</w:tr>
      <w:tr w:rsidR="00E55AC6" w:rsidRPr="00B759A3" w14:paraId="56319E86" w14:textId="77777777" w:rsidTr="00975414">
        <w:tc>
          <w:tcPr>
            <w:tcW w:w="2254" w:type="pct"/>
          </w:tcPr>
          <w:p w14:paraId="1F2620F7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4CB5C4E" w14:textId="36EEAE84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8A0D521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1D470E" w14:textId="15BC1299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  <w:tc>
          <w:tcPr>
            <w:tcW w:w="150" w:type="pct"/>
          </w:tcPr>
          <w:p w14:paraId="573BA56C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6460910" w14:textId="4DBBDA25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D662B5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95A6ED" w14:textId="06FD34B2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</w:tr>
      <w:tr w:rsidR="00E55AC6" w:rsidRPr="00B759A3" w14:paraId="7718AFA2" w14:textId="77777777" w:rsidTr="00975414">
        <w:tc>
          <w:tcPr>
            <w:tcW w:w="2254" w:type="pct"/>
          </w:tcPr>
          <w:p w14:paraId="489B5F02" w14:textId="77777777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B98B1E3" w14:textId="7DA9DC96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BED02FD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E98A696" w14:textId="17EEFABB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  <w:tc>
          <w:tcPr>
            <w:tcW w:w="150" w:type="pct"/>
          </w:tcPr>
          <w:p w14:paraId="513B99F0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68D7708" w14:textId="3AACAD29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1C6EDC" w14:textId="77777777" w:rsidR="00E55AC6" w:rsidRPr="00B759A3" w:rsidRDefault="00E55AC6" w:rsidP="00E55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9D5B8A0" w14:textId="0670862C" w:rsidR="00E55AC6" w:rsidRPr="00B759A3" w:rsidRDefault="00E55AC6" w:rsidP="00E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</w:tr>
    </w:tbl>
    <w:p w14:paraId="4C8A3761" w14:textId="156D2C08" w:rsidR="005D4154" w:rsidRPr="00284128" w:rsidRDefault="005D4154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88BEABC" w14:textId="1F2E87EC" w:rsidR="002C4FD1" w:rsidRPr="00B759A3" w:rsidRDefault="002C4FD1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0C68D6"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  <w:r w:rsidR="008A3670" w:rsidRPr="00B759A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A0127DE" w14:textId="41F5F471" w:rsidR="000C68D6" w:rsidRPr="00B759A3" w:rsidRDefault="000C68D6" w:rsidP="004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8E6963C" w14:textId="77777777" w:rsidR="00D82143" w:rsidRPr="00B759A3" w:rsidRDefault="00D82143" w:rsidP="00D8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สัญญาซื้อขายที่ดินและสิ่งปลูกสร้าง</w:t>
      </w:r>
    </w:p>
    <w:p w14:paraId="611E3B2F" w14:textId="77777777" w:rsidR="00D82143" w:rsidRPr="00B759A3" w:rsidRDefault="00D82143" w:rsidP="00D8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494E5A" w14:textId="19681865" w:rsidR="00D82143" w:rsidRPr="00B759A3" w:rsidRDefault="00D82143" w:rsidP="00D8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 w:hint="cs"/>
          <w:b/>
          <w:bCs/>
          <w:sz w:val="30"/>
          <w:szCs w:val="30"/>
          <w:cs/>
        </w:rPr>
        <w:t>ผู้บริหารสำคัญ</w:t>
      </w:r>
    </w:p>
    <w:p w14:paraId="0032AC10" w14:textId="77777777" w:rsidR="00D82143" w:rsidRPr="00B759A3" w:rsidRDefault="00D82143" w:rsidP="00D8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D16D89" w14:textId="6F24333A" w:rsidR="00D82143" w:rsidRPr="00B759A3" w:rsidRDefault="00D82143" w:rsidP="00D8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 xml:space="preserve">28 </w:t>
      </w:r>
      <w:r w:rsidRPr="00B759A3">
        <w:rPr>
          <w:rFonts w:ascii="Angsana New" w:hAnsi="Angsana New" w:hint="cs"/>
          <w:sz w:val="30"/>
          <w:szCs w:val="30"/>
          <w:cs/>
        </w:rPr>
        <w:t>พฤศจิกายน</w:t>
      </w:r>
      <w:r w:rsidRPr="00B759A3">
        <w:rPr>
          <w:rFonts w:ascii="Angsana New" w:hAnsi="Angsana New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</w:rPr>
        <w:t>2568</w:t>
      </w:r>
      <w:r w:rsidRPr="00B759A3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B759A3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B759A3">
        <w:rPr>
          <w:rFonts w:ascii="Angsana New" w:hAnsi="Angsana New"/>
          <w:sz w:val="30"/>
          <w:szCs w:val="30"/>
          <w:cs/>
        </w:rPr>
        <w:t xml:space="preserve">มีมติอนุมัติให้บริษัทเข้าทำรายการการได้มาซึ่งสินทรัพย์จากผู้บริหารสำคัญ ประเภทที่ดินและสิ่งปลูกสร้าง จำนวน </w:t>
      </w:r>
      <w:r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  <w:cs/>
        </w:rPr>
        <w:t xml:space="preserve"> แปลง</w:t>
      </w:r>
      <w:r w:rsidRPr="00B759A3">
        <w:rPr>
          <w:rFonts w:ascii="Angsana New" w:hAnsi="Angsana New" w:hint="cs"/>
          <w:sz w:val="30"/>
          <w:szCs w:val="30"/>
          <w:cs/>
        </w:rPr>
        <w:t xml:space="preserve"> ซึ่งเป็น</w:t>
      </w:r>
      <w:r w:rsidRPr="00B759A3">
        <w:rPr>
          <w:rFonts w:ascii="Angsana New" w:hAnsi="Angsana New"/>
          <w:sz w:val="30"/>
          <w:szCs w:val="30"/>
          <w:cs/>
        </w:rPr>
        <w:t>สถานที่ประกอบกิจการของสำนักงานใหญ่</w:t>
      </w:r>
      <w:r w:rsidRPr="00B759A3">
        <w:rPr>
          <w:rFonts w:ascii="Angsana New" w:hAnsi="Angsana New" w:hint="cs"/>
          <w:sz w:val="30"/>
          <w:szCs w:val="30"/>
          <w:cs/>
        </w:rPr>
        <w:t>ของบริษัท</w:t>
      </w:r>
      <w:r w:rsidR="00A54FD0" w:rsidRPr="00B759A3">
        <w:rPr>
          <w:rFonts w:ascii="Angsana New" w:hAnsi="Angsana New" w:hint="cs"/>
          <w:sz w:val="30"/>
          <w:szCs w:val="30"/>
          <w:cs/>
        </w:rPr>
        <w:t>จากผู้บริหารสำคัญ</w:t>
      </w:r>
      <w:r w:rsidRPr="00B759A3">
        <w:rPr>
          <w:rFonts w:ascii="Angsana New" w:hAnsi="Angsana New"/>
          <w:sz w:val="30"/>
          <w:szCs w:val="30"/>
          <w:cs/>
        </w:rPr>
        <w:t xml:space="preserve"> โดยมีมูลค่าซื้อขายรวมไม่เกิน </w:t>
      </w:r>
      <w:r w:rsidRPr="00B759A3">
        <w:rPr>
          <w:rFonts w:ascii="Angsana New" w:hAnsi="Angsana New"/>
          <w:sz w:val="30"/>
          <w:szCs w:val="30"/>
        </w:rPr>
        <w:t>250.0</w:t>
      </w:r>
      <w:r w:rsidRPr="00B759A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A54FD0" w:rsidRPr="00B759A3">
        <w:rPr>
          <w:rFonts w:ascii="Angsana New" w:hAnsi="Angsana New" w:hint="cs"/>
          <w:sz w:val="30"/>
          <w:szCs w:val="30"/>
          <w:cs/>
        </w:rPr>
        <w:t>บริษัทได้ทำสัญญาซื้อขายที่ดิน</w:t>
      </w:r>
      <w:r w:rsidR="00316A22" w:rsidRPr="00B759A3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316A22" w:rsidRPr="00B759A3">
        <w:rPr>
          <w:rFonts w:ascii="Angsana New" w:hAnsi="Angsana New"/>
          <w:sz w:val="30"/>
          <w:szCs w:val="30"/>
        </w:rPr>
        <w:t xml:space="preserve">8 </w:t>
      </w:r>
      <w:r w:rsidR="00316A22"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16A22" w:rsidRPr="00B759A3">
        <w:rPr>
          <w:rFonts w:ascii="Angsana New" w:hAnsi="Angsana New"/>
          <w:sz w:val="30"/>
          <w:szCs w:val="30"/>
        </w:rPr>
        <w:t xml:space="preserve">2568 </w:t>
      </w:r>
      <w:r w:rsidR="00A54FD0" w:rsidRPr="00B759A3">
        <w:rPr>
          <w:rFonts w:ascii="Angsana New" w:hAnsi="Angsana New" w:hint="cs"/>
          <w:sz w:val="30"/>
          <w:szCs w:val="30"/>
          <w:cs/>
        </w:rPr>
        <w:t>และชำระเงินพร้อมโอนกรรมสิทธิ์เสร็จสิ้น</w:t>
      </w:r>
      <w:r w:rsidR="00316A22" w:rsidRPr="00B759A3">
        <w:rPr>
          <w:rFonts w:ascii="Angsana New" w:hAnsi="Angsana New" w:hint="cs"/>
          <w:sz w:val="30"/>
          <w:szCs w:val="30"/>
          <w:cs/>
        </w:rPr>
        <w:t>ใน</w:t>
      </w:r>
      <w:r w:rsidR="00A54FD0" w:rsidRPr="00B759A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54FD0" w:rsidRPr="00B759A3">
        <w:rPr>
          <w:rFonts w:ascii="Angsana New" w:hAnsi="Angsana New"/>
          <w:sz w:val="30"/>
          <w:szCs w:val="30"/>
        </w:rPr>
        <w:t xml:space="preserve">9 </w:t>
      </w:r>
      <w:r w:rsidR="00A54FD0"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54FD0" w:rsidRPr="00B759A3">
        <w:rPr>
          <w:rFonts w:ascii="Angsana New" w:hAnsi="Angsana New"/>
          <w:sz w:val="30"/>
          <w:szCs w:val="30"/>
        </w:rPr>
        <w:t>2568</w:t>
      </w:r>
    </w:p>
    <w:p w14:paraId="11B525E7" w14:textId="5B307916" w:rsidR="00D00865" w:rsidRPr="00B759A3" w:rsidRDefault="00D0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37B243" w14:textId="1242DC50" w:rsidR="00910ED1" w:rsidRPr="00B759A3" w:rsidRDefault="00910ED1" w:rsidP="00D8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B759A3" w:rsidRDefault="00910ED1" w:rsidP="004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A3602CF" w14:textId="3A24A335" w:rsidR="00910ED1" w:rsidRPr="00B759A3" w:rsidRDefault="00910ED1" w:rsidP="00D8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/>
          <w:b/>
          <w:bCs/>
          <w:sz w:val="30"/>
          <w:szCs w:val="30"/>
          <w:cs/>
        </w:rPr>
        <w:t>บริษัทใหญ่</w:t>
      </w:r>
      <w:r w:rsidR="00B55B84" w:rsidRPr="00B759A3">
        <w:rPr>
          <w:rFonts w:ascii="Angsana New" w:hAnsi="Angsana New" w:hint="cs"/>
          <w:b/>
          <w:bCs/>
          <w:sz w:val="30"/>
          <w:szCs w:val="30"/>
          <w:cs/>
        </w:rPr>
        <w:t>ของกลุ่มบริษัท</w:t>
      </w:r>
    </w:p>
    <w:p w14:paraId="0516C0E7" w14:textId="77777777" w:rsidR="00910ED1" w:rsidRPr="00B759A3" w:rsidRDefault="00910ED1" w:rsidP="004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E3DEBA5" w14:textId="5FC88AFB" w:rsidR="00E53E16" w:rsidRPr="00B759A3" w:rsidRDefault="00855D53" w:rsidP="00B16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D2382" w:rsidRPr="00B759A3">
        <w:rPr>
          <w:rFonts w:ascii="Angsana New" w:hAnsi="Angsana New"/>
          <w:sz w:val="30"/>
          <w:szCs w:val="30"/>
        </w:rPr>
        <w:t>1</w:t>
      </w:r>
      <w:r w:rsidRPr="00B759A3">
        <w:rPr>
          <w:rFonts w:ascii="Angsana New" w:hAnsi="Angsana New"/>
          <w:sz w:val="30"/>
          <w:szCs w:val="30"/>
          <w:cs/>
        </w:rPr>
        <w:t xml:space="preserve"> มกราคม </w:t>
      </w:r>
      <w:r w:rsidR="00D54D92" w:rsidRPr="00B759A3">
        <w:rPr>
          <w:rFonts w:ascii="Angsana New" w:hAnsi="Angsana New"/>
          <w:sz w:val="30"/>
          <w:szCs w:val="30"/>
        </w:rPr>
        <w:t xml:space="preserve">2564 </w:t>
      </w:r>
      <w:r w:rsidRPr="00B759A3">
        <w:rPr>
          <w:rFonts w:ascii="Angsana New" w:hAnsi="Angsana New"/>
          <w:sz w:val="30"/>
          <w:szCs w:val="30"/>
          <w:cs/>
        </w:rPr>
        <w:t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</w:t>
      </w:r>
      <w:r w:rsidR="00A44731" w:rsidRPr="00B759A3">
        <w:rPr>
          <w:rFonts w:ascii="Angsana New" w:hAnsi="Angsana New" w:hint="cs"/>
          <w:sz w:val="30"/>
          <w:szCs w:val="30"/>
          <w:cs/>
        </w:rPr>
        <w:t>ของ</w:t>
      </w:r>
      <w:r w:rsidR="00F6447B" w:rsidRPr="00B759A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759A3">
        <w:rPr>
          <w:rFonts w:ascii="Angsana New" w:hAnsi="Angsana New"/>
          <w:sz w:val="30"/>
          <w:szCs w:val="30"/>
          <w:cs/>
        </w:rPr>
        <w:t xml:space="preserve"> มีระยะเวลาเช่า </w:t>
      </w:r>
      <w:r w:rsidR="00D54D92"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  <w:cs/>
        </w:rPr>
        <w:t xml:space="preserve"> ปี ตั้งแต่วันที่</w:t>
      </w:r>
      <w:r w:rsidR="00D54D92" w:rsidRPr="00B759A3">
        <w:rPr>
          <w:rFonts w:ascii="Angsana New" w:hAnsi="Angsana New"/>
          <w:sz w:val="30"/>
          <w:szCs w:val="30"/>
        </w:rPr>
        <w:t xml:space="preserve"> 1 </w:t>
      </w:r>
      <w:r w:rsidRPr="00B759A3">
        <w:rPr>
          <w:rFonts w:ascii="Angsana New" w:hAnsi="Angsana New"/>
          <w:sz w:val="30"/>
          <w:szCs w:val="30"/>
          <w:cs/>
        </w:rPr>
        <w:t>มกราคม</w:t>
      </w:r>
      <w:r w:rsidR="00D54D92" w:rsidRPr="00B759A3">
        <w:rPr>
          <w:rFonts w:ascii="Angsana New" w:hAnsi="Angsana New"/>
          <w:sz w:val="30"/>
          <w:szCs w:val="30"/>
        </w:rPr>
        <w:t xml:space="preserve"> 2564 </w:t>
      </w:r>
      <w:r w:rsidRPr="00B759A3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D54D92"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4D92" w:rsidRPr="00B759A3">
        <w:rPr>
          <w:rFonts w:ascii="Angsana New" w:hAnsi="Angsana New"/>
          <w:sz w:val="30"/>
          <w:szCs w:val="30"/>
        </w:rPr>
        <w:t xml:space="preserve">2566 </w:t>
      </w:r>
      <w:r w:rsidRPr="00B759A3">
        <w:rPr>
          <w:rFonts w:ascii="Angsana New" w:hAnsi="Angsana New"/>
          <w:sz w:val="30"/>
          <w:szCs w:val="30"/>
          <w:cs/>
        </w:rPr>
        <w:t>ในอัตราค่าเช่าเดือนละ</w:t>
      </w:r>
      <w:r w:rsidR="00D54D92" w:rsidRPr="00B759A3">
        <w:rPr>
          <w:rFonts w:ascii="Angsana New" w:hAnsi="Angsana New"/>
          <w:sz w:val="30"/>
          <w:szCs w:val="30"/>
        </w:rPr>
        <w:t xml:space="preserve"> 0.1 </w:t>
      </w:r>
      <w:r w:rsidRPr="00B759A3">
        <w:rPr>
          <w:rFonts w:ascii="Angsana New" w:hAnsi="Angsana New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="00D54D92"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  <w:cs/>
        </w:rPr>
        <w:t xml:space="preserve"> ปี และ </w:t>
      </w:r>
      <w:r w:rsidR="00D54D92" w:rsidRPr="00B759A3">
        <w:rPr>
          <w:rFonts w:ascii="Angsana New" w:hAnsi="Angsana New"/>
          <w:sz w:val="30"/>
          <w:szCs w:val="30"/>
        </w:rPr>
        <w:t>1</w:t>
      </w:r>
      <w:r w:rsidRPr="00B759A3">
        <w:rPr>
          <w:rFonts w:ascii="Angsana New" w:hAnsi="Angsana New"/>
          <w:sz w:val="30"/>
          <w:szCs w:val="30"/>
          <w:cs/>
        </w:rPr>
        <w:t xml:space="preserve"> ปี ตามลำดับนับจากวันสิ้นสุดสัญญาแต่ละครั้ง โดยอัตราค่าเช่าจะปรับเพิ่มขึ้นร้อยละ</w:t>
      </w:r>
      <w:r w:rsidR="00D54D92" w:rsidRPr="00B759A3">
        <w:rPr>
          <w:rFonts w:ascii="Angsana New" w:hAnsi="Angsana New"/>
          <w:sz w:val="30"/>
          <w:szCs w:val="30"/>
        </w:rPr>
        <w:t xml:space="preserve"> 10.0 </w:t>
      </w:r>
      <w:r w:rsidRPr="00B759A3">
        <w:rPr>
          <w:rFonts w:ascii="Angsana New" w:hAnsi="Angsana New"/>
          <w:sz w:val="30"/>
          <w:szCs w:val="30"/>
          <w:cs/>
        </w:rPr>
        <w:t>สำหรับการต่ออายุสัญญาเช่าแต่ละครั้ง</w:t>
      </w:r>
    </w:p>
    <w:p w14:paraId="3C4A8803" w14:textId="6DA230EF" w:rsidR="00B16551" w:rsidRPr="00B759A3" w:rsidRDefault="00840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1E3AA725" w14:textId="32F3EE7C" w:rsidR="00463D66" w:rsidRPr="00B759A3" w:rsidRDefault="00855D53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 xml:space="preserve">30 </w:t>
      </w:r>
      <w:r w:rsidRPr="00B759A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759A3">
        <w:rPr>
          <w:rFonts w:ascii="Angsana New" w:hAnsi="Angsana New"/>
          <w:sz w:val="30"/>
          <w:szCs w:val="30"/>
        </w:rPr>
        <w:t xml:space="preserve">2564 </w:t>
      </w:r>
      <w:r w:rsidRPr="00B759A3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B759A3">
        <w:rPr>
          <w:rFonts w:ascii="Angsana New" w:hAnsi="Angsana New"/>
          <w:sz w:val="30"/>
          <w:szCs w:val="30"/>
          <w:cs/>
        </w:rPr>
        <w:t>บันทึกข้อตกลงเพิ่มเติมแนบท้ายสัญญาเช่าที่ดินพร้อมสิ่งปลูกสร้างกับบริษัทใหญ่</w:t>
      </w:r>
      <w:r w:rsidR="00B55B84" w:rsidRPr="00B759A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B759A3">
        <w:rPr>
          <w:rFonts w:ascii="Angsana New" w:hAnsi="Angsana New"/>
          <w:sz w:val="30"/>
          <w:szCs w:val="30"/>
          <w:cs/>
        </w:rPr>
        <w:t xml:space="preserve"> </w:t>
      </w:r>
      <w:r w:rsidRPr="00B759A3">
        <w:rPr>
          <w:rFonts w:ascii="Angsana New" w:hAnsi="Angsana New" w:hint="cs"/>
          <w:sz w:val="30"/>
          <w:szCs w:val="30"/>
          <w:cs/>
        </w:rPr>
        <w:t xml:space="preserve">เพื่อแก้ไขเงื่อนไขในสัญญาเช่าเป็นระยะเวลาเช่า </w:t>
      </w:r>
      <w:r w:rsidRPr="00B759A3">
        <w:rPr>
          <w:rFonts w:ascii="Angsana New" w:hAnsi="Angsana New"/>
          <w:sz w:val="30"/>
          <w:szCs w:val="30"/>
        </w:rPr>
        <w:t xml:space="preserve">19 </w:t>
      </w:r>
      <w:r w:rsidRPr="00B759A3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B759A3">
        <w:rPr>
          <w:rFonts w:ascii="Angsana New" w:hAnsi="Angsana New"/>
          <w:sz w:val="30"/>
          <w:szCs w:val="30"/>
        </w:rPr>
        <w:t xml:space="preserve">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759A3">
        <w:rPr>
          <w:rFonts w:ascii="Angsana New" w:hAnsi="Angsana New"/>
          <w:sz w:val="30"/>
          <w:szCs w:val="30"/>
        </w:rPr>
        <w:t xml:space="preserve">2564 </w:t>
      </w:r>
      <w:r w:rsidRPr="00B759A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>2582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B759A3">
        <w:rPr>
          <w:rFonts w:ascii="Angsana New" w:hAnsi="Angsana New"/>
          <w:sz w:val="30"/>
          <w:szCs w:val="30"/>
        </w:rPr>
        <w:t xml:space="preserve">0.1 </w:t>
      </w:r>
      <w:r w:rsidRPr="00B759A3">
        <w:rPr>
          <w:rFonts w:ascii="Angsana New" w:hAnsi="Angsana New"/>
          <w:sz w:val="30"/>
          <w:szCs w:val="30"/>
          <w:cs/>
        </w:rPr>
        <w:t>ล้านบาท</w:t>
      </w:r>
      <w:r w:rsidRPr="00B759A3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B759A3">
        <w:rPr>
          <w:rFonts w:ascii="Angsana New" w:hAnsi="Angsana New"/>
          <w:sz w:val="30"/>
          <w:szCs w:val="30"/>
          <w:cs/>
        </w:rPr>
        <w:t xml:space="preserve">เพิ่มขึ้นร้อยละ </w:t>
      </w:r>
      <w:r w:rsidRPr="00B759A3">
        <w:rPr>
          <w:rFonts w:ascii="Angsana New" w:hAnsi="Angsana New"/>
          <w:sz w:val="30"/>
          <w:szCs w:val="30"/>
        </w:rPr>
        <w:t>10.0</w:t>
      </w:r>
      <w:r w:rsidRPr="00B759A3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B759A3">
        <w:rPr>
          <w:rFonts w:ascii="Angsana New" w:hAnsi="Angsana New"/>
          <w:sz w:val="30"/>
          <w:szCs w:val="30"/>
        </w:rPr>
        <w:t xml:space="preserve">3 </w:t>
      </w:r>
      <w:r w:rsidRPr="00B759A3">
        <w:rPr>
          <w:rFonts w:ascii="Angsana New" w:hAnsi="Angsana New" w:hint="cs"/>
          <w:sz w:val="30"/>
          <w:szCs w:val="30"/>
          <w:cs/>
        </w:rPr>
        <w:t>ปี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0F9BFCDB" w14:textId="77777777" w:rsidR="00692549" w:rsidRPr="00B759A3" w:rsidRDefault="00692549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1EE3E" w14:textId="541CA1E7" w:rsidR="00692549" w:rsidRPr="00B759A3" w:rsidRDefault="00692549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59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41465" w:rsidRPr="00B759A3">
        <w:rPr>
          <w:rFonts w:ascii="Angsana New" w:hAnsi="Angsana New"/>
          <w:sz w:val="30"/>
          <w:szCs w:val="30"/>
        </w:rPr>
        <w:t>9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 xml:space="preserve">2568 </w:t>
      </w:r>
      <w:r w:rsidRPr="00B759A3">
        <w:rPr>
          <w:rFonts w:ascii="Angsana New" w:hAnsi="Angsana New" w:hint="cs"/>
          <w:sz w:val="30"/>
          <w:szCs w:val="30"/>
          <w:cs/>
        </w:rPr>
        <w:t>บริษัทได้ทำบันทึกยกเลิกสัญญาเช่าที่ดินพร้อมสิ่งปลูกสร้าง</w:t>
      </w:r>
      <w:r w:rsidR="00D82143" w:rsidRPr="00B759A3">
        <w:rPr>
          <w:rFonts w:ascii="Angsana New" w:hAnsi="Angsana New"/>
          <w:sz w:val="30"/>
          <w:szCs w:val="30"/>
          <w:cs/>
        </w:rPr>
        <w:t>เพื่อใช้เป็นสถานที่ประกอบกิจการของสำนักงานใหญ่</w:t>
      </w:r>
      <w:r w:rsidRPr="00B759A3">
        <w:rPr>
          <w:rFonts w:ascii="Angsana New" w:hAnsi="Angsana New" w:hint="cs"/>
          <w:sz w:val="30"/>
          <w:szCs w:val="30"/>
          <w:cs/>
        </w:rPr>
        <w:t>กับบริษัทใหญ่ของกลุ่มบริษัท</w:t>
      </w:r>
      <w:r w:rsidR="00A54FD0" w:rsidRPr="00B759A3">
        <w:rPr>
          <w:rFonts w:ascii="Angsana New" w:hAnsi="Angsana New"/>
          <w:sz w:val="30"/>
          <w:szCs w:val="30"/>
        </w:rPr>
        <w:t xml:space="preserve"> </w:t>
      </w:r>
      <w:r w:rsidR="00A54FD0" w:rsidRPr="00B759A3">
        <w:rPr>
          <w:rFonts w:ascii="Angsana New" w:hAnsi="Angsana New"/>
          <w:sz w:val="30"/>
          <w:szCs w:val="30"/>
          <w:cs/>
        </w:rPr>
        <w:t>ส่งผลให้บริษัทบันทึก</w:t>
      </w:r>
      <w:r w:rsidR="00A54FD0" w:rsidRPr="00B759A3">
        <w:rPr>
          <w:rFonts w:ascii="Angsana New" w:hAnsi="Angsana New" w:hint="cs"/>
          <w:sz w:val="30"/>
          <w:szCs w:val="30"/>
          <w:cs/>
        </w:rPr>
        <w:t>กำไร</w:t>
      </w:r>
      <w:r w:rsidR="00A54FD0" w:rsidRPr="00B759A3">
        <w:rPr>
          <w:rFonts w:ascii="Angsana New" w:hAnsi="Angsana New"/>
          <w:sz w:val="30"/>
          <w:szCs w:val="30"/>
          <w:cs/>
        </w:rPr>
        <w:t>จากการ</w:t>
      </w:r>
      <w:r w:rsidR="00387774" w:rsidRPr="00B759A3">
        <w:rPr>
          <w:rFonts w:ascii="Angsana New" w:hAnsi="Angsana New" w:hint="cs"/>
          <w:sz w:val="30"/>
          <w:szCs w:val="30"/>
          <w:cs/>
        </w:rPr>
        <w:t>ยกเลิก</w:t>
      </w:r>
      <w:r w:rsidR="00A54FD0" w:rsidRPr="00B759A3">
        <w:rPr>
          <w:rFonts w:ascii="Angsana New" w:hAnsi="Angsana New"/>
          <w:sz w:val="30"/>
          <w:szCs w:val="30"/>
          <w:cs/>
        </w:rPr>
        <w:t xml:space="preserve">สัญญาเช่าจำนวน </w:t>
      </w:r>
      <w:r w:rsidR="00C06A3F" w:rsidRPr="00B759A3">
        <w:rPr>
          <w:rFonts w:ascii="Angsana New" w:hAnsi="Angsana New"/>
          <w:sz w:val="30"/>
          <w:szCs w:val="30"/>
        </w:rPr>
        <w:t>4.0</w:t>
      </w:r>
      <w:r w:rsidR="00A54FD0" w:rsidRPr="00B759A3">
        <w:rPr>
          <w:rFonts w:ascii="Angsana New" w:hAnsi="Angsana New"/>
          <w:sz w:val="30"/>
          <w:szCs w:val="30"/>
        </w:rPr>
        <w:t xml:space="preserve"> </w:t>
      </w:r>
      <w:r w:rsidR="00A54FD0" w:rsidRPr="00B759A3">
        <w:rPr>
          <w:rFonts w:ascii="Angsana New" w:hAnsi="Angsana New"/>
          <w:sz w:val="30"/>
          <w:szCs w:val="30"/>
          <w:cs/>
        </w:rPr>
        <w:t xml:space="preserve">ล้านบาท ในงบกำไรขาดทุนเบ็ดเสร็จสำหรับปีสิ้นสุดวันที่ </w:t>
      </w:r>
      <w:r w:rsidR="00A54FD0" w:rsidRPr="00B759A3">
        <w:rPr>
          <w:rFonts w:ascii="Angsana New" w:hAnsi="Angsana New"/>
          <w:sz w:val="30"/>
          <w:szCs w:val="30"/>
        </w:rPr>
        <w:t xml:space="preserve">31 </w:t>
      </w:r>
      <w:r w:rsidR="00A54FD0"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54FD0" w:rsidRPr="00B759A3">
        <w:rPr>
          <w:rFonts w:ascii="Angsana New" w:hAnsi="Angsana New"/>
          <w:sz w:val="30"/>
          <w:szCs w:val="30"/>
        </w:rPr>
        <w:t>2568</w:t>
      </w:r>
    </w:p>
    <w:p w14:paraId="4CC68830" w14:textId="77777777" w:rsidR="007F3D7B" w:rsidRPr="00B759A3" w:rsidRDefault="007F3D7B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E17C0A2" w14:textId="44CA0CD1" w:rsidR="00692549" w:rsidRPr="00B759A3" w:rsidRDefault="007F3D7B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390F" w:rsidRPr="00B759A3">
        <w:rPr>
          <w:rFonts w:ascii="Angsana New" w:hAnsi="Angsana New"/>
          <w:sz w:val="30"/>
          <w:szCs w:val="30"/>
        </w:rPr>
        <w:t>1</w:t>
      </w:r>
      <w:r w:rsidRPr="00B759A3">
        <w:rPr>
          <w:rFonts w:ascii="Angsana New" w:hAnsi="Angsana New"/>
          <w:sz w:val="30"/>
          <w:szCs w:val="30"/>
          <w:cs/>
        </w:rPr>
        <w:t xml:space="preserve"> พฤษภาคม</w:t>
      </w:r>
      <w:r w:rsidR="00DA390F" w:rsidRPr="00B759A3">
        <w:rPr>
          <w:rFonts w:ascii="Angsana New" w:hAnsi="Angsana New"/>
          <w:sz w:val="30"/>
          <w:szCs w:val="30"/>
        </w:rPr>
        <w:t xml:space="preserve"> 2568</w:t>
      </w:r>
      <w:r w:rsidRPr="00B759A3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บริษัทได้ทำสัญญาเช่าที่ดินและอาคารกับ</w:t>
      </w:r>
      <w:r w:rsidR="00CB3E66" w:rsidRPr="00B759A3">
        <w:rPr>
          <w:rFonts w:ascii="Angsana New" w:hAnsi="Angsana New"/>
          <w:sz w:val="30"/>
          <w:szCs w:val="30"/>
          <w:cs/>
        </w:rPr>
        <w:t>บริษัทใหญ่ของกลุ่มบริษัท</w:t>
      </w:r>
      <w:r w:rsidR="002E3F01"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เพื่อใช้เป็นสถานที่จัดเก็บวัสดุซ่อมบำรุงและที่พักอาศัยสำหรับพนักงาน โดยมีกำหนดระยะเวลาและค่าเช่าเป็นราคาที่ตกลงกันตามสัญญา</w:t>
      </w:r>
    </w:p>
    <w:p w14:paraId="3B19B5AF" w14:textId="29369857" w:rsidR="007F3D7B" w:rsidRPr="00B759A3" w:rsidRDefault="007F3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14D146" w14:textId="09E8E49C" w:rsidR="003F5AD3" w:rsidRPr="00B759A3" w:rsidRDefault="003F5AD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 w:hint="cs"/>
          <w:b/>
          <w:bCs/>
          <w:sz w:val="30"/>
          <w:szCs w:val="30"/>
          <w:cs/>
        </w:rPr>
        <w:t>ผู้บริหารสำคัญ</w:t>
      </w:r>
    </w:p>
    <w:p w14:paraId="6B98F4F1" w14:textId="7EDEFCFD" w:rsidR="00EC2543" w:rsidRPr="00B759A3" w:rsidRDefault="00EC2543" w:rsidP="002F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C6FAB" w14:textId="5F7DBEEF" w:rsidR="00AC4D2B" w:rsidRPr="00B759A3" w:rsidRDefault="00AC4D2B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 xml:space="preserve">30 </w:t>
      </w:r>
      <w:r w:rsidRPr="00B759A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759A3">
        <w:rPr>
          <w:rFonts w:ascii="Angsana New" w:hAnsi="Angsana New"/>
          <w:sz w:val="30"/>
          <w:szCs w:val="30"/>
        </w:rPr>
        <w:t xml:space="preserve">2564 </w:t>
      </w:r>
      <w:r w:rsidRPr="00B759A3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B759A3">
        <w:rPr>
          <w:rFonts w:ascii="Angsana New" w:hAnsi="Angsana New"/>
          <w:sz w:val="30"/>
          <w:szCs w:val="30"/>
          <w:cs/>
        </w:rPr>
        <w:t>บันทึกข้อตกลงเพิ่มเติมแนบท้ายสัญญาเช่าที่ดินพร้อมสิ่งปลูกสร้าง</w:t>
      </w:r>
      <w:r w:rsidR="00100211" w:rsidRPr="00B759A3">
        <w:rPr>
          <w:rFonts w:ascii="Angsana New" w:hAnsi="Angsana New"/>
          <w:sz w:val="30"/>
          <w:szCs w:val="30"/>
          <w:cs/>
        </w:rPr>
        <w:t>เพื่อใช้เป็นสถานที่ประกอบกิจการของสำนักงานใหญ่</w:t>
      </w:r>
      <w:r w:rsidRPr="00B759A3">
        <w:rPr>
          <w:rFonts w:ascii="Angsana New" w:hAnsi="Angsana New"/>
          <w:sz w:val="30"/>
          <w:szCs w:val="30"/>
          <w:cs/>
        </w:rPr>
        <w:t>กับ</w:t>
      </w:r>
      <w:r w:rsidRPr="00B759A3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Pr="00B759A3">
        <w:rPr>
          <w:rFonts w:ascii="Angsana New" w:hAnsi="Angsana New"/>
          <w:sz w:val="30"/>
          <w:szCs w:val="30"/>
          <w:cs/>
        </w:rPr>
        <w:t xml:space="preserve"> </w:t>
      </w:r>
      <w:r w:rsidRPr="00B759A3">
        <w:rPr>
          <w:rFonts w:ascii="Angsana New" w:hAnsi="Angsana New" w:hint="cs"/>
          <w:sz w:val="30"/>
          <w:szCs w:val="30"/>
          <w:cs/>
        </w:rPr>
        <w:t>เพื่อแก้ไขเงื่อนไขในสัญญาเช่าจาก</w:t>
      </w:r>
      <w:r w:rsidRPr="00B759A3">
        <w:rPr>
          <w:rFonts w:ascii="Angsana New" w:hAnsi="Angsana New"/>
          <w:sz w:val="30"/>
          <w:szCs w:val="30"/>
          <w:cs/>
        </w:rPr>
        <w:t xml:space="preserve">ระยะเวลาเช่า </w:t>
      </w:r>
      <w:r w:rsidRPr="00B759A3">
        <w:rPr>
          <w:rFonts w:ascii="Angsana New" w:hAnsi="Angsana New"/>
          <w:sz w:val="30"/>
          <w:szCs w:val="30"/>
        </w:rPr>
        <w:t>10</w:t>
      </w:r>
      <w:r w:rsidRPr="00B759A3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B759A3">
        <w:rPr>
          <w:rFonts w:ascii="Angsana New" w:hAnsi="Angsana New"/>
          <w:sz w:val="30"/>
          <w:szCs w:val="30"/>
        </w:rPr>
        <w:t xml:space="preserve">1 </w:t>
      </w:r>
      <w:r w:rsidRPr="00B759A3">
        <w:rPr>
          <w:rFonts w:ascii="Angsana New" w:hAnsi="Angsana New"/>
          <w:sz w:val="30"/>
          <w:szCs w:val="30"/>
          <w:cs/>
        </w:rPr>
        <w:t xml:space="preserve">มกราคม </w:t>
      </w:r>
      <w:r w:rsidRPr="00B759A3">
        <w:rPr>
          <w:rFonts w:ascii="Angsana New" w:hAnsi="Angsana New"/>
          <w:sz w:val="30"/>
          <w:szCs w:val="30"/>
        </w:rPr>
        <w:t xml:space="preserve">2561 </w:t>
      </w:r>
      <w:r w:rsidRPr="00B759A3">
        <w:rPr>
          <w:rFonts w:ascii="Angsana New" w:hAnsi="Angsana New"/>
          <w:sz w:val="30"/>
          <w:szCs w:val="30"/>
          <w:cs/>
        </w:rPr>
        <w:t>ถึงวันที่</w:t>
      </w:r>
      <w:r w:rsidR="00100211"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>2570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B759A3">
        <w:rPr>
          <w:rFonts w:ascii="Angsana New" w:hAnsi="Angsana New"/>
          <w:sz w:val="30"/>
          <w:szCs w:val="30"/>
        </w:rPr>
        <w:t xml:space="preserve">0.4 </w:t>
      </w:r>
      <w:r w:rsidRPr="00B759A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759A3">
        <w:rPr>
          <w:rFonts w:ascii="Angsana New" w:hAnsi="Angsana New" w:hint="cs"/>
          <w:sz w:val="30"/>
          <w:szCs w:val="30"/>
          <w:cs/>
        </w:rPr>
        <w:t>และ</w:t>
      </w:r>
      <w:r w:rsidRPr="00B759A3">
        <w:rPr>
          <w:rFonts w:ascii="Angsana New" w:hAnsi="Angsana New"/>
          <w:sz w:val="30"/>
          <w:szCs w:val="30"/>
          <w:cs/>
        </w:rPr>
        <w:t xml:space="preserve">อัตราค่าเช่าเพิ่มขึ้นร้อยละ </w:t>
      </w:r>
      <w:r w:rsidRPr="00B759A3">
        <w:rPr>
          <w:rFonts w:ascii="Angsana New" w:hAnsi="Angsana New"/>
          <w:sz w:val="30"/>
          <w:szCs w:val="30"/>
        </w:rPr>
        <w:t xml:space="preserve">10.0 </w:t>
      </w:r>
      <w:r w:rsidRPr="00B759A3">
        <w:rPr>
          <w:rFonts w:ascii="Angsana New" w:hAnsi="Angsana New" w:hint="cs"/>
          <w:sz w:val="30"/>
          <w:szCs w:val="30"/>
          <w:cs/>
        </w:rPr>
        <w:t xml:space="preserve">เป็นประจำทุก </w:t>
      </w:r>
      <w:r w:rsidR="00A76C78"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 w:hint="cs"/>
          <w:sz w:val="30"/>
          <w:szCs w:val="30"/>
          <w:cs/>
        </w:rPr>
        <w:t xml:space="preserve">ปี เป็นระยะเวลาเช่า </w:t>
      </w:r>
      <w:r w:rsidRPr="00B759A3">
        <w:rPr>
          <w:rFonts w:ascii="Angsana New" w:hAnsi="Angsana New"/>
          <w:sz w:val="30"/>
          <w:szCs w:val="30"/>
        </w:rPr>
        <w:t xml:space="preserve">22 </w:t>
      </w:r>
      <w:r w:rsidRPr="00B759A3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B759A3">
        <w:rPr>
          <w:rFonts w:ascii="Angsana New" w:hAnsi="Angsana New"/>
          <w:sz w:val="30"/>
          <w:szCs w:val="30"/>
        </w:rPr>
        <w:t xml:space="preserve">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759A3">
        <w:rPr>
          <w:rFonts w:ascii="Angsana New" w:hAnsi="Angsana New"/>
          <w:sz w:val="30"/>
          <w:szCs w:val="30"/>
        </w:rPr>
        <w:t xml:space="preserve">2561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>2582</w:t>
      </w:r>
      <w:r w:rsidRPr="00B759A3">
        <w:rPr>
          <w:rFonts w:ascii="Angsana New" w:hAnsi="Angsana New" w:hint="cs"/>
          <w:sz w:val="30"/>
          <w:szCs w:val="30"/>
          <w:cs/>
        </w:rPr>
        <w:t xml:space="preserve"> โดยอัตราค่าเช่าตั้งแต่วันที่ </w:t>
      </w:r>
      <w:r w:rsidRPr="00B759A3">
        <w:rPr>
          <w:rFonts w:ascii="Angsana New" w:hAnsi="Angsana New"/>
          <w:sz w:val="30"/>
          <w:szCs w:val="30"/>
        </w:rPr>
        <w:t xml:space="preserve">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759A3">
        <w:rPr>
          <w:rFonts w:ascii="Angsana New" w:hAnsi="Angsana New"/>
          <w:sz w:val="30"/>
          <w:szCs w:val="30"/>
        </w:rPr>
        <w:t>2564</w:t>
      </w:r>
      <w:r w:rsidRPr="00B759A3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B759A3">
        <w:rPr>
          <w:rFonts w:ascii="Angsana New" w:hAnsi="Angsana New"/>
          <w:sz w:val="30"/>
          <w:szCs w:val="30"/>
          <w:cs/>
        </w:rPr>
        <w:t xml:space="preserve">อัตราค่าเช่าเดือนละ </w:t>
      </w:r>
      <w:r w:rsidRPr="00B759A3">
        <w:rPr>
          <w:rFonts w:ascii="Angsana New" w:hAnsi="Angsana New"/>
          <w:sz w:val="30"/>
          <w:szCs w:val="30"/>
        </w:rPr>
        <w:t xml:space="preserve">0.4 </w:t>
      </w:r>
      <w:r w:rsidRPr="00B759A3">
        <w:rPr>
          <w:rFonts w:ascii="Angsana New" w:hAnsi="Angsana New"/>
          <w:sz w:val="30"/>
          <w:szCs w:val="30"/>
          <w:cs/>
        </w:rPr>
        <w:t>ล้านบาท</w:t>
      </w:r>
      <w:r w:rsidRPr="00B759A3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B759A3">
        <w:rPr>
          <w:rFonts w:ascii="Angsana New" w:hAnsi="Angsana New"/>
          <w:sz w:val="30"/>
          <w:szCs w:val="30"/>
          <w:cs/>
        </w:rPr>
        <w:t xml:space="preserve">จะปรับเพิ่มขึ้นร้อยละ </w:t>
      </w:r>
      <w:r w:rsidRPr="00B759A3">
        <w:rPr>
          <w:rFonts w:ascii="Angsana New" w:hAnsi="Angsana New"/>
          <w:sz w:val="30"/>
          <w:szCs w:val="30"/>
        </w:rPr>
        <w:t>10.0</w:t>
      </w:r>
      <w:r w:rsidRPr="00B759A3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B759A3">
        <w:rPr>
          <w:rFonts w:ascii="Angsana New" w:hAnsi="Angsana New"/>
          <w:sz w:val="30"/>
          <w:szCs w:val="30"/>
        </w:rPr>
        <w:t xml:space="preserve">3 </w:t>
      </w:r>
      <w:r w:rsidRPr="00B759A3">
        <w:rPr>
          <w:rFonts w:ascii="Angsana New" w:hAnsi="Angsana New" w:hint="cs"/>
          <w:sz w:val="30"/>
          <w:szCs w:val="30"/>
          <w:cs/>
        </w:rPr>
        <w:t>ปี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378CACCD" w14:textId="77777777" w:rsidR="00692549" w:rsidRPr="00B759A3" w:rsidRDefault="00692549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9D116" w14:textId="28D185C6" w:rsidR="00141465" w:rsidRPr="00B759A3" w:rsidRDefault="00141465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 xml:space="preserve">9 </w:t>
      </w:r>
      <w:r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 xml:space="preserve">2568 </w:t>
      </w:r>
      <w:r w:rsidRPr="00B759A3">
        <w:rPr>
          <w:rFonts w:ascii="Angsana New" w:hAnsi="Angsana New" w:hint="cs"/>
          <w:sz w:val="30"/>
          <w:szCs w:val="30"/>
          <w:cs/>
        </w:rPr>
        <w:t>บริษัท</w:t>
      </w:r>
      <w:r w:rsidRPr="00B759A3">
        <w:rPr>
          <w:rFonts w:ascii="Angsana New" w:hAnsi="Angsana New"/>
          <w:sz w:val="30"/>
          <w:szCs w:val="30"/>
          <w:cs/>
        </w:rPr>
        <w:t>ได้ทำบันทึกยกเลิกสัญญาเช่าที่ดินพร้อมสิ่งปลูกสร้างเพื่อใช้เป็นสถานที่ประกอบกิจการของสำนักงานใหญ่กับ</w:t>
      </w:r>
      <w:r w:rsidRPr="00B759A3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ส่งผลให้บริษัทบันทึก</w:t>
      </w:r>
      <w:r w:rsidRPr="00B759A3">
        <w:rPr>
          <w:rFonts w:ascii="Angsana New" w:hAnsi="Angsana New" w:hint="cs"/>
          <w:sz w:val="30"/>
          <w:szCs w:val="30"/>
          <w:cs/>
        </w:rPr>
        <w:t>กำไร</w:t>
      </w:r>
      <w:r w:rsidRPr="00B759A3">
        <w:rPr>
          <w:rFonts w:ascii="Angsana New" w:hAnsi="Angsana New"/>
          <w:sz w:val="30"/>
          <w:szCs w:val="30"/>
          <w:cs/>
        </w:rPr>
        <w:t>จากการ</w:t>
      </w:r>
      <w:r w:rsidR="00C318A9" w:rsidRPr="00B759A3">
        <w:rPr>
          <w:rFonts w:ascii="Angsana New" w:hAnsi="Angsana New" w:hint="cs"/>
          <w:sz w:val="30"/>
          <w:szCs w:val="30"/>
          <w:cs/>
        </w:rPr>
        <w:t>ยกเลิก</w:t>
      </w:r>
      <w:r w:rsidRPr="00B759A3">
        <w:rPr>
          <w:rFonts w:ascii="Angsana New" w:hAnsi="Angsana New"/>
          <w:sz w:val="30"/>
          <w:szCs w:val="30"/>
          <w:cs/>
        </w:rPr>
        <w:t xml:space="preserve">สัญญาเช่าจำนวน </w:t>
      </w:r>
      <w:r w:rsidRPr="00B759A3">
        <w:rPr>
          <w:rFonts w:ascii="Angsana New" w:hAnsi="Angsana New"/>
          <w:sz w:val="30"/>
          <w:szCs w:val="30"/>
        </w:rPr>
        <w:t xml:space="preserve">10.1 </w:t>
      </w:r>
      <w:r w:rsidRPr="00B759A3">
        <w:rPr>
          <w:rFonts w:ascii="Angsana New" w:hAnsi="Angsana New"/>
          <w:sz w:val="30"/>
          <w:szCs w:val="30"/>
          <w:cs/>
        </w:rPr>
        <w:t xml:space="preserve">ล้านบาท ในงบกำไรขาดทุนเบ็ดเสร็จสำหรับปีสิ้นสุดวันที่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>2568</w:t>
      </w:r>
    </w:p>
    <w:p w14:paraId="3EC2C775" w14:textId="2E7F1A19" w:rsidR="00141465" w:rsidRPr="00B759A3" w:rsidRDefault="00840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1BCCCA2F" w14:textId="77777777" w:rsidR="00D1083F" w:rsidRPr="00B759A3" w:rsidRDefault="00D1083F" w:rsidP="00D1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lastRenderedPageBreak/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</w:t>
      </w:r>
      <w:r w:rsidRPr="00B759A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B759A3">
        <w:rPr>
          <w:rFonts w:ascii="Angsana New" w:hAnsi="Angsana New"/>
          <w:sz w:val="30"/>
          <w:szCs w:val="30"/>
          <w:cs/>
        </w:rPr>
        <w:t>และผู้บริหารสำคัญสำหรับ</w:t>
      </w:r>
      <w:r w:rsidRPr="00B759A3">
        <w:rPr>
          <w:rFonts w:ascii="Angsana New" w:hAnsi="Angsana New" w:hint="cs"/>
          <w:sz w:val="30"/>
          <w:szCs w:val="30"/>
          <w:cs/>
        </w:rPr>
        <w:t>ปี</w:t>
      </w:r>
      <w:r w:rsidRPr="00B759A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</w:rPr>
        <w:t>ธันว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>าคม</w:t>
      </w:r>
      <w:r w:rsidRPr="00B759A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>2568</w:t>
      </w:r>
      <w:r w:rsidRPr="00B759A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1.8 </w:t>
      </w:r>
      <w:r w:rsidRPr="00B759A3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4.7 </w:t>
      </w:r>
      <w:r w:rsidRPr="00B759A3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B759A3">
        <w:rPr>
          <w:rFonts w:asciiTheme="majorBidi" w:hAnsiTheme="majorBidi" w:cstheme="majorBidi"/>
          <w:sz w:val="30"/>
          <w:szCs w:val="30"/>
          <w:cs/>
        </w:rPr>
        <w:t>น</w:t>
      </w:r>
      <w:r w:rsidRPr="00B759A3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ตามลำดับ 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(2567 : 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บริษัทใหญ่</w:t>
      </w:r>
      <w:r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ของกลุ่มบริษัท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และผู้บริหารสำคัญ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มีจำนวน 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1.9 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5.0 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5606C5A5" w14:textId="6F4DD398" w:rsidR="00F33BDD" w:rsidRPr="00B759A3" w:rsidRDefault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6FF35481" w14:textId="5CD934F7" w:rsidR="004653F6" w:rsidRPr="00B759A3" w:rsidRDefault="004653F6" w:rsidP="007C3DC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สัญญาให้</w:t>
      </w: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>กู้ยืม</w:t>
      </w:r>
      <w:r w:rsidRPr="00B759A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เงินระยะสั้น</w:t>
      </w:r>
    </w:p>
    <w:p w14:paraId="64FDC129" w14:textId="77777777" w:rsidR="004653F6" w:rsidRPr="00B759A3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E83C19" w14:textId="77777777" w:rsidR="004653F6" w:rsidRPr="00B759A3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บริษัทย่อย</w:t>
      </w:r>
    </w:p>
    <w:p w14:paraId="69569519" w14:textId="77777777" w:rsidR="004653F6" w:rsidRPr="00B759A3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960AAF" w14:textId="4D870A39" w:rsidR="005909A0" w:rsidRPr="00B759A3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20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2565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40.0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ล้านบาท โดยมีอัตราดอกเบี้ยร้อยละ </w:t>
      </w:r>
      <w:r w:rsidRPr="00B759A3">
        <w:rPr>
          <w:rFonts w:ascii="Angsana New" w:hAnsi="Angsana New"/>
          <w:sz w:val="30"/>
          <w:szCs w:val="30"/>
          <w:lang w:val="en-GB"/>
        </w:rPr>
        <w:t>5</w:t>
      </w:r>
      <w:r w:rsidR="004A499D" w:rsidRPr="00B759A3">
        <w:rPr>
          <w:rFonts w:ascii="Angsana New" w:hAnsi="Angsana New"/>
          <w:sz w:val="30"/>
          <w:szCs w:val="30"/>
          <w:lang w:val="en-GB"/>
        </w:rPr>
        <w:t>.0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5047DE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DF7DFE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5047DE" w:rsidRPr="00B759A3">
        <w:rPr>
          <w:rFonts w:ascii="Angsana New" w:hAnsi="Angsana New"/>
          <w:sz w:val="30"/>
          <w:szCs w:val="30"/>
          <w:lang w:val="en-GB"/>
        </w:rPr>
        <w:br/>
      </w:r>
      <w:r w:rsidRPr="00B759A3">
        <w:rPr>
          <w:rFonts w:ascii="Angsana New" w:hAnsi="Angsana New"/>
          <w:sz w:val="30"/>
          <w:szCs w:val="30"/>
          <w:lang w:val="en-GB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lang w:val="en-GB"/>
        </w:rPr>
        <w:t>256</w:t>
      </w:r>
      <w:r w:rsidR="003F7D76" w:rsidRPr="00B759A3">
        <w:rPr>
          <w:rFonts w:ascii="Angsana New" w:hAnsi="Angsana New"/>
          <w:sz w:val="30"/>
          <w:szCs w:val="30"/>
          <w:lang w:val="en-GB"/>
        </w:rPr>
        <w:t>8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บริษัทย่อยเบิกรับเงินกู้จากสัญญาให้กู้ยืมระยะสั้นดังกล่าวจำนวน </w:t>
      </w:r>
      <w:r w:rsidR="0087057D" w:rsidRPr="00B759A3">
        <w:rPr>
          <w:rFonts w:ascii="Angsana New" w:hAnsi="Angsana New"/>
          <w:sz w:val="30"/>
          <w:szCs w:val="30"/>
          <w:lang w:val="en-GB"/>
        </w:rPr>
        <w:t>40.0</w:t>
      </w:r>
      <w:r w:rsidR="007B6A73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="0018059A" w:rsidRPr="00B759A3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1B6192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มกราคมถึงเมษายน </w:t>
      </w:r>
      <w:r w:rsidR="001B6192" w:rsidRPr="00B759A3">
        <w:rPr>
          <w:rFonts w:ascii="Angsana New" w:hAnsi="Angsana New"/>
          <w:sz w:val="30"/>
          <w:szCs w:val="30"/>
          <w:lang w:val="en-GB"/>
        </w:rPr>
        <w:t>256</w:t>
      </w:r>
      <w:r w:rsidR="00C06A3F" w:rsidRPr="00B759A3">
        <w:rPr>
          <w:rFonts w:ascii="Angsana New" w:hAnsi="Angsana New"/>
          <w:sz w:val="30"/>
          <w:szCs w:val="30"/>
          <w:lang w:val="en-GB"/>
        </w:rPr>
        <w:t>9</w:t>
      </w:r>
      <w:r w:rsidR="001B6192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1B6192" w:rsidRPr="00B759A3">
        <w:rPr>
          <w:rFonts w:ascii="Angsana New" w:hAnsi="Angsana New"/>
          <w:i/>
          <w:iCs/>
          <w:sz w:val="30"/>
          <w:szCs w:val="30"/>
        </w:rPr>
        <w:t>256</w:t>
      </w:r>
      <w:r w:rsidR="00C06A3F" w:rsidRPr="00B759A3">
        <w:rPr>
          <w:rFonts w:ascii="Angsana New" w:hAnsi="Angsana New"/>
          <w:i/>
          <w:iCs/>
          <w:sz w:val="30"/>
          <w:szCs w:val="30"/>
        </w:rPr>
        <w:t>7</w:t>
      </w:r>
      <w:r w:rsidR="001B6192" w:rsidRPr="00B759A3">
        <w:rPr>
          <w:rFonts w:ascii="Angsana New" w:hAnsi="Angsana New"/>
          <w:i/>
          <w:iCs/>
          <w:sz w:val="30"/>
          <w:szCs w:val="30"/>
        </w:rPr>
        <w:t xml:space="preserve"> : </w:t>
      </w:r>
      <w:r w:rsidR="005426F7" w:rsidRPr="00B759A3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="001B6192" w:rsidRPr="00B759A3">
        <w:rPr>
          <w:rFonts w:ascii="Angsana New" w:hAnsi="Angsana New"/>
          <w:i/>
          <w:iCs/>
          <w:sz w:val="30"/>
          <w:szCs w:val="30"/>
        </w:rPr>
        <w:t xml:space="preserve"> </w:t>
      </w:r>
      <w:r w:rsidR="007B6A73" w:rsidRPr="00B759A3">
        <w:rPr>
          <w:rFonts w:ascii="Angsana New" w:hAnsi="Angsana New"/>
          <w:i/>
          <w:iCs/>
          <w:sz w:val="30"/>
          <w:szCs w:val="30"/>
        </w:rPr>
        <w:t>40.0</w:t>
      </w:r>
      <w:r w:rsidR="001B6192" w:rsidRPr="00B759A3">
        <w:rPr>
          <w:rFonts w:ascii="Angsana New" w:hAnsi="Angsana New"/>
          <w:i/>
          <w:iCs/>
          <w:sz w:val="30"/>
          <w:szCs w:val="30"/>
        </w:rPr>
        <w:t xml:space="preserve"> </w:t>
      </w:r>
      <w:r w:rsidR="001B6192" w:rsidRPr="00B759A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1B6192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>โดยมีกำหนดชำระคืนทั้งจำนวนภายใน</w:t>
      </w:r>
      <w:r w:rsidR="007B6A73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เดือนมกราคมถึงเมษายน </w:t>
      </w:r>
      <w:r w:rsidR="007B6A73" w:rsidRPr="00B759A3">
        <w:rPr>
          <w:rFonts w:ascii="Angsana New" w:hAnsi="Angsana New"/>
          <w:i/>
          <w:iCs/>
          <w:sz w:val="30"/>
          <w:szCs w:val="30"/>
        </w:rPr>
        <w:t>256</w:t>
      </w:r>
      <w:r w:rsidR="00C06A3F" w:rsidRPr="00B759A3">
        <w:rPr>
          <w:rFonts w:ascii="Angsana New" w:hAnsi="Angsana New"/>
          <w:i/>
          <w:iCs/>
          <w:sz w:val="30"/>
          <w:szCs w:val="30"/>
        </w:rPr>
        <w:t>8</w:t>
      </w:r>
      <w:r w:rsidR="001B6192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</w:p>
    <w:p w14:paraId="5BB9289A" w14:textId="77777777" w:rsidR="007B6A73" w:rsidRPr="00B759A3" w:rsidRDefault="007B6A73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1584AF" w14:textId="629E1E91" w:rsidR="0053299E" w:rsidRPr="00B759A3" w:rsidRDefault="007B6A73" w:rsidP="007B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 w:hint="cs"/>
          <w:sz w:val="30"/>
          <w:szCs w:val="30"/>
          <w:cs/>
          <w:lang w:val="en-GB"/>
        </w:rPr>
        <w:t>เ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มื่อวันที่ </w:t>
      </w:r>
      <w:r w:rsidR="0089666D" w:rsidRPr="00B759A3">
        <w:rPr>
          <w:rFonts w:ascii="Angsana New" w:hAnsi="Angsana New"/>
          <w:sz w:val="30"/>
          <w:szCs w:val="30"/>
          <w:lang w:val="en-GB"/>
        </w:rPr>
        <w:t>23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พฤษภาคม </w:t>
      </w:r>
      <w:r w:rsidR="0089666D" w:rsidRPr="00B759A3">
        <w:rPr>
          <w:rFonts w:ascii="Angsana New" w:hAnsi="Angsana New"/>
          <w:sz w:val="30"/>
          <w:szCs w:val="30"/>
          <w:lang w:val="en-GB"/>
        </w:rPr>
        <w:t>2566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="0089666D" w:rsidRPr="00B759A3">
        <w:rPr>
          <w:rFonts w:ascii="Angsana New" w:hAnsi="Angsana New"/>
          <w:sz w:val="30"/>
          <w:szCs w:val="30"/>
          <w:lang w:val="en-GB"/>
        </w:rPr>
        <w:t>20.0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โดยมีอัตราดอกเบี้ยร้อยละ </w:t>
      </w:r>
      <w:r w:rsidR="0089666D" w:rsidRPr="00B759A3">
        <w:rPr>
          <w:rFonts w:ascii="Angsana New" w:hAnsi="Angsana New"/>
          <w:sz w:val="30"/>
          <w:szCs w:val="30"/>
          <w:lang w:val="en-GB"/>
        </w:rPr>
        <w:t>5</w:t>
      </w:r>
      <w:r w:rsidR="001E7842" w:rsidRPr="00B759A3">
        <w:rPr>
          <w:rFonts w:ascii="Angsana New" w:hAnsi="Angsana New"/>
          <w:sz w:val="30"/>
          <w:szCs w:val="30"/>
          <w:lang w:val="en-GB"/>
        </w:rPr>
        <w:t>.0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  <w:r w:rsidR="0089666D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24A5315D" w14:textId="13D1C266" w:rsidR="007B6A73" w:rsidRPr="00B759A3" w:rsidRDefault="007B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110D66E" w14:textId="56F37C3E" w:rsidR="0089666D" w:rsidRPr="00B759A3" w:rsidRDefault="00F647D2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 w:hint="cs"/>
          <w:sz w:val="30"/>
          <w:szCs w:val="30"/>
          <w:cs/>
          <w:lang w:val="en-GB"/>
        </w:rPr>
        <w:t>ต่อมา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89666D" w:rsidRPr="00B759A3">
        <w:rPr>
          <w:rFonts w:ascii="Angsana New" w:hAnsi="Angsana New"/>
          <w:sz w:val="30"/>
          <w:szCs w:val="30"/>
          <w:lang w:val="en-GB"/>
        </w:rPr>
        <w:t>5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="0089666D" w:rsidRPr="00B759A3">
        <w:rPr>
          <w:rFonts w:ascii="Angsana New" w:hAnsi="Angsana New"/>
          <w:sz w:val="30"/>
          <w:szCs w:val="30"/>
          <w:lang w:val="en-GB"/>
        </w:rPr>
        <w:t>2566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="0089666D" w:rsidRPr="00B759A3">
        <w:rPr>
          <w:rFonts w:ascii="Angsana New" w:hAnsi="Angsana New"/>
          <w:sz w:val="30"/>
          <w:szCs w:val="30"/>
          <w:lang w:val="en-GB"/>
        </w:rPr>
        <w:t>20.0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โดยแก้ไขอัตราดอกเบี้ยจากร้อยละ </w:t>
      </w:r>
      <w:r w:rsidR="0089666D" w:rsidRPr="00B759A3">
        <w:rPr>
          <w:rFonts w:ascii="Angsana New" w:hAnsi="Angsana New"/>
          <w:sz w:val="30"/>
          <w:szCs w:val="30"/>
          <w:lang w:val="en-GB"/>
        </w:rPr>
        <w:t>5</w:t>
      </w:r>
      <w:r w:rsidR="001E7842" w:rsidRPr="00B759A3">
        <w:rPr>
          <w:rFonts w:ascii="Angsana New" w:hAnsi="Angsana New"/>
          <w:sz w:val="30"/>
          <w:szCs w:val="30"/>
          <w:lang w:val="en-GB"/>
        </w:rPr>
        <w:t>.0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เป็นอัตราดอกเบี้ยขั้นต่ำต่อปีที่ธนาคารกำหนดเรียกเก็บจากลูกค้ารายใหญ่ชั้นดี (</w:t>
      </w:r>
      <w:r w:rsidR="0089666D" w:rsidRPr="00B759A3">
        <w:rPr>
          <w:rFonts w:ascii="Angsana New" w:hAnsi="Angsana New"/>
          <w:sz w:val="30"/>
          <w:szCs w:val="30"/>
          <w:lang w:val="en-GB"/>
        </w:rPr>
        <w:t xml:space="preserve">MLR) 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="0089666D" w:rsidRPr="00B759A3">
        <w:rPr>
          <w:rFonts w:ascii="Angsana New" w:hAnsi="Angsana New"/>
          <w:sz w:val="30"/>
          <w:szCs w:val="30"/>
          <w:lang w:val="en-GB"/>
        </w:rPr>
        <w:t>4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แห่ง บวกส่วนเพิ่มร้อยละ </w:t>
      </w:r>
      <w:r w:rsidR="0089666D" w:rsidRPr="00B759A3">
        <w:rPr>
          <w:rFonts w:ascii="Angsana New" w:hAnsi="Angsana New"/>
          <w:sz w:val="30"/>
          <w:szCs w:val="30"/>
          <w:lang w:val="en-GB"/>
        </w:rPr>
        <w:t>0.7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1B6192" w:rsidRPr="00B759A3">
        <w:rPr>
          <w:rFonts w:ascii="Angsana New" w:hAnsi="Angsana New"/>
          <w:sz w:val="30"/>
          <w:szCs w:val="30"/>
          <w:lang w:val="en-GB"/>
        </w:rPr>
        <w:t>31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B759A3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B759A3">
        <w:rPr>
          <w:rFonts w:ascii="Angsana New" w:hAnsi="Angsana New"/>
          <w:sz w:val="30"/>
          <w:szCs w:val="30"/>
          <w:lang w:val="en-GB"/>
        </w:rPr>
        <w:t>256</w:t>
      </w:r>
      <w:r w:rsidR="00C06A3F" w:rsidRPr="00B759A3">
        <w:rPr>
          <w:rFonts w:ascii="Angsana New" w:hAnsi="Angsana New"/>
          <w:sz w:val="30"/>
          <w:szCs w:val="30"/>
          <w:lang w:val="en-GB"/>
        </w:rPr>
        <w:t>8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บริษัทย่อยเบิกรับเงินกู้จากสัญญาให้กู้ยืมระยะสั้นดังกล่าวจำนวน </w:t>
      </w:r>
      <w:r w:rsidR="0087057D" w:rsidRPr="00B759A3">
        <w:rPr>
          <w:rFonts w:ascii="Angsana New" w:hAnsi="Angsana New"/>
          <w:sz w:val="30"/>
          <w:szCs w:val="30"/>
          <w:lang w:val="en-GB"/>
        </w:rPr>
        <w:t>20.0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  <w:bookmarkStart w:id="3" w:name="_Hlk187234615"/>
      <w:r w:rsidR="001B6192" w:rsidRPr="00B759A3">
        <w:rPr>
          <w:rFonts w:ascii="Angsana New" w:hAnsi="Angsana New"/>
          <w:sz w:val="30"/>
          <w:szCs w:val="30"/>
          <w:cs/>
          <w:lang w:val="en-GB"/>
        </w:rPr>
        <w:t>โดยมีกำหนดชำระคืนทั้งจำนวนภายในเดือน</w:t>
      </w:r>
      <w:bookmarkEnd w:id="3"/>
      <w:r w:rsidR="0087057D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เมษายน </w:t>
      </w:r>
      <w:r w:rsidR="0087057D" w:rsidRPr="00B759A3">
        <w:rPr>
          <w:rFonts w:ascii="Angsana New" w:hAnsi="Angsana New"/>
          <w:sz w:val="30"/>
          <w:szCs w:val="30"/>
        </w:rPr>
        <w:t>256</w:t>
      </w:r>
      <w:r w:rsidR="00E314FA" w:rsidRPr="00B759A3">
        <w:rPr>
          <w:rFonts w:ascii="Angsana New" w:hAnsi="Angsana New"/>
          <w:sz w:val="30"/>
          <w:szCs w:val="30"/>
        </w:rPr>
        <w:t>9</w:t>
      </w:r>
      <w:r w:rsidR="007B6A73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(256</w:t>
      </w:r>
      <w:r w:rsidR="00C06A3F" w:rsidRPr="00B759A3">
        <w:rPr>
          <w:rFonts w:ascii="Angsana New" w:hAnsi="Angsana New"/>
          <w:i/>
          <w:iCs/>
          <w:sz w:val="30"/>
          <w:szCs w:val="30"/>
          <w:lang w:val="en-GB"/>
        </w:rPr>
        <w:t>7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 : </w:t>
      </w:r>
      <w:r w:rsidR="005426F7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20.0 </w:t>
      </w:r>
      <w:r w:rsidR="007B6A73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ล้านบาท </w:t>
      </w:r>
      <w:r w:rsidR="007B6A73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>โดยมีกำหนดชำระคืนทั้งจำนวนภายในเดือน</w:t>
      </w:r>
      <w:r w:rsidR="00C06A3F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เมษายน</w:t>
      </w:r>
      <w:r w:rsidR="007B6A73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C06A3F" w:rsidRPr="00B759A3">
        <w:rPr>
          <w:rFonts w:ascii="Angsana New" w:hAnsi="Angsana New"/>
          <w:i/>
          <w:iCs/>
          <w:sz w:val="30"/>
          <w:szCs w:val="30"/>
          <w:lang w:val="en-GB"/>
        </w:rPr>
        <w:t>8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7B6A73" w:rsidRPr="00B759A3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5DFF1752" w14:textId="77777777" w:rsidR="0089666D" w:rsidRPr="00B759A3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E2E8B12" w14:textId="6DA0F56C" w:rsidR="0089666D" w:rsidRPr="00B759A3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>30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Pr="00B759A3">
        <w:rPr>
          <w:rFonts w:ascii="Angsana New" w:hAnsi="Angsana New"/>
          <w:sz w:val="30"/>
          <w:szCs w:val="30"/>
          <w:lang w:val="en-GB"/>
        </w:rPr>
        <w:t>2566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B759A3">
        <w:rPr>
          <w:rFonts w:ascii="Angsana New" w:hAnsi="Angsana New"/>
          <w:sz w:val="30"/>
          <w:szCs w:val="30"/>
          <w:lang w:val="en-GB"/>
        </w:rPr>
        <w:t>10.0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โดยมีอัตราดอกเบี้ยร้อยละ </w:t>
      </w:r>
      <w:r w:rsidRPr="00B759A3">
        <w:rPr>
          <w:rFonts w:ascii="Angsana New" w:hAnsi="Angsana New"/>
          <w:sz w:val="30"/>
          <w:szCs w:val="30"/>
          <w:lang w:val="en-GB"/>
        </w:rPr>
        <w:t>5</w:t>
      </w:r>
      <w:r w:rsidR="004A499D" w:rsidRPr="00B759A3">
        <w:rPr>
          <w:rFonts w:ascii="Angsana New" w:hAnsi="Angsana New"/>
          <w:sz w:val="30"/>
          <w:szCs w:val="30"/>
          <w:lang w:val="en-GB"/>
        </w:rPr>
        <w:t>.0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</w:p>
    <w:p w14:paraId="3FB2E850" w14:textId="77777777" w:rsidR="005047DE" w:rsidRPr="00B759A3" w:rsidRDefault="005047DE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4CA3C48" w14:textId="32225674" w:rsidR="00C06A3F" w:rsidRPr="00B759A3" w:rsidRDefault="00F647D2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 w:hint="cs"/>
          <w:sz w:val="30"/>
          <w:szCs w:val="30"/>
          <w:cs/>
          <w:lang w:val="en-GB"/>
        </w:rPr>
        <w:t>ต่อมา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89666D" w:rsidRPr="00B759A3">
        <w:rPr>
          <w:rFonts w:ascii="Angsana New" w:hAnsi="Angsana New"/>
          <w:sz w:val="30"/>
          <w:szCs w:val="30"/>
          <w:lang w:val="en-GB"/>
        </w:rPr>
        <w:t>5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="0089666D" w:rsidRPr="00B759A3">
        <w:rPr>
          <w:rFonts w:ascii="Angsana New" w:hAnsi="Angsana New"/>
          <w:sz w:val="30"/>
          <w:szCs w:val="30"/>
          <w:lang w:val="en-GB"/>
        </w:rPr>
        <w:t>2566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="0089666D" w:rsidRPr="00B759A3">
        <w:rPr>
          <w:rFonts w:ascii="Angsana New" w:hAnsi="Angsana New"/>
          <w:sz w:val="30"/>
          <w:szCs w:val="30"/>
          <w:lang w:val="en-GB"/>
        </w:rPr>
        <w:t>10.0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โดยแก้ไขอัตราดอกเบี้ยจากร้อยละ </w:t>
      </w:r>
      <w:r w:rsidR="0089666D" w:rsidRPr="00B759A3">
        <w:rPr>
          <w:rFonts w:ascii="Angsana New" w:hAnsi="Angsana New"/>
          <w:sz w:val="30"/>
          <w:szCs w:val="30"/>
          <w:lang w:val="en-GB"/>
        </w:rPr>
        <w:t>5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เป็นร้อยละ </w:t>
      </w:r>
      <w:r w:rsidR="0089666D" w:rsidRPr="00B759A3">
        <w:rPr>
          <w:rFonts w:ascii="Angsana New" w:hAnsi="Angsana New"/>
          <w:sz w:val="30"/>
          <w:szCs w:val="30"/>
          <w:lang w:val="en-GB"/>
        </w:rPr>
        <w:t>5.5</w:t>
      </w:r>
      <w:r w:rsidR="0089666D"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</w:p>
    <w:p w14:paraId="1C35629C" w14:textId="77777777" w:rsidR="00C06A3F" w:rsidRPr="00B759A3" w:rsidRDefault="00C06A3F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C9A8021" w14:textId="7D82D8A6" w:rsidR="0089666D" w:rsidRPr="00B759A3" w:rsidRDefault="00F647D2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 w:hint="cs"/>
          <w:sz w:val="30"/>
          <w:szCs w:val="30"/>
          <w:cs/>
          <w:lang w:val="en-GB"/>
        </w:rPr>
        <w:lastRenderedPageBreak/>
        <w:t>ต่อมา</w:t>
      </w:r>
      <w:r w:rsidR="00C06A3F"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C06A3F" w:rsidRPr="00B759A3">
        <w:rPr>
          <w:rFonts w:ascii="Angsana New" w:hAnsi="Angsana New"/>
          <w:sz w:val="30"/>
          <w:szCs w:val="30"/>
          <w:lang w:val="en-GB"/>
        </w:rPr>
        <w:t xml:space="preserve">22 </w:t>
      </w:r>
      <w:r w:rsidR="00C06A3F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สิงหาคม </w:t>
      </w:r>
      <w:r w:rsidR="00C06A3F" w:rsidRPr="00B759A3">
        <w:rPr>
          <w:rFonts w:ascii="Angsana New" w:hAnsi="Angsana New"/>
          <w:sz w:val="30"/>
          <w:szCs w:val="30"/>
        </w:rPr>
        <w:t>2568</w:t>
      </w:r>
      <w:r w:rsidR="00C06A3F"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="00C06A3F" w:rsidRPr="00B759A3">
        <w:rPr>
          <w:rFonts w:ascii="Angsana New" w:hAnsi="Angsana New"/>
          <w:sz w:val="30"/>
          <w:szCs w:val="30"/>
          <w:lang w:val="en-GB"/>
        </w:rPr>
        <w:t>10.0</w:t>
      </w:r>
      <w:r w:rsidR="00C06A3F"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โดยแก้ไขอัตราดอกเบี้ยจากร้อยละ </w:t>
      </w:r>
      <w:r w:rsidR="00C06A3F" w:rsidRPr="00B759A3">
        <w:rPr>
          <w:rFonts w:ascii="Angsana New" w:hAnsi="Angsana New"/>
          <w:sz w:val="30"/>
          <w:szCs w:val="30"/>
          <w:lang w:val="en-GB"/>
        </w:rPr>
        <w:t>5.5</w:t>
      </w:r>
      <w:r w:rsidR="00C06A3F"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เป็นร้อยละ </w:t>
      </w:r>
      <w:r w:rsidR="00C06A3F" w:rsidRPr="00B759A3">
        <w:rPr>
          <w:rFonts w:ascii="Angsana New" w:hAnsi="Angsana New"/>
          <w:sz w:val="30"/>
          <w:szCs w:val="30"/>
          <w:lang w:val="en-GB"/>
        </w:rPr>
        <w:t>6.5</w:t>
      </w:r>
      <w:r w:rsidR="00C06A3F"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1B6192" w:rsidRPr="00B759A3">
        <w:rPr>
          <w:rFonts w:ascii="Angsana New" w:hAnsi="Angsana New"/>
          <w:sz w:val="30"/>
          <w:szCs w:val="30"/>
          <w:lang w:val="en-GB"/>
        </w:rPr>
        <w:t xml:space="preserve">31 </w:t>
      </w:r>
      <w:r w:rsidR="001B6192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1B6192" w:rsidRPr="00B759A3">
        <w:rPr>
          <w:rFonts w:ascii="Angsana New" w:hAnsi="Angsana New"/>
          <w:sz w:val="30"/>
          <w:szCs w:val="30"/>
          <w:lang w:val="en-GB"/>
        </w:rPr>
        <w:t>256</w:t>
      </w:r>
      <w:r w:rsidR="00C06A3F" w:rsidRPr="00B759A3">
        <w:rPr>
          <w:rFonts w:ascii="Angsana New" w:hAnsi="Angsana New"/>
          <w:sz w:val="30"/>
          <w:szCs w:val="30"/>
          <w:lang w:val="en-GB"/>
        </w:rPr>
        <w:t>8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บริษัทย่อยเบิกรับเงินกู้จากสัญญาให้กู้ยืมระยะสั้นดังกล่าวจำนวน </w:t>
      </w:r>
      <w:r w:rsidR="00487579" w:rsidRPr="00B759A3">
        <w:rPr>
          <w:rFonts w:ascii="Angsana New" w:hAnsi="Angsana New"/>
          <w:sz w:val="30"/>
          <w:szCs w:val="30"/>
          <w:lang w:val="en-GB"/>
        </w:rPr>
        <w:t>5.0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โดยมีกำหนดชำระคืนทั้งจำนวนภายในเดือน</w:t>
      </w:r>
      <w:r w:rsidR="00487579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มกราคม </w:t>
      </w:r>
      <w:r w:rsidR="00487579" w:rsidRPr="00B759A3">
        <w:rPr>
          <w:rFonts w:ascii="Angsana New" w:hAnsi="Angsana New"/>
          <w:sz w:val="30"/>
          <w:szCs w:val="30"/>
        </w:rPr>
        <w:t>2569</w:t>
      </w:r>
      <w:r w:rsidR="007B6A73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(256</w:t>
      </w:r>
      <w:r w:rsidR="00487579" w:rsidRPr="00B759A3">
        <w:rPr>
          <w:rFonts w:ascii="Angsana New" w:hAnsi="Angsana New"/>
          <w:i/>
          <w:iCs/>
          <w:sz w:val="30"/>
          <w:szCs w:val="30"/>
          <w:lang w:val="en-GB"/>
        </w:rPr>
        <w:t>7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 : </w:t>
      </w:r>
      <w:r w:rsidR="005426F7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8.8</w:t>
      </w:r>
      <w:r w:rsidR="007B6A73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 โดยมีกำหนดชำระคืนทั้งจำนวนภายในเดือน</w:t>
      </w:r>
      <w:r w:rsidR="00C06A3F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เมษายน</w:t>
      </w:r>
      <w:r w:rsidR="007B6A73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C06A3F" w:rsidRPr="00B759A3">
        <w:rPr>
          <w:rFonts w:ascii="Angsana New" w:hAnsi="Angsana New"/>
          <w:i/>
          <w:iCs/>
          <w:sz w:val="30"/>
          <w:szCs w:val="30"/>
          <w:lang w:val="en-GB"/>
        </w:rPr>
        <w:t>8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7B6A73" w:rsidRPr="00B759A3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7A735443" w14:textId="77777777" w:rsidR="0084041F" w:rsidRPr="00B759A3" w:rsidRDefault="0084041F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D0379DA" w14:textId="4AFF1B79" w:rsidR="00B7661A" w:rsidRPr="00B759A3" w:rsidRDefault="0089666D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5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2566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="00F255E0" w:rsidRPr="00B759A3">
        <w:rPr>
          <w:rFonts w:ascii="Angsana New" w:hAnsi="Angsana New"/>
          <w:sz w:val="30"/>
          <w:szCs w:val="30"/>
          <w:lang w:val="en-GB"/>
        </w:rPr>
        <w:br/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บริษัทย่อยเพื่อใช้ในการดำเนินงานในจำนวนเงินรวมไม่เกิน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30.0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MLR)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4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แห่ง บวกส่วนเพิ่มร้อยละ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0.7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ต่อปี ณ วันที่ </w:t>
      </w:r>
      <w:r w:rsidR="001B6192" w:rsidRPr="00B759A3">
        <w:rPr>
          <w:rFonts w:ascii="Angsana New" w:hAnsi="Angsana New"/>
          <w:sz w:val="30"/>
          <w:szCs w:val="30"/>
          <w:lang w:val="en-GB"/>
        </w:rPr>
        <w:t>31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Pr="00B759A3">
        <w:rPr>
          <w:rFonts w:ascii="Angsana New" w:hAnsi="Angsana New"/>
          <w:sz w:val="30"/>
          <w:szCs w:val="30"/>
          <w:lang w:val="en-GB"/>
        </w:rPr>
        <w:t>256</w:t>
      </w:r>
      <w:r w:rsidR="00487579" w:rsidRPr="00B759A3">
        <w:rPr>
          <w:rFonts w:ascii="Angsana New" w:hAnsi="Angsana New"/>
          <w:sz w:val="30"/>
          <w:szCs w:val="30"/>
          <w:lang w:val="en-GB"/>
        </w:rPr>
        <w:t>8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บริษัทย่อยเบิกรับเงินกู้จากสัญญาให้กู้ยืมระยะสั้นดังกล่าวจำนวน </w:t>
      </w:r>
      <w:r w:rsidR="00487579" w:rsidRPr="00B759A3">
        <w:rPr>
          <w:rFonts w:ascii="Angsana New" w:hAnsi="Angsana New"/>
          <w:sz w:val="30"/>
          <w:szCs w:val="30"/>
          <w:lang w:val="en-GB"/>
        </w:rPr>
        <w:t>4.8</w:t>
      </w:r>
      <w:r w:rsidR="001B6192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B759A3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="0018059A" w:rsidRPr="00B759A3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487579" w:rsidRPr="00B759A3">
        <w:rPr>
          <w:rFonts w:ascii="Angsana New" w:hAnsi="Angsana New" w:hint="cs"/>
          <w:sz w:val="30"/>
          <w:szCs w:val="30"/>
          <w:cs/>
          <w:lang w:val="en-GB"/>
        </w:rPr>
        <w:t>เมษายน</w:t>
      </w:r>
      <w:r w:rsidR="003368B1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487579" w:rsidRPr="00B759A3">
        <w:rPr>
          <w:rFonts w:ascii="Angsana New" w:hAnsi="Angsana New"/>
          <w:sz w:val="30"/>
          <w:szCs w:val="30"/>
        </w:rPr>
        <w:t>2569</w:t>
      </w:r>
      <w:r w:rsidR="007B6A73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(256</w:t>
      </w:r>
      <w:r w:rsidR="00487579" w:rsidRPr="00B759A3">
        <w:rPr>
          <w:rFonts w:ascii="Angsana New" w:hAnsi="Angsana New"/>
          <w:i/>
          <w:iCs/>
          <w:sz w:val="30"/>
          <w:szCs w:val="30"/>
          <w:lang w:val="en-GB"/>
        </w:rPr>
        <w:t>7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 : </w:t>
      </w:r>
      <w:r w:rsidR="00C56617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487579" w:rsidRPr="00B759A3">
        <w:rPr>
          <w:rFonts w:ascii="Angsana New" w:hAnsi="Angsana New"/>
          <w:i/>
          <w:iCs/>
          <w:sz w:val="30"/>
          <w:szCs w:val="30"/>
          <w:lang w:val="en-GB"/>
        </w:rPr>
        <w:t>6.0</w:t>
      </w:r>
      <w:r w:rsidR="00487579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 โดยมีกำหนดชำระคืนทั้งจำนวนภายในเดือนกุมภาพันธ์ </w:t>
      </w:r>
      <w:r w:rsidR="00487579" w:rsidRPr="00B759A3">
        <w:rPr>
          <w:rFonts w:ascii="Angsana New" w:hAnsi="Angsana New"/>
          <w:i/>
          <w:iCs/>
          <w:sz w:val="30"/>
          <w:szCs w:val="30"/>
          <w:lang w:val="en-GB"/>
        </w:rPr>
        <w:t>2568</w:t>
      </w:r>
      <w:r w:rsidR="007B6A73" w:rsidRPr="00B759A3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7B6A73" w:rsidRPr="00B759A3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7DB448C3" w14:textId="77777777" w:rsidR="006E0275" w:rsidRPr="00B759A3" w:rsidRDefault="006E0275" w:rsidP="006E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8584D91" w14:textId="76C6CA13" w:rsidR="006E0275" w:rsidRPr="00B759A3" w:rsidRDefault="006E0275" w:rsidP="006E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บริษัทย่อย</w:t>
      </w:r>
      <w:r w:rsidRPr="00B759A3">
        <w:rPr>
          <w:rFonts w:ascii="Angsana New" w:hAnsi="Angsana New" w:hint="cs"/>
          <w:b/>
          <w:bCs/>
          <w:sz w:val="30"/>
          <w:szCs w:val="30"/>
          <w:cs/>
          <w:lang w:val="en-GB"/>
        </w:rPr>
        <w:t>ทางอ้อม</w:t>
      </w:r>
    </w:p>
    <w:p w14:paraId="3EA4565E" w14:textId="77777777" w:rsidR="006E0275" w:rsidRPr="00B759A3" w:rsidRDefault="006E0275" w:rsidP="006E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95D9A55" w14:textId="37CDE073" w:rsidR="003368B1" w:rsidRPr="00B759A3" w:rsidRDefault="003368B1" w:rsidP="0033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6 </w:t>
      </w:r>
      <w:r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ตุลาคม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2566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Pr="00B759A3">
        <w:rPr>
          <w:rFonts w:ascii="Angsana New" w:hAnsi="Angsana New"/>
          <w:sz w:val="30"/>
          <w:szCs w:val="30"/>
          <w:lang w:val="en-GB"/>
        </w:rPr>
        <w:br/>
      </w:r>
      <w:r w:rsidRPr="00B759A3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D744E3" w:rsidRPr="00B759A3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เพื่อใช้ในการดำเนินงานในจำนวนเงินรวมไม่เกิน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30.0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MLR)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4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แห่ง บวกส่วนเพิ่มร้อยละ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0.7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ต่อปี ณ 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Pr="00B759A3">
        <w:rPr>
          <w:rFonts w:ascii="Angsana New" w:hAnsi="Angsana New"/>
          <w:sz w:val="30"/>
          <w:szCs w:val="30"/>
          <w:lang w:val="en-GB"/>
        </w:rPr>
        <w:t>256</w:t>
      </w:r>
      <w:r w:rsidR="004A5617" w:rsidRPr="00B759A3">
        <w:rPr>
          <w:rFonts w:ascii="Angsana New" w:hAnsi="Angsana New"/>
          <w:sz w:val="30"/>
          <w:szCs w:val="30"/>
        </w:rPr>
        <w:t>8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D744E3" w:rsidRPr="00B759A3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="00D00865" w:rsidRPr="00B759A3">
        <w:rPr>
          <w:rFonts w:ascii="Angsana New" w:hAnsi="Angsana New" w:hint="cs"/>
          <w:sz w:val="30"/>
          <w:szCs w:val="30"/>
          <w:cs/>
          <w:lang w:val="en-GB"/>
        </w:rPr>
        <w:t>ไม่มียอดคงเหลือ</w:t>
      </w:r>
      <w:r w:rsidRPr="00B759A3">
        <w:rPr>
          <w:rFonts w:ascii="Angsana New" w:hAnsi="Angsana New"/>
          <w:sz w:val="30"/>
          <w:szCs w:val="30"/>
          <w:cs/>
          <w:lang w:val="en-GB"/>
        </w:rPr>
        <w:t>จากสัญญาให้กู้ยืมระยะสั้นดังกล่าว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i/>
          <w:iCs/>
          <w:sz w:val="30"/>
          <w:szCs w:val="30"/>
          <w:lang w:val="en-GB"/>
        </w:rPr>
        <w:t>(256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>7</w:t>
      </w:r>
      <w:r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 : </w:t>
      </w:r>
      <w:r w:rsidR="00C56617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>30.0</w:t>
      </w:r>
      <w:r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เดือนมกราคม</w:t>
      </w:r>
      <w:r w:rsidR="00D00865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ถึงมีนาคม</w:t>
      </w:r>
      <w:r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B759A3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>8</w:t>
      </w:r>
      <w:r w:rsidRPr="00B759A3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5C6F8E5C" w14:textId="77777777" w:rsidR="007B6A73" w:rsidRPr="00B759A3" w:rsidRDefault="007B6A73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AB9C3D9" w14:textId="70288067" w:rsidR="007B6A73" w:rsidRPr="00B759A3" w:rsidRDefault="007B6A73" w:rsidP="00B66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>5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มีนาคม </w:t>
      </w:r>
      <w:r w:rsidRPr="00B759A3">
        <w:rPr>
          <w:rFonts w:ascii="Angsana New" w:hAnsi="Angsana New"/>
          <w:sz w:val="30"/>
          <w:szCs w:val="30"/>
          <w:lang w:val="en-GB"/>
        </w:rPr>
        <w:t>2567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</w:t>
      </w:r>
      <w:r w:rsidRPr="00B759A3">
        <w:rPr>
          <w:rFonts w:ascii="Angsana New" w:hAnsi="Angsana New"/>
          <w:sz w:val="30"/>
          <w:szCs w:val="30"/>
          <w:lang w:val="en-GB"/>
        </w:rPr>
        <w:br/>
      </w:r>
      <w:r w:rsidRPr="00B759A3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FE1DC0" w:rsidRPr="00B759A3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เพื่อใช้ในการดำเนินงานในจำนวนเงินรวมไม่เกิน </w:t>
      </w:r>
      <w:r w:rsidRPr="00B759A3">
        <w:rPr>
          <w:rFonts w:ascii="Angsana New" w:hAnsi="Angsana New"/>
          <w:sz w:val="30"/>
          <w:szCs w:val="30"/>
          <w:lang w:val="en-GB"/>
        </w:rPr>
        <w:t>20.0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MLR)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B759A3">
        <w:rPr>
          <w:rFonts w:ascii="Angsana New" w:hAnsi="Angsana New"/>
          <w:sz w:val="30"/>
          <w:szCs w:val="30"/>
          <w:lang w:val="en-GB"/>
        </w:rPr>
        <w:t>4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แห่ง บวกส่วนเพิ่มร้อยละ </w:t>
      </w:r>
      <w:r w:rsidRPr="00B759A3">
        <w:rPr>
          <w:rFonts w:ascii="Angsana New" w:hAnsi="Angsana New"/>
          <w:sz w:val="30"/>
          <w:szCs w:val="30"/>
          <w:lang w:val="en-GB"/>
        </w:rPr>
        <w:t>0.7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ณ 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lang w:val="en-GB"/>
        </w:rPr>
        <w:t>256</w:t>
      </w:r>
      <w:r w:rsidR="00D00865" w:rsidRPr="00B759A3">
        <w:rPr>
          <w:rFonts w:ascii="Angsana New" w:hAnsi="Angsana New"/>
          <w:sz w:val="30"/>
          <w:szCs w:val="30"/>
          <w:lang w:val="en-GB"/>
        </w:rPr>
        <w:t>8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บริษัทย่อย</w:t>
      </w:r>
      <w:r w:rsidR="00FE1DC0" w:rsidRPr="00B759A3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="00D00865" w:rsidRPr="00B759A3">
        <w:rPr>
          <w:rFonts w:ascii="Angsana New" w:hAnsi="Angsana New" w:hint="cs"/>
          <w:sz w:val="30"/>
          <w:szCs w:val="30"/>
          <w:cs/>
          <w:lang w:val="en-GB"/>
        </w:rPr>
        <w:t>ไม่มียอดคงเหลือ</w:t>
      </w:r>
      <w:r w:rsidRPr="00B759A3">
        <w:rPr>
          <w:rFonts w:ascii="Angsana New" w:hAnsi="Angsana New"/>
          <w:sz w:val="30"/>
          <w:szCs w:val="30"/>
          <w:cs/>
          <w:lang w:val="en-GB"/>
        </w:rPr>
        <w:t>จากสัญญาให้กู้ยืมระยะสั้นดังกล่าว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>(2567 :</w:t>
      </w:r>
      <w:r w:rsidR="00D00865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C56617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D00865" w:rsidRPr="00B759A3">
        <w:rPr>
          <w:rFonts w:ascii="Angsana New" w:hAnsi="Angsana New"/>
          <w:i/>
          <w:iCs/>
          <w:sz w:val="30"/>
          <w:szCs w:val="30"/>
        </w:rPr>
        <w:t xml:space="preserve">20.0 </w:t>
      </w:r>
      <w:r w:rsidR="00D00865" w:rsidRPr="00B759A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00865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โดยมีกำหนดชำระคืนทั้งจำนวนภายในเดือนมกราคม</w:t>
      </w:r>
      <w:r w:rsidR="00D00865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ถึงมีนาคม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 2568)</w:t>
      </w:r>
      <w:r w:rsidR="00D00865" w:rsidRPr="00B759A3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5985301A" w14:textId="0BE9D8A7" w:rsidR="00DC1A53" w:rsidRPr="00B759A3" w:rsidRDefault="00DC1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lang w:val="en-GB"/>
        </w:rPr>
        <w:br w:type="page"/>
      </w:r>
    </w:p>
    <w:p w14:paraId="4D31052B" w14:textId="5CD2ED72" w:rsidR="007B6A73" w:rsidRPr="00B759A3" w:rsidRDefault="007B6A73" w:rsidP="007B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>13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B759A3">
        <w:rPr>
          <w:rFonts w:ascii="Angsana New" w:hAnsi="Angsana New"/>
          <w:sz w:val="30"/>
          <w:szCs w:val="30"/>
          <w:lang w:val="en-GB"/>
        </w:rPr>
        <w:t>2567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</w:t>
      </w:r>
      <w:r w:rsidR="00FE1DC0" w:rsidRPr="00B759A3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เพื่อใช้ในการดำเนินงานในจำนวนเงินรวมไม่เกิน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20.0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MLR)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4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แห่ง บวกส่วนเพิ่มร้อยละ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0.7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ต่อปี ณ 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lang w:val="en-GB"/>
        </w:rPr>
        <w:t>256</w:t>
      </w:r>
      <w:r w:rsidR="00D00865" w:rsidRPr="00B759A3">
        <w:rPr>
          <w:rFonts w:ascii="Angsana New" w:hAnsi="Angsana New"/>
          <w:sz w:val="30"/>
          <w:szCs w:val="30"/>
          <w:lang w:val="en-GB"/>
        </w:rPr>
        <w:t>8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บริษัทย่อย</w:t>
      </w:r>
      <w:r w:rsidR="001E665B" w:rsidRPr="00B759A3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="00D00865" w:rsidRPr="00B759A3">
        <w:rPr>
          <w:rFonts w:ascii="Angsana New" w:hAnsi="Angsana New" w:hint="cs"/>
          <w:sz w:val="30"/>
          <w:szCs w:val="30"/>
          <w:cs/>
          <w:lang w:val="en-GB"/>
        </w:rPr>
        <w:t>ไม่มียอดคงเหลือจาก</w:t>
      </w:r>
      <w:r w:rsidRPr="00B759A3">
        <w:rPr>
          <w:rFonts w:ascii="Angsana New" w:hAnsi="Angsana New"/>
          <w:sz w:val="30"/>
          <w:szCs w:val="30"/>
          <w:cs/>
          <w:lang w:val="en-GB"/>
        </w:rPr>
        <w:t>สัญญาให้กู้ยืมระยะสั้นดังกล่าว</w:t>
      </w:r>
      <w:r w:rsidR="00D00865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(2567 : </w:t>
      </w:r>
      <w:r w:rsidR="00C56617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14.0 </w:t>
      </w:r>
      <w:r w:rsidR="00D00865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 โดยมีกำหนดชำระคืนทั้งจำนวนภายในเดือนมกราคม</w:t>
      </w:r>
      <w:r w:rsidR="00D00865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ถึงกุมภาพันธ์</w:t>
      </w:r>
      <w:r w:rsidR="00D00865"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D00865" w:rsidRPr="00B759A3">
        <w:rPr>
          <w:rFonts w:ascii="Angsana New" w:hAnsi="Angsana New"/>
          <w:i/>
          <w:iCs/>
          <w:sz w:val="30"/>
          <w:szCs w:val="30"/>
          <w:lang w:val="en-GB"/>
        </w:rPr>
        <w:t>2568)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394D5A3F" w14:textId="77777777" w:rsidR="00DC1A53" w:rsidRPr="00B759A3" w:rsidRDefault="00DC1A53" w:rsidP="007E5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BD167C" w14:textId="1C7BF145" w:rsidR="00E53E16" w:rsidRPr="00B759A3" w:rsidRDefault="00C2085A" w:rsidP="007E5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 xml:space="preserve">2568 </w:t>
      </w:r>
      <w:r w:rsidRPr="00B759A3">
        <w:rPr>
          <w:rFonts w:ascii="Angsana New" w:hAnsi="Angsana New" w:hint="cs"/>
          <w:sz w:val="30"/>
          <w:szCs w:val="30"/>
          <w:cs/>
        </w:rPr>
        <w:t>บริษัทได้ทำบันทึกยกเลิกสัญญา</w:t>
      </w:r>
      <w:r w:rsidR="00F80EEB" w:rsidRPr="00B759A3">
        <w:rPr>
          <w:rFonts w:ascii="Angsana New" w:hAnsi="Angsana New" w:hint="cs"/>
          <w:sz w:val="30"/>
          <w:szCs w:val="30"/>
          <w:cs/>
        </w:rPr>
        <w:t>ให้</w:t>
      </w:r>
      <w:r w:rsidRPr="00B759A3">
        <w:rPr>
          <w:rFonts w:ascii="Angsana New" w:hAnsi="Angsana New" w:hint="cs"/>
          <w:sz w:val="30"/>
          <w:szCs w:val="30"/>
          <w:cs/>
        </w:rPr>
        <w:t>กู้ยืมเงินระยะสั้น ประเภทตั๋วสัญญาใช้เงินกับบริษัทย่อยทางอ้อม</w:t>
      </w:r>
      <w:r w:rsidR="00444E39" w:rsidRPr="00B759A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44E39" w:rsidRPr="00B759A3">
        <w:rPr>
          <w:rFonts w:ascii="Angsana New" w:hAnsi="Angsana New"/>
          <w:sz w:val="30"/>
          <w:szCs w:val="30"/>
        </w:rPr>
        <w:t xml:space="preserve">70.0 </w:t>
      </w:r>
      <w:r w:rsidR="00444E39" w:rsidRPr="00B759A3">
        <w:rPr>
          <w:rFonts w:ascii="Angsana New" w:hAnsi="Angsana New" w:hint="cs"/>
          <w:sz w:val="30"/>
          <w:szCs w:val="30"/>
          <w:cs/>
        </w:rPr>
        <w:t>ล้านบาท เนื่องจากบริษัทเข้าร่วมโครงการแปลงหนี้เงินให้กู้ยืมระยะสั้นของบริษัทย่อย</w:t>
      </w:r>
      <w:r w:rsidR="00A43D80" w:rsidRPr="00B759A3">
        <w:rPr>
          <w:rFonts w:ascii="Angsana New" w:hAnsi="Angsana New" w:hint="cs"/>
          <w:sz w:val="30"/>
          <w:szCs w:val="30"/>
          <w:cs/>
        </w:rPr>
        <w:t>ทางอ้อม</w:t>
      </w:r>
      <w:r w:rsidR="00444E39" w:rsidRPr="00B759A3">
        <w:rPr>
          <w:rFonts w:ascii="Angsana New" w:hAnsi="Angsana New" w:hint="cs"/>
          <w:sz w:val="30"/>
          <w:szCs w:val="30"/>
          <w:cs/>
        </w:rPr>
        <w:t>ดังกล่าว</w:t>
      </w:r>
      <w:r w:rsidR="00444E39" w:rsidRPr="00B759A3">
        <w:rPr>
          <w:rFonts w:ascii="Angsana New" w:hAnsi="Angsana New"/>
          <w:sz w:val="30"/>
          <w:szCs w:val="30"/>
        </w:rPr>
        <w:t xml:space="preserve"> </w:t>
      </w:r>
      <w:r w:rsidR="00444E39" w:rsidRPr="00B759A3">
        <w:rPr>
          <w:rFonts w:ascii="Angsana New" w:hAnsi="Angsana New" w:hint="cs"/>
          <w:sz w:val="30"/>
          <w:szCs w:val="30"/>
          <w:cs/>
        </w:rPr>
        <w:t xml:space="preserve">ทั้งนี้ บริษัทย่อยทางอ้อมตกลงจะชำระดอกเบี้ยค้างชำระจากสัญญากู้ยืมเงินระยะสั้นดังกล่าวรวม </w:t>
      </w:r>
      <w:r w:rsidR="00444E39" w:rsidRPr="00B759A3">
        <w:rPr>
          <w:rFonts w:ascii="Angsana New" w:hAnsi="Angsana New"/>
          <w:sz w:val="30"/>
          <w:szCs w:val="30"/>
        </w:rPr>
        <w:t xml:space="preserve">7.3 </w:t>
      </w:r>
      <w:r w:rsidR="00444E39" w:rsidRPr="00B759A3">
        <w:rPr>
          <w:rFonts w:ascii="Angsana New" w:hAnsi="Angsana New" w:hint="cs"/>
          <w:sz w:val="30"/>
          <w:szCs w:val="30"/>
          <w:cs/>
        </w:rPr>
        <w:t xml:space="preserve">ล้านบาท ภายในวันที่ </w:t>
      </w:r>
      <w:r w:rsidR="00444E39" w:rsidRPr="00B759A3">
        <w:rPr>
          <w:rFonts w:ascii="Angsana New" w:hAnsi="Angsana New"/>
          <w:sz w:val="30"/>
          <w:szCs w:val="30"/>
        </w:rPr>
        <w:t xml:space="preserve">31 </w:t>
      </w:r>
      <w:r w:rsidR="00444E39"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44E39" w:rsidRPr="00B759A3">
        <w:rPr>
          <w:rFonts w:ascii="Angsana New" w:hAnsi="Angsana New"/>
          <w:sz w:val="30"/>
          <w:szCs w:val="30"/>
        </w:rPr>
        <w:t>2569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99AC2AA" w14:textId="77777777" w:rsidR="00A476F7" w:rsidRPr="00B759A3" w:rsidRDefault="00A476F7" w:rsidP="007E5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5A58BD" w14:textId="681483D0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สัญญาให้กู้ยืมเงินระยะยาว</w:t>
      </w:r>
    </w:p>
    <w:p w14:paraId="4AE7D20C" w14:textId="77777777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43620A5" w14:textId="77777777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14:paraId="3B8F2AF1" w14:textId="77777777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8420DD0" w14:textId="1AF7734C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>28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พฤศจิกายน </w:t>
      </w:r>
      <w:r w:rsidRPr="00B759A3">
        <w:rPr>
          <w:rFonts w:ascii="Angsana New" w:hAnsi="Angsana New"/>
          <w:sz w:val="30"/>
          <w:szCs w:val="30"/>
          <w:lang w:val="en-GB"/>
        </w:rPr>
        <w:t>2565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บริษัทย่อย</w:t>
      </w:r>
      <w:r w:rsidR="00A9084B" w:rsidRPr="00B759A3">
        <w:rPr>
          <w:rFonts w:ascii="Angsana New" w:hAnsi="Angsana New"/>
          <w:sz w:val="30"/>
          <w:szCs w:val="30"/>
          <w:cs/>
          <w:lang w:val="en-GB"/>
        </w:rPr>
        <w:t>ทางอ้อม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ได้ทำสัญญาให้กู้ยืมระยะยาวกับบริษัทร่วมเพื่อใช้ในการดำเนินงาน วงเงินจำนวน </w:t>
      </w:r>
      <w:r w:rsidRPr="00B759A3">
        <w:rPr>
          <w:rFonts w:ascii="Angsana New" w:hAnsi="Angsana New"/>
          <w:sz w:val="30"/>
          <w:szCs w:val="30"/>
          <w:lang w:val="en-GB"/>
        </w:rPr>
        <w:t>5.0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ในอัตราดอกเบี้ยร้อยละ </w:t>
      </w:r>
      <w:r w:rsidRPr="00B759A3">
        <w:rPr>
          <w:rFonts w:ascii="Angsana New" w:hAnsi="Angsana New"/>
          <w:sz w:val="30"/>
          <w:szCs w:val="30"/>
          <w:lang w:val="en-GB"/>
        </w:rPr>
        <w:t>8.5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 ครบกำหนดชำระคืนเงินกู้ยืมทั้งหมดภายในวันที่ </w:t>
      </w:r>
      <w:r w:rsidRPr="00B759A3">
        <w:rPr>
          <w:rFonts w:ascii="Angsana New" w:hAnsi="Angsana New"/>
          <w:sz w:val="30"/>
          <w:szCs w:val="30"/>
          <w:lang w:val="en-GB"/>
        </w:rPr>
        <w:t>28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B759A3">
        <w:rPr>
          <w:rFonts w:ascii="Angsana New" w:hAnsi="Angsana New"/>
          <w:sz w:val="30"/>
          <w:szCs w:val="30"/>
          <w:lang w:val="en-GB"/>
        </w:rPr>
        <w:t>2568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ณ วันที่ </w:t>
      </w:r>
      <w:r w:rsidRPr="00B759A3">
        <w:rPr>
          <w:rFonts w:ascii="Angsana New" w:hAnsi="Angsana New"/>
          <w:sz w:val="30"/>
          <w:szCs w:val="30"/>
          <w:lang w:val="en-GB"/>
        </w:rPr>
        <w:t>31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B759A3">
        <w:rPr>
          <w:rFonts w:ascii="Angsana New" w:hAnsi="Angsana New"/>
          <w:sz w:val="30"/>
          <w:szCs w:val="30"/>
          <w:lang w:val="en-GB"/>
        </w:rPr>
        <w:t>256</w:t>
      </w:r>
      <w:r w:rsidR="00444E39" w:rsidRPr="00B759A3">
        <w:rPr>
          <w:rFonts w:ascii="Angsana New" w:hAnsi="Angsana New"/>
          <w:sz w:val="30"/>
          <w:szCs w:val="30"/>
          <w:lang w:val="en-GB"/>
        </w:rPr>
        <w:t>8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บริษัทร่วมเบิกรับเงินกู้ยืมระยะยาวดังกล่าวจำนวน </w:t>
      </w:r>
      <w:r w:rsidR="00F255E0" w:rsidRPr="00B759A3">
        <w:rPr>
          <w:rFonts w:ascii="Angsana New" w:hAnsi="Angsana New"/>
          <w:sz w:val="30"/>
          <w:szCs w:val="30"/>
          <w:lang w:val="en-GB"/>
        </w:rPr>
        <w:t>5.0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 w:rsidRPr="00B759A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F255E0" w:rsidRPr="00B759A3">
        <w:rPr>
          <w:rFonts w:ascii="Angsana New" w:hAnsi="Angsana New"/>
          <w:i/>
          <w:iCs/>
          <w:sz w:val="30"/>
          <w:szCs w:val="30"/>
          <w:lang w:val="en-GB"/>
        </w:rPr>
        <w:t>(256</w:t>
      </w:r>
      <w:r w:rsidR="00444E39" w:rsidRPr="00B759A3">
        <w:rPr>
          <w:rFonts w:ascii="Angsana New" w:hAnsi="Angsana New"/>
          <w:i/>
          <w:iCs/>
          <w:sz w:val="30"/>
          <w:szCs w:val="30"/>
          <w:lang w:val="en-GB"/>
        </w:rPr>
        <w:t>7</w:t>
      </w:r>
      <w:r w:rsidR="00F255E0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 : </w:t>
      </w:r>
      <w:r w:rsidR="00C56617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F255E0" w:rsidRPr="00B759A3">
        <w:rPr>
          <w:rFonts w:ascii="Angsana New" w:hAnsi="Angsana New"/>
          <w:i/>
          <w:iCs/>
          <w:sz w:val="30"/>
          <w:szCs w:val="30"/>
          <w:lang w:val="en-GB"/>
        </w:rPr>
        <w:t xml:space="preserve">5.0 </w:t>
      </w:r>
      <w:r w:rsidR="00F255E0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="00F255E0" w:rsidRPr="00B759A3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F255E0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76565" w:rsidRPr="00B759A3">
        <w:rPr>
          <w:rFonts w:ascii="Angsana New" w:hAnsi="Angsana New"/>
          <w:sz w:val="30"/>
          <w:szCs w:val="30"/>
          <w:cs/>
          <w:lang w:val="en-GB"/>
        </w:rPr>
        <w:t xml:space="preserve">ต่อมาในระหว่างปีสิ้นสุดวันที่ </w:t>
      </w:r>
      <w:r w:rsidR="003E2636" w:rsidRPr="00B759A3">
        <w:rPr>
          <w:rFonts w:ascii="Angsana New" w:hAnsi="Angsana New"/>
          <w:sz w:val="30"/>
          <w:szCs w:val="30"/>
          <w:lang w:val="en-GB"/>
        </w:rPr>
        <w:t>31</w:t>
      </w:r>
      <w:r w:rsidR="00176565" w:rsidRPr="00B759A3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3E2636" w:rsidRPr="00B759A3">
        <w:rPr>
          <w:rFonts w:ascii="Angsana New" w:hAnsi="Angsana New"/>
          <w:sz w:val="30"/>
          <w:szCs w:val="30"/>
          <w:lang w:val="en-GB"/>
        </w:rPr>
        <w:t>2568</w:t>
      </w:r>
      <w:r w:rsidR="00176565" w:rsidRPr="00B759A3">
        <w:rPr>
          <w:rFonts w:ascii="Angsana New" w:hAnsi="Angsana New"/>
          <w:sz w:val="30"/>
          <w:szCs w:val="30"/>
          <w:cs/>
          <w:lang w:val="en-GB"/>
        </w:rPr>
        <w:t xml:space="preserve"> พบว่าบริษัทร่วมของกลุ่มบริษัทได้หยุดดำเนินกิจการ</w:t>
      </w:r>
      <w:r w:rsidR="00176565" w:rsidRPr="00B759A3">
        <w:rPr>
          <w:rFonts w:ascii="Angsana New" w:hAnsi="Angsana New" w:hint="cs"/>
          <w:sz w:val="30"/>
          <w:szCs w:val="30"/>
          <w:cs/>
          <w:lang w:val="en-GB"/>
        </w:rPr>
        <w:t>ตั้งแต่</w:t>
      </w:r>
      <w:r w:rsidR="00176565" w:rsidRPr="00B759A3">
        <w:rPr>
          <w:rFonts w:ascii="Angsana New" w:hAnsi="Angsana New"/>
          <w:sz w:val="30"/>
          <w:szCs w:val="30"/>
          <w:cs/>
          <w:lang w:val="en-GB"/>
        </w:rPr>
        <w:t xml:space="preserve">สิงหาคม </w:t>
      </w:r>
      <w:r w:rsidR="003E2636" w:rsidRPr="00B759A3">
        <w:rPr>
          <w:rFonts w:ascii="Angsana New" w:hAnsi="Angsana New"/>
          <w:sz w:val="30"/>
          <w:szCs w:val="30"/>
        </w:rPr>
        <w:t>2568</w:t>
      </w:r>
      <w:r w:rsidR="00176565" w:rsidRPr="00B759A3">
        <w:rPr>
          <w:rFonts w:ascii="Angsana New" w:hAnsi="Angsana New"/>
          <w:sz w:val="30"/>
          <w:szCs w:val="30"/>
          <w:cs/>
          <w:lang w:val="en-GB"/>
        </w:rPr>
        <w:t xml:space="preserve">  </w:t>
      </w:r>
      <w:r w:rsidR="003E2636" w:rsidRPr="00B759A3">
        <w:rPr>
          <w:rFonts w:ascii="Angsana New" w:hAnsi="Angsana New" w:hint="cs"/>
          <w:sz w:val="30"/>
          <w:szCs w:val="30"/>
          <w:cs/>
          <w:lang w:val="en-GB"/>
        </w:rPr>
        <w:t>ผู้บริหาร</w:t>
      </w:r>
      <w:r w:rsidR="00731846" w:rsidRPr="00B759A3">
        <w:rPr>
          <w:rFonts w:ascii="Angsana New" w:hAnsi="Angsana New" w:hint="cs"/>
          <w:sz w:val="30"/>
          <w:szCs w:val="30"/>
          <w:cs/>
          <w:lang w:val="en-GB"/>
        </w:rPr>
        <w:t>จึง</w:t>
      </w:r>
      <w:r w:rsidR="00F647D2" w:rsidRPr="00B759A3">
        <w:rPr>
          <w:rFonts w:ascii="Angsana New" w:hAnsi="Angsana New" w:hint="cs"/>
          <w:sz w:val="30"/>
          <w:szCs w:val="30"/>
          <w:cs/>
          <w:lang w:val="en-GB"/>
        </w:rPr>
        <w:t>พิจารณาการด้อยค่า</w:t>
      </w:r>
      <w:r w:rsidR="008042AC" w:rsidRPr="00B759A3">
        <w:rPr>
          <w:rFonts w:ascii="Angsana New" w:hAnsi="Angsana New" w:hint="cs"/>
          <w:sz w:val="30"/>
          <w:szCs w:val="30"/>
          <w:cs/>
          <w:lang w:val="en-GB"/>
        </w:rPr>
        <w:t>ทั้งหมด</w:t>
      </w:r>
      <w:r w:rsidR="00444E39" w:rsidRPr="00B759A3">
        <w:rPr>
          <w:rFonts w:ascii="Angsana New" w:hAnsi="Angsana New" w:hint="cs"/>
          <w:sz w:val="30"/>
          <w:szCs w:val="30"/>
          <w:cs/>
          <w:lang w:val="en-GB"/>
        </w:rPr>
        <w:t>ของเงินให้กู้ยืมระยะยาว</w:t>
      </w:r>
      <w:r w:rsidR="00861B49" w:rsidRPr="00B759A3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444E39" w:rsidRPr="00B759A3">
        <w:rPr>
          <w:rFonts w:ascii="Angsana New" w:hAnsi="Angsana New" w:hint="cs"/>
          <w:sz w:val="30"/>
          <w:szCs w:val="30"/>
          <w:cs/>
          <w:lang w:val="en-GB"/>
        </w:rPr>
        <w:t>บันทึกผลขาดทุนจากการด้อยค่า</w:t>
      </w:r>
      <w:r w:rsidR="00F64AAC" w:rsidRPr="00B759A3">
        <w:rPr>
          <w:rFonts w:ascii="Angsana New" w:hAnsi="Angsana New" w:hint="cs"/>
          <w:sz w:val="30"/>
          <w:szCs w:val="30"/>
          <w:cs/>
          <w:lang w:val="en-GB"/>
        </w:rPr>
        <w:t>ของเงิน</w:t>
      </w:r>
      <w:r w:rsidR="00BA69D8" w:rsidRPr="00B759A3">
        <w:rPr>
          <w:rFonts w:ascii="Angsana New" w:hAnsi="Angsana New" w:hint="cs"/>
          <w:sz w:val="30"/>
          <w:szCs w:val="30"/>
          <w:cs/>
          <w:lang w:val="en-GB"/>
        </w:rPr>
        <w:t>ต้น</w:t>
      </w:r>
      <w:r w:rsidR="00444E39"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444E39" w:rsidRPr="00B759A3">
        <w:rPr>
          <w:rFonts w:ascii="Angsana New" w:hAnsi="Angsana New"/>
          <w:sz w:val="30"/>
          <w:szCs w:val="30"/>
        </w:rPr>
        <w:t xml:space="preserve">5.0 </w:t>
      </w:r>
      <w:r w:rsidR="00444E39" w:rsidRPr="00B759A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41465" w:rsidRPr="00B759A3">
        <w:rPr>
          <w:rFonts w:ascii="Angsana New" w:hAnsi="Angsana New" w:hint="cs"/>
          <w:sz w:val="30"/>
          <w:szCs w:val="30"/>
          <w:cs/>
        </w:rPr>
        <w:t>และดอกเบี้ยค้างรับ</w:t>
      </w:r>
      <w:r w:rsidR="00BA69D8" w:rsidRPr="00B759A3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141465" w:rsidRPr="00B759A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41465" w:rsidRPr="00B759A3">
        <w:rPr>
          <w:rFonts w:ascii="Angsana New" w:hAnsi="Angsana New"/>
          <w:sz w:val="30"/>
          <w:szCs w:val="30"/>
        </w:rPr>
        <w:t xml:space="preserve">1.3 </w:t>
      </w:r>
      <w:r w:rsidR="00141465" w:rsidRPr="00B759A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44E39" w:rsidRPr="00B759A3"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ในงบกำไรขาดทุนเบ็ดเสร็จสำหรับปีสิ้นสุดวันที่ </w:t>
      </w:r>
      <w:r w:rsidR="00444E39" w:rsidRPr="00B759A3">
        <w:rPr>
          <w:rFonts w:ascii="Angsana New" w:hAnsi="Angsana New"/>
          <w:sz w:val="30"/>
          <w:szCs w:val="30"/>
        </w:rPr>
        <w:t xml:space="preserve">31 </w:t>
      </w:r>
      <w:r w:rsidR="00444E39"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44E39" w:rsidRPr="00B759A3">
        <w:rPr>
          <w:rFonts w:ascii="Angsana New" w:hAnsi="Angsana New"/>
          <w:sz w:val="30"/>
          <w:szCs w:val="30"/>
        </w:rPr>
        <w:t>2568</w:t>
      </w:r>
      <w:r w:rsidR="00734798" w:rsidRPr="00B759A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1EB249" w14:textId="77777777" w:rsidR="00444E39" w:rsidRPr="00B759A3" w:rsidRDefault="00444E39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183682B" w14:textId="3EC50CDA" w:rsidR="00AF2CB4" w:rsidRPr="00B759A3" w:rsidRDefault="00AF2CB4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สัญญากู้ยืมเงินระยะสั้น</w:t>
      </w:r>
    </w:p>
    <w:p w14:paraId="0789D2BC" w14:textId="77777777" w:rsidR="00002F09" w:rsidRPr="00B759A3" w:rsidRDefault="00002F09" w:rsidP="0000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en-GB"/>
        </w:rPr>
      </w:pPr>
    </w:p>
    <w:p w14:paraId="4D661B50" w14:textId="77777777" w:rsidR="00002F09" w:rsidRPr="00B759A3" w:rsidRDefault="00002F09" w:rsidP="0000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บริษัทย่อย</w:t>
      </w:r>
    </w:p>
    <w:p w14:paraId="61329B8F" w14:textId="77777777" w:rsidR="00002F09" w:rsidRPr="00B759A3" w:rsidRDefault="00002F09" w:rsidP="0000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en-GB"/>
        </w:rPr>
      </w:pPr>
    </w:p>
    <w:p w14:paraId="0FC087C9" w14:textId="3D09D271" w:rsidR="00AF2CB4" w:rsidRPr="00B759A3" w:rsidRDefault="00002F09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22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สิงหาคม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2568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793B67" w:rsidRPr="00B759A3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ได้ทำบันทึกข้อตกลงสำหรับสัญญากู้ยืมเงินระยะสั้น ประเภทตั๋วสัญญาใช้เงินกับบริษัทจำนวนเงินรวมไม่เกิน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10.0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ล้านบาท โดยแก้ไขอัตราดอกเบี้ยจากร้อยละ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5.5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ต่อปี เป็นร้อยละ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6.5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ต่อปี และมีผลบังคับใช้ตั้งแต่วันที่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1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มิถุนายน </w:t>
      </w:r>
      <w:r w:rsidRPr="00B759A3">
        <w:rPr>
          <w:rFonts w:ascii="Angsana New" w:hAnsi="Angsana New"/>
          <w:sz w:val="30"/>
          <w:szCs w:val="30"/>
          <w:lang w:val="en-GB"/>
        </w:rPr>
        <w:t>2568</w:t>
      </w:r>
    </w:p>
    <w:p w14:paraId="76F7B255" w14:textId="678BF65B" w:rsidR="00DC1A53" w:rsidRPr="00B759A3" w:rsidRDefault="00DC1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lang w:val="en-GB"/>
        </w:rPr>
        <w:br w:type="page"/>
      </w:r>
    </w:p>
    <w:p w14:paraId="3BC4C733" w14:textId="383B3F4C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สัญญากู้ยืมเงินระยะยาว</w:t>
      </w:r>
    </w:p>
    <w:p w14:paraId="071AC8D8" w14:textId="77777777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997CDBA" w14:textId="35EF298C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cs/>
          <w:lang w:val="en-GB"/>
        </w:rPr>
        <w:t>ผู้บริหารสำคัญ</w:t>
      </w:r>
    </w:p>
    <w:p w14:paraId="3FBC2872" w14:textId="77777777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C8509DC" w14:textId="3B12E78E" w:rsidR="00F647D2" w:rsidRPr="00B759A3" w:rsidRDefault="001B6192" w:rsidP="00F6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E93E24" w:rsidRPr="00B759A3">
        <w:rPr>
          <w:rFonts w:ascii="Angsana New" w:hAnsi="Angsana New"/>
          <w:sz w:val="30"/>
          <w:szCs w:val="30"/>
          <w:lang w:val="en-GB"/>
        </w:rPr>
        <w:t>1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="00E93E24" w:rsidRPr="00B759A3">
        <w:rPr>
          <w:rFonts w:ascii="Angsana New" w:hAnsi="Angsana New"/>
          <w:sz w:val="30"/>
          <w:szCs w:val="30"/>
          <w:lang w:val="en-GB"/>
        </w:rPr>
        <w:t>2565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บริษัทย่อยได้ทำสัญญากู้ยืมเงินกับผู้บริหารสำคัญเพื่อใช้ในการดำเนินงานจำนวน</w:t>
      </w:r>
      <w:r w:rsidR="0084041F" w:rsidRPr="00B759A3">
        <w:rPr>
          <w:rFonts w:ascii="Angsana New" w:hAnsi="Angsana New"/>
          <w:sz w:val="30"/>
          <w:szCs w:val="30"/>
          <w:lang w:val="en-GB"/>
        </w:rPr>
        <w:t xml:space="preserve"> </w:t>
      </w:r>
      <w:r w:rsidR="00F647D2" w:rsidRPr="00B759A3">
        <w:rPr>
          <w:rFonts w:ascii="Angsana New" w:hAnsi="Angsana New"/>
          <w:sz w:val="30"/>
          <w:szCs w:val="30"/>
          <w:cs/>
          <w:lang w:val="en-GB"/>
        </w:rPr>
        <w:br/>
      </w:r>
      <w:r w:rsidR="00E93E24" w:rsidRPr="00B759A3">
        <w:rPr>
          <w:rFonts w:ascii="Angsana New" w:hAnsi="Angsana New"/>
          <w:sz w:val="30"/>
          <w:szCs w:val="30"/>
          <w:lang w:val="en-GB"/>
        </w:rPr>
        <w:t>6</w:t>
      </w:r>
      <w:r w:rsidRPr="00B759A3">
        <w:rPr>
          <w:rFonts w:ascii="Angsana New" w:hAnsi="Angsana New"/>
          <w:sz w:val="30"/>
          <w:szCs w:val="30"/>
          <w:lang w:val="en-GB"/>
        </w:rPr>
        <w:t>.</w:t>
      </w:r>
      <w:r w:rsidR="00E93E24" w:rsidRPr="00B759A3">
        <w:rPr>
          <w:rFonts w:ascii="Angsana New" w:hAnsi="Angsana New"/>
          <w:sz w:val="30"/>
          <w:szCs w:val="30"/>
          <w:lang w:val="en-GB"/>
        </w:rPr>
        <w:t>0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ล้านบาท เป็นระยะเวลา </w:t>
      </w:r>
      <w:r w:rsidR="00E93E24" w:rsidRPr="00B759A3">
        <w:rPr>
          <w:rFonts w:ascii="Angsana New" w:hAnsi="Angsana New"/>
          <w:sz w:val="30"/>
          <w:szCs w:val="30"/>
          <w:lang w:val="en-GB"/>
        </w:rPr>
        <w:t>3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ปี มีอัตราดอกเบี้ยร้อยละ </w:t>
      </w:r>
      <w:r w:rsidRPr="00B759A3">
        <w:rPr>
          <w:rFonts w:ascii="Angsana New" w:hAnsi="Angsana New"/>
          <w:sz w:val="30"/>
          <w:szCs w:val="30"/>
          <w:lang w:val="en-GB"/>
        </w:rPr>
        <w:t>5.5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</w:p>
    <w:p w14:paraId="3091A2DC" w14:textId="33C166FE" w:rsidR="001B6192" w:rsidRPr="00B759A3" w:rsidRDefault="00F647D2" w:rsidP="00F6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br/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>ต่อมา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เมื่อวันที่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มิถุนายน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2568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บริษัทย่อยได้</w:t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จัดประเภทเงินกู้ยืมระยะยาวไปเป็นเงินกู้ยืมระยะสั้นทั้งจำนวน 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โดยมีอัตราดอกเบี้ยร้อยละ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6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>.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5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ต่อปี ณ วันที่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31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ธันวาคม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2568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บริษัทย่อย</w:t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>มียอด</w:t>
      </w:r>
      <w:r w:rsidR="000867C6"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>เงินกู้ยืมระยะสั้นดังกล่าว</w:t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>คงเหลือ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5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>.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0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</w:t>
      </w:r>
      <w:r w:rsidRPr="00B759A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E93E24" w:rsidRPr="00B759A3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2567</w:t>
      </w:r>
      <w:r w:rsidRPr="00B759A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: </w:t>
      </w:r>
      <w:r w:rsidR="000867C6" w:rsidRPr="00B759A3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 xml:space="preserve">จำนวน </w:t>
      </w:r>
      <w:r w:rsidR="00E93E24" w:rsidRPr="00B759A3">
        <w:rPr>
          <w:rFonts w:ascii="Angsana New" w:hAnsi="Angsana New"/>
          <w:i/>
          <w:iCs/>
          <w:spacing w:val="-2"/>
          <w:sz w:val="30"/>
          <w:szCs w:val="30"/>
        </w:rPr>
        <w:t>6.0</w:t>
      </w:r>
      <w:r w:rsidR="000867C6" w:rsidRPr="00B759A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0867C6" w:rsidRPr="00B759A3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B759A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)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และได้ชำระคืนเงินกู้ยืม</w:t>
      </w:r>
      <w:r w:rsidR="00E93E24"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>ทั้งหมด</w:t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แล้วภายในเดือนกุมภาพันธ์ </w:t>
      </w:r>
      <w:r w:rsidR="00E93E24" w:rsidRPr="00B759A3">
        <w:rPr>
          <w:rFonts w:ascii="Angsana New" w:hAnsi="Angsana New"/>
          <w:spacing w:val="-2"/>
          <w:sz w:val="30"/>
          <w:szCs w:val="30"/>
        </w:rPr>
        <w:t>2569</w:t>
      </w:r>
      <w:r w:rsidRPr="00B759A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7E84EDF" w14:textId="77777777" w:rsidR="00796066" w:rsidRPr="00B759A3" w:rsidRDefault="00796066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1D158" w14:textId="7240AA12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cs/>
          <w:lang w:val="en-GB"/>
        </w:rPr>
        <w:t>บุคคลที่เกี่ยวข้องกัน</w:t>
      </w:r>
    </w:p>
    <w:p w14:paraId="62D8F9A7" w14:textId="77777777" w:rsidR="001B6192" w:rsidRPr="00B759A3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81B98F" w14:textId="3CBCA771" w:rsidR="00D415D3" w:rsidRPr="00B759A3" w:rsidRDefault="001B6192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1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มิถุนายน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2565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บริษัทย่อยได้ทำสัญญากู้ยืมเงินกับบุคคลที่เกี่ยวข้องกันเพื่อใช้ในการดำเนินงานจำนวน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4.0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ล้านบาท เป็นระยะเวลา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3 </w:t>
      </w:r>
      <w:r w:rsidRPr="00B759A3">
        <w:rPr>
          <w:rFonts w:ascii="Angsana New" w:hAnsi="Angsana New"/>
          <w:sz w:val="30"/>
          <w:szCs w:val="30"/>
          <w:cs/>
          <w:lang w:val="en-GB"/>
        </w:rPr>
        <w:t xml:space="preserve">ปี โดยมีอัตราดอกเบี้ยร้อยละ </w:t>
      </w:r>
      <w:r w:rsidRPr="00B759A3">
        <w:rPr>
          <w:rFonts w:ascii="Angsana New" w:hAnsi="Angsana New"/>
          <w:sz w:val="30"/>
          <w:szCs w:val="30"/>
          <w:lang w:val="en-GB"/>
        </w:rPr>
        <w:t xml:space="preserve">5.5 </w:t>
      </w:r>
      <w:r w:rsidRPr="00B759A3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975414" w:rsidRPr="00B759A3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6DB98A6D" w14:textId="77777777" w:rsidR="00F647D2" w:rsidRPr="00B759A3" w:rsidRDefault="00F647D2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A708E82" w14:textId="77777777" w:rsidR="00D622C1" w:rsidRPr="00B759A3" w:rsidRDefault="00F647D2" w:rsidP="00D62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>ต่อมา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เมื่อวันที่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มิถุนายน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>2568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บริษัทย่อยได้</w:t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จัดประเภทเงินกู้ยืมระยะยาวไปเป็นเงินกู้ยืมระยะสั้นทั้งจำนวน 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โดยมีอัตราดอกเบี้ยร้อยละ </w:t>
      </w:r>
      <w:r w:rsidR="00E93E24" w:rsidRPr="00B759A3">
        <w:rPr>
          <w:rFonts w:ascii="Angsana New" w:hAnsi="Angsana New"/>
          <w:spacing w:val="-2"/>
          <w:sz w:val="30"/>
          <w:szCs w:val="30"/>
          <w:lang w:val="en-GB"/>
        </w:rPr>
        <w:t xml:space="preserve">6.5 </w:t>
      </w:r>
      <w:r w:rsidRPr="00B759A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ต่อปี </w:t>
      </w:r>
      <w:r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>โดยบริษัทได้ชำระคืนเงินกู้ยืมระยะสั้นดังกล่าวแล้ว</w:t>
      </w:r>
      <w:r w:rsidR="000867C6" w:rsidRPr="00B759A3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ภายในเดือนธันวาคม </w:t>
      </w:r>
      <w:r w:rsidR="000867C6" w:rsidRPr="00B759A3">
        <w:rPr>
          <w:rFonts w:ascii="Angsana New" w:hAnsi="Angsana New"/>
          <w:spacing w:val="-2"/>
          <w:sz w:val="30"/>
          <w:szCs w:val="30"/>
        </w:rPr>
        <w:t xml:space="preserve">2568 </w:t>
      </w:r>
      <w:r w:rsidR="000867C6" w:rsidRPr="00B759A3">
        <w:rPr>
          <w:rFonts w:ascii="Angsana New" w:hAnsi="Angsana New"/>
          <w:spacing w:val="-2"/>
          <w:sz w:val="30"/>
          <w:szCs w:val="30"/>
        </w:rPr>
        <w:br/>
      </w:r>
      <w:r w:rsidR="000867C6" w:rsidRPr="00B759A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E93E24" w:rsidRPr="00B759A3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2567</w:t>
      </w:r>
      <w:r w:rsidR="000867C6" w:rsidRPr="00B759A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: </w:t>
      </w:r>
      <w:r w:rsidR="000867C6" w:rsidRPr="00B759A3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 xml:space="preserve">จำนวน </w:t>
      </w:r>
      <w:r w:rsidR="00E93E24" w:rsidRPr="00B759A3">
        <w:rPr>
          <w:rFonts w:ascii="Angsana New" w:hAnsi="Angsana New"/>
          <w:i/>
          <w:iCs/>
          <w:spacing w:val="-2"/>
          <w:sz w:val="30"/>
          <w:szCs w:val="30"/>
        </w:rPr>
        <w:t>4.0</w:t>
      </w:r>
      <w:r w:rsidR="000867C6" w:rsidRPr="00B759A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0867C6" w:rsidRPr="00B759A3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ล้านบาท</w:t>
      </w:r>
      <w:r w:rsidR="000867C6" w:rsidRPr="00B759A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)</w:t>
      </w:r>
      <w:r w:rsidR="000867C6" w:rsidRPr="00B759A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F9BFD1C" w14:textId="77777777" w:rsidR="00D622C1" w:rsidRPr="00B759A3" w:rsidRDefault="00D622C1" w:rsidP="00D62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535624" w14:textId="0B17EAEB" w:rsidR="00F255E0" w:rsidRPr="00B759A3" w:rsidRDefault="00F255E0" w:rsidP="00D62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สัญญาบริการ</w:t>
      </w:r>
    </w:p>
    <w:p w14:paraId="4BDC3154" w14:textId="77777777" w:rsidR="00F255E0" w:rsidRPr="00B759A3" w:rsidRDefault="00F255E0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D6EB70" w14:textId="0D5C4C40" w:rsidR="00F255E0" w:rsidRPr="00B759A3" w:rsidRDefault="00F255E0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 w:hint="cs"/>
          <w:b/>
          <w:bCs/>
          <w:sz w:val="30"/>
          <w:szCs w:val="30"/>
          <w:cs/>
          <w:lang w:val="en-GB"/>
        </w:rPr>
        <w:t>บริษัทร่วม</w:t>
      </w:r>
    </w:p>
    <w:p w14:paraId="2087B106" w14:textId="77777777" w:rsidR="00F255E0" w:rsidRPr="00B759A3" w:rsidRDefault="00F255E0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6F0470E" w14:textId="43CD5FD7" w:rsidR="00D622C1" w:rsidRPr="00B759A3" w:rsidRDefault="00AF2CB4" w:rsidP="00F2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 xml:space="preserve">28 </w:t>
      </w:r>
      <w:r w:rsidRPr="00B759A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B759A3">
        <w:rPr>
          <w:rFonts w:ascii="Angsana New" w:hAnsi="Angsana New"/>
          <w:sz w:val="30"/>
          <w:szCs w:val="30"/>
        </w:rPr>
        <w:t xml:space="preserve">2568 </w:t>
      </w:r>
      <w:r w:rsidR="00F255E0" w:rsidRPr="00B759A3">
        <w:rPr>
          <w:rFonts w:ascii="Angsana New" w:hAnsi="Angsana New"/>
          <w:sz w:val="30"/>
          <w:szCs w:val="30"/>
          <w:cs/>
        </w:rPr>
        <w:t>บริษัทย่อย</w:t>
      </w:r>
      <w:r w:rsidR="000C68DF" w:rsidRPr="00B759A3">
        <w:rPr>
          <w:rFonts w:ascii="Angsana New" w:hAnsi="Angsana New"/>
          <w:sz w:val="30"/>
          <w:szCs w:val="30"/>
          <w:cs/>
        </w:rPr>
        <w:t>ทางอ้อม</w:t>
      </w:r>
      <w:r w:rsidR="00F255E0" w:rsidRPr="00B759A3">
        <w:rPr>
          <w:rFonts w:ascii="Angsana New" w:hAnsi="Angsana New"/>
          <w:sz w:val="30"/>
          <w:szCs w:val="30"/>
          <w:cs/>
        </w:rPr>
        <w:t>แห่งหนึ่งว่าจ้างบริษัทร่วมเพื่อให้บริการบริหารจัดการตู้จัดจำหน่ายสินค้าอัตโนมัติของบริษัทย่อย</w:t>
      </w:r>
      <w:r w:rsidR="000C68DF" w:rsidRPr="00B759A3">
        <w:rPr>
          <w:rFonts w:ascii="Angsana New" w:hAnsi="Angsana New"/>
          <w:sz w:val="30"/>
          <w:szCs w:val="30"/>
          <w:cs/>
        </w:rPr>
        <w:t>ทางอ้อม</w:t>
      </w:r>
      <w:r w:rsidR="00F255E0" w:rsidRPr="00B759A3">
        <w:rPr>
          <w:rFonts w:ascii="Angsana New" w:hAnsi="Angsana New"/>
          <w:sz w:val="30"/>
          <w:szCs w:val="30"/>
          <w:cs/>
        </w:rPr>
        <w:t xml:space="preserve">จำนวน </w:t>
      </w:r>
      <w:r w:rsidR="00F255E0" w:rsidRPr="00B759A3">
        <w:rPr>
          <w:rFonts w:ascii="Angsana New" w:hAnsi="Angsana New"/>
          <w:sz w:val="30"/>
          <w:szCs w:val="30"/>
        </w:rPr>
        <w:t>25</w:t>
      </w:r>
      <w:r w:rsidR="00F255E0" w:rsidRPr="00B759A3">
        <w:rPr>
          <w:rFonts w:ascii="Angsana New" w:hAnsi="Angsana New"/>
          <w:sz w:val="30"/>
          <w:szCs w:val="30"/>
          <w:cs/>
        </w:rPr>
        <w:t xml:space="preserve"> เครื่อง </w:t>
      </w:r>
      <w:r w:rsidRPr="00B759A3">
        <w:rPr>
          <w:rFonts w:ascii="Angsana New" w:hAnsi="Angsana New"/>
          <w:sz w:val="30"/>
          <w:szCs w:val="30"/>
          <w:cs/>
        </w:rPr>
        <w:t xml:space="preserve">และตกลงส่วนแบ่งรายได้ร้อยละ </w:t>
      </w:r>
      <w:r w:rsidRPr="00B759A3">
        <w:rPr>
          <w:rFonts w:ascii="Angsana New" w:hAnsi="Angsana New"/>
          <w:sz w:val="30"/>
          <w:szCs w:val="30"/>
        </w:rPr>
        <w:t>50</w:t>
      </w:r>
      <w:r w:rsidRPr="00B759A3">
        <w:rPr>
          <w:rFonts w:ascii="Angsana New" w:hAnsi="Angsana New"/>
          <w:sz w:val="30"/>
          <w:szCs w:val="30"/>
          <w:cs/>
        </w:rPr>
        <w:t xml:space="preserve"> จากกำไรหลังหักค่าใช้จ่ายของการขายงานโฆษณาให้แก่บริษัทย่อยทางอ้อม โดยมีกำหนดระยะเวลา เงื่อนไขและค่าบริการเป็นราคาที่ตกลงกันตามสัญญา ทั้งนี้ เมื่อวันที่ </w:t>
      </w:r>
      <w:r w:rsidRPr="00B759A3">
        <w:rPr>
          <w:rFonts w:ascii="Angsana New" w:hAnsi="Angsana New"/>
          <w:sz w:val="30"/>
          <w:szCs w:val="30"/>
        </w:rPr>
        <w:t>26</w:t>
      </w:r>
      <w:r w:rsidRPr="00B759A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B759A3">
        <w:rPr>
          <w:rFonts w:ascii="Angsana New" w:hAnsi="Angsana New"/>
          <w:sz w:val="30"/>
          <w:szCs w:val="30"/>
        </w:rPr>
        <w:t>2568</w:t>
      </w:r>
      <w:r w:rsidRPr="00B759A3">
        <w:rPr>
          <w:rFonts w:ascii="Angsana New" w:hAnsi="Angsana New"/>
          <w:sz w:val="30"/>
          <w:szCs w:val="30"/>
          <w:cs/>
        </w:rPr>
        <w:t xml:space="preserve"> บริษัทย่อยทางอ้อมได้ยกเลิกสัญญาดังกล่าวเนื่องจากบริษัทร่วมไม่สามารถปฏิบัติตามเงื่อนไขบางประการของสัญญาได้</w:t>
      </w:r>
    </w:p>
    <w:p w14:paraId="38E289EE" w14:textId="77777777" w:rsidR="00D622C1" w:rsidRPr="00B759A3" w:rsidRDefault="00D62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59A3">
        <w:rPr>
          <w:rFonts w:ascii="Angsana New" w:hAnsi="Angsana New"/>
          <w:sz w:val="30"/>
          <w:szCs w:val="30"/>
          <w:cs/>
        </w:rPr>
        <w:br w:type="page"/>
      </w:r>
    </w:p>
    <w:p w14:paraId="5CB8F68F" w14:textId="0B143682" w:rsidR="00AF2CB4" w:rsidRPr="00B759A3" w:rsidRDefault="00AF2CB4" w:rsidP="00AF2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>28</w:t>
      </w:r>
      <w:r w:rsidRPr="00B759A3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759A3">
        <w:rPr>
          <w:rFonts w:ascii="Angsana New" w:hAnsi="Angsana New"/>
          <w:sz w:val="30"/>
          <w:szCs w:val="30"/>
        </w:rPr>
        <w:t>2568</w:t>
      </w:r>
      <w:r w:rsidRPr="00B759A3">
        <w:rPr>
          <w:rFonts w:ascii="Angsana New" w:hAnsi="Angsana New"/>
          <w:sz w:val="30"/>
          <w:szCs w:val="30"/>
          <w:cs/>
        </w:rPr>
        <w:t xml:space="preserve"> บริษัทย่อยทางอ้อมแห่งหนึ่งทำสัญญาว่าจ้างบริษัทร่วมเพื่อให้บริการบริหารจัดการสำหรับตู้จัดจำหน่ายสินค้าอัตโนมัติของบริษัทย่อยทางอ้อม </w:t>
      </w:r>
      <w:r w:rsidRPr="00B759A3">
        <w:rPr>
          <w:rFonts w:ascii="Angsana New" w:hAnsi="Angsana New"/>
          <w:sz w:val="30"/>
          <w:szCs w:val="30"/>
        </w:rPr>
        <w:t>160</w:t>
      </w:r>
      <w:r w:rsidRPr="00B759A3">
        <w:rPr>
          <w:rFonts w:ascii="Angsana New" w:hAnsi="Angsana New"/>
          <w:sz w:val="30"/>
          <w:szCs w:val="30"/>
          <w:cs/>
        </w:rPr>
        <w:t xml:space="preserve"> เครื่อง และตกลงส่วนแบ่งรายได้ร้อยละ </w:t>
      </w:r>
      <w:r w:rsidRPr="00B759A3">
        <w:rPr>
          <w:rFonts w:ascii="Angsana New" w:hAnsi="Angsana New"/>
          <w:sz w:val="30"/>
          <w:szCs w:val="30"/>
        </w:rPr>
        <w:t>50</w:t>
      </w:r>
      <w:r w:rsidRPr="00B759A3">
        <w:rPr>
          <w:rFonts w:ascii="Angsana New" w:hAnsi="Angsana New"/>
          <w:sz w:val="30"/>
          <w:szCs w:val="30"/>
          <w:cs/>
        </w:rPr>
        <w:t xml:space="preserve"> จากกำไรหลังหักค่าใช้จ่ายของการขายงานโฆษณาให้แก่บริษัทย่อยทางอ้อม โดยมีกำหนดระยะเวลา เงื่อนไขและค่าบริการเป็นราคาที่ตกลงกันตามสัญญา ทั้งนี้ เมื่อวันที่ </w:t>
      </w:r>
      <w:r w:rsidRPr="00B759A3">
        <w:rPr>
          <w:rFonts w:ascii="Angsana New" w:hAnsi="Angsana New"/>
          <w:sz w:val="30"/>
          <w:szCs w:val="30"/>
        </w:rPr>
        <w:t>26</w:t>
      </w:r>
      <w:r w:rsidRPr="00B759A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B759A3">
        <w:rPr>
          <w:rFonts w:ascii="Angsana New" w:hAnsi="Angsana New"/>
          <w:sz w:val="30"/>
          <w:szCs w:val="30"/>
        </w:rPr>
        <w:t>2568</w:t>
      </w:r>
      <w:r w:rsidRPr="00B759A3">
        <w:rPr>
          <w:rFonts w:ascii="Angsana New" w:hAnsi="Angsana New"/>
          <w:sz w:val="30"/>
          <w:szCs w:val="30"/>
          <w:cs/>
        </w:rPr>
        <w:t xml:space="preserve"> บริษัทย่อยทางอ้อมได้ยกเลิกสัญญาดังกล่าวเนื่องจากบริษัทร่วมไม่สามารถปฏิบัติตามเงื่อนไขบางประการของสัญญาได้</w:t>
      </w:r>
    </w:p>
    <w:p w14:paraId="3ED7B17A" w14:textId="77777777" w:rsidR="00AF2CB4" w:rsidRPr="00B759A3" w:rsidRDefault="00AF2CB4" w:rsidP="00AF2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DEEA448" w14:textId="232C24CE" w:rsidR="00C35645" w:rsidRPr="00B759A3" w:rsidRDefault="00AF2CB4" w:rsidP="00796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>23</w:t>
      </w:r>
      <w:r w:rsidRPr="00B759A3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759A3">
        <w:rPr>
          <w:rFonts w:ascii="Angsana New" w:hAnsi="Angsana New"/>
          <w:sz w:val="30"/>
          <w:szCs w:val="30"/>
        </w:rPr>
        <w:t>2568</w:t>
      </w:r>
      <w:r w:rsidRPr="00B759A3">
        <w:rPr>
          <w:rFonts w:ascii="Angsana New" w:hAnsi="Angsana New"/>
          <w:sz w:val="30"/>
          <w:szCs w:val="30"/>
          <w:cs/>
        </w:rPr>
        <w:t xml:space="preserve"> บริษัทได้ทำสัญญาว่าจ้างบริษัทร่วมให้บริการเผยแพร่โฆษณาบนตู้จัดจำหน่ายสินค้าอัตโนมัติจำนวน </w:t>
      </w:r>
      <w:r w:rsidRPr="00B759A3">
        <w:rPr>
          <w:rFonts w:ascii="Angsana New" w:hAnsi="Angsana New"/>
          <w:sz w:val="30"/>
          <w:szCs w:val="30"/>
        </w:rPr>
        <w:t>200</w:t>
      </w:r>
      <w:r w:rsidRPr="00B759A3">
        <w:rPr>
          <w:rFonts w:ascii="Angsana New" w:hAnsi="Angsana New"/>
          <w:sz w:val="30"/>
          <w:szCs w:val="30"/>
          <w:cs/>
        </w:rPr>
        <w:t xml:space="preserve"> เครื่อง โดยมีกำหนดระยะเวลา เงื่อนไขและค่าบริการเป็นราคาที่ตกลงกันตามสัญญา</w:t>
      </w:r>
      <w:r w:rsidR="004B4F56" w:rsidRPr="00B759A3">
        <w:rPr>
          <w:rFonts w:ascii="Angsana New" w:hAnsi="Angsana New"/>
          <w:sz w:val="30"/>
          <w:szCs w:val="30"/>
        </w:rPr>
        <w:t xml:space="preserve"> </w:t>
      </w:r>
      <w:r w:rsidR="00774FE4" w:rsidRPr="00B759A3">
        <w:rPr>
          <w:rFonts w:ascii="Angsana New" w:hAnsi="Angsana New"/>
          <w:sz w:val="30"/>
          <w:szCs w:val="30"/>
        </w:rPr>
        <w:br/>
      </w:r>
      <w:r w:rsidR="004B4F56" w:rsidRPr="00B759A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B4F56" w:rsidRPr="00B759A3">
        <w:rPr>
          <w:rFonts w:ascii="Angsana New" w:hAnsi="Angsana New"/>
          <w:sz w:val="30"/>
          <w:szCs w:val="30"/>
        </w:rPr>
        <w:t xml:space="preserve">2 </w:t>
      </w:r>
      <w:r w:rsidR="004B4F56" w:rsidRPr="00B759A3">
        <w:rPr>
          <w:rFonts w:ascii="Angsana New" w:hAnsi="Angsana New"/>
          <w:sz w:val="30"/>
          <w:szCs w:val="30"/>
          <w:cs/>
        </w:rPr>
        <w:t>ธันวาคม</w:t>
      </w:r>
      <w:r w:rsidR="00A30A46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A30A46" w:rsidRPr="00B759A3">
        <w:rPr>
          <w:rFonts w:ascii="Angsana New" w:hAnsi="Angsana New"/>
          <w:sz w:val="30"/>
          <w:szCs w:val="30"/>
        </w:rPr>
        <w:t>2568</w:t>
      </w:r>
      <w:r w:rsidR="004B4F56" w:rsidRPr="00B759A3">
        <w:rPr>
          <w:rFonts w:ascii="Angsana New" w:hAnsi="Angsana New"/>
          <w:sz w:val="30"/>
          <w:szCs w:val="30"/>
          <w:cs/>
        </w:rPr>
        <w:t xml:space="preserve"> บริษัทได้ยกเลิกสัญญาดังกล่าว โดยให้มีผลสิ้นสุดสัญญา ณ วันที่ </w:t>
      </w:r>
      <w:r w:rsidR="004B4F56" w:rsidRPr="00B759A3">
        <w:rPr>
          <w:rFonts w:ascii="Angsana New" w:hAnsi="Angsana New"/>
          <w:sz w:val="30"/>
          <w:szCs w:val="30"/>
        </w:rPr>
        <w:t xml:space="preserve">31 </w:t>
      </w:r>
      <w:r w:rsidR="004B4F56"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F56" w:rsidRPr="00B759A3">
        <w:rPr>
          <w:rFonts w:ascii="Angsana New" w:hAnsi="Angsana New"/>
          <w:sz w:val="30"/>
          <w:szCs w:val="30"/>
        </w:rPr>
        <w:t xml:space="preserve">2568 </w:t>
      </w:r>
    </w:p>
    <w:p w14:paraId="0E6E5A55" w14:textId="77777777" w:rsidR="00C35645" w:rsidRPr="00B759A3" w:rsidRDefault="00C35645" w:rsidP="00796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14010" w14:textId="6BF1AB37" w:rsidR="00C37EA8" w:rsidRPr="00B759A3" w:rsidRDefault="00C37EA8" w:rsidP="00C37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เหตุการณ์สำคัญ</w:t>
      </w:r>
    </w:p>
    <w:p w14:paraId="66339F58" w14:textId="77777777" w:rsidR="00C37EA8" w:rsidRPr="00B759A3" w:rsidRDefault="00C37EA8" w:rsidP="00C37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9D102C8" w14:textId="185175F1" w:rsidR="00C37EA8" w:rsidRPr="00B759A3" w:rsidRDefault="00C37EA8" w:rsidP="00C37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บริษัทย่อย</w:t>
      </w:r>
      <w:r w:rsidR="00425E44" w:rsidRPr="00B759A3">
        <w:rPr>
          <w:rFonts w:ascii="Angsana New" w:hAnsi="Angsana New" w:hint="cs"/>
          <w:b/>
          <w:bCs/>
          <w:sz w:val="30"/>
          <w:szCs w:val="30"/>
          <w:cs/>
          <w:lang w:val="en-GB"/>
        </w:rPr>
        <w:t>ทางอ้อม</w:t>
      </w:r>
    </w:p>
    <w:p w14:paraId="4D264683" w14:textId="77777777" w:rsidR="002B6533" w:rsidRPr="00B759A3" w:rsidRDefault="002B6533" w:rsidP="00C37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C774048" w14:textId="28550FA5" w:rsidR="009E424A" w:rsidRPr="00B759A3" w:rsidRDefault="00C661EB" w:rsidP="00C35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759A3">
        <w:rPr>
          <w:rFonts w:ascii="Angsana New" w:hAnsi="Angsana New" w:hint="cs"/>
          <w:sz w:val="30"/>
          <w:szCs w:val="30"/>
        </w:rPr>
        <w:t xml:space="preserve">24 </w:t>
      </w:r>
      <w:r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 w:hint="cs"/>
          <w:sz w:val="30"/>
          <w:szCs w:val="30"/>
        </w:rPr>
        <w:t xml:space="preserve">2568 </w:t>
      </w:r>
      <w:r w:rsidRPr="00B759A3">
        <w:rPr>
          <w:rFonts w:ascii="Angsana New" w:hAnsi="Angsana New" w:hint="cs"/>
          <w:sz w:val="30"/>
          <w:szCs w:val="30"/>
          <w:cs/>
        </w:rPr>
        <w:t>บริษัทได้</w:t>
      </w:r>
      <w:r w:rsidR="002B09AE" w:rsidRPr="00B759A3">
        <w:rPr>
          <w:rFonts w:ascii="Angsana New" w:hAnsi="Angsana New" w:hint="cs"/>
          <w:sz w:val="30"/>
          <w:szCs w:val="30"/>
          <w:cs/>
        </w:rPr>
        <w:t>ตกลง</w:t>
      </w:r>
      <w:r w:rsidR="004A395A" w:rsidRPr="00B759A3">
        <w:rPr>
          <w:rFonts w:ascii="Angsana New" w:hAnsi="Angsana New" w:hint="cs"/>
          <w:sz w:val="30"/>
          <w:szCs w:val="30"/>
          <w:cs/>
        </w:rPr>
        <w:t>โดยการทำ</w:t>
      </w:r>
      <w:r w:rsidR="000356CB" w:rsidRPr="00B759A3">
        <w:rPr>
          <w:rFonts w:ascii="Angsana New" w:hAnsi="Angsana New" w:hint="cs"/>
          <w:sz w:val="30"/>
          <w:szCs w:val="30"/>
          <w:cs/>
        </w:rPr>
        <w:t>หนังสือยินยอม</w:t>
      </w:r>
      <w:r w:rsidRPr="00B759A3">
        <w:rPr>
          <w:rFonts w:ascii="Angsana New" w:hAnsi="Angsana New" w:hint="cs"/>
          <w:sz w:val="30"/>
          <w:szCs w:val="30"/>
          <w:cs/>
        </w:rPr>
        <w:t>เข้าร่วมโครงการแปลงหนี้เป็นทุนของบริษัท ซีดีไอพี (ประเทศไทย) จำกัด (มหาชน) ซึ่งเป็นบริษัทย่อยทางอ้อมของบริษัท โดยแปลงหนี้เงินให้กู้ยืมระยะสั้น</w:t>
      </w:r>
      <w:r w:rsidR="003A1F3A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8A25EA" w:rsidRPr="00B759A3">
        <w:rPr>
          <w:rFonts w:ascii="Angsana New" w:hAnsi="Angsana New" w:hint="cs"/>
          <w:sz w:val="30"/>
          <w:szCs w:val="30"/>
          <w:cs/>
        </w:rPr>
        <w:t>โดยมี</w:t>
      </w:r>
      <w:r w:rsidR="00294059" w:rsidRPr="00B759A3">
        <w:rPr>
          <w:rFonts w:ascii="Angsana New" w:hAnsi="Angsana New" w:hint="cs"/>
          <w:sz w:val="30"/>
          <w:szCs w:val="30"/>
          <w:cs/>
        </w:rPr>
        <w:t>สัญญา</w:t>
      </w:r>
      <w:r w:rsidR="003A1F3A" w:rsidRPr="00B759A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A1F3A" w:rsidRPr="00B759A3">
        <w:rPr>
          <w:rFonts w:ascii="Angsana New" w:hAnsi="Angsana New"/>
          <w:sz w:val="30"/>
          <w:szCs w:val="30"/>
        </w:rPr>
        <w:t>3</w:t>
      </w:r>
      <w:r w:rsidR="00294059" w:rsidRPr="00B759A3">
        <w:rPr>
          <w:rFonts w:ascii="Angsana New" w:hAnsi="Angsana New" w:hint="cs"/>
          <w:sz w:val="30"/>
          <w:szCs w:val="30"/>
          <w:cs/>
        </w:rPr>
        <w:t xml:space="preserve"> ฉบับ</w:t>
      </w:r>
      <w:r w:rsidR="003A1F3A" w:rsidRPr="00B759A3">
        <w:rPr>
          <w:rFonts w:ascii="Angsana New" w:hAnsi="Angsana New"/>
          <w:sz w:val="30"/>
          <w:szCs w:val="30"/>
        </w:rPr>
        <w:t xml:space="preserve"> </w:t>
      </w:r>
      <w:r w:rsidR="00294059" w:rsidRPr="00B759A3">
        <w:rPr>
          <w:rFonts w:ascii="Angsana New" w:hAnsi="Angsana New" w:hint="cs"/>
          <w:sz w:val="30"/>
          <w:szCs w:val="30"/>
          <w:cs/>
        </w:rPr>
        <w:t>จำนวน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 w:hint="cs"/>
          <w:sz w:val="30"/>
          <w:szCs w:val="30"/>
        </w:rPr>
        <w:t xml:space="preserve">70.0 </w:t>
      </w:r>
      <w:r w:rsidRPr="00B759A3">
        <w:rPr>
          <w:rFonts w:ascii="Angsana New" w:hAnsi="Angsana New" w:hint="cs"/>
          <w:sz w:val="30"/>
          <w:szCs w:val="30"/>
          <w:cs/>
        </w:rPr>
        <w:t xml:space="preserve">ล้านบาท เป็นหุ้นสามัญเพิ่มทุนในอัตราเงินให้กู้ยืมระยะสั้น </w:t>
      </w:r>
      <w:r w:rsidRPr="00B759A3">
        <w:rPr>
          <w:rFonts w:ascii="Angsana New" w:hAnsi="Angsana New" w:hint="cs"/>
          <w:sz w:val="30"/>
          <w:szCs w:val="30"/>
        </w:rPr>
        <w:t xml:space="preserve">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บาทต่อหุ้นสามัญที่ออกใหม่ </w:t>
      </w:r>
      <w:r w:rsidRPr="00B759A3">
        <w:rPr>
          <w:rFonts w:ascii="Angsana New" w:hAnsi="Angsana New" w:hint="cs"/>
          <w:sz w:val="30"/>
          <w:szCs w:val="30"/>
        </w:rPr>
        <w:t xml:space="preserve">4.54 </w:t>
      </w:r>
      <w:r w:rsidRPr="00B759A3">
        <w:rPr>
          <w:rFonts w:ascii="Angsana New" w:hAnsi="Angsana New" w:hint="cs"/>
          <w:sz w:val="30"/>
          <w:szCs w:val="30"/>
          <w:cs/>
        </w:rPr>
        <w:t>หุ้น เป็นจำนวน</w:t>
      </w:r>
      <w:r w:rsidR="00FA7E14" w:rsidRPr="00B759A3">
        <w:rPr>
          <w:rFonts w:ascii="Angsana New" w:hAnsi="Angsana New" w:hint="cs"/>
          <w:sz w:val="30"/>
          <w:szCs w:val="30"/>
          <w:cs/>
        </w:rPr>
        <w:t>หุ้นรวม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</w:rPr>
        <w:t xml:space="preserve">318.2 </w:t>
      </w:r>
      <w:r w:rsidRPr="00B759A3">
        <w:rPr>
          <w:rFonts w:ascii="Angsana New" w:hAnsi="Angsana New" w:hint="cs"/>
          <w:sz w:val="30"/>
          <w:szCs w:val="30"/>
          <w:cs/>
        </w:rPr>
        <w:t>ล้านหุ้น</w:t>
      </w:r>
      <w:r w:rsidR="009F5028" w:rsidRPr="00B759A3">
        <w:rPr>
          <w:rFonts w:ascii="Angsana New" w:hAnsi="Angsana New" w:hint="cs"/>
          <w:sz w:val="30"/>
          <w:szCs w:val="30"/>
          <w:cs/>
        </w:rPr>
        <w:t xml:space="preserve"> มูลค่าที่ตราไว้ หุ้นละ </w:t>
      </w:r>
      <w:r w:rsidR="009F5028" w:rsidRPr="00B759A3">
        <w:rPr>
          <w:rFonts w:ascii="Angsana New" w:hAnsi="Angsana New"/>
          <w:sz w:val="30"/>
          <w:szCs w:val="30"/>
        </w:rPr>
        <w:t xml:space="preserve">0.5 </w:t>
      </w:r>
      <w:r w:rsidR="009F5028" w:rsidRPr="00B759A3">
        <w:rPr>
          <w:rFonts w:ascii="Angsana New" w:hAnsi="Angsana New" w:hint="cs"/>
          <w:sz w:val="30"/>
          <w:szCs w:val="30"/>
          <w:cs/>
        </w:rPr>
        <w:t>บาท</w:t>
      </w:r>
      <w:r w:rsidR="00522557" w:rsidRPr="00B759A3">
        <w:rPr>
          <w:rFonts w:ascii="Angsana New" w:hAnsi="Angsana New" w:hint="cs"/>
          <w:sz w:val="30"/>
          <w:szCs w:val="30"/>
          <w:cs/>
        </w:rPr>
        <w:t xml:space="preserve"> ราคาเสนอขาย</w:t>
      </w:r>
      <w:r w:rsidR="009A1FAB" w:rsidRPr="00B759A3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9A1FAB" w:rsidRPr="00B759A3">
        <w:rPr>
          <w:rFonts w:ascii="Angsana New" w:hAnsi="Angsana New"/>
          <w:sz w:val="30"/>
          <w:szCs w:val="30"/>
        </w:rPr>
        <w:t xml:space="preserve">0.22 </w:t>
      </w:r>
      <w:r w:rsidR="009A1FAB" w:rsidRPr="00B759A3">
        <w:rPr>
          <w:rFonts w:ascii="Angsana New" w:hAnsi="Angsana New" w:hint="cs"/>
          <w:sz w:val="30"/>
          <w:szCs w:val="30"/>
          <w:cs/>
        </w:rPr>
        <w:t>บาท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5202FC" w14:textId="19B4C976" w:rsidR="00F159D1" w:rsidRPr="00B759A3" w:rsidRDefault="00F15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AFC77D" w14:textId="0B667504" w:rsidR="00C35645" w:rsidRPr="00B759A3" w:rsidRDefault="009A1FAB" w:rsidP="002F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>ต่อมา</w:t>
      </w:r>
      <w:r w:rsidR="009E424A" w:rsidRPr="00B759A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56F04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956F04" w:rsidRPr="00B759A3">
        <w:rPr>
          <w:rFonts w:ascii="Angsana New" w:hAnsi="Angsana New"/>
          <w:sz w:val="30"/>
          <w:szCs w:val="30"/>
        </w:rPr>
        <w:t xml:space="preserve">26 </w:t>
      </w:r>
      <w:r w:rsidR="00956F04"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56F04" w:rsidRPr="00B759A3">
        <w:rPr>
          <w:rFonts w:ascii="Angsana New" w:hAnsi="Angsana New"/>
          <w:sz w:val="30"/>
          <w:szCs w:val="30"/>
        </w:rPr>
        <w:t xml:space="preserve">2568 </w:t>
      </w:r>
      <w:r w:rsidR="00956F04" w:rsidRPr="00B759A3">
        <w:rPr>
          <w:rFonts w:ascii="Angsana New" w:hAnsi="Angsana New" w:hint="cs"/>
          <w:sz w:val="30"/>
          <w:szCs w:val="30"/>
          <w:cs/>
        </w:rPr>
        <w:t>บริษัทย่อยทางอ้อมได้มีมติประชุมวิสามัญผู้ถือหุ้น</w:t>
      </w:r>
      <w:r w:rsidR="00986981" w:rsidRPr="00B759A3">
        <w:rPr>
          <w:rFonts w:ascii="Angsana New" w:hAnsi="Angsana New" w:hint="cs"/>
          <w:sz w:val="30"/>
          <w:szCs w:val="30"/>
          <w:cs/>
        </w:rPr>
        <w:t>อนุมัติ</w:t>
      </w:r>
      <w:r w:rsidR="00341148" w:rsidRPr="00B759A3">
        <w:rPr>
          <w:rFonts w:ascii="Angsana New" w:hAnsi="Angsana New" w:hint="cs"/>
          <w:sz w:val="30"/>
          <w:szCs w:val="30"/>
          <w:cs/>
        </w:rPr>
        <w:t>การ</w:t>
      </w:r>
      <w:r w:rsidR="00DB50BD" w:rsidRPr="00B759A3">
        <w:rPr>
          <w:rFonts w:ascii="Angsana New" w:hAnsi="Angsana New" w:hint="cs"/>
          <w:sz w:val="30"/>
          <w:szCs w:val="30"/>
          <w:cs/>
        </w:rPr>
        <w:t>ปรับโครงสร้างหนี้ของบริษัทย่อยทางอ้อม</w:t>
      </w:r>
      <w:r w:rsidR="00341148" w:rsidRPr="00B759A3">
        <w:rPr>
          <w:rFonts w:ascii="Angsana New" w:hAnsi="Angsana New" w:hint="cs"/>
          <w:sz w:val="30"/>
          <w:szCs w:val="30"/>
          <w:cs/>
        </w:rPr>
        <w:t>ด้วยการเข้าร่วม</w:t>
      </w:r>
      <w:r w:rsidR="00986981" w:rsidRPr="00B759A3">
        <w:rPr>
          <w:rFonts w:ascii="Angsana New" w:hAnsi="Angsana New" w:hint="cs"/>
          <w:sz w:val="30"/>
          <w:szCs w:val="30"/>
          <w:cs/>
        </w:rPr>
        <w:t>โครงการแปลงหนี้เป็นทุน</w:t>
      </w:r>
      <w:r w:rsidR="0088786E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986981" w:rsidRPr="00B759A3">
        <w:rPr>
          <w:rFonts w:ascii="Angsana New" w:hAnsi="Angsana New" w:hint="cs"/>
          <w:sz w:val="30"/>
          <w:szCs w:val="30"/>
          <w:cs/>
        </w:rPr>
        <w:t xml:space="preserve">โดยแปลงหนี้เงินกู้ยืมระยะสั้นรวม </w:t>
      </w:r>
      <w:r w:rsidR="00986981" w:rsidRPr="00B759A3">
        <w:rPr>
          <w:rFonts w:ascii="Angsana New" w:hAnsi="Angsana New" w:hint="cs"/>
          <w:sz w:val="30"/>
          <w:szCs w:val="30"/>
        </w:rPr>
        <w:t xml:space="preserve">70.0 </w:t>
      </w:r>
      <w:r w:rsidR="00986981" w:rsidRPr="00B759A3">
        <w:rPr>
          <w:rFonts w:ascii="Angsana New" w:hAnsi="Angsana New" w:hint="cs"/>
          <w:sz w:val="30"/>
          <w:szCs w:val="30"/>
          <w:cs/>
        </w:rPr>
        <w:t xml:space="preserve">ล้านบาท เป็นหุ้นสามัญเพิ่มทุนในอัตราเงินให้กู้ยืมระยะสั้น </w:t>
      </w:r>
      <w:r w:rsidR="00986981" w:rsidRPr="00B759A3">
        <w:rPr>
          <w:rFonts w:ascii="Angsana New" w:hAnsi="Angsana New" w:hint="cs"/>
          <w:sz w:val="30"/>
          <w:szCs w:val="30"/>
        </w:rPr>
        <w:t xml:space="preserve">1 </w:t>
      </w:r>
      <w:r w:rsidR="00986981" w:rsidRPr="00B759A3">
        <w:rPr>
          <w:rFonts w:ascii="Angsana New" w:hAnsi="Angsana New" w:hint="cs"/>
          <w:sz w:val="30"/>
          <w:szCs w:val="30"/>
          <w:cs/>
        </w:rPr>
        <w:t xml:space="preserve">บาทต่อหุ้นสามัญที่ออกใหม่ </w:t>
      </w:r>
      <w:r w:rsidR="00986981" w:rsidRPr="00B759A3">
        <w:rPr>
          <w:rFonts w:ascii="Angsana New" w:hAnsi="Angsana New" w:hint="cs"/>
          <w:sz w:val="30"/>
          <w:szCs w:val="30"/>
        </w:rPr>
        <w:t xml:space="preserve">4.54 </w:t>
      </w:r>
      <w:r w:rsidR="00986981" w:rsidRPr="00B759A3">
        <w:rPr>
          <w:rFonts w:ascii="Angsana New" w:hAnsi="Angsana New" w:hint="cs"/>
          <w:sz w:val="30"/>
          <w:szCs w:val="30"/>
          <w:cs/>
        </w:rPr>
        <w:t xml:space="preserve">หุ้น เป็นจำนวน </w:t>
      </w:r>
      <w:r w:rsidR="00986981" w:rsidRPr="00B759A3">
        <w:rPr>
          <w:rFonts w:ascii="Angsana New" w:hAnsi="Angsana New"/>
          <w:sz w:val="30"/>
          <w:szCs w:val="30"/>
        </w:rPr>
        <w:t xml:space="preserve">318.2 </w:t>
      </w:r>
      <w:r w:rsidR="00986981" w:rsidRPr="00B759A3">
        <w:rPr>
          <w:rFonts w:ascii="Angsana New" w:hAnsi="Angsana New" w:hint="cs"/>
          <w:sz w:val="30"/>
          <w:szCs w:val="30"/>
          <w:cs/>
        </w:rPr>
        <w:t>ล้านหุ้น</w:t>
      </w:r>
      <w:r w:rsidR="00341148" w:rsidRPr="00B759A3">
        <w:rPr>
          <w:rFonts w:ascii="Angsana New" w:hAnsi="Angsana New" w:hint="cs"/>
          <w:sz w:val="30"/>
          <w:szCs w:val="30"/>
          <w:cs/>
        </w:rPr>
        <w:t xml:space="preserve"> ราคาเสนอขายหุ้นละ </w:t>
      </w:r>
      <w:r w:rsidR="00341148" w:rsidRPr="00B759A3">
        <w:rPr>
          <w:rFonts w:ascii="Angsana New" w:hAnsi="Angsana New"/>
          <w:sz w:val="30"/>
          <w:szCs w:val="30"/>
        </w:rPr>
        <w:t xml:space="preserve">0.22 </w:t>
      </w:r>
      <w:r w:rsidR="00341148" w:rsidRPr="00B759A3">
        <w:rPr>
          <w:rFonts w:ascii="Angsana New" w:hAnsi="Angsana New" w:hint="cs"/>
          <w:sz w:val="30"/>
          <w:szCs w:val="30"/>
          <w:cs/>
        </w:rPr>
        <w:t>บาท แล</w:t>
      </w:r>
      <w:r w:rsidR="005D140B" w:rsidRPr="00B759A3">
        <w:rPr>
          <w:rFonts w:ascii="Angsana New" w:hAnsi="Angsana New" w:hint="cs"/>
          <w:sz w:val="30"/>
          <w:szCs w:val="30"/>
          <w:cs/>
        </w:rPr>
        <w:t>ะอนุมัติการเพิ่มทุนจดทะเบียน</w:t>
      </w:r>
      <w:r w:rsidR="0022138E" w:rsidRPr="00B759A3">
        <w:rPr>
          <w:rFonts w:ascii="Angsana New" w:hAnsi="Angsana New" w:hint="cs"/>
          <w:sz w:val="30"/>
          <w:szCs w:val="30"/>
          <w:cs/>
        </w:rPr>
        <w:t>ของบริษัท</w:t>
      </w:r>
      <w:r w:rsidR="00A20474" w:rsidRPr="00B759A3">
        <w:rPr>
          <w:rFonts w:ascii="Angsana New" w:hAnsi="Angsana New" w:hint="cs"/>
          <w:sz w:val="30"/>
          <w:szCs w:val="30"/>
          <w:cs/>
        </w:rPr>
        <w:t xml:space="preserve">ย่อยทางอ้อมจำนวน </w:t>
      </w:r>
      <w:r w:rsidR="000867C6" w:rsidRPr="00B759A3">
        <w:rPr>
          <w:rFonts w:ascii="Angsana New" w:hAnsi="Angsana New"/>
          <w:sz w:val="30"/>
          <w:szCs w:val="30"/>
        </w:rPr>
        <w:t xml:space="preserve">318.2 </w:t>
      </w:r>
      <w:r w:rsidR="000867C6" w:rsidRPr="00B759A3">
        <w:rPr>
          <w:rFonts w:ascii="Angsana New" w:hAnsi="Angsana New" w:hint="cs"/>
          <w:sz w:val="30"/>
          <w:szCs w:val="30"/>
          <w:cs/>
        </w:rPr>
        <w:t xml:space="preserve">ล้านหุ้น จำนวน </w:t>
      </w:r>
      <w:r w:rsidR="00A20474" w:rsidRPr="00B759A3">
        <w:rPr>
          <w:rFonts w:ascii="Angsana New" w:hAnsi="Angsana New"/>
          <w:sz w:val="30"/>
          <w:szCs w:val="30"/>
        </w:rPr>
        <w:t xml:space="preserve">159.1 </w:t>
      </w:r>
      <w:r w:rsidR="00A20474" w:rsidRPr="00B759A3">
        <w:rPr>
          <w:rFonts w:ascii="Angsana New" w:hAnsi="Angsana New" w:hint="cs"/>
          <w:sz w:val="30"/>
          <w:szCs w:val="30"/>
          <w:cs/>
        </w:rPr>
        <w:t xml:space="preserve">ล้านบาท จากทุนจดทะเบียน </w:t>
      </w:r>
      <w:r w:rsidR="000867C6" w:rsidRPr="00B759A3">
        <w:rPr>
          <w:rFonts w:ascii="Angsana New" w:hAnsi="Angsana New"/>
          <w:sz w:val="30"/>
          <w:szCs w:val="30"/>
        </w:rPr>
        <w:t xml:space="preserve">240 </w:t>
      </w:r>
      <w:r w:rsidR="000867C6" w:rsidRPr="00B759A3">
        <w:rPr>
          <w:rFonts w:ascii="Angsana New" w:hAnsi="Angsana New" w:hint="cs"/>
          <w:sz w:val="30"/>
          <w:szCs w:val="30"/>
          <w:cs/>
        </w:rPr>
        <w:t xml:space="preserve">ล้านหุ้น จำนวน </w:t>
      </w:r>
      <w:r w:rsidR="00A20474" w:rsidRPr="00B759A3">
        <w:rPr>
          <w:rFonts w:ascii="Angsana New" w:hAnsi="Angsana New"/>
          <w:sz w:val="30"/>
          <w:szCs w:val="30"/>
        </w:rPr>
        <w:t xml:space="preserve">120.0 </w:t>
      </w:r>
      <w:r w:rsidR="00A20474" w:rsidRPr="00B759A3">
        <w:rPr>
          <w:rFonts w:ascii="Angsana New" w:hAnsi="Angsana New" w:hint="cs"/>
          <w:sz w:val="30"/>
          <w:szCs w:val="30"/>
          <w:cs/>
        </w:rPr>
        <w:t>ล้านบาท</w:t>
      </w:r>
      <w:r w:rsidR="00F61D91" w:rsidRPr="00B759A3">
        <w:rPr>
          <w:rFonts w:ascii="Angsana New" w:hAnsi="Angsana New" w:hint="cs"/>
          <w:sz w:val="30"/>
          <w:szCs w:val="30"/>
          <w:cs/>
        </w:rPr>
        <w:t xml:space="preserve"> เป็นทุนจดทะเบียนใหม่ </w:t>
      </w:r>
      <w:r w:rsidR="000867C6" w:rsidRPr="00B759A3">
        <w:rPr>
          <w:rFonts w:ascii="Angsana New" w:hAnsi="Angsana New"/>
          <w:sz w:val="30"/>
          <w:szCs w:val="30"/>
        </w:rPr>
        <w:t xml:space="preserve">558.2 </w:t>
      </w:r>
      <w:r w:rsidR="004118BD" w:rsidRPr="00B759A3">
        <w:rPr>
          <w:rFonts w:ascii="Angsana New" w:hAnsi="Angsana New"/>
          <w:sz w:val="30"/>
          <w:szCs w:val="30"/>
          <w:cs/>
        </w:rPr>
        <w:br/>
      </w:r>
      <w:r w:rsidR="000867C6" w:rsidRPr="00B759A3">
        <w:rPr>
          <w:rFonts w:ascii="Angsana New" w:hAnsi="Angsana New" w:hint="cs"/>
          <w:sz w:val="30"/>
          <w:szCs w:val="30"/>
          <w:cs/>
        </w:rPr>
        <w:t xml:space="preserve">ล้านหุ้น จำนวน </w:t>
      </w:r>
      <w:r w:rsidR="00F61D91" w:rsidRPr="00B759A3">
        <w:rPr>
          <w:rFonts w:ascii="Angsana New" w:hAnsi="Angsana New"/>
          <w:sz w:val="30"/>
          <w:szCs w:val="30"/>
        </w:rPr>
        <w:t xml:space="preserve">279.1 </w:t>
      </w:r>
      <w:r w:rsidR="00F61D91" w:rsidRPr="00B759A3">
        <w:rPr>
          <w:rFonts w:ascii="Angsana New" w:hAnsi="Angsana New" w:hint="cs"/>
          <w:sz w:val="30"/>
          <w:szCs w:val="30"/>
          <w:cs/>
        </w:rPr>
        <w:t>ล้านบาท โดย</w:t>
      </w:r>
      <w:r w:rsidR="00E26ABC" w:rsidRPr="00B759A3">
        <w:rPr>
          <w:rFonts w:ascii="Angsana New" w:hAnsi="Angsana New" w:hint="cs"/>
          <w:sz w:val="30"/>
          <w:szCs w:val="30"/>
          <w:cs/>
        </w:rPr>
        <w:t>ออกหุ้นสามัญเพิ่มทุน</w:t>
      </w:r>
      <w:r w:rsidR="004055E2" w:rsidRPr="00B759A3">
        <w:rPr>
          <w:rFonts w:ascii="Angsana New" w:hAnsi="Angsana New"/>
          <w:sz w:val="30"/>
          <w:szCs w:val="30"/>
          <w:cs/>
        </w:rPr>
        <w:t>เพื่อเสนอขายแบบเฉพาะเจาะจงให้แก่บุคคลในวงจำกัด ตามโครงการแปลงหนี้เป็นทุน จำนวน</w:t>
      </w:r>
      <w:r w:rsidR="0004265D" w:rsidRPr="00B759A3">
        <w:rPr>
          <w:rFonts w:ascii="Angsana New" w:hAnsi="Angsana New"/>
          <w:sz w:val="30"/>
          <w:szCs w:val="30"/>
        </w:rPr>
        <w:t xml:space="preserve"> 1 </w:t>
      </w:r>
      <w:r w:rsidR="0004265D" w:rsidRPr="00B759A3">
        <w:rPr>
          <w:rFonts w:ascii="Angsana New" w:hAnsi="Angsana New" w:hint="cs"/>
          <w:sz w:val="30"/>
          <w:szCs w:val="30"/>
          <w:cs/>
        </w:rPr>
        <w:t>ราย</w:t>
      </w:r>
      <w:r w:rsidR="004055E2" w:rsidRPr="00B759A3">
        <w:rPr>
          <w:rFonts w:ascii="Angsana New" w:hAnsi="Angsana New"/>
          <w:sz w:val="30"/>
          <w:szCs w:val="30"/>
          <w:cs/>
        </w:rPr>
        <w:t xml:space="preserve"> คือบริษัท โรงงาน</w:t>
      </w:r>
      <w:r w:rsidR="008A25EA" w:rsidRPr="00B759A3">
        <w:rPr>
          <w:rFonts w:ascii="Angsana New" w:hAnsi="Angsana New" w:hint="cs"/>
          <w:sz w:val="30"/>
          <w:szCs w:val="30"/>
          <w:cs/>
        </w:rPr>
        <w:t>เภสัช</w:t>
      </w:r>
      <w:r w:rsidR="004055E2" w:rsidRPr="00B759A3">
        <w:rPr>
          <w:rFonts w:ascii="Angsana New" w:hAnsi="Angsana New"/>
          <w:sz w:val="30"/>
          <w:szCs w:val="30"/>
          <w:cs/>
        </w:rPr>
        <w:t>อุตสาหกรรม</w:t>
      </w:r>
      <w:r w:rsidR="00AF3B42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4055E2" w:rsidRPr="00B759A3">
        <w:rPr>
          <w:rFonts w:ascii="Angsana New" w:hAnsi="Angsana New"/>
          <w:sz w:val="30"/>
          <w:szCs w:val="30"/>
          <w:cs/>
        </w:rPr>
        <w:t xml:space="preserve">เจเอสพี (ประเทศไทย) จำกัด (มหาชน) จำนวน </w:t>
      </w:r>
      <w:r w:rsidR="0004265D" w:rsidRPr="00B759A3">
        <w:rPr>
          <w:rFonts w:ascii="Angsana New" w:hAnsi="Angsana New"/>
          <w:sz w:val="30"/>
          <w:szCs w:val="30"/>
        </w:rPr>
        <w:t>318.2</w:t>
      </w:r>
      <w:r w:rsidR="004055E2" w:rsidRPr="00B759A3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="009F3EA2" w:rsidRPr="00B759A3">
        <w:rPr>
          <w:rFonts w:ascii="Angsana New" w:hAnsi="Angsana New"/>
          <w:sz w:val="30"/>
          <w:szCs w:val="30"/>
        </w:rPr>
        <w:t>0.5</w:t>
      </w:r>
      <w:r w:rsidR="004055E2" w:rsidRPr="00B759A3">
        <w:rPr>
          <w:rFonts w:ascii="Angsana New" w:hAnsi="Angsana New"/>
          <w:sz w:val="30"/>
          <w:szCs w:val="30"/>
          <w:cs/>
        </w:rPr>
        <w:t xml:space="preserve"> </w:t>
      </w:r>
      <w:r w:rsidR="004055E2" w:rsidRPr="00B759A3">
        <w:rPr>
          <w:rFonts w:ascii="Angsana New" w:hAnsi="Angsana New"/>
          <w:spacing w:val="-2"/>
          <w:sz w:val="30"/>
          <w:szCs w:val="30"/>
          <w:cs/>
        </w:rPr>
        <w:t>บาท</w:t>
      </w:r>
      <w:r w:rsidR="002F0840" w:rsidRPr="00B759A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55E2" w:rsidRPr="00B759A3">
        <w:rPr>
          <w:rFonts w:ascii="Angsana New" w:hAnsi="Angsana New"/>
          <w:spacing w:val="-2"/>
          <w:sz w:val="30"/>
          <w:szCs w:val="30"/>
          <w:cs/>
        </w:rPr>
        <w:t xml:space="preserve">โดยบริษัทได้โอนเงินให้กู้ยืมระยะสั้นจำนวน </w:t>
      </w:r>
      <w:r w:rsidR="009F3EA2" w:rsidRPr="00B759A3">
        <w:rPr>
          <w:rFonts w:ascii="Angsana New" w:hAnsi="Angsana New"/>
          <w:spacing w:val="-2"/>
          <w:sz w:val="30"/>
          <w:szCs w:val="30"/>
        </w:rPr>
        <w:t>70</w:t>
      </w:r>
      <w:r w:rsidR="004055E2" w:rsidRPr="00B759A3">
        <w:rPr>
          <w:rFonts w:ascii="Angsana New" w:hAnsi="Angsana New"/>
          <w:spacing w:val="-2"/>
          <w:sz w:val="30"/>
          <w:szCs w:val="30"/>
          <w:cs/>
        </w:rPr>
        <w:t>.</w:t>
      </w:r>
      <w:r w:rsidR="009F3EA2" w:rsidRPr="00B759A3">
        <w:rPr>
          <w:rFonts w:ascii="Angsana New" w:hAnsi="Angsana New"/>
          <w:spacing w:val="-2"/>
          <w:sz w:val="30"/>
          <w:szCs w:val="30"/>
        </w:rPr>
        <w:t>0</w:t>
      </w:r>
      <w:r w:rsidR="004055E2" w:rsidRPr="00B759A3">
        <w:rPr>
          <w:rFonts w:ascii="Angsana New" w:hAnsi="Angsana New"/>
          <w:spacing w:val="-2"/>
          <w:sz w:val="30"/>
          <w:szCs w:val="30"/>
          <w:cs/>
        </w:rPr>
        <w:t xml:space="preserve"> ล้านบาท แสดงเป็นเงินจ่ายล่วงหน้าค่าหุ้น</w:t>
      </w:r>
      <w:r w:rsidR="002F0840" w:rsidRPr="00B759A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55E2" w:rsidRPr="00B759A3">
        <w:rPr>
          <w:rFonts w:ascii="Angsana New" w:hAnsi="Angsana New"/>
          <w:spacing w:val="-2"/>
          <w:sz w:val="30"/>
          <w:szCs w:val="30"/>
          <w:cs/>
        </w:rPr>
        <w:t>โดยบริษัทจะ</w:t>
      </w:r>
      <w:r w:rsidR="004055E2" w:rsidRPr="00B759A3">
        <w:rPr>
          <w:rFonts w:ascii="Angsana New" w:hAnsi="Angsana New"/>
          <w:sz w:val="30"/>
          <w:szCs w:val="30"/>
          <w:cs/>
        </w:rPr>
        <w:t xml:space="preserve">ได้รับหุ้นสามัญเพิ่มทุนของบริษัทย่อยทางอ้อมดังกล่าว หลังจากบริษัทย่อยทางอ้อมดังกล่าวได้จดทะเบียนเพิ่มทุนกับกระทรวงพาณิชย์แล้วเมื่อวันที่ </w:t>
      </w:r>
      <w:r w:rsidR="009F3EA2" w:rsidRPr="00B759A3">
        <w:rPr>
          <w:rFonts w:ascii="Angsana New" w:hAnsi="Angsana New"/>
          <w:sz w:val="30"/>
          <w:szCs w:val="30"/>
        </w:rPr>
        <w:t>8</w:t>
      </w:r>
      <w:r w:rsidR="004055E2" w:rsidRPr="00B759A3">
        <w:rPr>
          <w:rFonts w:ascii="Angsana New" w:hAnsi="Angsana New"/>
          <w:sz w:val="30"/>
          <w:szCs w:val="30"/>
          <w:cs/>
        </w:rPr>
        <w:t xml:space="preserve"> มกราคม </w:t>
      </w:r>
      <w:r w:rsidR="009F3EA2" w:rsidRPr="00B759A3">
        <w:rPr>
          <w:rFonts w:ascii="Angsana New" w:hAnsi="Angsana New"/>
          <w:sz w:val="30"/>
          <w:szCs w:val="30"/>
        </w:rPr>
        <w:t>2569</w:t>
      </w:r>
    </w:p>
    <w:p w14:paraId="73353816" w14:textId="77777777" w:rsidR="000B02AD" w:rsidRPr="00B759A3" w:rsidRDefault="000B02AD" w:rsidP="00C35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C3677A" w14:textId="1277694E" w:rsidR="006503DE" w:rsidRPr="00B759A3" w:rsidRDefault="00450DDF" w:rsidP="00450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lastRenderedPageBreak/>
        <w:t xml:space="preserve">บริษัทบันทึกผลขาดทุนค่าเผื่อการด้อยค่าของเงินจ่ายล่วงหน้าค่าหุ้นเป็นจำนวนเงิน </w:t>
      </w:r>
      <w:r w:rsidR="009F3EA2"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</w:rPr>
        <w:t>0</w:t>
      </w:r>
      <w:r w:rsidRPr="00B759A3">
        <w:rPr>
          <w:rFonts w:ascii="Angsana New" w:hAnsi="Angsana New"/>
          <w:sz w:val="30"/>
          <w:szCs w:val="30"/>
          <w:cs/>
        </w:rPr>
        <w:t>.</w:t>
      </w:r>
      <w:r w:rsidRPr="00B759A3">
        <w:rPr>
          <w:rFonts w:ascii="Angsana New" w:hAnsi="Angsana New"/>
          <w:sz w:val="30"/>
          <w:szCs w:val="30"/>
        </w:rPr>
        <w:t>5</w:t>
      </w:r>
      <w:r w:rsidRPr="00B759A3">
        <w:rPr>
          <w:rFonts w:ascii="Angsana New" w:hAnsi="Angsana New"/>
          <w:sz w:val="30"/>
          <w:szCs w:val="30"/>
          <w:cs/>
        </w:rPr>
        <w:t xml:space="preserve"> ล้านบาท</w:t>
      </w:r>
      <w:r w:rsidR="004118BD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 xml:space="preserve">ในงบกำไรขาดทุนเบ็ดเสร็จสำหรับปีสิ้นสุดวันที่ </w:t>
      </w:r>
      <w:r w:rsidR="009F3EA2" w:rsidRPr="00B759A3">
        <w:rPr>
          <w:rFonts w:ascii="Angsana New" w:hAnsi="Angsana New"/>
          <w:sz w:val="30"/>
          <w:szCs w:val="30"/>
        </w:rPr>
        <w:t>31</w:t>
      </w:r>
      <w:r w:rsidRPr="00B759A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F3EA2" w:rsidRPr="00B759A3">
        <w:rPr>
          <w:rFonts w:ascii="Angsana New" w:hAnsi="Angsana New"/>
          <w:sz w:val="30"/>
          <w:szCs w:val="30"/>
        </w:rPr>
        <w:t>2568</w:t>
      </w:r>
      <w:r w:rsidRPr="00B759A3">
        <w:rPr>
          <w:rFonts w:ascii="Angsana New" w:hAnsi="Angsana New"/>
          <w:sz w:val="30"/>
          <w:szCs w:val="30"/>
          <w:cs/>
        </w:rPr>
        <w:t xml:space="preserve"> ตามการทดสอบการด้อยค่าในบริษัทย่อยทางอ้อม ณ วันที่ </w:t>
      </w:r>
      <w:r w:rsidR="009F3EA2" w:rsidRPr="00B759A3">
        <w:rPr>
          <w:rFonts w:ascii="Angsana New" w:hAnsi="Angsana New"/>
          <w:sz w:val="30"/>
          <w:szCs w:val="30"/>
        </w:rPr>
        <w:t>31</w:t>
      </w:r>
      <w:r w:rsidR="009F3EA2" w:rsidRPr="00B759A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F3EA2" w:rsidRPr="00B759A3">
        <w:rPr>
          <w:rFonts w:ascii="Angsana New" w:hAnsi="Angsana New"/>
          <w:sz w:val="30"/>
          <w:szCs w:val="30"/>
        </w:rPr>
        <w:t>2568</w:t>
      </w:r>
      <w:r w:rsidR="009F3EA2" w:rsidRPr="00B759A3">
        <w:rPr>
          <w:rFonts w:ascii="Angsana New" w:hAnsi="Angsana New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 xml:space="preserve">บริษัทมีเงินจ่ายล่วงหน้าค่าหุ้นเป็นจำนวน </w:t>
      </w:r>
      <w:r w:rsidR="009F3EA2"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</w:rPr>
        <w:t>9</w:t>
      </w:r>
      <w:r w:rsidRPr="00B759A3">
        <w:rPr>
          <w:rFonts w:ascii="Angsana New" w:hAnsi="Angsana New"/>
          <w:sz w:val="30"/>
          <w:szCs w:val="30"/>
          <w:cs/>
        </w:rPr>
        <w:t>.</w:t>
      </w:r>
      <w:r w:rsidR="008A25EA" w:rsidRPr="00B759A3">
        <w:rPr>
          <w:rFonts w:ascii="Angsana New" w:hAnsi="Angsana New"/>
          <w:sz w:val="30"/>
          <w:szCs w:val="30"/>
        </w:rPr>
        <w:t>5</w:t>
      </w:r>
      <w:r w:rsidRPr="00B759A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FDEE8C0" w14:textId="77777777" w:rsidR="00450DDF" w:rsidRPr="00B759A3" w:rsidRDefault="00450DDF" w:rsidP="00450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5FB0DB3F" w14:textId="0889EA07" w:rsidR="002C4FD1" w:rsidRPr="00B759A3" w:rsidRDefault="00AF2CB4" w:rsidP="0021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/>
          <w:b/>
          <w:bCs/>
          <w:sz w:val="30"/>
          <w:szCs w:val="30"/>
        </w:rPr>
        <w:t>5</w:t>
      </w:r>
      <w:r w:rsidR="002C4FD1" w:rsidRPr="00B759A3">
        <w:rPr>
          <w:rFonts w:ascii="Angsana New" w:hAnsi="Angsana New"/>
          <w:b/>
          <w:bCs/>
          <w:sz w:val="30"/>
          <w:szCs w:val="30"/>
        </w:rPr>
        <w:tab/>
      </w:r>
      <w:r w:rsidR="002C4FD1" w:rsidRPr="00B759A3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="008D5F84" w:rsidRPr="00B759A3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1ED7E378" w14:textId="5C39BCB0" w:rsidR="002C4FD1" w:rsidRPr="00B759A3" w:rsidRDefault="002C4FD1" w:rsidP="00D22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D22D68" w:rsidRPr="00B759A3" w14:paraId="074B7901" w14:textId="77777777">
        <w:trPr>
          <w:trHeight w:val="427"/>
          <w:tblHeader/>
        </w:trPr>
        <w:tc>
          <w:tcPr>
            <w:tcW w:w="1988" w:type="pct"/>
          </w:tcPr>
          <w:p w14:paraId="10090A23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45D68B76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2B10C8A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6D3AE40B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D68" w:rsidRPr="00B759A3" w14:paraId="1B172E5C" w14:textId="77777777">
        <w:trPr>
          <w:trHeight w:val="417"/>
          <w:tblHeader/>
        </w:trPr>
        <w:tc>
          <w:tcPr>
            <w:tcW w:w="1988" w:type="pct"/>
          </w:tcPr>
          <w:p w14:paraId="37EAD2DF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A87573" w14:textId="00E4E456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798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47AE9EB5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10B6F1B" w14:textId="4D3A5AFB" w:rsidR="00D22D68" w:rsidRPr="00B759A3" w:rsidRDefault="0073479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7EB2211E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AD7297" w14:textId="0BF683F3" w:rsidR="00D22D68" w:rsidRPr="00B759A3" w:rsidRDefault="0073479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311B38B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21A72C" w14:textId="4E8BC398" w:rsidR="00D22D68" w:rsidRPr="00B759A3" w:rsidRDefault="0073479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22D68" w:rsidRPr="00B759A3" w14:paraId="42D403AF" w14:textId="77777777">
        <w:trPr>
          <w:trHeight w:val="417"/>
          <w:tblHeader/>
        </w:trPr>
        <w:tc>
          <w:tcPr>
            <w:tcW w:w="1988" w:type="pct"/>
          </w:tcPr>
          <w:p w14:paraId="1A3AA6D1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71E5C9E" w14:textId="77777777" w:rsidR="00D22D68" w:rsidRPr="00B759A3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798" w:rsidRPr="00B759A3" w14:paraId="1C6DDCFF" w14:textId="77777777">
        <w:trPr>
          <w:trHeight w:val="397"/>
        </w:trPr>
        <w:tc>
          <w:tcPr>
            <w:tcW w:w="1988" w:type="pct"/>
          </w:tcPr>
          <w:p w14:paraId="5A9E307B" w14:textId="2B53898B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48" w:type="pct"/>
          </w:tcPr>
          <w:p w14:paraId="01B6CBB5" w14:textId="20B9336C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51" w:type="pct"/>
          </w:tcPr>
          <w:p w14:paraId="5CB19D3E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4EA4019" w14:textId="38EE6381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35" w:type="pct"/>
          </w:tcPr>
          <w:p w14:paraId="49A9D121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C8B4DC" w14:textId="19A182A1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14:paraId="38CF158B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B7A431E" w14:textId="49AA7B79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734798" w:rsidRPr="00B759A3" w14:paraId="108C405E" w14:textId="77777777">
        <w:trPr>
          <w:trHeight w:val="407"/>
        </w:trPr>
        <w:tc>
          <w:tcPr>
            <w:tcW w:w="1988" w:type="pct"/>
          </w:tcPr>
          <w:p w14:paraId="3DC3E94B" w14:textId="5C5B5471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48" w:type="pct"/>
          </w:tcPr>
          <w:p w14:paraId="1FD9C71A" w14:textId="1637F4CD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47,847</w:t>
            </w:r>
          </w:p>
        </w:tc>
        <w:tc>
          <w:tcPr>
            <w:tcW w:w="151" w:type="pct"/>
          </w:tcPr>
          <w:p w14:paraId="00B7F6A8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C7E4614" w14:textId="498DD77B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29,306</w:t>
            </w:r>
          </w:p>
        </w:tc>
        <w:tc>
          <w:tcPr>
            <w:tcW w:w="135" w:type="pct"/>
          </w:tcPr>
          <w:p w14:paraId="035325D7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7DF6D68" w14:textId="26FCF92A" w:rsidR="00734798" w:rsidRPr="00B759A3" w:rsidRDefault="00984C90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18,500</w:t>
            </w:r>
          </w:p>
        </w:tc>
        <w:tc>
          <w:tcPr>
            <w:tcW w:w="147" w:type="pct"/>
          </w:tcPr>
          <w:p w14:paraId="4174E4C5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C793252" w14:textId="055E3C8C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14,820</w:t>
            </w:r>
          </w:p>
        </w:tc>
      </w:tr>
      <w:tr w:rsidR="00734798" w:rsidRPr="00B759A3" w14:paraId="21AFF72D" w14:textId="77777777">
        <w:trPr>
          <w:trHeight w:val="417"/>
        </w:trPr>
        <w:tc>
          <w:tcPr>
            <w:tcW w:w="1988" w:type="pct"/>
          </w:tcPr>
          <w:p w14:paraId="67F66AC8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36B7576" w14:textId="7F257A68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48,031</w:t>
            </w:r>
          </w:p>
        </w:tc>
        <w:tc>
          <w:tcPr>
            <w:tcW w:w="151" w:type="pct"/>
          </w:tcPr>
          <w:p w14:paraId="7C8624E7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142A7A1" w14:textId="79E82D20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29,490</w:t>
            </w:r>
          </w:p>
        </w:tc>
        <w:tc>
          <w:tcPr>
            <w:tcW w:w="135" w:type="pct"/>
          </w:tcPr>
          <w:p w14:paraId="3525B31D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2554165" w14:textId="4F2C98CB" w:rsidR="00734798" w:rsidRPr="00B759A3" w:rsidRDefault="00984C90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18,565</w:t>
            </w:r>
          </w:p>
        </w:tc>
        <w:tc>
          <w:tcPr>
            <w:tcW w:w="147" w:type="pct"/>
          </w:tcPr>
          <w:p w14:paraId="1BBA7BB6" w14:textId="7777777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C28BB8D" w14:textId="02D7CDE7" w:rsidR="00734798" w:rsidRPr="00B759A3" w:rsidRDefault="00734798" w:rsidP="00734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14,885</w:t>
            </w:r>
          </w:p>
        </w:tc>
      </w:tr>
    </w:tbl>
    <w:p w14:paraId="66089F68" w14:textId="00EE9E03" w:rsidR="00DC1A53" w:rsidRPr="00B759A3" w:rsidRDefault="00DC1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404BF2" w14:textId="77777777" w:rsidR="00DC1A53" w:rsidRPr="00B759A3" w:rsidRDefault="00DC1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759A3">
        <w:rPr>
          <w:rFonts w:asciiTheme="majorBidi" w:hAnsiTheme="majorBidi" w:cstheme="majorBidi"/>
          <w:sz w:val="28"/>
          <w:szCs w:val="28"/>
        </w:rPr>
        <w:br w:type="page"/>
      </w:r>
    </w:p>
    <w:p w14:paraId="39100036" w14:textId="1BF5A53A" w:rsidR="00935632" w:rsidRPr="00B759A3" w:rsidRDefault="00F83EA2" w:rsidP="0093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B759A3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6</w:t>
      </w:r>
      <w:r w:rsidR="00935632" w:rsidRPr="00B759A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</w:t>
      </w:r>
    </w:p>
    <w:p w14:paraId="41F19283" w14:textId="4398BB07" w:rsidR="00114288" w:rsidRPr="00B759A3" w:rsidRDefault="00114288" w:rsidP="00CA2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382"/>
        <w:gridCol w:w="780"/>
        <w:gridCol w:w="271"/>
        <w:gridCol w:w="1188"/>
        <w:gridCol w:w="242"/>
        <w:gridCol w:w="1162"/>
        <w:gridCol w:w="264"/>
        <w:gridCol w:w="1111"/>
      </w:tblGrid>
      <w:tr w:rsidR="00114288" w:rsidRPr="00B759A3" w14:paraId="01DB592E" w14:textId="77777777">
        <w:trPr>
          <w:trHeight w:val="427"/>
          <w:tblHeader/>
        </w:trPr>
        <w:tc>
          <w:tcPr>
            <w:tcW w:w="1988" w:type="pct"/>
          </w:tcPr>
          <w:p w14:paraId="4E66FC20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4"/>
          </w:tcPr>
          <w:p w14:paraId="5FE34877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D5FEC33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53F53ABD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288" w:rsidRPr="00B759A3" w14:paraId="4A52A1D7" w14:textId="77777777">
        <w:trPr>
          <w:trHeight w:val="417"/>
          <w:tblHeader/>
        </w:trPr>
        <w:tc>
          <w:tcPr>
            <w:tcW w:w="1988" w:type="pct"/>
          </w:tcPr>
          <w:p w14:paraId="56F8D821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23886074" w14:textId="430FF88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4C90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41E9134A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595CCDC" w14:textId="3834565F" w:rsidR="00114288" w:rsidRPr="00B759A3" w:rsidRDefault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7EE0D8A1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E387FC" w14:textId="2E8EEF85" w:rsidR="00114288" w:rsidRPr="00B759A3" w:rsidRDefault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3DE48CD0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FADF3C" w14:textId="3462E180" w:rsidR="00114288" w:rsidRPr="00B759A3" w:rsidRDefault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14288" w:rsidRPr="00B759A3" w14:paraId="41E62609" w14:textId="77777777">
        <w:trPr>
          <w:trHeight w:val="417"/>
          <w:tblHeader/>
        </w:trPr>
        <w:tc>
          <w:tcPr>
            <w:tcW w:w="1988" w:type="pct"/>
          </w:tcPr>
          <w:p w14:paraId="313A622F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8"/>
          </w:tcPr>
          <w:p w14:paraId="27D56DE8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4C90" w:rsidRPr="00B759A3" w14:paraId="27CAAB10" w14:textId="77777777">
        <w:trPr>
          <w:trHeight w:val="397"/>
        </w:trPr>
        <w:tc>
          <w:tcPr>
            <w:tcW w:w="1988" w:type="pct"/>
          </w:tcPr>
          <w:p w14:paraId="354E0F6C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48" w:type="pct"/>
            <w:gridSpan w:val="2"/>
            <w:vAlign w:val="bottom"/>
          </w:tcPr>
          <w:p w14:paraId="0EB26825" w14:textId="3E582C25" w:rsidR="00984C90" w:rsidRPr="00B759A3" w:rsidRDefault="00C81372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84,021</w:t>
            </w:r>
          </w:p>
        </w:tc>
        <w:tc>
          <w:tcPr>
            <w:tcW w:w="151" w:type="pct"/>
            <w:vAlign w:val="bottom"/>
          </w:tcPr>
          <w:p w14:paraId="6D5218F9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194F7E1" w14:textId="08615A31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56,899</w:t>
            </w:r>
          </w:p>
        </w:tc>
        <w:tc>
          <w:tcPr>
            <w:tcW w:w="135" w:type="pct"/>
            <w:vAlign w:val="bottom"/>
          </w:tcPr>
          <w:p w14:paraId="4AF62A1C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0BA56ED" w14:textId="72F01884" w:rsidR="00984C90" w:rsidRPr="00B759A3" w:rsidRDefault="00984C90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56,571</w:t>
            </w:r>
          </w:p>
        </w:tc>
        <w:tc>
          <w:tcPr>
            <w:tcW w:w="147" w:type="pct"/>
            <w:vAlign w:val="bottom"/>
          </w:tcPr>
          <w:p w14:paraId="67A5B6D5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B64096E" w14:textId="679DE30D" w:rsidR="00984C90" w:rsidRPr="00B759A3" w:rsidRDefault="00984C90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32,721</w:t>
            </w:r>
          </w:p>
        </w:tc>
      </w:tr>
      <w:tr w:rsidR="00984C90" w:rsidRPr="00B759A3" w14:paraId="32D4F5F0" w14:textId="77777777">
        <w:trPr>
          <w:trHeight w:val="407"/>
        </w:trPr>
        <w:tc>
          <w:tcPr>
            <w:tcW w:w="1988" w:type="pct"/>
          </w:tcPr>
          <w:p w14:paraId="25114015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648" w:type="pct"/>
            <w:gridSpan w:val="2"/>
            <w:vAlign w:val="bottom"/>
          </w:tcPr>
          <w:p w14:paraId="21D4331B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64B9659A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77BBA22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0A0877D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97A97C8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F1DB788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216E17B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C90" w:rsidRPr="00B759A3" w14:paraId="16AE14B4" w14:textId="77777777">
        <w:trPr>
          <w:trHeight w:val="407"/>
        </w:trPr>
        <w:tc>
          <w:tcPr>
            <w:tcW w:w="1988" w:type="pct"/>
          </w:tcPr>
          <w:p w14:paraId="2EEBD241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27EDC7D4" w14:textId="4DDA0F2C" w:rsidR="00984C90" w:rsidRPr="00B759A3" w:rsidRDefault="00C81372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55,434</w:t>
            </w:r>
          </w:p>
        </w:tc>
        <w:tc>
          <w:tcPr>
            <w:tcW w:w="151" w:type="pct"/>
            <w:vAlign w:val="bottom"/>
          </w:tcPr>
          <w:p w14:paraId="6817DD0A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687BE58" w14:textId="07AEDE44" w:rsidR="00984C90" w:rsidRPr="00B759A3" w:rsidRDefault="00984C90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49,683</w:t>
            </w:r>
          </w:p>
        </w:tc>
        <w:tc>
          <w:tcPr>
            <w:tcW w:w="135" w:type="pct"/>
            <w:vAlign w:val="bottom"/>
          </w:tcPr>
          <w:p w14:paraId="509E1D85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CDF525A" w14:textId="4BD6FD08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37,313</w:t>
            </w:r>
          </w:p>
        </w:tc>
        <w:tc>
          <w:tcPr>
            <w:tcW w:w="147" w:type="pct"/>
            <w:vAlign w:val="bottom"/>
          </w:tcPr>
          <w:p w14:paraId="7E673B21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9546B88" w14:textId="6D9497BC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35,700</w:t>
            </w:r>
          </w:p>
        </w:tc>
      </w:tr>
      <w:tr w:rsidR="00984C90" w:rsidRPr="00B759A3" w14:paraId="20C349A1" w14:textId="77777777">
        <w:trPr>
          <w:trHeight w:val="407"/>
        </w:trPr>
        <w:tc>
          <w:tcPr>
            <w:tcW w:w="1988" w:type="pct"/>
          </w:tcPr>
          <w:p w14:paraId="2F5CFE21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1D8E0F6F" w14:textId="7DADB169" w:rsidR="00984C90" w:rsidRPr="00B759A3" w:rsidRDefault="00C81372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16,247</w:t>
            </w:r>
          </w:p>
        </w:tc>
        <w:tc>
          <w:tcPr>
            <w:tcW w:w="151" w:type="pct"/>
            <w:vAlign w:val="bottom"/>
          </w:tcPr>
          <w:p w14:paraId="6DF2C7D3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5E8D3D4" w14:textId="1DD0687A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11,449</w:t>
            </w:r>
          </w:p>
        </w:tc>
        <w:tc>
          <w:tcPr>
            <w:tcW w:w="135" w:type="pct"/>
            <w:vAlign w:val="bottom"/>
          </w:tcPr>
          <w:p w14:paraId="20132E54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AE51CD7" w14:textId="5F4C9604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11,047</w:t>
            </w:r>
          </w:p>
        </w:tc>
        <w:tc>
          <w:tcPr>
            <w:tcW w:w="147" w:type="pct"/>
            <w:vAlign w:val="bottom"/>
          </w:tcPr>
          <w:p w14:paraId="62903327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1075135" w14:textId="7C0D47E2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7,473</w:t>
            </w:r>
          </w:p>
        </w:tc>
      </w:tr>
      <w:tr w:rsidR="00984C90" w:rsidRPr="00B759A3" w14:paraId="2BC49FCC" w14:textId="77777777">
        <w:trPr>
          <w:trHeight w:val="407"/>
        </w:trPr>
        <w:tc>
          <w:tcPr>
            <w:tcW w:w="1988" w:type="pct"/>
          </w:tcPr>
          <w:p w14:paraId="7EEC6420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4DCA1A22" w14:textId="032CFB5F" w:rsidR="00984C90" w:rsidRPr="00B759A3" w:rsidRDefault="00C81372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6,011</w:t>
            </w:r>
          </w:p>
        </w:tc>
        <w:tc>
          <w:tcPr>
            <w:tcW w:w="151" w:type="pct"/>
            <w:vAlign w:val="bottom"/>
          </w:tcPr>
          <w:p w14:paraId="5D596397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94E7E82" w14:textId="708D6770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135" w:type="pct"/>
            <w:vAlign w:val="bottom"/>
          </w:tcPr>
          <w:p w14:paraId="63581538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532F6EF" w14:textId="314F8239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2,279</w:t>
            </w:r>
          </w:p>
        </w:tc>
        <w:tc>
          <w:tcPr>
            <w:tcW w:w="147" w:type="pct"/>
            <w:vAlign w:val="bottom"/>
          </w:tcPr>
          <w:p w14:paraId="4F3816C0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5CD9B1E" w14:textId="1958D036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</w:tr>
      <w:tr w:rsidR="00984C90" w:rsidRPr="00B759A3" w14:paraId="0F98C992" w14:textId="77777777">
        <w:trPr>
          <w:trHeight w:val="407"/>
        </w:trPr>
        <w:tc>
          <w:tcPr>
            <w:tcW w:w="1988" w:type="pct"/>
          </w:tcPr>
          <w:p w14:paraId="31331D0B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10EDF0DC" w14:textId="0613ED59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81372" w:rsidRPr="00B759A3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51" w:type="pct"/>
            <w:vAlign w:val="bottom"/>
          </w:tcPr>
          <w:p w14:paraId="133DF4CD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AE51DE2" w14:textId="79F8CF3B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7,801</w:t>
            </w:r>
          </w:p>
        </w:tc>
        <w:tc>
          <w:tcPr>
            <w:tcW w:w="135" w:type="pct"/>
            <w:vAlign w:val="bottom"/>
          </w:tcPr>
          <w:p w14:paraId="52B856E5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04EA6956" w14:textId="4FECC64F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147" w:type="pct"/>
            <w:vAlign w:val="bottom"/>
          </w:tcPr>
          <w:p w14:paraId="2FD7A910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F7D93B7" w14:textId="31F14389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984C90" w:rsidRPr="00B759A3" w14:paraId="76B4F3FD" w14:textId="77777777">
        <w:trPr>
          <w:trHeight w:val="407"/>
        </w:trPr>
        <w:tc>
          <w:tcPr>
            <w:tcW w:w="1988" w:type="pct"/>
          </w:tcPr>
          <w:p w14:paraId="7379A3B4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1C8A1D0A" w14:textId="0CD3C950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51" w:type="pct"/>
            <w:vAlign w:val="bottom"/>
          </w:tcPr>
          <w:p w14:paraId="7988CACB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FD8B680" w14:textId="139C7E73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129,432</w:t>
            </w:r>
          </w:p>
        </w:tc>
        <w:tc>
          <w:tcPr>
            <w:tcW w:w="135" w:type="pct"/>
            <w:vAlign w:val="bottom"/>
          </w:tcPr>
          <w:p w14:paraId="07DDFD95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A55EFA1" w14:textId="619BE76C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109,496</w:t>
            </w:r>
          </w:p>
        </w:tc>
        <w:tc>
          <w:tcPr>
            <w:tcW w:w="147" w:type="pct"/>
            <w:vAlign w:val="bottom"/>
          </w:tcPr>
          <w:p w14:paraId="7DD6DDA9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370284FF" w14:textId="3B9D9535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80,842</w:t>
            </w:r>
          </w:p>
        </w:tc>
      </w:tr>
      <w:tr w:rsidR="00984C90" w:rsidRPr="00B759A3" w14:paraId="1B239581" w14:textId="77777777">
        <w:trPr>
          <w:trHeight w:val="407"/>
        </w:trPr>
        <w:tc>
          <w:tcPr>
            <w:tcW w:w="1988" w:type="pct"/>
          </w:tcPr>
          <w:p w14:paraId="17012A72" w14:textId="643709A1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22C622DE" w14:textId="4F40166E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81372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372" w:rsidRPr="00B759A3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vAlign w:val="bottom"/>
          </w:tcPr>
          <w:p w14:paraId="2634751E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57DCAE7" w14:textId="5B23C471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(12,896)</w:t>
            </w:r>
          </w:p>
        </w:tc>
        <w:tc>
          <w:tcPr>
            <w:tcW w:w="135" w:type="pct"/>
            <w:vAlign w:val="bottom"/>
          </w:tcPr>
          <w:p w14:paraId="05DDD2F1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9F224EB" w14:textId="67C08632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(8,083)</w:t>
            </w:r>
          </w:p>
        </w:tc>
        <w:tc>
          <w:tcPr>
            <w:tcW w:w="147" w:type="pct"/>
            <w:vAlign w:val="bottom"/>
          </w:tcPr>
          <w:p w14:paraId="497F1C25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C6789F0" w14:textId="588C659D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(5,999)</w:t>
            </w:r>
          </w:p>
        </w:tc>
      </w:tr>
      <w:tr w:rsidR="00984C90" w:rsidRPr="00B759A3" w14:paraId="638369AC" w14:textId="77777777">
        <w:trPr>
          <w:trHeight w:val="407"/>
        </w:trPr>
        <w:tc>
          <w:tcPr>
            <w:tcW w:w="1988" w:type="pct"/>
          </w:tcPr>
          <w:p w14:paraId="3F2B3D1F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9E22" w14:textId="40302BAC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151" w:type="pct"/>
            <w:vAlign w:val="bottom"/>
          </w:tcPr>
          <w:p w14:paraId="0FC37052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8B7E7" w14:textId="16C6A27B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116,536</w:t>
            </w:r>
          </w:p>
        </w:tc>
        <w:tc>
          <w:tcPr>
            <w:tcW w:w="135" w:type="pct"/>
            <w:vAlign w:val="bottom"/>
          </w:tcPr>
          <w:p w14:paraId="64740902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A87BD" w14:textId="688AA18A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101,413</w:t>
            </w:r>
          </w:p>
        </w:tc>
        <w:tc>
          <w:tcPr>
            <w:tcW w:w="147" w:type="pct"/>
            <w:vAlign w:val="bottom"/>
          </w:tcPr>
          <w:p w14:paraId="27863AB9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7959C" w14:textId="676B7949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74,843</w:t>
            </w:r>
          </w:p>
        </w:tc>
      </w:tr>
      <w:tr w:rsidR="00114288" w:rsidRPr="00B759A3" w14:paraId="78C1A15C" w14:textId="77777777">
        <w:trPr>
          <w:trHeight w:val="407"/>
        </w:trPr>
        <w:tc>
          <w:tcPr>
            <w:tcW w:w="1988" w:type="pct"/>
          </w:tcPr>
          <w:p w14:paraId="4379C9D2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  <w:tcBorders>
              <w:top w:val="double" w:sz="4" w:space="0" w:color="auto"/>
            </w:tcBorders>
            <w:vAlign w:val="bottom"/>
          </w:tcPr>
          <w:p w14:paraId="32404B11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678C937B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702BA64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EB54699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6B62453B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406C69F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02FE81AE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88" w:rsidRPr="00B759A3" w14:paraId="34E0C829" w14:textId="77777777">
        <w:trPr>
          <w:trHeight w:val="407"/>
        </w:trPr>
        <w:tc>
          <w:tcPr>
            <w:tcW w:w="2201" w:type="pct"/>
            <w:gridSpan w:val="2"/>
          </w:tcPr>
          <w:p w14:paraId="37584C9F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5" w:type="pct"/>
            <w:vAlign w:val="bottom"/>
          </w:tcPr>
          <w:p w14:paraId="51804674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11BB00D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E3DA961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E97D317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18A05EE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7123694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0C4B1AC" w14:textId="77777777" w:rsidR="00114288" w:rsidRPr="00B759A3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C90" w:rsidRPr="00B759A3" w14:paraId="3ED05266" w14:textId="77777777">
        <w:trPr>
          <w:trHeight w:val="407"/>
        </w:trPr>
        <w:tc>
          <w:tcPr>
            <w:tcW w:w="1988" w:type="pct"/>
          </w:tcPr>
          <w:p w14:paraId="2E6B9AF9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/>
                <w:sz w:val="30"/>
                <w:szCs w:val="30"/>
                <w:lang w:val="en-GB"/>
              </w:rPr>
              <w:t xml:space="preserve">1 </w:t>
            </w:r>
            <w:r w:rsidRPr="00B759A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48" w:type="pct"/>
            <w:gridSpan w:val="2"/>
            <w:vAlign w:val="bottom"/>
          </w:tcPr>
          <w:p w14:paraId="71250045" w14:textId="18F7DF8F" w:rsidR="00984C90" w:rsidRPr="00B759A3" w:rsidRDefault="00C81372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12,896</w:t>
            </w:r>
          </w:p>
        </w:tc>
        <w:tc>
          <w:tcPr>
            <w:tcW w:w="151" w:type="pct"/>
            <w:vAlign w:val="bottom"/>
          </w:tcPr>
          <w:p w14:paraId="338851A6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FB12D71" w14:textId="3FD95B4A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10,531</w:t>
            </w:r>
          </w:p>
        </w:tc>
        <w:tc>
          <w:tcPr>
            <w:tcW w:w="135" w:type="pct"/>
            <w:vAlign w:val="bottom"/>
          </w:tcPr>
          <w:p w14:paraId="1B28FD41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E8858BE" w14:textId="7B34327B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5,999</w:t>
            </w:r>
          </w:p>
        </w:tc>
        <w:tc>
          <w:tcPr>
            <w:tcW w:w="147" w:type="pct"/>
            <w:vAlign w:val="bottom"/>
          </w:tcPr>
          <w:p w14:paraId="1FC1385C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29BD1E6" w14:textId="39181C7F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3,701</w:t>
            </w:r>
          </w:p>
        </w:tc>
      </w:tr>
      <w:tr w:rsidR="00984C90" w:rsidRPr="00B759A3" w14:paraId="2806C248" w14:textId="77777777">
        <w:trPr>
          <w:trHeight w:val="407"/>
        </w:trPr>
        <w:tc>
          <w:tcPr>
            <w:tcW w:w="1988" w:type="pct"/>
          </w:tcPr>
          <w:p w14:paraId="58F5F7D5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8" w:type="pct"/>
            <w:gridSpan w:val="2"/>
            <w:vAlign w:val="bottom"/>
          </w:tcPr>
          <w:p w14:paraId="6F318BFB" w14:textId="30B4066A" w:rsidR="00984C90" w:rsidRPr="00B759A3" w:rsidRDefault="00C81372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7,975</w:t>
            </w:r>
          </w:p>
        </w:tc>
        <w:tc>
          <w:tcPr>
            <w:tcW w:w="151" w:type="pct"/>
            <w:vAlign w:val="bottom"/>
          </w:tcPr>
          <w:p w14:paraId="5AD401B6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5281C1" w14:textId="70CC580E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  <w:tc>
          <w:tcPr>
            <w:tcW w:w="135" w:type="pct"/>
            <w:vAlign w:val="bottom"/>
          </w:tcPr>
          <w:p w14:paraId="02488C67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43F033E" w14:textId="69FCC06E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4,593</w:t>
            </w:r>
          </w:p>
        </w:tc>
        <w:tc>
          <w:tcPr>
            <w:tcW w:w="147" w:type="pct"/>
            <w:vAlign w:val="bottom"/>
          </w:tcPr>
          <w:p w14:paraId="706C215D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F48D455" w14:textId="182B6AD0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</w:tr>
      <w:tr w:rsidR="00E75971" w:rsidRPr="00B759A3" w14:paraId="4F150B30" w14:textId="77777777">
        <w:trPr>
          <w:trHeight w:val="407"/>
        </w:trPr>
        <w:tc>
          <w:tcPr>
            <w:tcW w:w="1988" w:type="pct"/>
          </w:tcPr>
          <w:p w14:paraId="28EEDB6D" w14:textId="265C6091" w:rsidR="00E75971" w:rsidRPr="00B759A3" w:rsidRDefault="00E75971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48" w:type="pct"/>
            <w:gridSpan w:val="2"/>
            <w:vAlign w:val="bottom"/>
          </w:tcPr>
          <w:p w14:paraId="6E64AE2D" w14:textId="6720DE13" w:rsidR="00E75971" w:rsidRPr="00B759A3" w:rsidRDefault="00DE32D0" w:rsidP="00C5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(2,926)</w:t>
            </w:r>
          </w:p>
        </w:tc>
        <w:tc>
          <w:tcPr>
            <w:tcW w:w="151" w:type="pct"/>
            <w:vAlign w:val="bottom"/>
          </w:tcPr>
          <w:p w14:paraId="277ADC6D" w14:textId="77777777" w:rsidR="00E75971" w:rsidRPr="00B759A3" w:rsidRDefault="00E75971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F67009D" w14:textId="3180D2A5" w:rsidR="00E75971" w:rsidRPr="00B759A3" w:rsidRDefault="00DE32D0" w:rsidP="00DE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1D8F57A9" w14:textId="77777777" w:rsidR="00E75971" w:rsidRPr="00B759A3" w:rsidRDefault="00E75971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F22B2F5" w14:textId="587146F6" w:rsidR="00E75971" w:rsidRPr="00B759A3" w:rsidRDefault="008E0D7D" w:rsidP="005D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702C" w:rsidRPr="00B759A3">
              <w:rPr>
                <w:rFonts w:asciiTheme="majorBidi" w:hAnsiTheme="majorBidi" w:cstheme="majorBidi"/>
                <w:sz w:val="30"/>
                <w:szCs w:val="30"/>
              </w:rPr>
              <w:t>2,509)</w:t>
            </w:r>
          </w:p>
        </w:tc>
        <w:tc>
          <w:tcPr>
            <w:tcW w:w="147" w:type="pct"/>
            <w:vAlign w:val="bottom"/>
          </w:tcPr>
          <w:p w14:paraId="11381C33" w14:textId="77777777" w:rsidR="00E75971" w:rsidRPr="00B759A3" w:rsidRDefault="00E75971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09E9709" w14:textId="0CBC2489" w:rsidR="00E75971" w:rsidRPr="00B759A3" w:rsidRDefault="0036702C" w:rsidP="005D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C90" w:rsidRPr="00B759A3" w14:paraId="75D0C3AF" w14:textId="77777777">
        <w:trPr>
          <w:trHeight w:val="407"/>
        </w:trPr>
        <w:tc>
          <w:tcPr>
            <w:tcW w:w="1988" w:type="pct"/>
          </w:tcPr>
          <w:p w14:paraId="75D1686D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7DA01734" w14:textId="3087ADB6" w:rsidR="00984C90" w:rsidRPr="00B759A3" w:rsidRDefault="00DE32D0" w:rsidP="005D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01A71E9B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34DC567" w14:textId="41D6D598" w:rsidR="00984C90" w:rsidRPr="00B759A3" w:rsidRDefault="00984C90" w:rsidP="00C5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(320)</w:t>
            </w:r>
          </w:p>
        </w:tc>
        <w:tc>
          <w:tcPr>
            <w:tcW w:w="135" w:type="pct"/>
            <w:vAlign w:val="bottom"/>
          </w:tcPr>
          <w:p w14:paraId="599AB086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E72DB2F" w14:textId="38D2B8CA" w:rsidR="00984C90" w:rsidRPr="00B759A3" w:rsidRDefault="008E0D7D" w:rsidP="005D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74F64C7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BDA03CD" w14:textId="56010781" w:rsidR="00984C90" w:rsidRPr="00B759A3" w:rsidRDefault="00984C90" w:rsidP="00C5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(320)</w:t>
            </w:r>
          </w:p>
        </w:tc>
      </w:tr>
      <w:tr w:rsidR="00984C90" w:rsidRPr="00B759A3" w14:paraId="6441F20B" w14:textId="77777777">
        <w:trPr>
          <w:trHeight w:val="407"/>
        </w:trPr>
        <w:tc>
          <w:tcPr>
            <w:tcW w:w="1988" w:type="pct"/>
          </w:tcPr>
          <w:p w14:paraId="64F00649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759A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E0625" w14:textId="3FFCD9A0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51" w:type="pct"/>
            <w:vAlign w:val="bottom"/>
          </w:tcPr>
          <w:p w14:paraId="6BAE9B4C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894FE" w14:textId="7A3EFAD3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12,896</w:t>
            </w:r>
          </w:p>
        </w:tc>
        <w:tc>
          <w:tcPr>
            <w:tcW w:w="135" w:type="pct"/>
            <w:vAlign w:val="bottom"/>
          </w:tcPr>
          <w:p w14:paraId="26C89AC8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C192" w14:textId="4940049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8,083</w:t>
            </w:r>
          </w:p>
        </w:tc>
        <w:tc>
          <w:tcPr>
            <w:tcW w:w="147" w:type="pct"/>
            <w:vAlign w:val="bottom"/>
          </w:tcPr>
          <w:p w14:paraId="479CF2DA" w14:textId="77777777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D75ED" w14:textId="40AB68C9" w:rsidR="00984C90" w:rsidRPr="00B759A3" w:rsidRDefault="00984C90" w:rsidP="0098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5,999</w:t>
            </w:r>
          </w:p>
        </w:tc>
      </w:tr>
    </w:tbl>
    <w:p w14:paraId="7D01B489" w14:textId="77777777" w:rsidR="00F94A46" w:rsidRPr="00B759A3" w:rsidRDefault="00F94A46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693FE68" w14:textId="611AC557" w:rsidR="00F255E0" w:rsidRPr="00B759A3" w:rsidRDefault="00935632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F4196E" w:rsidRPr="00B759A3">
        <w:rPr>
          <w:rFonts w:ascii="Angsana New" w:hAnsi="Angsana New" w:hint="cs"/>
          <w:sz w:val="30"/>
          <w:szCs w:val="30"/>
          <w:cs/>
        </w:rPr>
        <w:t>เ</w:t>
      </w:r>
      <w:r w:rsidRPr="00B759A3">
        <w:rPr>
          <w:rFonts w:ascii="Angsana New" w:hAnsi="Angsana New"/>
          <w:sz w:val="30"/>
          <w:szCs w:val="30"/>
          <w:cs/>
        </w:rPr>
        <w:t>ผยในหมายเหตุข้อ</w:t>
      </w:r>
      <w:r w:rsidR="008F59B1" w:rsidRPr="00B759A3">
        <w:rPr>
          <w:rFonts w:ascii="Angsana New" w:hAnsi="Angsana New"/>
          <w:sz w:val="30"/>
          <w:szCs w:val="30"/>
        </w:rPr>
        <w:t xml:space="preserve"> 2</w:t>
      </w:r>
      <w:r w:rsidR="005E2C41" w:rsidRPr="00B759A3">
        <w:rPr>
          <w:rFonts w:ascii="Angsana New" w:hAnsi="Angsana New"/>
          <w:sz w:val="30"/>
          <w:szCs w:val="30"/>
        </w:rPr>
        <w:t>5</w:t>
      </w:r>
      <w:r w:rsidR="00083D50" w:rsidRPr="00B759A3">
        <w:rPr>
          <w:rFonts w:ascii="Angsana New" w:hAnsi="Angsana New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(</w:t>
      </w:r>
      <w:r w:rsidR="00F90FF5" w:rsidRPr="00B759A3">
        <w:rPr>
          <w:rFonts w:ascii="Angsana New" w:hAnsi="Angsana New" w:hint="cs"/>
          <w:sz w:val="30"/>
          <w:szCs w:val="30"/>
          <w:cs/>
        </w:rPr>
        <w:t>ก</w:t>
      </w:r>
      <w:r w:rsidRPr="00B759A3">
        <w:rPr>
          <w:rFonts w:ascii="Angsana New" w:hAnsi="Angsana New"/>
          <w:sz w:val="30"/>
          <w:szCs w:val="30"/>
          <w:cs/>
        </w:rPr>
        <w:t>.</w:t>
      </w:r>
      <w:r w:rsidR="008F59B1" w:rsidRPr="00B759A3">
        <w:rPr>
          <w:rFonts w:ascii="Angsana New" w:hAnsi="Angsana New"/>
          <w:sz w:val="30"/>
          <w:szCs w:val="30"/>
        </w:rPr>
        <w:t>1</w:t>
      </w:r>
      <w:r w:rsidRPr="00B759A3">
        <w:rPr>
          <w:rFonts w:ascii="Angsana New" w:hAnsi="Angsana New"/>
          <w:sz w:val="30"/>
          <w:szCs w:val="30"/>
          <w:cs/>
        </w:rPr>
        <w:t>)</w:t>
      </w:r>
      <w:r w:rsidR="00B52C8B" w:rsidRPr="00B759A3">
        <w:rPr>
          <w:rFonts w:ascii="Angsana New" w:hAnsi="Angsana New"/>
          <w:sz w:val="30"/>
          <w:szCs w:val="30"/>
          <w:cs/>
        </w:rPr>
        <w:t xml:space="preserve"> </w:t>
      </w:r>
    </w:p>
    <w:p w14:paraId="1CB51BC9" w14:textId="77777777" w:rsidR="00F33BDD" w:rsidRPr="00B759A3" w:rsidRDefault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4AF9FDF5" w14:textId="51CE9C21" w:rsidR="002C4FD1" w:rsidRPr="00B759A3" w:rsidRDefault="00C81372" w:rsidP="0056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759A3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2C4FD1" w:rsidRPr="00B759A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 w:rsidRPr="00B759A3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049CC5D" w14:textId="71218B72" w:rsidR="00D62169" w:rsidRPr="00B759A3" w:rsidRDefault="00D62169" w:rsidP="00091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2"/>
        <w:gridCol w:w="271"/>
        <w:gridCol w:w="1188"/>
        <w:gridCol w:w="242"/>
        <w:gridCol w:w="1083"/>
        <w:gridCol w:w="283"/>
        <w:gridCol w:w="1049"/>
      </w:tblGrid>
      <w:tr w:rsidR="003A021D" w:rsidRPr="00B759A3" w14:paraId="5BA3D4E1" w14:textId="77777777" w:rsidTr="00C81372">
        <w:trPr>
          <w:trHeight w:val="427"/>
          <w:tblHeader/>
        </w:trPr>
        <w:tc>
          <w:tcPr>
            <w:tcW w:w="2056" w:type="pct"/>
          </w:tcPr>
          <w:p w14:paraId="372F45E3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B98EE1B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4F35714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266068DE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21D" w:rsidRPr="00B759A3" w14:paraId="3E1ABA60" w14:textId="77777777" w:rsidTr="00C81372">
        <w:trPr>
          <w:trHeight w:val="417"/>
          <w:tblHeader/>
        </w:trPr>
        <w:tc>
          <w:tcPr>
            <w:tcW w:w="2056" w:type="pct"/>
          </w:tcPr>
          <w:p w14:paraId="372A9979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84E99B6" w14:textId="3FA5151B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1372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7A6BC463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35A121D" w14:textId="5AF49552" w:rsidR="003A021D" w:rsidRPr="00B759A3" w:rsidRDefault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017597AA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47FFEB" w14:textId="09877486" w:rsidR="003A021D" w:rsidRPr="00B759A3" w:rsidRDefault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" w:type="pct"/>
          </w:tcPr>
          <w:p w14:paraId="4031A5D3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B3719F" w14:textId="7D86474C" w:rsidR="003A021D" w:rsidRPr="00B759A3" w:rsidRDefault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A021D" w:rsidRPr="00B759A3" w14:paraId="208FF6FC" w14:textId="77777777" w:rsidTr="00F255E0">
        <w:trPr>
          <w:trHeight w:val="417"/>
          <w:tblHeader/>
        </w:trPr>
        <w:tc>
          <w:tcPr>
            <w:tcW w:w="2056" w:type="pct"/>
          </w:tcPr>
          <w:p w14:paraId="46BF5DE2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36817C72" w14:textId="77777777" w:rsidR="003A021D" w:rsidRPr="00B759A3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372" w:rsidRPr="00B759A3" w14:paraId="4B351451" w14:textId="77777777" w:rsidTr="00C81372">
        <w:trPr>
          <w:trHeight w:val="397"/>
        </w:trPr>
        <w:tc>
          <w:tcPr>
            <w:tcW w:w="2056" w:type="pct"/>
          </w:tcPr>
          <w:p w14:paraId="4E02E5A8" w14:textId="15FDBB1B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8" w:type="pct"/>
            <w:vAlign w:val="bottom"/>
          </w:tcPr>
          <w:p w14:paraId="60313C24" w14:textId="477FAE9D" w:rsidR="00C81372" w:rsidRPr="00B759A3" w:rsidRDefault="00655C18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73,351</w:t>
            </w:r>
          </w:p>
        </w:tc>
        <w:tc>
          <w:tcPr>
            <w:tcW w:w="151" w:type="pct"/>
            <w:vAlign w:val="bottom"/>
          </w:tcPr>
          <w:p w14:paraId="5BDD1050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AC7A1BB" w14:textId="5D15509A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74,609</w:t>
            </w:r>
          </w:p>
        </w:tc>
        <w:tc>
          <w:tcPr>
            <w:tcW w:w="135" w:type="pct"/>
            <w:vAlign w:val="bottom"/>
          </w:tcPr>
          <w:p w14:paraId="67946683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32D98CA" w14:textId="3CD07FF6" w:rsidR="00C81372" w:rsidRPr="00B759A3" w:rsidRDefault="00C81372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A3B94" w:rsidRPr="00B759A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8" w:type="pct"/>
            <w:vAlign w:val="bottom"/>
          </w:tcPr>
          <w:p w14:paraId="474B581F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08075D4" w14:textId="2EE53CA0" w:rsidR="00C81372" w:rsidRPr="00B759A3" w:rsidRDefault="00C81372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62,922</w:t>
            </w:r>
          </w:p>
        </w:tc>
      </w:tr>
      <w:tr w:rsidR="00C81372" w:rsidRPr="00B759A3" w14:paraId="6568E965" w14:textId="77777777" w:rsidTr="00C81372">
        <w:trPr>
          <w:trHeight w:val="407"/>
        </w:trPr>
        <w:tc>
          <w:tcPr>
            <w:tcW w:w="2056" w:type="pct"/>
          </w:tcPr>
          <w:p w14:paraId="4E593A25" w14:textId="0AB6A236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48" w:type="pct"/>
            <w:vAlign w:val="bottom"/>
          </w:tcPr>
          <w:p w14:paraId="50188BA9" w14:textId="292A7C8E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51" w:type="pct"/>
            <w:vAlign w:val="bottom"/>
          </w:tcPr>
          <w:p w14:paraId="58B2B3A6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AA2DEAA" w14:textId="4DA5000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  <w:tc>
          <w:tcPr>
            <w:tcW w:w="135" w:type="pct"/>
            <w:vAlign w:val="bottom"/>
          </w:tcPr>
          <w:p w14:paraId="35450729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4307CD9" w14:textId="4A43C641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A3B94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8" w:type="pct"/>
            <w:vAlign w:val="bottom"/>
          </w:tcPr>
          <w:p w14:paraId="43325937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D955849" w14:textId="41CADCCD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</w:tr>
      <w:tr w:rsidR="00C81372" w:rsidRPr="00B759A3" w14:paraId="5782B2F0" w14:textId="77777777" w:rsidTr="00C81372">
        <w:trPr>
          <w:trHeight w:val="407"/>
        </w:trPr>
        <w:tc>
          <w:tcPr>
            <w:tcW w:w="2056" w:type="pct"/>
          </w:tcPr>
          <w:p w14:paraId="04CEB1B8" w14:textId="232CED80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648" w:type="pct"/>
            <w:vAlign w:val="bottom"/>
          </w:tcPr>
          <w:p w14:paraId="08849426" w14:textId="07242A04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81372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51" w:type="pct"/>
            <w:vAlign w:val="bottom"/>
          </w:tcPr>
          <w:p w14:paraId="61342109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7E44F0E" w14:textId="484BDE9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34,010</w:t>
            </w:r>
          </w:p>
        </w:tc>
        <w:tc>
          <w:tcPr>
            <w:tcW w:w="135" w:type="pct"/>
            <w:vAlign w:val="bottom"/>
          </w:tcPr>
          <w:p w14:paraId="7CB99E6E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7FFD3B3" w14:textId="764DD5C6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16,840</w:t>
            </w:r>
          </w:p>
        </w:tc>
        <w:tc>
          <w:tcPr>
            <w:tcW w:w="158" w:type="pct"/>
            <w:vAlign w:val="bottom"/>
          </w:tcPr>
          <w:p w14:paraId="2C69700A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3FC0CC4" w14:textId="003AAC89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29,493</w:t>
            </w:r>
          </w:p>
        </w:tc>
      </w:tr>
      <w:tr w:rsidR="00C81372" w:rsidRPr="00B759A3" w14:paraId="77AC54BC" w14:textId="77777777" w:rsidTr="00C81372">
        <w:trPr>
          <w:trHeight w:val="407"/>
        </w:trPr>
        <w:tc>
          <w:tcPr>
            <w:tcW w:w="2056" w:type="pct"/>
          </w:tcPr>
          <w:p w14:paraId="4C178511" w14:textId="4D9458AE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D58BBE3" w14:textId="5EB5DD1F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51" w:type="pct"/>
            <w:vAlign w:val="bottom"/>
          </w:tcPr>
          <w:p w14:paraId="102CBDB9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F7715E9" w14:textId="245EB5AC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19,098</w:t>
            </w:r>
          </w:p>
        </w:tc>
        <w:tc>
          <w:tcPr>
            <w:tcW w:w="135" w:type="pct"/>
            <w:vAlign w:val="bottom"/>
          </w:tcPr>
          <w:p w14:paraId="36904BDC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8BB03F2" w14:textId="12A8AC6A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14,392</w:t>
            </w:r>
          </w:p>
        </w:tc>
        <w:tc>
          <w:tcPr>
            <w:tcW w:w="158" w:type="pct"/>
            <w:vAlign w:val="bottom"/>
          </w:tcPr>
          <w:p w14:paraId="199350A1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4388F1AD" w14:textId="368D8DDB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18,811</w:t>
            </w:r>
          </w:p>
        </w:tc>
      </w:tr>
      <w:tr w:rsidR="00C81372" w:rsidRPr="00B759A3" w14:paraId="02556617" w14:textId="77777777" w:rsidTr="00C81372">
        <w:trPr>
          <w:trHeight w:val="407"/>
        </w:trPr>
        <w:tc>
          <w:tcPr>
            <w:tcW w:w="2056" w:type="pct"/>
          </w:tcPr>
          <w:p w14:paraId="293B96CD" w14:textId="589AD552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E14FC87" w14:textId="37205082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55C1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5C1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51" w:type="pct"/>
            <w:vAlign w:val="bottom"/>
          </w:tcPr>
          <w:p w14:paraId="3628C0E1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547C38B3" w14:textId="37AAECAA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133,520</w:t>
            </w:r>
          </w:p>
        </w:tc>
        <w:tc>
          <w:tcPr>
            <w:tcW w:w="135" w:type="pct"/>
            <w:vAlign w:val="bottom"/>
          </w:tcPr>
          <w:p w14:paraId="3C981760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31C58A61" w14:textId="038FDAC6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6C0817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8" w:type="pct"/>
            <w:vAlign w:val="bottom"/>
          </w:tcPr>
          <w:p w14:paraId="025A702D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628E2605" w14:textId="4ABC7573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115,292</w:t>
            </w:r>
          </w:p>
        </w:tc>
      </w:tr>
      <w:tr w:rsidR="00C81372" w:rsidRPr="00B759A3" w14:paraId="01D7EF14" w14:textId="77777777" w:rsidTr="00C81372">
        <w:trPr>
          <w:trHeight w:val="407"/>
        </w:trPr>
        <w:tc>
          <w:tcPr>
            <w:tcW w:w="2056" w:type="pct"/>
          </w:tcPr>
          <w:p w14:paraId="213A236D" w14:textId="7C4A8F23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4E6DC060" w14:textId="11C9E618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vAlign w:val="bottom"/>
          </w:tcPr>
          <w:p w14:paraId="637A010F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A8782A6" w14:textId="1ED7748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(11,100)</w:t>
            </w:r>
          </w:p>
        </w:tc>
        <w:tc>
          <w:tcPr>
            <w:tcW w:w="135" w:type="pct"/>
            <w:vAlign w:val="bottom"/>
          </w:tcPr>
          <w:p w14:paraId="1BAC1138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331D4EF0" w14:textId="515DE821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" w:type="pct"/>
            <w:vAlign w:val="bottom"/>
          </w:tcPr>
          <w:p w14:paraId="066A0C81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2D6E76FF" w14:textId="0ADBD6CB" w:rsidR="00C81372" w:rsidRPr="00B759A3" w:rsidRDefault="00C81372" w:rsidP="008F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(10,614)</w:t>
            </w:r>
          </w:p>
        </w:tc>
      </w:tr>
      <w:tr w:rsidR="00C81372" w:rsidRPr="00B759A3" w14:paraId="16AC23BF" w14:textId="77777777" w:rsidTr="00C81372">
        <w:trPr>
          <w:trHeight w:val="407"/>
        </w:trPr>
        <w:tc>
          <w:tcPr>
            <w:tcW w:w="2056" w:type="pct"/>
          </w:tcPr>
          <w:p w14:paraId="53FB8EF5" w14:textId="785E5EE9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82BCA" w14:textId="0DCF7321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101,440</w:t>
            </w:r>
          </w:p>
        </w:tc>
        <w:tc>
          <w:tcPr>
            <w:tcW w:w="151" w:type="pct"/>
            <w:vAlign w:val="bottom"/>
          </w:tcPr>
          <w:p w14:paraId="72A4CC9B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A49A0" w14:textId="2FD70BDB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122,420</w:t>
            </w:r>
          </w:p>
        </w:tc>
        <w:tc>
          <w:tcPr>
            <w:tcW w:w="135" w:type="pct"/>
            <w:vAlign w:val="bottom"/>
          </w:tcPr>
          <w:p w14:paraId="37F74795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1EB68" w14:textId="66FB69A9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C8137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0817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58" w:type="pct"/>
            <w:vAlign w:val="bottom"/>
          </w:tcPr>
          <w:p w14:paraId="2730CB2D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F4163" w14:textId="5F0C58B4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104,678</w:t>
            </w:r>
          </w:p>
        </w:tc>
      </w:tr>
      <w:tr w:rsidR="00F255E0" w:rsidRPr="00B759A3" w14:paraId="10B270BD" w14:textId="77777777" w:rsidTr="00C81372">
        <w:trPr>
          <w:trHeight w:val="407"/>
        </w:trPr>
        <w:tc>
          <w:tcPr>
            <w:tcW w:w="2056" w:type="pct"/>
          </w:tcPr>
          <w:p w14:paraId="64E41360" w14:textId="576BFCB1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1CC84489" w14:textId="24E2184B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9F9FC82" w14:textId="77777777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658DEAC" w14:textId="2EAFAF3A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A631EFC" w14:textId="77777777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77A893B8" w14:textId="2DA1AE7D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vAlign w:val="bottom"/>
          </w:tcPr>
          <w:p w14:paraId="1937E272" w14:textId="77777777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0FF6F8C6" w14:textId="157E697D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F81" w:rsidRPr="00B759A3" w14:paraId="359C058D" w14:textId="77777777" w:rsidTr="00C81372">
        <w:trPr>
          <w:trHeight w:val="427"/>
          <w:tblHeader/>
        </w:trPr>
        <w:tc>
          <w:tcPr>
            <w:tcW w:w="2056" w:type="pct"/>
          </w:tcPr>
          <w:p w14:paraId="23A0716F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5D2C81D2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0F7D2E9B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5071B791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F81" w:rsidRPr="00B759A3" w14:paraId="07E5532F" w14:textId="77777777" w:rsidTr="00C81372">
        <w:trPr>
          <w:trHeight w:val="417"/>
          <w:tblHeader/>
        </w:trPr>
        <w:tc>
          <w:tcPr>
            <w:tcW w:w="2056" w:type="pct"/>
          </w:tcPr>
          <w:p w14:paraId="3D8DBDD3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1B82C0F" w14:textId="21962564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1372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117EFE37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FEB3164" w14:textId="42E2604E" w:rsidR="002B5F81" w:rsidRPr="00B759A3" w:rsidRDefault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0CD296A8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EA6FE5" w14:textId="3C54DD11" w:rsidR="002B5F81" w:rsidRPr="00B759A3" w:rsidRDefault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" w:type="pct"/>
          </w:tcPr>
          <w:p w14:paraId="0DD354E6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6CB193" w14:textId="27B7EE30" w:rsidR="002B5F81" w:rsidRPr="00B759A3" w:rsidRDefault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B5F81" w:rsidRPr="00B759A3" w14:paraId="07B3FF56" w14:textId="77777777">
        <w:trPr>
          <w:trHeight w:val="417"/>
          <w:tblHeader/>
        </w:trPr>
        <w:tc>
          <w:tcPr>
            <w:tcW w:w="2056" w:type="pct"/>
          </w:tcPr>
          <w:p w14:paraId="4AD71220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37DF2C51" w14:textId="77777777" w:rsidR="002B5F81" w:rsidRPr="00B759A3" w:rsidRDefault="002B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5E0" w:rsidRPr="00B759A3" w14:paraId="749C8F0D" w14:textId="77777777" w:rsidTr="00C81372">
        <w:trPr>
          <w:trHeight w:val="407"/>
        </w:trPr>
        <w:tc>
          <w:tcPr>
            <w:tcW w:w="2056" w:type="pct"/>
          </w:tcPr>
          <w:p w14:paraId="289BCDF7" w14:textId="2D1FBC1B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648" w:type="pct"/>
            <w:vAlign w:val="bottom"/>
          </w:tcPr>
          <w:p w14:paraId="7C394542" w14:textId="4F78603F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3C22EE96" w14:textId="77777777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327C2D7" w14:textId="51A559F1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76A7D7C" w14:textId="77777777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B5CCD8B" w14:textId="4AA90804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vAlign w:val="bottom"/>
          </w:tcPr>
          <w:p w14:paraId="124642FD" w14:textId="77777777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C849032" w14:textId="10CAAF05" w:rsidR="00F255E0" w:rsidRPr="00B759A3" w:rsidRDefault="00F255E0" w:rsidP="00F2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372" w:rsidRPr="00B759A3" w14:paraId="3A4EA7C7" w14:textId="77777777" w:rsidTr="00C81372">
        <w:trPr>
          <w:trHeight w:val="407"/>
        </w:trPr>
        <w:tc>
          <w:tcPr>
            <w:tcW w:w="2056" w:type="pct"/>
          </w:tcPr>
          <w:p w14:paraId="3528CB1A" w14:textId="39D61D31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ขายและต้นทุนการให้บริการ</w:t>
            </w:r>
          </w:p>
        </w:tc>
        <w:tc>
          <w:tcPr>
            <w:tcW w:w="648" w:type="pct"/>
            <w:vAlign w:val="bottom"/>
          </w:tcPr>
          <w:p w14:paraId="79047524" w14:textId="3F0A9DAC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604,965</w:t>
            </w:r>
          </w:p>
        </w:tc>
        <w:tc>
          <w:tcPr>
            <w:tcW w:w="151" w:type="pct"/>
            <w:vAlign w:val="bottom"/>
          </w:tcPr>
          <w:p w14:paraId="3B0ED7F8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3802288" w14:textId="09E8F266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526,388</w:t>
            </w:r>
          </w:p>
        </w:tc>
        <w:tc>
          <w:tcPr>
            <w:tcW w:w="135" w:type="pct"/>
            <w:vAlign w:val="bottom"/>
          </w:tcPr>
          <w:p w14:paraId="25B9824A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8C82447" w14:textId="28D0F285" w:rsidR="00C81372" w:rsidRPr="00B759A3" w:rsidRDefault="00655C18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="00C81372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58" w:type="pct"/>
            <w:vAlign w:val="bottom"/>
          </w:tcPr>
          <w:p w14:paraId="11249801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3E81A88" w14:textId="5304F4B3" w:rsidR="00C81372" w:rsidRPr="00B759A3" w:rsidRDefault="00C81372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386,273</w:t>
            </w:r>
          </w:p>
        </w:tc>
      </w:tr>
      <w:tr w:rsidR="00C81372" w:rsidRPr="00B759A3" w14:paraId="3D332D8F" w14:textId="77777777" w:rsidTr="00C81372">
        <w:trPr>
          <w:trHeight w:val="407"/>
        </w:trPr>
        <w:tc>
          <w:tcPr>
            <w:tcW w:w="2056" w:type="pct"/>
          </w:tcPr>
          <w:p w14:paraId="5D761A1A" w14:textId="28F2223D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กลับรายการปรับลดมูลค่าเป็น  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6D45148" w14:textId="4B1D5534" w:rsidR="00C81372" w:rsidRPr="00B759A3" w:rsidRDefault="00C81372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vAlign w:val="bottom"/>
          </w:tcPr>
          <w:p w14:paraId="6A3EF7F8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CBBC382" w14:textId="6E9C860C" w:rsidR="00C81372" w:rsidRPr="00B759A3" w:rsidRDefault="00C81372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(6,897)</w:t>
            </w:r>
          </w:p>
        </w:tc>
        <w:tc>
          <w:tcPr>
            <w:tcW w:w="135" w:type="pct"/>
            <w:vAlign w:val="bottom"/>
          </w:tcPr>
          <w:p w14:paraId="1A48009C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74C24DB" w14:textId="262625BF" w:rsidR="00C81372" w:rsidRPr="00B759A3" w:rsidRDefault="00C81372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5C18" w:rsidRPr="00B759A3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" w:type="pct"/>
            <w:vAlign w:val="bottom"/>
          </w:tcPr>
          <w:p w14:paraId="1F2ECAA4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6120AA53" w14:textId="4057D89D" w:rsidR="00C81372" w:rsidRPr="00B759A3" w:rsidRDefault="00C81372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(7,270)</w:t>
            </w:r>
          </w:p>
        </w:tc>
      </w:tr>
      <w:tr w:rsidR="00C81372" w:rsidRPr="00B759A3" w14:paraId="404B59F9" w14:textId="77777777" w:rsidTr="00C81372">
        <w:trPr>
          <w:trHeight w:val="407"/>
        </w:trPr>
        <w:tc>
          <w:tcPr>
            <w:tcW w:w="2056" w:type="pct"/>
          </w:tcPr>
          <w:p w14:paraId="7A55AF1C" w14:textId="3DCCE70A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BC2C0" w14:textId="5A5451C1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604,677</w:t>
            </w:r>
          </w:p>
        </w:tc>
        <w:tc>
          <w:tcPr>
            <w:tcW w:w="151" w:type="pct"/>
            <w:vAlign w:val="bottom"/>
          </w:tcPr>
          <w:p w14:paraId="5DDB2A12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9EB14" w14:textId="00F476CA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519,491</w:t>
            </w:r>
          </w:p>
        </w:tc>
        <w:tc>
          <w:tcPr>
            <w:tcW w:w="135" w:type="pct"/>
            <w:vAlign w:val="bottom"/>
          </w:tcPr>
          <w:p w14:paraId="17EC1F62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CA028" w14:textId="361F7256" w:rsidR="00C81372" w:rsidRPr="00B759A3" w:rsidRDefault="00655C18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429,651</w:t>
            </w:r>
          </w:p>
        </w:tc>
        <w:tc>
          <w:tcPr>
            <w:tcW w:w="158" w:type="pct"/>
            <w:vAlign w:val="bottom"/>
          </w:tcPr>
          <w:p w14:paraId="40190928" w14:textId="77777777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0938" w14:textId="62CB83D0" w:rsidR="00C81372" w:rsidRPr="00B759A3" w:rsidRDefault="00C81372" w:rsidP="00C8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379,003</w:t>
            </w:r>
          </w:p>
        </w:tc>
      </w:tr>
    </w:tbl>
    <w:p w14:paraId="372CF6CD" w14:textId="77777777" w:rsidR="003A021D" w:rsidRPr="00B759A3" w:rsidRDefault="003A021D" w:rsidP="00091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685D74C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14FC209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B559109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7B918925" w14:textId="77777777" w:rsidR="007F0F5C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56D89F6" w14:textId="77777777" w:rsidR="00284128" w:rsidRPr="00284128" w:rsidRDefault="00284128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C6FA3D5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DDC47C3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648581DB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7E21A2DA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7DA72555" w14:textId="77777777" w:rsidR="007F0F5C" w:rsidRPr="00284128" w:rsidRDefault="007F0F5C" w:rsidP="0028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C7A9BC6" w14:textId="5A7CE5B3" w:rsidR="002073E7" w:rsidRPr="00B759A3" w:rsidRDefault="007F0F5C" w:rsidP="001B3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759A3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B759A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B759A3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02026DA3" w14:textId="77777777" w:rsidR="00A96015" w:rsidRPr="00B759A3" w:rsidRDefault="00A96015" w:rsidP="001B3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466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81"/>
        <w:gridCol w:w="2136"/>
        <w:gridCol w:w="1085"/>
        <w:gridCol w:w="815"/>
        <w:gridCol w:w="181"/>
        <w:gridCol w:w="872"/>
        <w:gridCol w:w="1030"/>
        <w:gridCol w:w="183"/>
        <w:gridCol w:w="1171"/>
      </w:tblGrid>
      <w:tr w:rsidR="00C44D73" w:rsidRPr="00B759A3" w14:paraId="6326AA82" w14:textId="77777777" w:rsidTr="00C44D73">
        <w:trPr>
          <w:cantSplit/>
          <w:trHeight w:val="20"/>
          <w:tblHeader/>
        </w:trPr>
        <w:tc>
          <w:tcPr>
            <w:tcW w:w="827" w:type="pct"/>
          </w:tcPr>
          <w:p w14:paraId="2827BAAB" w14:textId="77777777" w:rsidR="00C44D73" w:rsidRPr="00B759A3" w:rsidRDefault="00C44D73" w:rsidP="005530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pct"/>
            <w:vAlign w:val="bottom"/>
          </w:tcPr>
          <w:p w14:paraId="1730F735" w14:textId="77777777" w:rsidR="00C44D73" w:rsidRPr="00B759A3" w:rsidRDefault="00C44D73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bottom"/>
          </w:tcPr>
          <w:p w14:paraId="4C887D5D" w14:textId="77777777" w:rsidR="00C44D73" w:rsidRPr="00B759A3" w:rsidRDefault="00C44D73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pct"/>
            <w:gridSpan w:val="3"/>
            <w:vAlign w:val="bottom"/>
          </w:tcPr>
          <w:p w14:paraId="398C5C0E" w14:textId="20C5CC3E" w:rsidR="00C44D73" w:rsidRPr="00B759A3" w:rsidRDefault="00C44D73" w:rsidP="005530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31" w:type="pct"/>
            <w:gridSpan w:val="3"/>
            <w:vAlign w:val="bottom"/>
          </w:tcPr>
          <w:p w14:paraId="0CE25D6C" w14:textId="11565E94" w:rsidR="00C44D73" w:rsidRPr="00B759A3" w:rsidRDefault="000D2783" w:rsidP="00525C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759A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B05CF" w:rsidRPr="00B759A3" w14:paraId="6646350E" w14:textId="77777777" w:rsidTr="00C44D73">
        <w:trPr>
          <w:cantSplit/>
          <w:trHeight w:val="720"/>
          <w:tblHeader/>
        </w:trPr>
        <w:tc>
          <w:tcPr>
            <w:tcW w:w="827" w:type="pct"/>
          </w:tcPr>
          <w:p w14:paraId="17B8AF39" w14:textId="77777777" w:rsidR="001B3B5F" w:rsidRPr="00B759A3" w:rsidRDefault="001B3B5F" w:rsidP="005530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pct"/>
            <w:vAlign w:val="bottom"/>
          </w:tcPr>
          <w:p w14:paraId="2326D83A" w14:textId="77777777" w:rsidR="001B3B5F" w:rsidRPr="00B759A3" w:rsidRDefault="001B3B5F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606" w:type="pct"/>
            <w:vAlign w:val="bottom"/>
          </w:tcPr>
          <w:p w14:paraId="2441FD97" w14:textId="77777777" w:rsidR="001B3B5F" w:rsidRPr="00B759A3" w:rsidRDefault="001B3B5F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  <w:p w14:paraId="12AA5F80" w14:textId="77777777" w:rsidR="001B3B5F" w:rsidRPr="00B759A3" w:rsidRDefault="001B3B5F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043" w:type="pct"/>
            <w:gridSpan w:val="3"/>
            <w:vAlign w:val="bottom"/>
          </w:tcPr>
          <w:p w14:paraId="0E9DC071" w14:textId="77777777" w:rsidR="001B3B5F" w:rsidRPr="00B759A3" w:rsidRDefault="001B3B5F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20FFB85C" w14:textId="222B1752" w:rsidR="001B3B5F" w:rsidRPr="00B759A3" w:rsidRDefault="001B3B5F" w:rsidP="005530B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331" w:type="pct"/>
            <w:gridSpan w:val="3"/>
          </w:tcPr>
          <w:p w14:paraId="779997BB" w14:textId="77777777" w:rsidR="001B3B5F" w:rsidRPr="00B759A3" w:rsidRDefault="001B3B5F" w:rsidP="005530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6675C21" w14:textId="6A2A580A" w:rsidR="001B3B5F" w:rsidRPr="00B759A3" w:rsidRDefault="001B3B5F" w:rsidP="005530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3E0DD7" w:rsidRPr="00B759A3" w14:paraId="7DE84F4D" w14:textId="77777777" w:rsidTr="00C44D73">
        <w:trPr>
          <w:cantSplit/>
          <w:trHeight w:val="383"/>
          <w:tblHeader/>
        </w:trPr>
        <w:tc>
          <w:tcPr>
            <w:tcW w:w="827" w:type="pct"/>
          </w:tcPr>
          <w:p w14:paraId="2E6E3679" w14:textId="77777777" w:rsidR="005C5244" w:rsidRPr="00B759A3" w:rsidRDefault="005C5244" w:rsidP="005530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pct"/>
          </w:tcPr>
          <w:p w14:paraId="552C985F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ADE5B3D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2F5F0E20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1" w:type="pct"/>
            <w:vAlign w:val="bottom"/>
          </w:tcPr>
          <w:p w14:paraId="6CADA8BB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5D2EF63B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75" w:type="pct"/>
            <w:vAlign w:val="bottom"/>
          </w:tcPr>
          <w:p w14:paraId="6DA92FA4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2" w:type="pct"/>
            <w:vAlign w:val="bottom"/>
          </w:tcPr>
          <w:p w14:paraId="0E958A3C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vAlign w:val="bottom"/>
          </w:tcPr>
          <w:p w14:paraId="19E4E9C1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C4456" w:rsidRPr="00B759A3" w14:paraId="69D0089F" w14:textId="77777777" w:rsidTr="00C44D73">
        <w:trPr>
          <w:cantSplit/>
          <w:trHeight w:val="273"/>
        </w:trPr>
        <w:tc>
          <w:tcPr>
            <w:tcW w:w="827" w:type="pct"/>
          </w:tcPr>
          <w:p w14:paraId="54373408" w14:textId="77777777" w:rsidR="001C4456" w:rsidRPr="00B759A3" w:rsidRDefault="001C4456" w:rsidP="005530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3" w:type="pct"/>
          </w:tcPr>
          <w:p w14:paraId="64D408DF" w14:textId="77777777" w:rsidR="001C4456" w:rsidRPr="00B759A3" w:rsidRDefault="001C4456" w:rsidP="005530B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3565376B" w14:textId="77777777" w:rsidR="001C4456" w:rsidRPr="00B759A3" w:rsidRDefault="001C4456" w:rsidP="005530B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3" w:type="pct"/>
            <w:gridSpan w:val="3"/>
          </w:tcPr>
          <w:p w14:paraId="418B56E1" w14:textId="77777777" w:rsidR="001C4456" w:rsidRPr="00B759A3" w:rsidRDefault="001C4456" w:rsidP="005530B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31" w:type="pct"/>
            <w:gridSpan w:val="3"/>
          </w:tcPr>
          <w:p w14:paraId="070BC6A3" w14:textId="638180FE" w:rsidR="001C4456" w:rsidRPr="00B759A3" w:rsidRDefault="001C4456" w:rsidP="005530B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0DD7" w:rsidRPr="00B759A3" w14:paraId="19C42AF0" w14:textId="77777777" w:rsidTr="00C44D73">
        <w:trPr>
          <w:cantSplit/>
          <w:trHeight w:val="273"/>
        </w:trPr>
        <w:tc>
          <w:tcPr>
            <w:tcW w:w="827" w:type="pct"/>
          </w:tcPr>
          <w:p w14:paraId="6CE79872" w14:textId="6A0FE3A9" w:rsidR="005C5244" w:rsidRPr="00B759A3" w:rsidRDefault="005C5244" w:rsidP="005530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3" w:type="pct"/>
          </w:tcPr>
          <w:p w14:paraId="0BD041B5" w14:textId="77777777" w:rsidR="005C5244" w:rsidRPr="00B759A3" w:rsidRDefault="005C5244" w:rsidP="005530B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6" w:type="pct"/>
          </w:tcPr>
          <w:p w14:paraId="4F756CA2" w14:textId="77777777" w:rsidR="005C5244" w:rsidRPr="00B759A3" w:rsidRDefault="005C5244" w:rsidP="005530B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5" w:type="pct"/>
          </w:tcPr>
          <w:p w14:paraId="66D55F50" w14:textId="77777777" w:rsidR="005C5244" w:rsidRPr="00B759A3" w:rsidRDefault="005C5244" w:rsidP="005530B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" w:type="pct"/>
          </w:tcPr>
          <w:p w14:paraId="22B65F73" w14:textId="77777777" w:rsidR="005C5244" w:rsidRPr="00B759A3" w:rsidRDefault="005C5244" w:rsidP="005530B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7" w:type="pct"/>
          </w:tcPr>
          <w:p w14:paraId="49787B05" w14:textId="77777777" w:rsidR="005C5244" w:rsidRPr="00B759A3" w:rsidRDefault="005C5244" w:rsidP="005530B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5" w:type="pct"/>
          </w:tcPr>
          <w:p w14:paraId="2E144A28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5B6DA41D" w14:textId="77777777" w:rsidR="005C5244" w:rsidRPr="00B759A3" w:rsidRDefault="005C5244" w:rsidP="00553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83DE699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DD7" w:rsidRPr="00B759A3" w14:paraId="18F58512" w14:textId="77777777" w:rsidTr="00C44D73">
        <w:trPr>
          <w:cantSplit/>
          <w:trHeight w:val="273"/>
        </w:trPr>
        <w:tc>
          <w:tcPr>
            <w:tcW w:w="827" w:type="pct"/>
          </w:tcPr>
          <w:p w14:paraId="15B00B3D" w14:textId="77777777" w:rsidR="005C5244" w:rsidRPr="00B759A3" w:rsidRDefault="005C5244" w:rsidP="005530BF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ABD2AB" w14:textId="77777777" w:rsidR="005C5244" w:rsidRPr="00B759A3" w:rsidRDefault="005C5244" w:rsidP="005530BF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เมดิส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คอร์ปอเรชั่น จำกัด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3" w:type="pct"/>
          </w:tcPr>
          <w:p w14:paraId="63BDA3BD" w14:textId="77777777" w:rsidR="005C5244" w:rsidRPr="00B759A3" w:rsidRDefault="005C5244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จำหน่ายสินค้าอุปโภค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บริโภคและให้บริการสื่อโฆษณาผ่านตู้จำหน่าย</w:t>
            </w:r>
          </w:p>
          <w:p w14:paraId="7D3F7DA5" w14:textId="77777777" w:rsidR="005C5244" w:rsidRPr="00B759A3" w:rsidRDefault="005C5244" w:rsidP="00553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สินค้าอัตโนมัติ</w:t>
            </w:r>
          </w:p>
        </w:tc>
        <w:tc>
          <w:tcPr>
            <w:tcW w:w="606" w:type="pct"/>
          </w:tcPr>
          <w:p w14:paraId="07C42A0A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D884B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B263BC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9A90FDF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455" w:type="pct"/>
          </w:tcPr>
          <w:p w14:paraId="35D2990E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468D05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9CD7FB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165FAB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01" w:type="pct"/>
          </w:tcPr>
          <w:p w14:paraId="0D6118C3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</w:tcPr>
          <w:p w14:paraId="60FFAB35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57FD33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996B6B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BA8BD6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89371C6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1084" w:right="-79" w:hanging="116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809B63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101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D5F25D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BFCBFA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2" w:type="pct"/>
          </w:tcPr>
          <w:p w14:paraId="520108C4" w14:textId="77777777" w:rsidR="005C5244" w:rsidRPr="00B759A3" w:rsidRDefault="005C5244" w:rsidP="005530BF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CBA23F8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028F9F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94CBF3F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51B0B9" w14:textId="77777777" w:rsidR="005C5244" w:rsidRPr="00B759A3" w:rsidRDefault="005C5244" w:rsidP="005530BF">
            <w:pPr>
              <w:pStyle w:val="acctfourfigures"/>
              <w:tabs>
                <w:tab w:val="clear" w:pos="765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13,634</w:t>
            </w:r>
          </w:p>
        </w:tc>
      </w:tr>
      <w:tr w:rsidR="003E0DD7" w:rsidRPr="00B759A3" w14:paraId="25050E71" w14:textId="77777777" w:rsidTr="00C44D73">
        <w:trPr>
          <w:cantSplit/>
          <w:trHeight w:val="393"/>
        </w:trPr>
        <w:tc>
          <w:tcPr>
            <w:tcW w:w="827" w:type="pct"/>
          </w:tcPr>
          <w:p w14:paraId="1DFED18B" w14:textId="77777777" w:rsidR="005C5244" w:rsidRPr="00B759A3" w:rsidRDefault="005C5244" w:rsidP="00553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pct"/>
          </w:tcPr>
          <w:p w14:paraId="53B97858" w14:textId="77777777" w:rsidR="005C5244" w:rsidRPr="00B759A3" w:rsidRDefault="005C5244" w:rsidP="005530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D4AA050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5" w:type="pct"/>
          </w:tcPr>
          <w:p w14:paraId="02F4D676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" w:type="pct"/>
          </w:tcPr>
          <w:p w14:paraId="05D42597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</w:tcPr>
          <w:p w14:paraId="36B2D897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62BF550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02" w:type="pct"/>
          </w:tcPr>
          <w:p w14:paraId="5F6EA7CC" w14:textId="77777777" w:rsidR="005C5244" w:rsidRPr="00B759A3" w:rsidRDefault="005C5244" w:rsidP="005530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3281D9E" w14:textId="77777777" w:rsidR="005C5244" w:rsidRPr="00B759A3" w:rsidRDefault="005C5244" w:rsidP="005530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13,634</w:t>
            </w:r>
          </w:p>
        </w:tc>
      </w:tr>
    </w:tbl>
    <w:p w14:paraId="756F3323" w14:textId="61CFE015" w:rsidR="001B3B5F" w:rsidRPr="00B759A3" w:rsidRDefault="001B3B5F" w:rsidP="001B3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4609AADE" w14:textId="77777777" w:rsidR="001B3B5F" w:rsidRPr="00B759A3" w:rsidRDefault="001B3B5F" w:rsidP="001B3B5F">
      <w:pPr>
        <w:pStyle w:val="FSContent"/>
        <w:rPr>
          <w:spacing w:val="-4"/>
          <w:lang w:val="en-US"/>
        </w:rPr>
      </w:pPr>
      <w:r w:rsidRPr="00B759A3">
        <w:rPr>
          <w:spacing w:val="-4"/>
          <w:cs/>
          <w:lang w:val="en-US"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7BECE8E0" w14:textId="77777777" w:rsidR="001B3B5F" w:rsidRPr="00B759A3" w:rsidRDefault="001B3B5F" w:rsidP="00237440">
      <w:pPr>
        <w:pStyle w:val="FSContent"/>
        <w:rPr>
          <w:lang w:val="en-US"/>
        </w:rPr>
      </w:pPr>
    </w:p>
    <w:p w14:paraId="4C5A0639" w14:textId="77777777" w:rsidR="009413E5" w:rsidRPr="00B759A3" w:rsidRDefault="001B3B5F" w:rsidP="001B05CF">
      <w:pPr>
        <w:pStyle w:val="FSContent"/>
        <w:rPr>
          <w:i/>
          <w:iCs/>
          <w:lang w:val="en-US"/>
        </w:rPr>
      </w:pPr>
      <w:r w:rsidRPr="00B759A3">
        <w:rPr>
          <w:cs/>
          <w:lang w:val="en-US"/>
        </w:rPr>
        <w:t>กลุ่มบริษัทรับรู้ส่วนแบ่ง</w:t>
      </w:r>
      <w:r w:rsidRPr="00B759A3">
        <w:rPr>
          <w:rFonts w:hint="cs"/>
          <w:cs/>
          <w:lang w:val="en-US"/>
        </w:rPr>
        <w:t>ขาดทุน</w:t>
      </w:r>
      <w:r w:rsidRPr="00B759A3">
        <w:rPr>
          <w:cs/>
          <w:lang w:val="en-US"/>
        </w:rPr>
        <w:t>ของเงินลงทุนที่บันทึกตามวิธีส่วนได้เสียเพิ่มเติมจาก</w:t>
      </w:r>
      <w:r w:rsidRPr="00B759A3">
        <w:rPr>
          <w:rFonts w:hint="cs"/>
          <w:cs/>
          <w:lang w:val="en-US"/>
        </w:rPr>
        <w:t>ขาดทุน</w:t>
      </w:r>
      <w:r w:rsidRPr="00B759A3">
        <w:rPr>
          <w:cs/>
          <w:lang w:val="en-US"/>
        </w:rPr>
        <w:t>ของบริษัทร่วมจำนวน</w:t>
      </w:r>
      <w:r w:rsidRPr="00B759A3">
        <w:rPr>
          <w:rFonts w:hint="cs"/>
          <w:cs/>
          <w:lang w:val="en-US"/>
        </w:rPr>
        <w:t xml:space="preserve"> </w:t>
      </w:r>
      <w:r w:rsidRPr="00B759A3">
        <w:rPr>
          <w:lang w:val="en-US"/>
        </w:rPr>
        <w:t xml:space="preserve">3.3 </w:t>
      </w:r>
      <w:r w:rsidRPr="00B759A3">
        <w:rPr>
          <w:rFonts w:hint="cs"/>
          <w:cs/>
          <w:lang w:val="en-US"/>
        </w:rPr>
        <w:t>ล้าน</w:t>
      </w:r>
      <w:r w:rsidRPr="00B759A3">
        <w:rPr>
          <w:cs/>
          <w:lang w:val="en-US"/>
        </w:rPr>
        <w:t xml:space="preserve">บาท </w:t>
      </w:r>
      <w:r w:rsidRPr="00B759A3">
        <w:rPr>
          <w:i/>
          <w:iCs/>
          <w:cs/>
          <w:lang w:val="en-US"/>
        </w:rPr>
        <w:t>(</w:t>
      </w:r>
      <w:r w:rsidRPr="00B759A3">
        <w:rPr>
          <w:i/>
          <w:iCs/>
          <w:lang w:val="en-US"/>
        </w:rPr>
        <w:t xml:space="preserve">2567 : </w:t>
      </w:r>
      <w:r w:rsidRPr="00B759A3">
        <w:rPr>
          <w:rFonts w:hint="cs"/>
          <w:i/>
          <w:iCs/>
          <w:cs/>
          <w:lang w:val="en-GB"/>
        </w:rPr>
        <w:t xml:space="preserve">จำนวน </w:t>
      </w:r>
      <w:r w:rsidRPr="00B759A3">
        <w:rPr>
          <w:i/>
          <w:iCs/>
          <w:lang w:val="en-US"/>
        </w:rPr>
        <w:t xml:space="preserve">3.1 </w:t>
      </w:r>
      <w:r w:rsidRPr="00B759A3">
        <w:rPr>
          <w:rFonts w:hint="cs"/>
          <w:i/>
          <w:iCs/>
          <w:cs/>
          <w:lang w:val="en-US"/>
        </w:rPr>
        <w:t>ล้านบาท</w:t>
      </w:r>
      <w:r w:rsidRPr="00B759A3">
        <w:rPr>
          <w:i/>
          <w:iCs/>
          <w:cs/>
          <w:lang w:val="en-US"/>
        </w:rPr>
        <w:t>)</w:t>
      </w:r>
    </w:p>
    <w:p w14:paraId="3EE906F0" w14:textId="77777777" w:rsidR="00237440" w:rsidRPr="00B759A3" w:rsidRDefault="00237440" w:rsidP="001B05CF">
      <w:pPr>
        <w:pStyle w:val="FSContent"/>
        <w:rPr>
          <w:i/>
          <w:i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80"/>
        <w:gridCol w:w="1530"/>
      </w:tblGrid>
      <w:tr w:rsidR="002E1F8F" w:rsidRPr="00B759A3" w14:paraId="5B184744" w14:textId="77777777" w:rsidTr="00694897">
        <w:trPr>
          <w:cantSplit/>
          <w:tblHeader/>
        </w:trPr>
        <w:tc>
          <w:tcPr>
            <w:tcW w:w="5850" w:type="dxa"/>
          </w:tcPr>
          <w:p w14:paraId="256E55BE" w14:textId="77777777" w:rsidR="002E1F8F" w:rsidRPr="00B759A3" w:rsidRDefault="002E1F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3330" w:type="dxa"/>
            <w:gridSpan w:val="3"/>
            <w:vAlign w:val="bottom"/>
          </w:tcPr>
          <w:p w14:paraId="14DC2242" w14:textId="15F23428" w:rsidR="002E1F8F" w:rsidRPr="00B759A3" w:rsidRDefault="002E1F8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1F8F" w:rsidRPr="00B759A3" w14:paraId="17DD999E" w14:textId="77777777" w:rsidTr="00694897">
        <w:trPr>
          <w:cantSplit/>
          <w:tblHeader/>
        </w:trPr>
        <w:tc>
          <w:tcPr>
            <w:tcW w:w="5850" w:type="dxa"/>
          </w:tcPr>
          <w:p w14:paraId="4D72DD69" w14:textId="77777777" w:rsidR="002E1F8F" w:rsidRPr="00B759A3" w:rsidRDefault="002E1F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759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759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4AA4D997" w14:textId="3CC7B0EC" w:rsidR="002E1F8F" w:rsidRPr="00B759A3" w:rsidRDefault="002E1F8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</w:t>
            </w:r>
            <w:r w:rsidR="000F0A97" w:rsidRPr="00B759A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13C4488" w14:textId="77777777" w:rsidR="002E1F8F" w:rsidRPr="00B759A3" w:rsidRDefault="002E1F8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1DE49A" w14:textId="1B029323" w:rsidR="002E1F8F" w:rsidRPr="00B759A3" w:rsidRDefault="002E1F8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0F0A97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</w:tr>
      <w:tr w:rsidR="002E1F8F" w:rsidRPr="00B759A3" w14:paraId="7D1AEBC0" w14:textId="77777777" w:rsidTr="00694897">
        <w:trPr>
          <w:cantSplit/>
          <w:tblHeader/>
        </w:trPr>
        <w:tc>
          <w:tcPr>
            <w:tcW w:w="5850" w:type="dxa"/>
          </w:tcPr>
          <w:p w14:paraId="2B5AFF77" w14:textId="77777777" w:rsidR="002E1F8F" w:rsidRPr="00B759A3" w:rsidRDefault="002E1F8F" w:rsidP="00EE7ED4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14:paraId="60F1D3C6" w14:textId="30F68B7E" w:rsidR="002E1F8F" w:rsidRPr="00B759A3" w:rsidRDefault="002E1F8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94897" w:rsidRPr="00B759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59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1F8F" w:rsidRPr="00B759A3" w14:paraId="7FAB7CB4" w14:textId="77777777" w:rsidTr="00694897">
        <w:trPr>
          <w:cantSplit/>
        </w:trPr>
        <w:tc>
          <w:tcPr>
            <w:tcW w:w="5850" w:type="dxa"/>
          </w:tcPr>
          <w:p w14:paraId="0CD322EF" w14:textId="77777777" w:rsidR="002E1F8F" w:rsidRPr="00B759A3" w:rsidRDefault="002E1F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1AEFD9CF" w14:textId="77777777" w:rsidR="002E1F8F" w:rsidRPr="00B759A3" w:rsidRDefault="002E1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38967" w14:textId="77777777" w:rsidR="002E1F8F" w:rsidRPr="00B759A3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3B1EE5" w14:textId="77777777" w:rsidR="002E1F8F" w:rsidRPr="00B759A3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0B80" w:rsidRPr="00B759A3" w14:paraId="08C8760E" w14:textId="77777777" w:rsidTr="00694897">
        <w:trPr>
          <w:cantSplit/>
        </w:trPr>
        <w:tc>
          <w:tcPr>
            <w:tcW w:w="5850" w:type="dxa"/>
          </w:tcPr>
          <w:p w14:paraId="7BCC625E" w14:textId="5287FAD3" w:rsidR="00E20B80" w:rsidRPr="00B759A3" w:rsidRDefault="00E20B80" w:rsidP="00E753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</w:tcPr>
          <w:p w14:paraId="6AE69E37" w14:textId="511D2A30" w:rsidR="00E20B80" w:rsidRPr="00B759A3" w:rsidRDefault="0095514C" w:rsidP="008736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(10,339)</w:t>
            </w:r>
          </w:p>
        </w:tc>
        <w:tc>
          <w:tcPr>
            <w:tcW w:w="180" w:type="dxa"/>
          </w:tcPr>
          <w:p w14:paraId="2C509DBE" w14:textId="77777777" w:rsidR="00E20B80" w:rsidRPr="00B759A3" w:rsidRDefault="00E20B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C03BF2" w14:textId="4B35A129" w:rsidR="00E20B80" w:rsidRPr="00B759A3" w:rsidRDefault="000F0A97" w:rsidP="000F0A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(115,990)</w:t>
            </w:r>
          </w:p>
        </w:tc>
      </w:tr>
    </w:tbl>
    <w:p w14:paraId="1469767F" w14:textId="77777777" w:rsidR="009413E5" w:rsidRPr="00B759A3" w:rsidRDefault="009413E5" w:rsidP="000F0A97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9E70838" w14:textId="79B61475" w:rsidR="001C37DB" w:rsidRPr="00B759A3" w:rsidRDefault="001C37DB" w:rsidP="001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759A3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</w:t>
      </w:r>
      <w:r w:rsidR="009B554F" w:rsidRPr="00B759A3">
        <w:rPr>
          <w:rFonts w:ascii="Angsana New" w:hAnsi="Angsana New" w:hint="cs"/>
          <w:i/>
          <w:iCs/>
          <w:sz w:val="30"/>
          <w:szCs w:val="30"/>
          <w:cs/>
        </w:rPr>
        <w:t>ร่วม</w:t>
      </w:r>
    </w:p>
    <w:p w14:paraId="5E76C3BF" w14:textId="7C379DAA" w:rsidR="001C37DB" w:rsidRPr="00B759A3" w:rsidRDefault="00BD716E" w:rsidP="00A91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/>
      </w:r>
      <w:r w:rsidR="001C37DB" w:rsidRPr="00B759A3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1C37DB" w:rsidRPr="00B759A3">
        <w:rPr>
          <w:rFonts w:ascii="Angsana New" w:hAnsi="Angsana New"/>
          <w:sz w:val="30"/>
          <w:szCs w:val="30"/>
        </w:rPr>
        <w:t xml:space="preserve">31 </w:t>
      </w:r>
      <w:r w:rsidR="001C37DB"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="001C37DB" w:rsidRPr="00B759A3">
        <w:rPr>
          <w:rFonts w:ascii="Angsana New" w:hAnsi="Angsana New"/>
          <w:sz w:val="30"/>
          <w:szCs w:val="30"/>
        </w:rPr>
        <w:t>2567</w:t>
      </w:r>
      <w:r w:rsidR="001C37DB" w:rsidRPr="00B759A3">
        <w:rPr>
          <w:rFonts w:ascii="Angsana New" w:hAnsi="Angsana New"/>
          <w:sz w:val="30"/>
          <w:szCs w:val="30"/>
          <w:cs/>
        </w:rPr>
        <w:t xml:space="preserve"> ผลการดำเนินงานที่เกิดขึ้นจริงของบริษัท</w:t>
      </w:r>
      <w:r w:rsidR="00B843EE" w:rsidRPr="00B759A3">
        <w:rPr>
          <w:rFonts w:ascii="Angsana New" w:hAnsi="Angsana New" w:hint="cs"/>
          <w:sz w:val="30"/>
          <w:szCs w:val="30"/>
          <w:cs/>
        </w:rPr>
        <w:t>ร่วมของกลุ่มบริษัท</w:t>
      </w:r>
      <w:r w:rsidR="001C37DB" w:rsidRPr="00B759A3">
        <w:rPr>
          <w:rFonts w:ascii="Angsana New" w:hAnsi="Angsana New"/>
          <w:sz w:val="30"/>
          <w:szCs w:val="30"/>
          <w:cs/>
        </w:rPr>
        <w:t xml:space="preserve">ต่ำกว่าผลประกอบการที่ผู้บริหารคาดหวัง ผู้บริหารเชื่อว่ามีข้อบ่งชี้เรื่องการด้อยค่า </w:t>
      </w:r>
      <w:r w:rsidR="001C37DB" w:rsidRPr="00B759A3">
        <w:rPr>
          <w:rFonts w:ascii="Angsana New" w:hAnsi="Angsana New" w:hint="cs"/>
          <w:sz w:val="30"/>
          <w:szCs w:val="30"/>
          <w:cs/>
        </w:rPr>
        <w:t>จึง</w:t>
      </w:r>
      <w:r w:rsidR="001C37DB" w:rsidRPr="00B759A3">
        <w:rPr>
          <w:rFonts w:ascii="Angsana New" w:hAnsi="Angsana New"/>
          <w:sz w:val="30"/>
          <w:szCs w:val="30"/>
          <w:cs/>
        </w:rPr>
        <w:t>ได้มีการทดสอบการด้อยค่าของมูลค่าตามบัญชีของเงินลงทุนในบริษัท</w:t>
      </w:r>
      <w:r w:rsidR="0090114B" w:rsidRPr="00B759A3">
        <w:rPr>
          <w:rFonts w:ascii="Angsana New" w:hAnsi="Angsana New" w:hint="cs"/>
          <w:sz w:val="30"/>
          <w:szCs w:val="30"/>
          <w:cs/>
        </w:rPr>
        <w:t>ร่วม</w:t>
      </w:r>
      <w:r w:rsidR="001C37DB" w:rsidRPr="00B759A3">
        <w:rPr>
          <w:rFonts w:ascii="Angsana New" w:hAnsi="Angsana New" w:hint="cs"/>
          <w:sz w:val="30"/>
          <w:szCs w:val="30"/>
          <w:cs/>
        </w:rPr>
        <w:t>ดังกล่าว</w:t>
      </w:r>
      <w:r w:rsidR="001C37DB" w:rsidRPr="00B759A3">
        <w:rPr>
          <w:rFonts w:ascii="Angsana New" w:hAnsi="Angsana New"/>
          <w:sz w:val="30"/>
          <w:szCs w:val="30"/>
        </w:rPr>
        <w:t xml:space="preserve"> </w:t>
      </w:r>
      <w:r w:rsidR="001C37DB" w:rsidRPr="00B759A3">
        <w:rPr>
          <w:rFonts w:asciiTheme="majorBidi" w:hAnsiTheme="majorBidi" w:cstheme="majorBidi"/>
          <w:sz w:val="30"/>
          <w:szCs w:val="30"/>
          <w:cs/>
        </w:rPr>
        <w:t>โดยการแต่งตั้งผู้ประเมินราคาอิสระในการกำหนด</w:t>
      </w:r>
      <w:r w:rsidR="001C37DB" w:rsidRPr="00B759A3">
        <w:rPr>
          <w:rFonts w:ascii="Angsana New" w:hAnsi="Angsana New"/>
          <w:sz w:val="30"/>
          <w:szCs w:val="30"/>
          <w:cs/>
        </w:rPr>
        <w:t>มูลค่าที่คาดว่าจะได้รับคืนพิจารณาจากมูลค่าจากการใช้</w:t>
      </w:r>
      <w:r w:rsidR="001C37DB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1C37DB" w:rsidRPr="00B759A3">
        <w:rPr>
          <w:rFonts w:ascii="Angsana New" w:hAnsi="Angsana New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  <w:r w:rsidR="001C37DB" w:rsidRPr="00B759A3">
        <w:rPr>
          <w:rFonts w:ascii="Angsana New" w:hAnsi="Angsana New"/>
          <w:sz w:val="30"/>
          <w:szCs w:val="30"/>
        </w:rPr>
        <w:t xml:space="preserve"> </w:t>
      </w:r>
    </w:p>
    <w:p w14:paraId="46004E27" w14:textId="79196ED0" w:rsidR="001C37DB" w:rsidRPr="00B759A3" w:rsidRDefault="00A910DB" w:rsidP="00730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759A3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ต่อมาในระหว่างปีสิ้นสุดวันที่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 xml:space="preserve">2568 </w:t>
      </w:r>
      <w:r w:rsidRPr="00B759A3">
        <w:rPr>
          <w:rFonts w:ascii="Angsana New" w:hAnsi="Angsana New" w:hint="cs"/>
          <w:sz w:val="30"/>
          <w:szCs w:val="30"/>
          <w:cs/>
        </w:rPr>
        <w:t>พบว่าบริษัทร่วมของกลุ่มบริษัท</w:t>
      </w:r>
      <w:r w:rsidR="002127B0" w:rsidRPr="00B759A3">
        <w:rPr>
          <w:rFonts w:ascii="Angsana New" w:hAnsi="Angsana New" w:hint="cs"/>
          <w:sz w:val="30"/>
          <w:szCs w:val="30"/>
          <w:cs/>
        </w:rPr>
        <w:t>ได้หยุดดำเนินกิจกา</w:t>
      </w:r>
      <w:r w:rsidR="00570078" w:rsidRPr="00B759A3">
        <w:rPr>
          <w:rFonts w:ascii="Angsana New" w:hAnsi="Angsana New" w:hint="cs"/>
          <w:sz w:val="30"/>
          <w:szCs w:val="30"/>
          <w:cs/>
        </w:rPr>
        <w:t>ร</w:t>
      </w:r>
      <w:r w:rsidR="00176565" w:rsidRPr="00B759A3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570078" w:rsidRPr="00B759A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70078" w:rsidRPr="00B759A3">
        <w:rPr>
          <w:rFonts w:ascii="Angsana New" w:hAnsi="Angsana New"/>
          <w:sz w:val="30"/>
          <w:szCs w:val="30"/>
        </w:rPr>
        <w:t xml:space="preserve">2568 </w:t>
      </w:r>
      <w:r w:rsidR="008A25EA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 w:hint="cs"/>
          <w:sz w:val="30"/>
          <w:szCs w:val="30"/>
          <w:cs/>
        </w:rPr>
        <w:t>ผู้บริหารเชื่อว่ามีข้อบ่งชี้เรื่องการด้อยค่า</w:t>
      </w:r>
      <w:r w:rsidR="00927C02" w:rsidRPr="00B759A3">
        <w:rPr>
          <w:rFonts w:ascii="Angsana New" w:hAnsi="Angsana New" w:hint="cs"/>
          <w:sz w:val="30"/>
          <w:szCs w:val="30"/>
          <w:cs/>
        </w:rPr>
        <w:t>ทั้งหมดของเงินลงทุน</w:t>
      </w:r>
      <w:r w:rsidRPr="00B759A3">
        <w:rPr>
          <w:rFonts w:ascii="Angsana New" w:hAnsi="Angsana New" w:hint="cs"/>
          <w:sz w:val="30"/>
          <w:szCs w:val="30"/>
          <w:cs/>
        </w:rPr>
        <w:t xml:space="preserve"> ดังนั้น </w:t>
      </w:r>
      <w:r w:rsidR="00247D53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 w:hint="cs"/>
          <w:sz w:val="30"/>
          <w:szCs w:val="30"/>
          <w:cs/>
        </w:rPr>
        <w:t>บริษัทจึงบันทึกผลขาดทุนจากการด้อยค่า</w:t>
      </w:r>
      <w:r w:rsidR="00C656D2" w:rsidRPr="00B759A3">
        <w:rPr>
          <w:rFonts w:ascii="Angsana New" w:hAnsi="Angsana New" w:hint="cs"/>
          <w:sz w:val="30"/>
          <w:szCs w:val="30"/>
          <w:cs/>
        </w:rPr>
        <w:t>ทั้งจำนวน</w:t>
      </w:r>
      <w:r w:rsidRPr="00B759A3">
        <w:rPr>
          <w:rFonts w:ascii="Angsana New" w:hAnsi="Angsana New" w:hint="cs"/>
          <w:sz w:val="30"/>
          <w:szCs w:val="30"/>
          <w:cs/>
        </w:rPr>
        <w:t>เป็น</w:t>
      </w:r>
      <w:r w:rsidRPr="00B759A3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 w:rsidRPr="00B759A3">
        <w:rPr>
          <w:rFonts w:ascii="Angsana New" w:hAnsi="Angsana New"/>
          <w:spacing w:val="-2"/>
          <w:sz w:val="30"/>
          <w:szCs w:val="30"/>
        </w:rPr>
        <w:t xml:space="preserve">10.3 </w:t>
      </w:r>
      <w:r w:rsidRPr="00B759A3">
        <w:rPr>
          <w:rFonts w:ascii="Angsana New" w:hAnsi="Angsana New" w:hint="cs"/>
          <w:spacing w:val="-2"/>
          <w:sz w:val="30"/>
          <w:szCs w:val="30"/>
          <w:cs/>
        </w:rPr>
        <w:t>ล้านบาท ในงบกำไรขาดทุนเบ็ดเสร็จรวมสำหรับปีสิ้นสุดวันที่</w:t>
      </w:r>
      <w:r w:rsidRPr="00B759A3">
        <w:rPr>
          <w:rFonts w:ascii="Angsana New" w:hAnsi="Angsana New"/>
          <w:spacing w:val="-2"/>
          <w:sz w:val="30"/>
          <w:szCs w:val="30"/>
        </w:rPr>
        <w:t xml:space="preserve"> 31 </w:t>
      </w:r>
      <w:r w:rsidRPr="00B759A3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pacing w:val="-2"/>
          <w:sz w:val="30"/>
          <w:szCs w:val="30"/>
        </w:rPr>
        <w:t xml:space="preserve">2568 </w:t>
      </w:r>
      <w:r w:rsidRPr="00B759A3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Pr="00B759A3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2567 : </w:t>
      </w:r>
      <w:r w:rsidR="00E81EEE" w:rsidRPr="00B759A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จำนวน </w:t>
      </w:r>
      <w:r w:rsidRPr="00B759A3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116</w:t>
      </w:r>
      <w:r w:rsidRPr="00B759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.0 </w:t>
      </w:r>
      <w:r w:rsidRPr="00B759A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B759A3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8E66615" w14:textId="77777777" w:rsidR="001C37DB" w:rsidRPr="00B759A3" w:rsidRDefault="001C37DB" w:rsidP="0089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D3311B2" w14:textId="36B82149" w:rsidR="009413E5" w:rsidRPr="00B759A3" w:rsidRDefault="009413E5" w:rsidP="009413E5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759A3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บริษัทร่วมที่มีสาระสำคัญ</w:t>
      </w:r>
    </w:p>
    <w:p w14:paraId="50E1ADE2" w14:textId="77777777" w:rsidR="006F20A4" w:rsidRPr="00B759A3" w:rsidRDefault="006F20A4" w:rsidP="00EE7E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GB" w:eastAsia="x-none"/>
        </w:rPr>
      </w:pPr>
    </w:p>
    <w:p w14:paraId="6EECD626" w14:textId="40C28E5B" w:rsidR="009413E5" w:rsidRPr="00B759A3" w:rsidRDefault="009413E5" w:rsidP="009413E5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759A3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</w:t>
      </w:r>
      <w:r w:rsidR="00D72C89" w:rsidRPr="00B759A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F20A4" w:rsidRPr="00B759A3">
        <w:rPr>
          <w:rFonts w:ascii="Angsana New" w:hAnsi="Angsana New" w:cs="Angsana New"/>
          <w:sz w:val="30"/>
          <w:szCs w:val="30"/>
          <w:cs/>
          <w:lang w:bidi="th-TH"/>
        </w:rPr>
        <w:t xml:space="preserve">ปรับปรุงด้วยการปรับมูลค่ายุติธรรม ณ วันที่ซื้อ และความแตกต่างของนโยบายการบัญชี </w:t>
      </w:r>
      <w:r w:rsidRPr="00B759A3">
        <w:rPr>
          <w:rFonts w:ascii="Angsana New" w:hAnsi="Angsana New" w:cs="Angsana New" w:hint="cs"/>
          <w:sz w:val="30"/>
          <w:szCs w:val="30"/>
          <w:cs/>
          <w:lang w:bidi="th-TH"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</w:t>
      </w:r>
    </w:p>
    <w:p w14:paraId="0EE06D03" w14:textId="77777777" w:rsidR="009413E5" w:rsidRPr="00B759A3" w:rsidRDefault="009413E5" w:rsidP="0094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79"/>
        <w:gridCol w:w="1710"/>
        <w:gridCol w:w="181"/>
        <w:gridCol w:w="1710"/>
      </w:tblGrid>
      <w:tr w:rsidR="00EE7ED4" w:rsidRPr="00B759A3" w14:paraId="4F6781F8" w14:textId="77777777" w:rsidTr="008A2E70">
        <w:trPr>
          <w:cantSplit/>
          <w:tblHeader/>
        </w:trPr>
        <w:tc>
          <w:tcPr>
            <w:tcW w:w="5579" w:type="dxa"/>
          </w:tcPr>
          <w:p w14:paraId="52C2D3A5" w14:textId="77777777" w:rsidR="00EE7ED4" w:rsidRPr="00B759A3" w:rsidRDefault="00EE7ED4" w:rsidP="002E2637">
            <w:pPr>
              <w:pStyle w:val="acctfourfigures"/>
              <w:tabs>
                <w:tab w:val="left" w:pos="720"/>
              </w:tabs>
              <w:spacing w:line="240" w:lineRule="auto"/>
              <w:ind w:left="188" w:right="-1065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1" w:type="dxa"/>
            <w:gridSpan w:val="3"/>
          </w:tcPr>
          <w:p w14:paraId="3E0B37C6" w14:textId="0E21C1D7" w:rsidR="00EE7ED4" w:rsidRPr="00B759A3" w:rsidRDefault="00EE7E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 เมดิส คอร์ปอเรชั่น จำกัด</w:t>
            </w:r>
          </w:p>
        </w:tc>
      </w:tr>
      <w:tr w:rsidR="00EE7ED4" w:rsidRPr="00B759A3" w14:paraId="13EFFEEC" w14:textId="77777777" w:rsidTr="00EE7ED4">
        <w:trPr>
          <w:cantSplit/>
          <w:tblHeader/>
        </w:trPr>
        <w:tc>
          <w:tcPr>
            <w:tcW w:w="5579" w:type="dxa"/>
          </w:tcPr>
          <w:p w14:paraId="50F1D52B" w14:textId="77777777" w:rsidR="00EE7ED4" w:rsidRPr="00B759A3" w:rsidRDefault="00EE7E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D4CA4DC" w14:textId="0A196A3A" w:rsidR="00EE7ED4" w:rsidRPr="00B759A3" w:rsidRDefault="00EE7ED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0F0A97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1" w:type="dxa"/>
          </w:tcPr>
          <w:p w14:paraId="2FF87729" w14:textId="6331EC8C" w:rsidR="00EE7ED4" w:rsidRPr="00B759A3" w:rsidRDefault="00EE7ED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A408BD" w14:textId="6895CA22" w:rsidR="00EE7ED4" w:rsidRPr="00B759A3" w:rsidRDefault="00EE7ED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0F0A97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</w:tr>
      <w:tr w:rsidR="00EE7ED4" w:rsidRPr="00B759A3" w14:paraId="798767C6" w14:textId="77777777" w:rsidTr="008A2E70">
        <w:trPr>
          <w:cantSplit/>
          <w:tblHeader/>
        </w:trPr>
        <w:tc>
          <w:tcPr>
            <w:tcW w:w="5579" w:type="dxa"/>
          </w:tcPr>
          <w:p w14:paraId="7913696A" w14:textId="77777777" w:rsidR="00EE7ED4" w:rsidRPr="00B759A3" w:rsidRDefault="00EE7E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1" w:type="dxa"/>
            <w:gridSpan w:val="3"/>
          </w:tcPr>
          <w:p w14:paraId="78C004DC" w14:textId="6A003742" w:rsidR="00EE7ED4" w:rsidRPr="00B759A3" w:rsidRDefault="00EE7E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0A97" w:rsidRPr="00B759A3" w14:paraId="0E715F74" w14:textId="77777777" w:rsidTr="00EE7ED4">
        <w:trPr>
          <w:cantSplit/>
        </w:trPr>
        <w:tc>
          <w:tcPr>
            <w:tcW w:w="5579" w:type="dxa"/>
          </w:tcPr>
          <w:p w14:paraId="5AA520DF" w14:textId="77777777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14:paraId="78F0C417" w14:textId="21622EAF" w:rsidR="000F0A97" w:rsidRPr="00B759A3" w:rsidRDefault="000F0A97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16DC4" w:rsidRPr="00B759A3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81" w:type="dxa"/>
          </w:tcPr>
          <w:p w14:paraId="0E66E596" w14:textId="08712DA5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A9215A" w14:textId="1F00D4DB" w:rsidR="000F0A97" w:rsidRPr="00B759A3" w:rsidRDefault="000F0A97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17,484</w:t>
            </w:r>
          </w:p>
        </w:tc>
      </w:tr>
      <w:tr w:rsidR="000F0A97" w:rsidRPr="00B759A3" w14:paraId="76915FFC" w14:textId="77777777" w:rsidTr="00EE7ED4">
        <w:trPr>
          <w:cantSplit/>
        </w:trPr>
        <w:tc>
          <w:tcPr>
            <w:tcW w:w="5579" w:type="dxa"/>
          </w:tcPr>
          <w:p w14:paraId="63726855" w14:textId="35C4E603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B759A3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759A3">
              <w:rPr>
                <w:rFonts w:ascii="Angsana New" w:hAnsi="Angsana New" w:hint="cs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AB8359" w14:textId="438A5ADD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4,405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E90D823" w14:textId="479FAC8D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25A756" w14:textId="5CB68D7C" w:rsidR="000F0A97" w:rsidRPr="00B759A3" w:rsidRDefault="000F0A97" w:rsidP="0016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(10,830)</w:t>
            </w:r>
          </w:p>
        </w:tc>
      </w:tr>
      <w:tr w:rsidR="000F0A97" w:rsidRPr="00B759A3" w14:paraId="68FEB8C8" w14:textId="77777777" w:rsidTr="00EE7ED4">
        <w:trPr>
          <w:cantSplit/>
        </w:trPr>
        <w:tc>
          <w:tcPr>
            <w:tcW w:w="5579" w:type="dxa"/>
          </w:tcPr>
          <w:p w14:paraId="1EE9281D" w14:textId="68BCF573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67AE81" w14:textId="1D3F76EA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E21A1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AC0A35D" w14:textId="75DADD46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76857D8" w14:textId="6410C47F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(3,097)</w:t>
            </w:r>
          </w:p>
        </w:tc>
      </w:tr>
      <w:tr w:rsidR="000F0A97" w:rsidRPr="00B759A3" w14:paraId="5052F4AE" w14:textId="77777777" w:rsidTr="00EE7ED4">
        <w:trPr>
          <w:cantSplit/>
        </w:trPr>
        <w:tc>
          <w:tcPr>
            <w:tcW w:w="5579" w:type="dxa"/>
          </w:tcPr>
          <w:p w14:paraId="0E15575D" w14:textId="77777777" w:rsidR="000F0A97" w:rsidRPr="00B759A3" w:rsidRDefault="000F0A97" w:rsidP="000F0A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544CB26" w14:textId="77777777" w:rsidR="000F0A97" w:rsidRPr="00B759A3" w:rsidRDefault="000F0A97" w:rsidP="000F0A97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1740C9C9" w14:textId="6C9E703D" w:rsidR="000F0A97" w:rsidRPr="00B759A3" w:rsidRDefault="000F0A97" w:rsidP="000F0A97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F63B70" w14:textId="7B481454" w:rsidR="000F0A97" w:rsidRPr="00B759A3" w:rsidRDefault="000F0A97" w:rsidP="000F0A97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A97" w:rsidRPr="00B759A3" w14:paraId="40948890" w14:textId="77777777" w:rsidTr="00EE7ED4">
        <w:trPr>
          <w:cantSplit/>
        </w:trPr>
        <w:tc>
          <w:tcPr>
            <w:tcW w:w="5579" w:type="dxa"/>
          </w:tcPr>
          <w:p w14:paraId="19818B82" w14:textId="77777777" w:rsidR="000F0A97" w:rsidRPr="00B759A3" w:rsidRDefault="000F0A97" w:rsidP="000F0A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20361258" w14:textId="31C7621C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81" w:type="dxa"/>
          </w:tcPr>
          <w:p w14:paraId="665B83EC" w14:textId="0B32355E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4C1A29" w14:textId="6388B5C3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</w:tr>
      <w:tr w:rsidR="000F0A97" w:rsidRPr="00B759A3" w14:paraId="13EB698C" w14:textId="77777777" w:rsidTr="00EE7ED4">
        <w:trPr>
          <w:cantSplit/>
        </w:trPr>
        <w:tc>
          <w:tcPr>
            <w:tcW w:w="5579" w:type="dxa"/>
          </w:tcPr>
          <w:p w14:paraId="1D47C4D8" w14:textId="77777777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71CF9F3C" w14:textId="2BF32ED7" w:rsidR="000F0A97" w:rsidRPr="00B759A3" w:rsidRDefault="00DB1AD4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81" w:type="dxa"/>
          </w:tcPr>
          <w:p w14:paraId="509515BA" w14:textId="556A807A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489E3E" w14:textId="57350A54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3,032</w:t>
            </w:r>
          </w:p>
        </w:tc>
      </w:tr>
      <w:tr w:rsidR="000F0A97" w:rsidRPr="00B759A3" w14:paraId="58C3A33F" w14:textId="77777777" w:rsidTr="00EE7ED4">
        <w:trPr>
          <w:cantSplit/>
        </w:trPr>
        <w:tc>
          <w:tcPr>
            <w:tcW w:w="5579" w:type="dxa"/>
          </w:tcPr>
          <w:p w14:paraId="493CDC1B" w14:textId="77777777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79700267" w14:textId="21813A94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261F6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048A8438" w14:textId="451CB59C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3184E1" w14:textId="5504106E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(15,241)</w:t>
            </w:r>
          </w:p>
        </w:tc>
      </w:tr>
      <w:tr w:rsidR="000F0A97" w:rsidRPr="00B759A3" w14:paraId="0081E64A" w14:textId="77777777" w:rsidTr="00EE7ED4">
        <w:trPr>
          <w:cantSplit/>
        </w:trPr>
        <w:tc>
          <w:tcPr>
            <w:tcW w:w="5579" w:type="dxa"/>
          </w:tcPr>
          <w:p w14:paraId="645A9D4C" w14:textId="77777777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7BCBD2" w14:textId="0051C0FC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16477C0" w14:textId="5919165D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571F99E" w14:textId="027FD7F9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(13,538)</w:t>
            </w:r>
          </w:p>
        </w:tc>
      </w:tr>
      <w:tr w:rsidR="000F0A97" w:rsidRPr="00B759A3" w14:paraId="1B4D0855" w14:textId="77777777" w:rsidTr="00EE7ED4">
        <w:trPr>
          <w:cantSplit/>
        </w:trPr>
        <w:tc>
          <w:tcPr>
            <w:tcW w:w="5579" w:type="dxa"/>
          </w:tcPr>
          <w:p w14:paraId="126C47BA" w14:textId="6F0B6183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หนี้สินสุทธิ (ร้อยละ </w:t>
            </w:r>
            <w:r w:rsidRPr="00B759A3">
              <w:rPr>
                <w:rFonts w:ascii="Angsana New" w:hAnsi="Angsana New" w:hint="cs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B2C9361" w14:textId="1787C735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AD4" w:rsidRPr="00B759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261F6" w:rsidRPr="00B759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447FCA4" w14:textId="52470F8E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B2165DA" w14:textId="289557C3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(23,659)</w:t>
            </w:r>
          </w:p>
        </w:tc>
      </w:tr>
      <w:tr w:rsidR="000F0A97" w:rsidRPr="00B759A3" w14:paraId="5E50A577" w14:textId="77777777" w:rsidTr="00EE7ED4">
        <w:trPr>
          <w:cantSplit/>
        </w:trPr>
        <w:tc>
          <w:tcPr>
            <w:tcW w:w="5579" w:type="dxa"/>
          </w:tcPr>
          <w:p w14:paraId="61F9956F" w14:textId="6AEC0461" w:rsidR="000F0A97" w:rsidRPr="00B759A3" w:rsidRDefault="000F0A97" w:rsidP="000F0A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4494BA" w14:textId="29BD0BF6" w:rsidR="000F0A97" w:rsidRPr="00B759A3" w:rsidRDefault="00DB1AD4" w:rsidP="00DB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D6CE91A" w14:textId="0C1FC13A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74864A" w14:textId="3B5EEE83" w:rsidR="000F0A97" w:rsidRPr="00B759A3" w:rsidRDefault="000F0A97" w:rsidP="000F0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13,634</w:t>
            </w:r>
          </w:p>
        </w:tc>
      </w:tr>
    </w:tbl>
    <w:p w14:paraId="253D812E" w14:textId="77777777" w:rsidR="009413E5" w:rsidRPr="00B759A3" w:rsidRDefault="009413E5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9413E5" w:rsidRPr="00B759A3" w:rsidSect="00A476F7">
          <w:headerReference w:type="default" r:id="rId11"/>
          <w:footerReference w:type="default" r:id="rId12"/>
          <w:pgSz w:w="11909" w:h="16834" w:code="9"/>
          <w:pgMar w:top="576" w:right="1152" w:bottom="691" w:left="1152" w:header="720" w:footer="720" w:gutter="0"/>
          <w:pgNumType w:start="18"/>
          <w:cols w:space="720"/>
          <w:docGrid w:linePitch="245"/>
        </w:sectPr>
      </w:pPr>
    </w:p>
    <w:p w14:paraId="3E08C727" w14:textId="36B95F1E" w:rsidR="00BE3159" w:rsidRPr="00B759A3" w:rsidRDefault="00DB1AD4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759A3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E3159" w:rsidRPr="00B759A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BE3159" w:rsidRPr="00B759A3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22955BD" w14:textId="77777777" w:rsidR="00BE3159" w:rsidRPr="00B759A3" w:rsidRDefault="00BE3159" w:rsidP="00EE7ED4">
      <w:pPr>
        <w:pStyle w:val="FSContent"/>
        <w:rPr>
          <w:sz w:val="24"/>
          <w:szCs w:val="24"/>
          <w:cs/>
          <w:lang w:val="en-US"/>
        </w:rPr>
      </w:pPr>
    </w:p>
    <w:p w14:paraId="72B345F0" w14:textId="798F913D" w:rsidR="006D0083" w:rsidRPr="00B759A3" w:rsidRDefault="006D0083" w:rsidP="008F3F3F">
      <w:pPr>
        <w:pStyle w:val="FSContent"/>
        <w:rPr>
          <w:lang w:val="en-US"/>
        </w:rPr>
      </w:pPr>
      <w:r w:rsidRPr="00B759A3">
        <w:rPr>
          <w:rFonts w:hint="cs"/>
          <w:cs/>
          <w:lang w:val="en-US"/>
        </w:rPr>
        <w:t xml:space="preserve">เงินลงทุนในบริษัทย่อย ณ 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 xml:space="preserve">ธันวาคม </w:t>
      </w:r>
      <w:r w:rsidRPr="00B759A3">
        <w:rPr>
          <w:lang w:val="en-US"/>
        </w:rPr>
        <w:t>256</w:t>
      </w:r>
      <w:r w:rsidR="00DB1AD4" w:rsidRPr="00B759A3">
        <w:rPr>
          <w:lang w:val="en-US"/>
        </w:rPr>
        <w:t>8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 xml:space="preserve">และ </w:t>
      </w:r>
      <w:r w:rsidRPr="00B759A3">
        <w:rPr>
          <w:lang w:val="en-US"/>
        </w:rPr>
        <w:t>256</w:t>
      </w:r>
      <w:r w:rsidR="00DB1AD4" w:rsidRPr="00B759A3">
        <w:rPr>
          <w:lang w:val="en-US"/>
        </w:rPr>
        <w:t>7</w:t>
      </w:r>
      <w:r w:rsidR="00C604B5"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>มีดังนี้</w:t>
      </w:r>
    </w:p>
    <w:p w14:paraId="5BDEDCB6" w14:textId="77777777" w:rsidR="006D0083" w:rsidRPr="00B759A3" w:rsidRDefault="006D0083" w:rsidP="008F3F3F">
      <w:pPr>
        <w:pStyle w:val="FSContent"/>
        <w:rPr>
          <w:sz w:val="24"/>
          <w:szCs w:val="24"/>
          <w:lang w:val="en-US"/>
        </w:rPr>
      </w:pPr>
    </w:p>
    <w:tbl>
      <w:tblPr>
        <w:tblW w:w="4951" w:type="pct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2"/>
        <w:gridCol w:w="2340"/>
        <w:gridCol w:w="749"/>
        <w:gridCol w:w="181"/>
        <w:gridCol w:w="754"/>
        <w:gridCol w:w="187"/>
        <w:gridCol w:w="826"/>
        <w:gridCol w:w="181"/>
        <w:gridCol w:w="820"/>
        <w:gridCol w:w="181"/>
        <w:gridCol w:w="912"/>
        <w:gridCol w:w="181"/>
        <w:gridCol w:w="829"/>
        <w:gridCol w:w="181"/>
        <w:gridCol w:w="912"/>
        <w:gridCol w:w="181"/>
        <w:gridCol w:w="915"/>
        <w:gridCol w:w="181"/>
        <w:gridCol w:w="832"/>
        <w:gridCol w:w="181"/>
        <w:gridCol w:w="702"/>
      </w:tblGrid>
      <w:tr w:rsidR="00CA3746" w:rsidRPr="00B759A3" w14:paraId="29CABD64" w14:textId="77777777" w:rsidTr="00A4317F">
        <w:trPr>
          <w:cantSplit/>
          <w:trHeight w:val="241"/>
          <w:tblHeader/>
        </w:trPr>
        <w:tc>
          <w:tcPr>
            <w:tcW w:w="2213" w:type="pct"/>
            <w:gridSpan w:val="6"/>
          </w:tcPr>
          <w:p w14:paraId="77D381AA" w14:textId="77777777" w:rsidR="000A5E24" w:rsidRPr="00B759A3" w:rsidRDefault="000A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7" w:type="pct"/>
            <w:gridSpan w:val="15"/>
          </w:tcPr>
          <w:p w14:paraId="08226008" w14:textId="1A77D1AB" w:rsidR="000A5E24" w:rsidRPr="00B759A3" w:rsidRDefault="000A5E2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759A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4317F" w:rsidRPr="00B759A3" w14:paraId="0C5290C9" w14:textId="77777777" w:rsidTr="00A4317F">
        <w:trPr>
          <w:cantSplit/>
          <w:trHeight w:val="241"/>
          <w:tblHeader/>
        </w:trPr>
        <w:tc>
          <w:tcPr>
            <w:tcW w:w="751" w:type="pct"/>
          </w:tcPr>
          <w:p w14:paraId="01AD2BBE" w14:textId="77777777" w:rsidR="004973B5" w:rsidRPr="00B759A3" w:rsidRDefault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3" w:type="pct"/>
          </w:tcPr>
          <w:p w14:paraId="6B73CD38" w14:textId="77777777" w:rsidR="004973B5" w:rsidRPr="00B759A3" w:rsidRDefault="004973B5" w:rsidP="000A5E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5494DC33" w14:textId="77777777" w:rsidR="004973B5" w:rsidRPr="00B759A3" w:rsidRDefault="004973B5" w:rsidP="000A5E2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584" w:type="pct"/>
            <w:gridSpan w:val="3"/>
          </w:tcPr>
          <w:p w14:paraId="6DD06EDC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7039E20F" w14:textId="77777777" w:rsidR="004973B5" w:rsidRPr="00B759A3" w:rsidDel="00685444" w:rsidRDefault="004973B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5" w:type="pct"/>
            <w:vAlign w:val="center"/>
          </w:tcPr>
          <w:p w14:paraId="77A24844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4" w:type="pct"/>
            <w:gridSpan w:val="3"/>
          </w:tcPr>
          <w:p w14:paraId="27BB4B6C" w14:textId="77777777" w:rsidR="004973B5" w:rsidRPr="00B759A3" w:rsidRDefault="004973B5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49254E" w14:textId="77777777" w:rsidR="004973B5" w:rsidRPr="00B759A3" w:rsidRDefault="004973B5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63" w:type="pct"/>
          </w:tcPr>
          <w:p w14:paraId="2C290E95" w14:textId="77777777" w:rsidR="004973B5" w:rsidRPr="00B759A3" w:rsidRDefault="004973B5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67" w:type="pct"/>
            <w:gridSpan w:val="3"/>
            <w:vAlign w:val="center"/>
          </w:tcPr>
          <w:p w14:paraId="3E213D86" w14:textId="77777777" w:rsidR="004973B5" w:rsidRPr="00B759A3" w:rsidRDefault="004973B5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421DE4" w14:textId="77777777" w:rsidR="004973B5" w:rsidRPr="00B759A3" w:rsidRDefault="004973B5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63" w:type="pct"/>
          </w:tcPr>
          <w:p w14:paraId="2F816FFF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97" w:type="pct"/>
            <w:gridSpan w:val="3"/>
          </w:tcPr>
          <w:p w14:paraId="13B25E02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CD3A6F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63" w:type="pct"/>
          </w:tcPr>
          <w:p w14:paraId="284787A5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" w:type="pct"/>
            <w:gridSpan w:val="3"/>
            <w:vAlign w:val="center"/>
          </w:tcPr>
          <w:p w14:paraId="5B2B9E2E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60315D" w14:textId="77777777" w:rsidR="004973B5" w:rsidRPr="00B759A3" w:rsidRDefault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 - สุทธิ</w:t>
            </w:r>
          </w:p>
        </w:tc>
      </w:tr>
      <w:tr w:rsidR="00A4317F" w:rsidRPr="00B759A3" w14:paraId="72216F68" w14:textId="77777777" w:rsidTr="00A4317F">
        <w:trPr>
          <w:cantSplit/>
          <w:trHeight w:val="353"/>
          <w:tblHeader/>
        </w:trPr>
        <w:tc>
          <w:tcPr>
            <w:tcW w:w="751" w:type="pct"/>
          </w:tcPr>
          <w:p w14:paraId="3121DD24" w14:textId="77777777" w:rsidR="00E40AD3" w:rsidRPr="00B759A3" w:rsidRDefault="00E40AD3" w:rsidP="00D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3" w:type="pct"/>
          </w:tcPr>
          <w:p w14:paraId="7B2D6A51" w14:textId="77777777" w:rsidR="00E40AD3" w:rsidRPr="00B759A3" w:rsidRDefault="00E40AD3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0" w:type="pct"/>
          </w:tcPr>
          <w:p w14:paraId="029C60A7" w14:textId="6FEB1A3C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3" w:type="pct"/>
          </w:tcPr>
          <w:p w14:paraId="44349AF8" w14:textId="77777777" w:rsidR="00E40AD3" w:rsidRPr="00B759A3" w:rsidRDefault="00E40AD3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pct"/>
          </w:tcPr>
          <w:p w14:paraId="3129EDB2" w14:textId="638921B5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5" w:type="pct"/>
          </w:tcPr>
          <w:p w14:paraId="309088BA" w14:textId="77777777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pct"/>
          </w:tcPr>
          <w:p w14:paraId="1B2CCE82" w14:textId="0625DA29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3" w:type="pct"/>
          </w:tcPr>
          <w:p w14:paraId="3645AE5E" w14:textId="77777777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" w:type="pct"/>
          </w:tcPr>
          <w:p w14:paraId="1227A55E" w14:textId="65AFEEB6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3" w:type="pct"/>
          </w:tcPr>
          <w:p w14:paraId="34BC2BC5" w14:textId="04D2482D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33DA10DA" w14:textId="566A99CD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3" w:type="pct"/>
          </w:tcPr>
          <w:p w14:paraId="4FC54766" w14:textId="77777777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" w:type="pct"/>
          </w:tcPr>
          <w:p w14:paraId="5E50E37A" w14:textId="44FB46FB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3" w:type="pct"/>
          </w:tcPr>
          <w:p w14:paraId="6033ADD7" w14:textId="77777777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39A0E7E0" w14:textId="63610D5F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3" w:type="pct"/>
          </w:tcPr>
          <w:p w14:paraId="6CEC3CE3" w14:textId="77777777" w:rsidR="00E40AD3" w:rsidRPr="00B759A3" w:rsidRDefault="00E40AD3" w:rsidP="00D96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8" w:type="pct"/>
          </w:tcPr>
          <w:p w14:paraId="3DE8B95D" w14:textId="0E76F38C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3" w:type="pct"/>
          </w:tcPr>
          <w:p w14:paraId="241C0A04" w14:textId="77777777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pct"/>
          </w:tcPr>
          <w:p w14:paraId="62B8FE23" w14:textId="283B81B6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3" w:type="pct"/>
          </w:tcPr>
          <w:p w14:paraId="6DFA77E1" w14:textId="77777777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</w:tcPr>
          <w:p w14:paraId="3CD5D38C" w14:textId="6F0C57D9" w:rsidR="00E40AD3" w:rsidRPr="00B759A3" w:rsidRDefault="00E40AD3" w:rsidP="00D96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821B1" w:rsidRPr="00B759A3" w14:paraId="79669846" w14:textId="77777777" w:rsidTr="00A4317F">
        <w:trPr>
          <w:cantSplit/>
          <w:trHeight w:val="362"/>
          <w:tblHeader/>
        </w:trPr>
        <w:tc>
          <w:tcPr>
            <w:tcW w:w="751" w:type="pct"/>
          </w:tcPr>
          <w:p w14:paraId="07BBE8EA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3" w:type="pct"/>
          </w:tcPr>
          <w:p w14:paraId="4EE2FD7F" w14:textId="77777777" w:rsidR="00E40AD3" w:rsidRPr="00B759A3" w:rsidRDefault="00E40A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4" w:type="pct"/>
            <w:gridSpan w:val="3"/>
          </w:tcPr>
          <w:p w14:paraId="7BD22C19" w14:textId="77777777" w:rsidR="00E40AD3" w:rsidRPr="00B759A3" w:rsidRDefault="00E4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65" w:type="pct"/>
          </w:tcPr>
          <w:p w14:paraId="48F2B18B" w14:textId="77777777" w:rsidR="00E40AD3" w:rsidRPr="00B759A3" w:rsidRDefault="00E4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7" w:type="pct"/>
            <w:gridSpan w:val="15"/>
          </w:tcPr>
          <w:p w14:paraId="21920215" w14:textId="1DFB2DF6" w:rsidR="00E40AD3" w:rsidRPr="00B759A3" w:rsidRDefault="00E4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4317F" w:rsidRPr="00B759A3" w14:paraId="7BC5D141" w14:textId="77777777" w:rsidTr="00A4317F">
        <w:trPr>
          <w:cantSplit/>
          <w:trHeight w:val="316"/>
        </w:trPr>
        <w:tc>
          <w:tcPr>
            <w:tcW w:w="751" w:type="pct"/>
          </w:tcPr>
          <w:p w14:paraId="6FEC9B8E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13" w:type="pct"/>
          </w:tcPr>
          <w:p w14:paraId="6318869A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32C59AF7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61D6BBA3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pct"/>
          </w:tcPr>
          <w:p w14:paraId="05E9481E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" w:type="pct"/>
          </w:tcPr>
          <w:p w14:paraId="61804997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15969EC5" w14:textId="77777777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4723DA31" w14:textId="77777777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</w:tcPr>
          <w:p w14:paraId="71FCA6DB" w14:textId="23BA8F9A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10F240DD" w14:textId="6B95EEF2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</w:tcPr>
          <w:p w14:paraId="11940385" w14:textId="11309C8B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7657BABD" w14:textId="77777777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pct"/>
          </w:tcPr>
          <w:p w14:paraId="1EA3D20F" w14:textId="77777777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0DBE446C" w14:textId="77777777" w:rsidR="00E40AD3" w:rsidRPr="00B759A3" w:rsidRDefault="00E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</w:tcPr>
          <w:p w14:paraId="575394D6" w14:textId="77777777" w:rsidR="00E40AD3" w:rsidRPr="00B759A3" w:rsidRDefault="00E40AD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3C81B906" w14:textId="77777777" w:rsidR="00E40AD3" w:rsidRPr="00B759A3" w:rsidRDefault="00E40AD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pct"/>
          </w:tcPr>
          <w:p w14:paraId="57A3E881" w14:textId="77777777" w:rsidR="00E40AD3" w:rsidRPr="00B759A3" w:rsidRDefault="00E40AD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461B8816" w14:textId="77777777" w:rsidR="00E40AD3" w:rsidRPr="00B759A3" w:rsidRDefault="00E4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pct"/>
          </w:tcPr>
          <w:p w14:paraId="29408B10" w14:textId="77777777" w:rsidR="00E40AD3" w:rsidRPr="00B759A3" w:rsidRDefault="00E4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2C239AD6" w14:textId="77777777" w:rsidR="00E40AD3" w:rsidRPr="00B759A3" w:rsidRDefault="00E4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</w:tcPr>
          <w:p w14:paraId="6CF7DC28" w14:textId="77777777" w:rsidR="00E40AD3" w:rsidRPr="00B759A3" w:rsidRDefault="00E4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17F" w:rsidRPr="00B759A3" w14:paraId="3923EA66" w14:textId="77777777" w:rsidTr="00A4317F">
        <w:trPr>
          <w:cantSplit/>
          <w:trHeight w:val="316"/>
        </w:trPr>
        <w:tc>
          <w:tcPr>
            <w:tcW w:w="751" w:type="pct"/>
          </w:tcPr>
          <w:p w14:paraId="129627C2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7FF4B3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DB4BD9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แคร์ซูติก จำกัด</w:t>
            </w:r>
          </w:p>
        </w:tc>
        <w:tc>
          <w:tcPr>
            <w:tcW w:w="813" w:type="pct"/>
          </w:tcPr>
          <w:p w14:paraId="4FF98EFC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วิจัยพัฒนาผลิตภัณฑ์</w:t>
            </w:r>
          </w:p>
          <w:p w14:paraId="33EF3A81" w14:textId="77777777" w:rsidR="004973B5" w:rsidRPr="00B759A3" w:rsidRDefault="004973B5" w:rsidP="004C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ผลิตและจำหน่ายผลิตภัณฑ์เสริมอาหารและเครื่องสำอาง</w:t>
            </w:r>
          </w:p>
        </w:tc>
        <w:tc>
          <w:tcPr>
            <w:tcW w:w="260" w:type="pct"/>
          </w:tcPr>
          <w:p w14:paraId="7BA44259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924837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957CB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63" w:type="pct"/>
          </w:tcPr>
          <w:p w14:paraId="1FDA0394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pct"/>
          </w:tcPr>
          <w:p w14:paraId="09C80FEC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78B54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48F101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65" w:type="pct"/>
          </w:tcPr>
          <w:p w14:paraId="565284E2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36C0C3EB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C28E4D7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67DFD71B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30,000</w:t>
            </w:r>
          </w:p>
        </w:tc>
        <w:tc>
          <w:tcPr>
            <w:tcW w:w="63" w:type="pct"/>
          </w:tcPr>
          <w:p w14:paraId="114C2032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85" w:type="pct"/>
          </w:tcPr>
          <w:p w14:paraId="307BDB88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AA1C12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A7CD435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30,000</w:t>
            </w:r>
          </w:p>
        </w:tc>
        <w:tc>
          <w:tcPr>
            <w:tcW w:w="63" w:type="pct"/>
          </w:tcPr>
          <w:p w14:paraId="31E5CE92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17" w:type="pct"/>
          </w:tcPr>
          <w:p w14:paraId="58327E4B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423F97C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326D5A7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30,000</w:t>
            </w:r>
          </w:p>
        </w:tc>
        <w:tc>
          <w:tcPr>
            <w:tcW w:w="63" w:type="pct"/>
          </w:tcPr>
          <w:p w14:paraId="53DF25B5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88" w:type="pct"/>
          </w:tcPr>
          <w:p w14:paraId="32B679E1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E8083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44D7EA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63" w:type="pct"/>
          </w:tcPr>
          <w:p w14:paraId="731BF9E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</w:tcPr>
          <w:p w14:paraId="13501C12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5194B7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C2F078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3" w:type="pct"/>
          </w:tcPr>
          <w:p w14:paraId="30900A15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pct"/>
          </w:tcPr>
          <w:p w14:paraId="20DF93FC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3CE18B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A577C7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3" w:type="pct"/>
          </w:tcPr>
          <w:p w14:paraId="14F0BE73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pct"/>
          </w:tcPr>
          <w:p w14:paraId="72C6FB3F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A185F0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9C3151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63" w:type="pct"/>
          </w:tcPr>
          <w:p w14:paraId="3C1C9DD5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</w:tcPr>
          <w:p w14:paraId="30DFD111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64471B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0886B0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A4317F" w:rsidRPr="00B759A3" w14:paraId="3D8F2E1D" w14:textId="77777777" w:rsidTr="00A4317F">
        <w:trPr>
          <w:cantSplit/>
          <w:trHeight w:val="316"/>
        </w:trPr>
        <w:tc>
          <w:tcPr>
            <w:tcW w:w="751" w:type="pct"/>
          </w:tcPr>
          <w:p w14:paraId="48339937" w14:textId="77777777" w:rsidR="005821B1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เกรซ วอเทอร์ </w:t>
            </w:r>
            <w:r w:rsidR="005821B1"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09A174CA" w14:textId="401C6E4D" w:rsidR="004973B5" w:rsidRPr="00B759A3" w:rsidRDefault="005821B1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973B5"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เมด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973B5"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4973B5"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73B5"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813" w:type="pct"/>
          </w:tcPr>
          <w:p w14:paraId="120A30F1" w14:textId="77777777" w:rsidR="004973B5" w:rsidRPr="00B759A3" w:rsidRDefault="004973B5" w:rsidP="004C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ผลิตและจำหน่ายน้ำยาและอุปกรณ์ที่เกี่ยวกับการฟอกไต</w:t>
            </w:r>
          </w:p>
        </w:tc>
        <w:tc>
          <w:tcPr>
            <w:tcW w:w="260" w:type="pct"/>
          </w:tcPr>
          <w:p w14:paraId="3CEE7C4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23A23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45.33</w:t>
            </w:r>
          </w:p>
        </w:tc>
        <w:tc>
          <w:tcPr>
            <w:tcW w:w="63" w:type="pct"/>
          </w:tcPr>
          <w:p w14:paraId="0613D934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pct"/>
          </w:tcPr>
          <w:p w14:paraId="4E47C320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1576D8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52.80</w:t>
            </w:r>
          </w:p>
        </w:tc>
        <w:tc>
          <w:tcPr>
            <w:tcW w:w="65" w:type="pct"/>
          </w:tcPr>
          <w:p w14:paraId="7C7D1C99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4C8F22D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A3973EB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46,585</w:t>
            </w:r>
          </w:p>
        </w:tc>
        <w:tc>
          <w:tcPr>
            <w:tcW w:w="63" w:type="pct"/>
          </w:tcPr>
          <w:p w14:paraId="7920CCF8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85" w:type="pct"/>
          </w:tcPr>
          <w:p w14:paraId="714621AC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A86A651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40,000</w:t>
            </w:r>
          </w:p>
        </w:tc>
        <w:tc>
          <w:tcPr>
            <w:tcW w:w="63" w:type="pct"/>
          </w:tcPr>
          <w:p w14:paraId="0AA73B62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17" w:type="pct"/>
          </w:tcPr>
          <w:p w14:paraId="5F2C2871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C1868F1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43,900</w:t>
            </w:r>
          </w:p>
        </w:tc>
        <w:tc>
          <w:tcPr>
            <w:tcW w:w="63" w:type="pct"/>
          </w:tcPr>
          <w:p w14:paraId="0F7EC2FD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88" w:type="pct"/>
          </w:tcPr>
          <w:p w14:paraId="00758125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6E82249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43,900</w:t>
            </w:r>
          </w:p>
        </w:tc>
        <w:tc>
          <w:tcPr>
            <w:tcW w:w="63" w:type="pct"/>
          </w:tcPr>
          <w:p w14:paraId="02782D0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</w:tcPr>
          <w:p w14:paraId="5F44CCA4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6B8931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3" w:type="pct"/>
          </w:tcPr>
          <w:p w14:paraId="517AFFEE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pct"/>
          </w:tcPr>
          <w:p w14:paraId="39F171F4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AD6FFC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3" w:type="pct"/>
          </w:tcPr>
          <w:p w14:paraId="5EAE0849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pct"/>
          </w:tcPr>
          <w:p w14:paraId="49801478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9E09FF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43,900</w:t>
            </w:r>
          </w:p>
        </w:tc>
        <w:tc>
          <w:tcPr>
            <w:tcW w:w="63" w:type="pct"/>
          </w:tcPr>
          <w:p w14:paraId="36F263A3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</w:tcPr>
          <w:p w14:paraId="7536E8FF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956D4E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43,900</w:t>
            </w:r>
          </w:p>
        </w:tc>
      </w:tr>
      <w:tr w:rsidR="00A4317F" w:rsidRPr="00B759A3" w14:paraId="612A906D" w14:textId="77777777" w:rsidTr="00A4317F">
        <w:trPr>
          <w:cantSplit/>
          <w:trHeight w:val="316"/>
        </w:trPr>
        <w:tc>
          <w:tcPr>
            <w:tcW w:w="751" w:type="pct"/>
          </w:tcPr>
          <w:p w14:paraId="195899A4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3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เจเอสพี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ฟาร์มา โฮลดิ้ง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813" w:type="pct"/>
          </w:tcPr>
          <w:p w14:paraId="770AF6BA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828B7" w14:textId="77777777" w:rsidR="004973B5" w:rsidRPr="00B759A3" w:rsidRDefault="004973B5" w:rsidP="004C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60" w:type="pct"/>
          </w:tcPr>
          <w:p w14:paraId="202EEB18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FDBFE0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63" w:type="pct"/>
          </w:tcPr>
          <w:p w14:paraId="1BB6CB25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pct"/>
          </w:tcPr>
          <w:p w14:paraId="4E9C0AF4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D1B8A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65" w:type="pct"/>
          </w:tcPr>
          <w:p w14:paraId="35F6625D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48284C79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D0A8AC2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200,000</w:t>
            </w:r>
          </w:p>
        </w:tc>
        <w:tc>
          <w:tcPr>
            <w:tcW w:w="63" w:type="pct"/>
          </w:tcPr>
          <w:p w14:paraId="287A1549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85" w:type="pct"/>
          </w:tcPr>
          <w:p w14:paraId="6E8F5F11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D3F0F4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200,000</w:t>
            </w:r>
          </w:p>
        </w:tc>
        <w:tc>
          <w:tcPr>
            <w:tcW w:w="63" w:type="pct"/>
          </w:tcPr>
          <w:p w14:paraId="473AEE30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17" w:type="pct"/>
          </w:tcPr>
          <w:p w14:paraId="3AD092E3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6E9FD412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199,999</w:t>
            </w:r>
          </w:p>
        </w:tc>
        <w:tc>
          <w:tcPr>
            <w:tcW w:w="63" w:type="pct"/>
          </w:tcPr>
          <w:p w14:paraId="0497ACEE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88" w:type="pct"/>
          </w:tcPr>
          <w:p w14:paraId="49D1D9A3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2971E61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199,999</w:t>
            </w:r>
          </w:p>
        </w:tc>
        <w:tc>
          <w:tcPr>
            <w:tcW w:w="63" w:type="pct"/>
          </w:tcPr>
          <w:p w14:paraId="4A7532C0" w14:textId="77777777" w:rsidR="004973B5" w:rsidRPr="00B759A3" w:rsidRDefault="004973B5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</w:tcPr>
          <w:p w14:paraId="0D28BC7B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D36E28" w14:textId="26F6A8B5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396C" w:rsidRPr="00B759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396C" w:rsidRPr="00B759A3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" w:type="pct"/>
          </w:tcPr>
          <w:p w14:paraId="4035EC91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pct"/>
          </w:tcPr>
          <w:p w14:paraId="6FC15036" w14:textId="77777777" w:rsidR="004973B5" w:rsidRPr="00B759A3" w:rsidRDefault="004973B5" w:rsidP="001C70F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2F2A24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(155,000)</w:t>
            </w:r>
          </w:p>
        </w:tc>
        <w:tc>
          <w:tcPr>
            <w:tcW w:w="63" w:type="pct"/>
          </w:tcPr>
          <w:p w14:paraId="3A70911A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pct"/>
          </w:tcPr>
          <w:p w14:paraId="0B7B6D1D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59CC6" w14:textId="64D45FDD" w:rsidR="004973B5" w:rsidRPr="00B759A3" w:rsidRDefault="007C7716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973B5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63" w:type="pct"/>
          </w:tcPr>
          <w:p w14:paraId="6D2C03FC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</w:tcPr>
          <w:p w14:paraId="4CA1D342" w14:textId="77777777" w:rsidR="004973B5" w:rsidRPr="00B759A3" w:rsidRDefault="004973B5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32566D" w14:textId="2572EC8F" w:rsidR="004973B5" w:rsidRPr="00B759A3" w:rsidRDefault="0092050B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4973B5" w:rsidRPr="00B759A3">
              <w:rPr>
                <w:rFonts w:asciiTheme="majorBidi" w:hAnsiTheme="majorBidi" w:cstheme="majorBidi"/>
                <w:sz w:val="28"/>
                <w:szCs w:val="28"/>
              </w:rPr>
              <w:t>,999</w:t>
            </w:r>
          </w:p>
        </w:tc>
      </w:tr>
      <w:tr w:rsidR="00A4317F" w:rsidRPr="00B759A3" w14:paraId="31BBEB8E" w14:textId="77777777" w:rsidTr="00A4317F">
        <w:trPr>
          <w:cantSplit/>
          <w:trHeight w:val="362"/>
        </w:trPr>
        <w:tc>
          <w:tcPr>
            <w:tcW w:w="751" w:type="pct"/>
          </w:tcPr>
          <w:p w14:paraId="528C8CB4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3" w:type="pct"/>
          </w:tcPr>
          <w:p w14:paraId="74FEB3F2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6A4A53F5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4083C063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</w:tcPr>
          <w:p w14:paraId="397D8501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" w:type="pct"/>
          </w:tcPr>
          <w:p w14:paraId="1F6449F0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393F48BE" w14:textId="25190C92" w:rsidR="00C70290" w:rsidRPr="00B759A3" w:rsidRDefault="00EA7701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  <w:r w:rsidR="00C7029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63" w:type="pct"/>
          </w:tcPr>
          <w:p w14:paraId="2B8A9E96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</w:tcPr>
          <w:p w14:paraId="43E4E35E" w14:textId="01EA5B05" w:rsidR="00C70290" w:rsidRPr="00B759A3" w:rsidRDefault="00EA7701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270</w:t>
            </w:r>
            <w:r w:rsidR="00C7029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,000</w:t>
            </w:r>
          </w:p>
        </w:tc>
        <w:tc>
          <w:tcPr>
            <w:tcW w:w="63" w:type="pct"/>
          </w:tcPr>
          <w:p w14:paraId="4B229F08" w14:textId="2BE67A0C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575361B" w14:textId="40BC9142" w:rsidR="00C70290" w:rsidRPr="00B759A3" w:rsidRDefault="00EA7701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  <w:r w:rsidR="00C7029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,899</w:t>
            </w:r>
          </w:p>
        </w:tc>
        <w:tc>
          <w:tcPr>
            <w:tcW w:w="63" w:type="pct"/>
          </w:tcPr>
          <w:p w14:paraId="5CA9934E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70850DF2" w14:textId="56366A78" w:rsidR="00C70290" w:rsidRPr="00B759A3" w:rsidRDefault="00C70290" w:rsidP="001C70F9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273,899</w:t>
            </w:r>
          </w:p>
        </w:tc>
        <w:tc>
          <w:tcPr>
            <w:tcW w:w="63" w:type="pct"/>
          </w:tcPr>
          <w:p w14:paraId="3B74EB5C" w14:textId="77777777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0F75F860" w14:textId="60AE22A6" w:rsidR="00C70290" w:rsidRPr="00B759A3" w:rsidRDefault="00C70290" w:rsidP="001C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A7701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A4E8E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A4E8E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3" w:type="pct"/>
          </w:tcPr>
          <w:p w14:paraId="3BC62715" w14:textId="77777777" w:rsidR="00C70290" w:rsidRPr="00B759A3" w:rsidRDefault="00C70290" w:rsidP="001C70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14:paraId="3BD630EA" w14:textId="541E3BBF" w:rsidR="00C70290" w:rsidRPr="00B759A3" w:rsidRDefault="00C70290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(155,000)</w:t>
            </w:r>
          </w:p>
        </w:tc>
        <w:tc>
          <w:tcPr>
            <w:tcW w:w="63" w:type="pct"/>
          </w:tcPr>
          <w:p w14:paraId="231F4425" w14:textId="77777777" w:rsidR="00C70290" w:rsidRPr="00B759A3" w:rsidRDefault="00C70290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01860FB2" w14:textId="2B0A056D" w:rsidR="00C70290" w:rsidRPr="00B759A3" w:rsidRDefault="00EA7701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C7716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C7716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63" w:type="pct"/>
          </w:tcPr>
          <w:p w14:paraId="0F14C163" w14:textId="77777777" w:rsidR="00C70290" w:rsidRPr="00B759A3" w:rsidRDefault="00C70290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2A4B9C67" w14:textId="09CA814C" w:rsidR="00C70290" w:rsidRPr="00B759A3" w:rsidRDefault="00137737" w:rsidP="001C7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 w:rsidR="00C7029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,899</w:t>
            </w:r>
          </w:p>
        </w:tc>
      </w:tr>
    </w:tbl>
    <w:p w14:paraId="01A670E7" w14:textId="77777777" w:rsidR="00A915D4" w:rsidRPr="00B759A3" w:rsidRDefault="00A915D4" w:rsidP="00DB1AD4">
      <w:pPr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5010" w:type="pct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7"/>
        <w:gridCol w:w="2413"/>
        <w:gridCol w:w="800"/>
        <w:gridCol w:w="178"/>
        <w:gridCol w:w="815"/>
        <w:gridCol w:w="186"/>
        <w:gridCol w:w="891"/>
        <w:gridCol w:w="178"/>
        <w:gridCol w:w="920"/>
        <w:gridCol w:w="178"/>
        <w:gridCol w:w="882"/>
        <w:gridCol w:w="178"/>
        <w:gridCol w:w="812"/>
        <w:gridCol w:w="178"/>
        <w:gridCol w:w="885"/>
        <w:gridCol w:w="178"/>
        <w:gridCol w:w="891"/>
        <w:gridCol w:w="178"/>
        <w:gridCol w:w="807"/>
        <w:gridCol w:w="178"/>
        <w:gridCol w:w="676"/>
      </w:tblGrid>
      <w:tr w:rsidR="00E77AE2" w:rsidRPr="00B759A3" w14:paraId="5B10167C" w14:textId="77777777" w:rsidTr="002A3649">
        <w:trPr>
          <w:cantSplit/>
          <w:trHeight w:val="241"/>
          <w:tblHeader/>
        </w:trPr>
        <w:tc>
          <w:tcPr>
            <w:tcW w:w="2250" w:type="pct"/>
            <w:gridSpan w:val="6"/>
          </w:tcPr>
          <w:p w14:paraId="3080E1AF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0" w:type="pct"/>
            <w:gridSpan w:val="15"/>
          </w:tcPr>
          <w:p w14:paraId="5B5EB344" w14:textId="77777777" w:rsidR="00794FCE" w:rsidRPr="00B759A3" w:rsidRDefault="00794FCE" w:rsidP="00C16DC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759A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A3649" w:rsidRPr="00B759A3" w14:paraId="48008383" w14:textId="77777777" w:rsidTr="002A3649">
        <w:trPr>
          <w:cantSplit/>
          <w:trHeight w:val="241"/>
          <w:tblHeader/>
        </w:trPr>
        <w:tc>
          <w:tcPr>
            <w:tcW w:w="741" w:type="pct"/>
          </w:tcPr>
          <w:p w14:paraId="133B8AA3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</w:tcPr>
          <w:p w14:paraId="6E423ECB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7E6FD8B2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616" w:type="pct"/>
            <w:gridSpan w:val="3"/>
          </w:tcPr>
          <w:p w14:paraId="23D914AF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59FB4654" w14:textId="77777777" w:rsidR="00794FCE" w:rsidRPr="00B759A3" w:rsidDel="00685444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3" w:type="pct"/>
            <w:vAlign w:val="center"/>
          </w:tcPr>
          <w:p w14:paraId="17C5ECAB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3" w:type="pct"/>
            <w:gridSpan w:val="3"/>
          </w:tcPr>
          <w:p w14:paraId="1F152208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C75272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61" w:type="pct"/>
          </w:tcPr>
          <w:p w14:paraId="61B2821B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gridSpan w:val="3"/>
            <w:vAlign w:val="center"/>
          </w:tcPr>
          <w:p w14:paraId="18362379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FB8E61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61" w:type="pct"/>
          </w:tcPr>
          <w:p w14:paraId="20920CA3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1" w:type="pct"/>
            <w:gridSpan w:val="3"/>
          </w:tcPr>
          <w:p w14:paraId="1DFB8430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0AD70A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61" w:type="pct"/>
          </w:tcPr>
          <w:p w14:paraId="1BE87DEA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0" w:type="pct"/>
            <w:gridSpan w:val="3"/>
            <w:vAlign w:val="center"/>
          </w:tcPr>
          <w:p w14:paraId="41334756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447319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 - สุทธิ</w:t>
            </w:r>
          </w:p>
        </w:tc>
      </w:tr>
      <w:tr w:rsidR="002A3649" w:rsidRPr="00B759A3" w14:paraId="766EE231" w14:textId="77777777" w:rsidTr="002A3649">
        <w:trPr>
          <w:cantSplit/>
          <w:trHeight w:val="353"/>
          <w:tblHeader/>
        </w:trPr>
        <w:tc>
          <w:tcPr>
            <w:tcW w:w="741" w:type="pct"/>
          </w:tcPr>
          <w:p w14:paraId="56C214FA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9" w:type="pct"/>
          </w:tcPr>
          <w:p w14:paraId="6EAB933C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pct"/>
          </w:tcPr>
          <w:p w14:paraId="473C4B86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1" w:type="pct"/>
          </w:tcPr>
          <w:p w14:paraId="6F2A2EB7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0" w:type="pct"/>
          </w:tcPr>
          <w:p w14:paraId="404F16EB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3" w:type="pct"/>
          </w:tcPr>
          <w:p w14:paraId="352F19B3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6AF9CA2E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1" w:type="pct"/>
          </w:tcPr>
          <w:p w14:paraId="0BCE44F8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" w:type="pct"/>
          </w:tcPr>
          <w:p w14:paraId="0338941F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" w:type="pct"/>
          </w:tcPr>
          <w:p w14:paraId="2C971B51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" w:type="pct"/>
          </w:tcPr>
          <w:p w14:paraId="3BFFB2CB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1" w:type="pct"/>
          </w:tcPr>
          <w:p w14:paraId="5B7AE159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pct"/>
          </w:tcPr>
          <w:p w14:paraId="1423F7BD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" w:type="pct"/>
          </w:tcPr>
          <w:p w14:paraId="42E3D06C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38BF9301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1" w:type="pct"/>
          </w:tcPr>
          <w:p w14:paraId="28776A0D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5" w:type="pct"/>
          </w:tcPr>
          <w:p w14:paraId="082C42A7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" w:type="pct"/>
          </w:tcPr>
          <w:p w14:paraId="2505B08D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pct"/>
          </w:tcPr>
          <w:p w14:paraId="6652C752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1" w:type="pct"/>
          </w:tcPr>
          <w:p w14:paraId="10B5742D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pct"/>
          </w:tcPr>
          <w:p w14:paraId="1C369E98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A3649" w:rsidRPr="00B759A3" w14:paraId="6F1F1F62" w14:textId="77777777" w:rsidTr="002A3649">
        <w:trPr>
          <w:cantSplit/>
          <w:trHeight w:val="362"/>
          <w:tblHeader/>
        </w:trPr>
        <w:tc>
          <w:tcPr>
            <w:tcW w:w="741" w:type="pct"/>
          </w:tcPr>
          <w:p w14:paraId="16E85BC1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9" w:type="pct"/>
          </w:tcPr>
          <w:p w14:paraId="6B14A898" w14:textId="77777777" w:rsidR="00794FCE" w:rsidRPr="00B759A3" w:rsidRDefault="00794FCE" w:rsidP="00C1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16" w:type="pct"/>
            <w:gridSpan w:val="3"/>
          </w:tcPr>
          <w:p w14:paraId="1294B2E0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63" w:type="pct"/>
          </w:tcPr>
          <w:p w14:paraId="6D9F0554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0" w:type="pct"/>
            <w:gridSpan w:val="15"/>
          </w:tcPr>
          <w:p w14:paraId="089C4C13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3649" w:rsidRPr="00B759A3" w14:paraId="648D3268" w14:textId="77777777" w:rsidTr="002A3649">
        <w:trPr>
          <w:cantSplit/>
          <w:trHeight w:val="316"/>
        </w:trPr>
        <w:tc>
          <w:tcPr>
            <w:tcW w:w="741" w:type="pct"/>
          </w:tcPr>
          <w:p w14:paraId="1803F26F" w14:textId="06EACC32" w:rsidR="00794FCE" w:rsidRPr="00B759A3" w:rsidRDefault="00E77AE2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29" w:type="pct"/>
          </w:tcPr>
          <w:p w14:paraId="6A783B4D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14:paraId="2187F4E8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77CB2C63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4872D670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789965EB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</w:tcPr>
          <w:p w14:paraId="2FE7E368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6E0BCA25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</w:tcPr>
          <w:p w14:paraId="5556E494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018BD46A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" w:type="pct"/>
          </w:tcPr>
          <w:p w14:paraId="6C60A765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5302B312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pct"/>
          </w:tcPr>
          <w:p w14:paraId="299C95C7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772ABDC5" w14:textId="77777777" w:rsidR="00794FCE" w:rsidRPr="00B759A3" w:rsidRDefault="00794FCE" w:rsidP="00C16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pct"/>
          </w:tcPr>
          <w:p w14:paraId="3DBF1D89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67DCEB0E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</w:tcPr>
          <w:p w14:paraId="21327392" w14:textId="77777777" w:rsidR="00794FCE" w:rsidRPr="00B759A3" w:rsidRDefault="00794FCE" w:rsidP="00C16DC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278868B4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pct"/>
          </w:tcPr>
          <w:p w14:paraId="372591DD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3759A846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pct"/>
          </w:tcPr>
          <w:p w14:paraId="059948DE" w14:textId="77777777" w:rsidR="00794FCE" w:rsidRPr="00B759A3" w:rsidRDefault="00794FCE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AE2" w:rsidRPr="00B759A3" w14:paraId="759FE4E2" w14:textId="77777777" w:rsidTr="002A3649">
        <w:trPr>
          <w:cantSplit/>
          <w:trHeight w:val="316"/>
        </w:trPr>
        <w:tc>
          <w:tcPr>
            <w:tcW w:w="5000" w:type="pct"/>
            <w:gridSpan w:val="21"/>
          </w:tcPr>
          <w:p w14:paraId="1B6E6831" w14:textId="277FB5B1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 xml:space="preserve">ถือหุ้นผ่านทาง 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  <w:t>“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บริษัท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เกรซ ว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>อ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เทอร์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เมด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จำกัด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  <w:t xml:space="preserve"> 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>(มหาชน)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  <w:t>”</w:t>
            </w:r>
          </w:p>
        </w:tc>
      </w:tr>
      <w:tr w:rsidR="002A3649" w:rsidRPr="00B759A3" w14:paraId="1D35CABC" w14:textId="77777777" w:rsidTr="002A3649">
        <w:trPr>
          <w:cantSplit/>
          <w:trHeight w:val="316"/>
        </w:trPr>
        <w:tc>
          <w:tcPr>
            <w:tcW w:w="741" w:type="pct"/>
          </w:tcPr>
          <w:p w14:paraId="6EE90F00" w14:textId="12BBDAC4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วารี </w:t>
            </w:r>
            <w:r w:rsidRPr="00B759A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B759A3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759A3">
              <w:rPr>
                <w:rFonts w:asciiTheme="majorBidi" w:hAnsiTheme="majorBidi"/>
                <w:sz w:val="28"/>
                <w:szCs w:val="28"/>
                <w:cs/>
              </w:rPr>
              <w:t>เมดิคอล จำกัด</w:t>
            </w:r>
          </w:p>
        </w:tc>
        <w:tc>
          <w:tcPr>
            <w:tcW w:w="829" w:type="pct"/>
          </w:tcPr>
          <w:p w14:paraId="7DF15381" w14:textId="2571AA87" w:rsidR="00E77AE2" w:rsidRPr="00B759A3" w:rsidRDefault="00E77AE2" w:rsidP="002A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/>
                <w:sz w:val="28"/>
                <w:szCs w:val="28"/>
                <w:cs/>
              </w:rPr>
              <w:t>ผู้ผลิตและจำหน่ายระบบน้ำบริสุทธิ์เพื่อใช้ในอุตสาหกรรม</w:t>
            </w:r>
          </w:p>
        </w:tc>
        <w:tc>
          <w:tcPr>
            <w:tcW w:w="275" w:type="pct"/>
            <w:vAlign w:val="bottom"/>
          </w:tcPr>
          <w:p w14:paraId="346D0D9D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E86D07" w14:textId="56B00D0F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45.33</w:t>
            </w:r>
          </w:p>
        </w:tc>
        <w:tc>
          <w:tcPr>
            <w:tcW w:w="61" w:type="pct"/>
          </w:tcPr>
          <w:p w14:paraId="5EAB75B7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  <w:vAlign w:val="bottom"/>
          </w:tcPr>
          <w:p w14:paraId="6E4A8271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298EED" w14:textId="3B7B2A4D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52.80</w:t>
            </w:r>
          </w:p>
        </w:tc>
        <w:tc>
          <w:tcPr>
            <w:tcW w:w="63" w:type="pct"/>
          </w:tcPr>
          <w:p w14:paraId="175CDE5C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vAlign w:val="bottom"/>
          </w:tcPr>
          <w:p w14:paraId="6EC123CC" w14:textId="0B589841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61" w:type="pct"/>
          </w:tcPr>
          <w:p w14:paraId="028744E5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15" w:type="pct"/>
            <w:vAlign w:val="bottom"/>
          </w:tcPr>
          <w:p w14:paraId="0BA2C525" w14:textId="7E323B21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61" w:type="pct"/>
            <w:vAlign w:val="bottom"/>
          </w:tcPr>
          <w:p w14:paraId="7E71C533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3" w:type="pct"/>
            <w:vAlign w:val="bottom"/>
          </w:tcPr>
          <w:p w14:paraId="41B12519" w14:textId="4AACA4BD" w:rsidR="00E77AE2" w:rsidRPr="00B759A3" w:rsidRDefault="00E77AE2" w:rsidP="00E77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43E8F624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8" w:type="pct"/>
            <w:vAlign w:val="bottom"/>
          </w:tcPr>
          <w:p w14:paraId="7E976008" w14:textId="0652364A" w:rsidR="00E77AE2" w:rsidRPr="00B759A3" w:rsidRDefault="00E77AE2" w:rsidP="00E77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104C17AF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pct"/>
            <w:vAlign w:val="bottom"/>
          </w:tcPr>
          <w:p w14:paraId="60567530" w14:textId="6F336B6D" w:rsidR="00E77AE2" w:rsidRPr="00B759A3" w:rsidRDefault="00E77AE2" w:rsidP="00E77AE2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FDA9783" w14:textId="77777777" w:rsidR="00E77AE2" w:rsidRPr="00B759A3" w:rsidRDefault="00E77AE2" w:rsidP="00E77AE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vAlign w:val="bottom"/>
          </w:tcPr>
          <w:p w14:paraId="2B382739" w14:textId="65F57A80" w:rsidR="00E77AE2" w:rsidRPr="00B759A3" w:rsidRDefault="00E77AE2" w:rsidP="00E77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4456F67" w14:textId="77777777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pct"/>
            <w:vAlign w:val="bottom"/>
          </w:tcPr>
          <w:p w14:paraId="34E12AB4" w14:textId="0A86F60F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3D300259" w14:textId="77777777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pct"/>
            <w:vAlign w:val="bottom"/>
          </w:tcPr>
          <w:p w14:paraId="50F68AC0" w14:textId="19CEBDE2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7AE2" w:rsidRPr="00B759A3" w14:paraId="2CCCAD53" w14:textId="77777777" w:rsidTr="002A3649">
        <w:trPr>
          <w:cantSplit/>
          <w:trHeight w:val="316"/>
        </w:trPr>
        <w:tc>
          <w:tcPr>
            <w:tcW w:w="5000" w:type="pct"/>
            <w:gridSpan w:val="21"/>
          </w:tcPr>
          <w:p w14:paraId="545A71CD" w14:textId="78591F75" w:rsidR="00E77AE2" w:rsidRPr="00B759A3" w:rsidRDefault="00E77AE2" w:rsidP="00C16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>ถือหุ้นผ่านทาง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  <w:t xml:space="preserve"> “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บริษัท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เจเอสพี ฟาร์มา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  <w:t xml:space="preserve"> 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โฮลดิ้ง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u w:val="single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จำกัด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  <w:t>”</w:t>
            </w:r>
          </w:p>
        </w:tc>
      </w:tr>
      <w:tr w:rsidR="002A3649" w:rsidRPr="00B759A3" w14:paraId="2E6F652F" w14:textId="77777777" w:rsidTr="002A3649">
        <w:trPr>
          <w:cantSplit/>
          <w:trHeight w:val="316"/>
        </w:trPr>
        <w:tc>
          <w:tcPr>
            <w:tcW w:w="741" w:type="pct"/>
            <w:vAlign w:val="bottom"/>
          </w:tcPr>
          <w:p w14:paraId="31A3FBFA" w14:textId="7CE6F599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บร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ษัท 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ซีดีไอพี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ประเทศไทย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33AF3FC0" w14:textId="7B06684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3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9" w:type="pct"/>
          </w:tcPr>
          <w:p w14:paraId="50C4E547" w14:textId="77777777" w:rsidR="00A4317F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รับจ้างวิจัยเชิงวิชาการในห้องปฏิบัติการ รับจ้างทดสอบและวิเคราะห์ผลทาง</w:t>
            </w:r>
          </w:p>
          <w:p w14:paraId="1057A060" w14:textId="77777777" w:rsidR="00A4317F" w:rsidRDefault="00E77AE2" w:rsidP="002A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10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วิทยาศาสตร์ ส่วนงานฝึกอบรมและสัมมนาและส่วนงานให้คำปรึกษายื่นขอทุนวิจัย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59A3">
              <w:rPr>
                <w:rFonts w:asciiTheme="majorBidi" w:hAnsiTheme="majorBidi"/>
                <w:sz w:val="28"/>
                <w:szCs w:val="28"/>
                <w:cs/>
              </w:rPr>
              <w:t>และจำหน่ายสินค้าผ่านเครื่อง</w:t>
            </w:r>
          </w:p>
          <w:p w14:paraId="1D4B344A" w14:textId="2C9CA44B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/>
                <w:sz w:val="28"/>
                <w:szCs w:val="28"/>
                <w:cs/>
              </w:rPr>
              <w:t>จำหน่ายสินค้าอัตโนมัติ</w:t>
            </w:r>
          </w:p>
        </w:tc>
        <w:tc>
          <w:tcPr>
            <w:tcW w:w="275" w:type="pct"/>
            <w:vAlign w:val="bottom"/>
          </w:tcPr>
          <w:p w14:paraId="4EA8F462" w14:textId="44B9FEF2" w:rsidR="00E77AE2" w:rsidRPr="00B759A3" w:rsidRDefault="0021333A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E77AE2" w:rsidRPr="00B759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61" w:type="pct"/>
          </w:tcPr>
          <w:p w14:paraId="42B432D6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  <w:vAlign w:val="bottom"/>
          </w:tcPr>
          <w:p w14:paraId="5AF56FB9" w14:textId="7CA984E3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63" w:type="pct"/>
          </w:tcPr>
          <w:p w14:paraId="14CBF569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vAlign w:val="bottom"/>
          </w:tcPr>
          <w:p w14:paraId="6019D3E1" w14:textId="026B9D9B" w:rsidR="00E77AE2" w:rsidRPr="00B759A3" w:rsidRDefault="0021333A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120,000</w:t>
            </w:r>
          </w:p>
        </w:tc>
        <w:tc>
          <w:tcPr>
            <w:tcW w:w="61" w:type="pct"/>
            <w:vAlign w:val="bottom"/>
          </w:tcPr>
          <w:p w14:paraId="59E2538D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15" w:type="pct"/>
            <w:vAlign w:val="bottom"/>
          </w:tcPr>
          <w:p w14:paraId="19A925B8" w14:textId="5FD0F50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61" w:type="pct"/>
          </w:tcPr>
          <w:p w14:paraId="0918BF7E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3" w:type="pct"/>
            <w:vAlign w:val="bottom"/>
          </w:tcPr>
          <w:p w14:paraId="0DBD1C58" w14:textId="4A546B3D" w:rsidR="00E77AE2" w:rsidRPr="00B759A3" w:rsidRDefault="00E77AE2" w:rsidP="00E77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2AF5064E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8" w:type="pct"/>
            <w:vAlign w:val="bottom"/>
          </w:tcPr>
          <w:p w14:paraId="2F2460B9" w14:textId="3AC891E1" w:rsidR="00E77AE2" w:rsidRPr="00B759A3" w:rsidRDefault="00E77AE2" w:rsidP="00E77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19F6017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pct"/>
            <w:vAlign w:val="bottom"/>
          </w:tcPr>
          <w:p w14:paraId="0A5316F6" w14:textId="4C48DA63" w:rsidR="00E77AE2" w:rsidRPr="00B759A3" w:rsidRDefault="00E77AE2" w:rsidP="00E77AE2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0A49789" w14:textId="77777777" w:rsidR="00E77AE2" w:rsidRPr="00B759A3" w:rsidRDefault="00E77AE2" w:rsidP="00E77AE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vAlign w:val="bottom"/>
          </w:tcPr>
          <w:p w14:paraId="478E27C9" w14:textId="669853A4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1" w:type="pct"/>
            <w:vAlign w:val="bottom"/>
          </w:tcPr>
          <w:p w14:paraId="33991D57" w14:textId="77777777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pct"/>
            <w:vAlign w:val="bottom"/>
          </w:tcPr>
          <w:p w14:paraId="7BC1241E" w14:textId="78A93D2C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3B938D42" w14:textId="77777777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pct"/>
            <w:vAlign w:val="bottom"/>
          </w:tcPr>
          <w:p w14:paraId="3941DAB0" w14:textId="0D3E8E15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649" w:rsidRPr="00B759A3" w14:paraId="7F82B8D1" w14:textId="77777777" w:rsidTr="002A3649">
        <w:trPr>
          <w:cantSplit/>
          <w:trHeight w:val="362"/>
        </w:trPr>
        <w:tc>
          <w:tcPr>
            <w:tcW w:w="741" w:type="pct"/>
          </w:tcPr>
          <w:p w14:paraId="20875C66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9" w:type="pct"/>
          </w:tcPr>
          <w:p w14:paraId="03F08A07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14:paraId="3DEBE145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1D2DECC9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pct"/>
          </w:tcPr>
          <w:p w14:paraId="05E190E6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39806BAC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0EAF6E18" w14:textId="1E4A4BA8" w:rsidR="00E77AE2" w:rsidRPr="00B759A3" w:rsidRDefault="0021333A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122,500</w:t>
            </w:r>
          </w:p>
        </w:tc>
        <w:tc>
          <w:tcPr>
            <w:tcW w:w="61" w:type="pct"/>
          </w:tcPr>
          <w:p w14:paraId="7B1F4291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7949A930" w14:textId="2D474A93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122,500</w:t>
            </w:r>
          </w:p>
        </w:tc>
        <w:tc>
          <w:tcPr>
            <w:tcW w:w="61" w:type="pct"/>
          </w:tcPr>
          <w:p w14:paraId="19EC81AA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2137078A" w14:textId="04B541E3" w:rsidR="00E77AE2" w:rsidRPr="00B759A3" w:rsidRDefault="00E77AE2" w:rsidP="00E77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5728F620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976FDEB" w14:textId="6B4A629C" w:rsidR="00E77AE2" w:rsidRPr="00B759A3" w:rsidRDefault="00E77AE2" w:rsidP="00E77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44F80779" w14:textId="77777777" w:rsidR="00E77AE2" w:rsidRPr="00B759A3" w:rsidRDefault="00E77AE2" w:rsidP="00E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</w:tcPr>
          <w:p w14:paraId="7A438465" w14:textId="2215E454" w:rsidR="00E77AE2" w:rsidRPr="00B759A3" w:rsidRDefault="00E77AE2" w:rsidP="00E77AE2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0B3B15EC" w14:textId="77777777" w:rsidR="00E77AE2" w:rsidRPr="00B759A3" w:rsidRDefault="00E77AE2" w:rsidP="00E77AE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</w:tcPr>
          <w:p w14:paraId="74C4C2B1" w14:textId="42064E08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1" w:type="pct"/>
          </w:tcPr>
          <w:p w14:paraId="3B6DF6D7" w14:textId="77777777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14:paraId="04A3575F" w14:textId="37D6D111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095B9302" w14:textId="77777777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double" w:sz="4" w:space="0" w:color="auto"/>
            </w:tcBorders>
          </w:tcPr>
          <w:p w14:paraId="19236FBF" w14:textId="14485A17" w:rsidR="00E77AE2" w:rsidRPr="00B759A3" w:rsidRDefault="00E77AE2" w:rsidP="00E7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2386825" w14:textId="77777777" w:rsidR="00E77AE2" w:rsidRPr="00B759A3" w:rsidRDefault="00E77AE2" w:rsidP="00A31992">
      <w:pPr>
        <w:pStyle w:val="FSContent"/>
        <w:ind w:left="0"/>
        <w:rPr>
          <w:sz w:val="28"/>
          <w:szCs w:val="28"/>
          <w:lang w:val="en-US"/>
        </w:rPr>
      </w:pPr>
    </w:p>
    <w:p w14:paraId="019DF6F6" w14:textId="0BF5182D" w:rsidR="004C032F" w:rsidRPr="00B759A3" w:rsidRDefault="004C032F" w:rsidP="002A3649">
      <w:pPr>
        <w:pStyle w:val="FSContent"/>
        <w:ind w:left="675"/>
        <w:rPr>
          <w:lang w:val="en-US"/>
        </w:rPr>
      </w:pPr>
      <w:r w:rsidRPr="00B759A3">
        <w:rPr>
          <w:cs/>
          <w:lang w:val="en-US"/>
        </w:rPr>
        <w:t>บริษัทย่อย</w:t>
      </w:r>
      <w:r w:rsidRPr="00B759A3">
        <w:rPr>
          <w:rFonts w:hint="cs"/>
          <w:cs/>
          <w:lang w:val="en-US"/>
        </w:rPr>
        <w:t>ทางตรงและทางอ้อม</w:t>
      </w:r>
      <w:r w:rsidRPr="00B759A3">
        <w:rPr>
          <w:cs/>
          <w:lang w:val="en-US"/>
        </w:rPr>
        <w:t>ทั้งหมดจดทะเบียนจัดตั้งและดำเนินธุรกิจในประเทศไทย</w:t>
      </w:r>
    </w:p>
    <w:p w14:paraId="5089D87A" w14:textId="77777777" w:rsidR="00BA26B1" w:rsidRPr="00B759A3" w:rsidRDefault="00BA26B1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  <w:sectPr w:rsidR="00BA26B1" w:rsidRPr="00B759A3" w:rsidSect="00A4317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37F5F1F" w14:textId="321999B4" w:rsidR="009847E0" w:rsidRPr="00B759A3" w:rsidRDefault="008A25EA" w:rsidP="009847E0">
      <w:pPr>
        <w:pStyle w:val="FSContent"/>
        <w:rPr>
          <w:spacing w:val="-2"/>
          <w:lang w:val="en-US"/>
        </w:rPr>
      </w:pPr>
      <w:r w:rsidRPr="00B759A3">
        <w:rPr>
          <w:rFonts w:hint="cs"/>
          <w:spacing w:val="-2"/>
          <w:cs/>
          <w:lang w:val="en-US"/>
        </w:rPr>
        <w:lastRenderedPageBreak/>
        <w:t xml:space="preserve">กลุ่มบริษัทมีการลงทุนในบริษัทย่อย </w:t>
      </w:r>
      <w:r w:rsidR="009847E0" w:rsidRPr="00B759A3">
        <w:rPr>
          <w:spacing w:val="-2"/>
          <w:cs/>
          <w:lang w:val="en-US"/>
        </w:rPr>
        <w:t>บริษัท เกรซ วอเทอร์</w:t>
      </w:r>
      <w:r w:rsidR="009847E0" w:rsidRPr="00B759A3">
        <w:rPr>
          <w:spacing w:val="-2"/>
          <w:lang w:val="en-US"/>
        </w:rPr>
        <w:t xml:space="preserve"> </w:t>
      </w:r>
      <w:r w:rsidR="009847E0" w:rsidRPr="00B759A3">
        <w:rPr>
          <w:spacing w:val="-2"/>
          <w:cs/>
          <w:lang w:val="en-US"/>
        </w:rPr>
        <w:t xml:space="preserve">เมด จำกัด (มหาชน) </w:t>
      </w:r>
      <w:r w:rsidRPr="00B759A3">
        <w:rPr>
          <w:rFonts w:hint="cs"/>
          <w:spacing w:val="-2"/>
          <w:cs/>
          <w:lang w:val="en-US"/>
        </w:rPr>
        <w:t>ซึ่งเป็นบริษัท</w:t>
      </w:r>
      <w:r w:rsidR="00613AC2" w:rsidRPr="00B759A3">
        <w:rPr>
          <w:rFonts w:hint="cs"/>
          <w:spacing w:val="-2"/>
          <w:cs/>
          <w:lang w:val="en-US"/>
        </w:rPr>
        <w:t>จด</w:t>
      </w:r>
      <w:r w:rsidRPr="00B759A3">
        <w:rPr>
          <w:rFonts w:hint="cs"/>
          <w:spacing w:val="-2"/>
          <w:cs/>
          <w:lang w:val="en-US"/>
        </w:rPr>
        <w:t>ทะเบียนในตลาดหลักทรัพย์แห่งประเทศไทย โดย</w:t>
      </w:r>
      <w:r w:rsidR="009847E0" w:rsidRPr="00B759A3">
        <w:rPr>
          <w:spacing w:val="-2"/>
          <w:cs/>
          <w:lang w:val="en-US"/>
        </w:rPr>
        <w:t>จดทะเบียนในตลาดหลักทรัพย์แห่งประเทศไทย</w:t>
      </w:r>
      <w:r w:rsidR="009C01F0" w:rsidRPr="00B759A3">
        <w:rPr>
          <w:rFonts w:asciiTheme="majorBidi" w:hAnsiTheme="majorBidi" w:hint="cs"/>
          <w:spacing w:val="-2"/>
          <w:cs/>
          <w:lang w:val="en-GB"/>
        </w:rPr>
        <w:t>เมื่อวันที่</w:t>
      </w:r>
      <w:r w:rsidR="009C01F0" w:rsidRPr="00B759A3">
        <w:rPr>
          <w:rFonts w:asciiTheme="majorBidi" w:hAnsiTheme="majorBidi"/>
          <w:spacing w:val="-2"/>
          <w:lang w:val="en-GB"/>
        </w:rPr>
        <w:t xml:space="preserve"> 19 </w:t>
      </w:r>
      <w:r w:rsidR="009C01F0" w:rsidRPr="00B759A3">
        <w:rPr>
          <w:rFonts w:asciiTheme="majorBidi" w:hAnsiTheme="majorBidi" w:hint="cs"/>
          <w:spacing w:val="-2"/>
          <w:cs/>
          <w:lang w:val="en-GB"/>
        </w:rPr>
        <w:t>กันยายน</w:t>
      </w:r>
      <w:r w:rsidR="009C01F0" w:rsidRPr="00B759A3">
        <w:rPr>
          <w:rFonts w:asciiTheme="majorBidi" w:hAnsiTheme="majorBidi"/>
          <w:spacing w:val="-2"/>
          <w:lang w:val="en-GB"/>
        </w:rPr>
        <w:t xml:space="preserve"> 2568</w:t>
      </w:r>
      <w:r w:rsidR="009C01F0" w:rsidRPr="00B759A3">
        <w:rPr>
          <w:rFonts w:asciiTheme="majorBidi" w:hAnsiTheme="majorBidi"/>
          <w:cs/>
          <w:lang w:val="en-GB"/>
        </w:rPr>
        <w:t xml:space="preserve"> </w:t>
      </w:r>
      <w:r w:rsidR="009847E0" w:rsidRPr="00B759A3">
        <w:rPr>
          <w:cs/>
          <w:lang w:val="en-US"/>
        </w:rPr>
        <w:t>ซึ่งมูลค่า</w:t>
      </w:r>
      <w:r w:rsidR="009847E0" w:rsidRPr="00B759A3">
        <w:rPr>
          <w:spacing w:val="-2"/>
          <w:cs/>
          <w:lang w:val="en-US"/>
        </w:rPr>
        <w:t xml:space="preserve">ยุติธรรมของเงินลงทุนดังกล่าวที่คำนวนจากราคาปิด ณ วันที่ </w:t>
      </w:r>
      <w:r w:rsidR="009847E0" w:rsidRPr="00B759A3">
        <w:rPr>
          <w:spacing w:val="-2"/>
          <w:lang w:val="en-US"/>
        </w:rPr>
        <w:t xml:space="preserve">31 </w:t>
      </w:r>
      <w:r w:rsidR="009847E0" w:rsidRPr="00B759A3">
        <w:rPr>
          <w:spacing w:val="-2"/>
          <w:cs/>
          <w:lang w:val="en-US"/>
        </w:rPr>
        <w:t xml:space="preserve">ธันวาคม </w:t>
      </w:r>
      <w:r w:rsidR="009847E0" w:rsidRPr="00B759A3">
        <w:rPr>
          <w:spacing w:val="-2"/>
          <w:lang w:val="en-US"/>
        </w:rPr>
        <w:t xml:space="preserve">2568 </w:t>
      </w:r>
      <w:r w:rsidR="009847E0" w:rsidRPr="00B759A3">
        <w:rPr>
          <w:spacing w:val="-2"/>
          <w:cs/>
          <w:lang w:val="en-US"/>
        </w:rPr>
        <w:t>มีมูลค่า</w:t>
      </w:r>
      <w:r w:rsidR="00121BDF" w:rsidRPr="00B759A3">
        <w:rPr>
          <w:spacing w:val="-2"/>
          <w:lang w:val="en-US"/>
        </w:rPr>
        <w:t xml:space="preserve"> 1</w:t>
      </w:r>
      <w:r w:rsidR="005C3B70" w:rsidRPr="00B759A3">
        <w:rPr>
          <w:spacing w:val="-2"/>
          <w:lang w:val="en-US"/>
        </w:rPr>
        <w:t>35</w:t>
      </w:r>
      <w:r w:rsidR="00121BDF" w:rsidRPr="00B759A3">
        <w:rPr>
          <w:spacing w:val="-2"/>
          <w:lang w:val="en-US"/>
        </w:rPr>
        <w:t>.</w:t>
      </w:r>
      <w:r w:rsidR="00D456F2" w:rsidRPr="00B759A3">
        <w:rPr>
          <w:spacing w:val="-2"/>
          <w:lang w:val="en-US"/>
        </w:rPr>
        <w:t>2</w:t>
      </w:r>
      <w:r w:rsidR="00121BDF" w:rsidRPr="00B759A3">
        <w:rPr>
          <w:spacing w:val="-2"/>
          <w:lang w:val="en-US"/>
        </w:rPr>
        <w:t xml:space="preserve"> </w:t>
      </w:r>
      <w:r w:rsidR="009847E0" w:rsidRPr="00B759A3">
        <w:rPr>
          <w:spacing w:val="-2"/>
          <w:cs/>
          <w:lang w:val="en-US"/>
        </w:rPr>
        <w:t xml:space="preserve">ล้านบาท </w:t>
      </w:r>
      <w:r w:rsidR="00900A4E" w:rsidRPr="00B759A3">
        <w:rPr>
          <w:i/>
          <w:iCs/>
          <w:spacing w:val="-2"/>
          <w:lang w:val="en-GB"/>
        </w:rPr>
        <w:t xml:space="preserve">(2567 : </w:t>
      </w:r>
      <w:r w:rsidR="00900A4E" w:rsidRPr="00B759A3">
        <w:rPr>
          <w:rFonts w:hint="cs"/>
          <w:i/>
          <w:iCs/>
          <w:spacing w:val="-2"/>
          <w:cs/>
          <w:lang w:val="en-GB"/>
        </w:rPr>
        <w:t>ไม่มี</w:t>
      </w:r>
      <w:r w:rsidR="00900A4E" w:rsidRPr="00B759A3">
        <w:rPr>
          <w:i/>
          <w:iCs/>
          <w:spacing w:val="-2"/>
          <w:lang w:val="en-GB"/>
        </w:rPr>
        <w:t>)</w:t>
      </w:r>
    </w:p>
    <w:p w14:paraId="19CDB884" w14:textId="77777777" w:rsidR="009847E0" w:rsidRPr="00B759A3" w:rsidRDefault="009847E0" w:rsidP="00BE3159">
      <w:pPr>
        <w:pStyle w:val="FSContent"/>
        <w:rPr>
          <w:lang w:val="en-US"/>
        </w:rPr>
      </w:pPr>
    </w:p>
    <w:p w14:paraId="1AB0C9EF" w14:textId="7AE08C9D" w:rsidR="00BE3159" w:rsidRPr="00B759A3" w:rsidRDefault="00BE3159" w:rsidP="00BE3159">
      <w:pPr>
        <w:pStyle w:val="FSContent"/>
        <w:rPr>
          <w:cs/>
          <w:lang w:val="en-US"/>
        </w:rPr>
      </w:pPr>
      <w:r w:rsidRPr="00B759A3">
        <w:rPr>
          <w:rFonts w:hint="cs"/>
          <w:cs/>
          <w:lang w:val="en-US"/>
        </w:rPr>
        <w:t>รายละเอียด</w:t>
      </w:r>
      <w:r w:rsidR="00836848" w:rsidRPr="00B759A3">
        <w:rPr>
          <w:cs/>
          <w:lang w:val="en-US"/>
        </w:rPr>
        <w:t>การเคลื่อนไหว</w:t>
      </w:r>
      <w:r w:rsidRPr="00B759A3">
        <w:rPr>
          <w:rFonts w:hint="cs"/>
          <w:cs/>
          <w:lang w:val="en-US"/>
        </w:rPr>
        <w:t xml:space="preserve">ของเงินลงทุนในบริษัทย่อยในระหว่างปีสิ้นสุดวันที่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 xml:space="preserve">ธันวาคม </w:t>
      </w:r>
      <w:r w:rsidRPr="00B759A3">
        <w:rPr>
          <w:lang w:val="en-US"/>
        </w:rPr>
        <w:t>256</w:t>
      </w:r>
      <w:r w:rsidR="00DE6823" w:rsidRPr="00B759A3">
        <w:rPr>
          <w:lang w:val="en-US"/>
        </w:rPr>
        <w:t>8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 xml:space="preserve">และ </w:t>
      </w:r>
      <w:r w:rsidRPr="00B759A3">
        <w:rPr>
          <w:lang w:val="en-US"/>
        </w:rPr>
        <w:t>256</w:t>
      </w:r>
      <w:r w:rsidR="00DE6823" w:rsidRPr="00B759A3">
        <w:rPr>
          <w:lang w:val="en-US"/>
        </w:rPr>
        <w:t>7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>มีดังนี้</w:t>
      </w:r>
    </w:p>
    <w:p w14:paraId="0B3F99F0" w14:textId="77777777" w:rsidR="00BE3159" w:rsidRPr="00B759A3" w:rsidRDefault="00BE3159" w:rsidP="00DE6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84"/>
        <w:gridCol w:w="1336"/>
      </w:tblGrid>
      <w:tr w:rsidR="00BE3159" w:rsidRPr="00B759A3" w14:paraId="54539F1E" w14:textId="77777777" w:rsidTr="00624A0B">
        <w:trPr>
          <w:trHeight w:val="290"/>
        </w:trPr>
        <w:tc>
          <w:tcPr>
            <w:tcW w:w="6120" w:type="dxa"/>
          </w:tcPr>
          <w:p w14:paraId="220143F0" w14:textId="10A8F410" w:rsidR="00BE3159" w:rsidRPr="00B759A3" w:rsidRDefault="00BF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060" w:type="dxa"/>
            <w:gridSpan w:val="3"/>
            <w:vAlign w:val="center"/>
          </w:tcPr>
          <w:p w14:paraId="2598070F" w14:textId="77777777" w:rsidR="00BE3159" w:rsidRPr="00B759A3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159" w:rsidRPr="00B759A3" w14:paraId="4C2D5CF8" w14:textId="77777777" w:rsidTr="00624A0B">
        <w:trPr>
          <w:trHeight w:val="344"/>
        </w:trPr>
        <w:tc>
          <w:tcPr>
            <w:tcW w:w="6120" w:type="dxa"/>
          </w:tcPr>
          <w:p w14:paraId="270C257B" w14:textId="51AE1FDA" w:rsidR="00BE3159" w:rsidRPr="00B759A3" w:rsidRDefault="0042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  <w:vAlign w:val="center"/>
            <w:hideMark/>
          </w:tcPr>
          <w:p w14:paraId="1806A286" w14:textId="7B3135C6" w:rsidR="00BE3159" w:rsidRPr="00B759A3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E6823" w:rsidRPr="00B759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5195A30E" w14:textId="77777777" w:rsidR="00BE3159" w:rsidRPr="00B759A3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  <w:hideMark/>
          </w:tcPr>
          <w:p w14:paraId="749D28A6" w14:textId="6420CE3D" w:rsidR="00BE3159" w:rsidRPr="00B759A3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DE6823" w:rsidRPr="00B759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E3159" w:rsidRPr="00B759A3" w14:paraId="7A3A00CE" w14:textId="77777777" w:rsidTr="00624A0B">
        <w:trPr>
          <w:trHeight w:val="344"/>
        </w:trPr>
        <w:tc>
          <w:tcPr>
            <w:tcW w:w="6120" w:type="dxa"/>
          </w:tcPr>
          <w:p w14:paraId="035468E5" w14:textId="77777777" w:rsidR="00BE3159" w:rsidRPr="00B759A3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5848C1A7" w14:textId="77777777" w:rsidR="00BE3159" w:rsidRPr="00B759A3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6B48" w:rsidRPr="00B759A3" w14:paraId="32877966" w14:textId="77777777" w:rsidTr="00624A0B">
        <w:trPr>
          <w:trHeight w:val="344"/>
        </w:trPr>
        <w:tc>
          <w:tcPr>
            <w:tcW w:w="6120" w:type="dxa"/>
          </w:tcPr>
          <w:p w14:paraId="04BD808A" w14:textId="00458E4F" w:rsidR="00D96B48" w:rsidRPr="00B759A3" w:rsidRDefault="00DE6823" w:rsidP="00D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EA5482"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D96B48" w:rsidRPr="00B759A3">
              <w:rPr>
                <w:rFonts w:ascii="Angsana New" w:hAnsi="Angsana New" w:hint="cs"/>
                <w:sz w:val="30"/>
                <w:szCs w:val="30"/>
                <w:cs/>
              </w:rPr>
              <w:t>บริษัท เจเอสพี ฟาร์มา โฮลดิ้ง จำกัด</w:t>
            </w:r>
          </w:p>
        </w:tc>
        <w:tc>
          <w:tcPr>
            <w:tcW w:w="1440" w:type="dxa"/>
          </w:tcPr>
          <w:p w14:paraId="74F8E3C7" w14:textId="52F01343" w:rsidR="00D96B48" w:rsidRPr="00B759A3" w:rsidRDefault="0074685B" w:rsidP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</w:t>
            </w:r>
            <w:r w:rsidR="002C29D3"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C29D3"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B474B99" w14:textId="77777777" w:rsidR="00D96B48" w:rsidRPr="00B759A3" w:rsidRDefault="00D96B48" w:rsidP="00D96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</w:tcPr>
          <w:p w14:paraId="492BDB43" w14:textId="27858A10" w:rsidR="00D96B48" w:rsidRPr="00B759A3" w:rsidRDefault="00DE6823" w:rsidP="00253F57">
            <w:pPr>
              <w:pStyle w:val="acctfourfigures"/>
              <w:tabs>
                <w:tab w:val="clear" w:pos="765"/>
              </w:tabs>
              <w:spacing w:line="240" w:lineRule="atLeast"/>
              <w:ind w:left="-79" w:right="-5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(155,000)</w:t>
            </w:r>
          </w:p>
        </w:tc>
      </w:tr>
      <w:tr w:rsidR="00D96B48" w:rsidRPr="00B759A3" w14:paraId="0DC30FD4" w14:textId="77777777" w:rsidTr="00624A0B">
        <w:trPr>
          <w:trHeight w:val="355"/>
        </w:trPr>
        <w:tc>
          <w:tcPr>
            <w:tcW w:w="6120" w:type="dxa"/>
            <w:hideMark/>
          </w:tcPr>
          <w:p w14:paraId="124912A7" w14:textId="77777777" w:rsidR="00D96B48" w:rsidRPr="00B759A3" w:rsidRDefault="00D96B48" w:rsidP="00D9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D46EB" w14:textId="0BAD7545" w:rsidR="00D96B48" w:rsidRPr="00B759A3" w:rsidRDefault="00657E5A" w:rsidP="004973B5">
            <w:pPr>
              <w:pStyle w:val="acctfourfigures"/>
              <w:tabs>
                <w:tab w:val="clear" w:pos="765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</w:t>
            </w:r>
            <w:r w:rsidR="002C29D3"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C29D3"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750</w:t>
            </w: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D766C54" w14:textId="77777777" w:rsidR="00D96B48" w:rsidRPr="00B759A3" w:rsidRDefault="00D96B48" w:rsidP="00D96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6ACE1" w14:textId="7216C2FD" w:rsidR="00D96B48" w:rsidRPr="00B759A3" w:rsidRDefault="00DE6823" w:rsidP="00253F57">
            <w:pPr>
              <w:pStyle w:val="acctfourfigures"/>
              <w:tabs>
                <w:tab w:val="clear" w:pos="765"/>
              </w:tabs>
              <w:spacing w:line="240" w:lineRule="atLeast"/>
              <w:ind w:left="-79" w:right="-5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(155,000)</w:t>
            </w:r>
          </w:p>
        </w:tc>
      </w:tr>
    </w:tbl>
    <w:p w14:paraId="0F42F490" w14:textId="77777777" w:rsidR="00BE3159" w:rsidRPr="00B759A3" w:rsidRDefault="00BE3159" w:rsidP="00AA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9696F2" w14:textId="786F1F10" w:rsidR="001118CA" w:rsidRPr="00B759A3" w:rsidRDefault="00BF75C1" w:rsidP="00BF75C1">
      <w:pPr>
        <w:pStyle w:val="FSContent"/>
        <w:jc w:val="left"/>
        <w:rPr>
          <w:rFonts w:asciiTheme="majorBidi" w:hAnsiTheme="majorBidi"/>
          <w:i/>
          <w:iCs/>
          <w:lang w:val="en-GB"/>
        </w:rPr>
      </w:pPr>
      <w:r w:rsidRPr="00B759A3">
        <w:rPr>
          <w:rFonts w:asciiTheme="majorBidi" w:hAnsiTheme="majorBidi" w:hint="cs"/>
          <w:b/>
          <w:bCs/>
          <w:i/>
          <w:iCs/>
          <w:cs/>
          <w:lang w:val="en-GB"/>
        </w:rPr>
        <w:t>การเปลี่ยนแปลงสัดส่วนการถือหุ้นในบริษัทย่อย</w:t>
      </w:r>
      <w:r w:rsidRPr="00B759A3">
        <w:rPr>
          <w:rFonts w:asciiTheme="majorBidi" w:hAnsiTheme="majorBidi"/>
          <w:i/>
          <w:iCs/>
          <w:lang w:val="en-GB"/>
        </w:rPr>
        <w:br/>
      </w:r>
    </w:p>
    <w:p w14:paraId="44B59106" w14:textId="25F2E97E" w:rsidR="00AA39E2" w:rsidRPr="00B759A3" w:rsidRDefault="00AA39E2" w:rsidP="001118CA">
      <w:pPr>
        <w:pStyle w:val="FSContent"/>
        <w:rPr>
          <w:rFonts w:asciiTheme="majorBidi" w:hAnsiTheme="majorBidi"/>
          <w:lang w:val="en-GB"/>
        </w:rPr>
      </w:pPr>
      <w:r w:rsidRPr="00B759A3">
        <w:rPr>
          <w:rFonts w:asciiTheme="majorBidi" w:hAnsiTheme="majorBidi" w:hint="cs"/>
          <w:cs/>
          <w:lang w:val="en-GB"/>
        </w:rPr>
        <w:t xml:space="preserve">เมื่อวันที่ </w:t>
      </w:r>
      <w:r w:rsidRPr="00B759A3">
        <w:rPr>
          <w:rFonts w:asciiTheme="majorBidi" w:hAnsiTheme="majorBidi"/>
          <w:lang w:val="en-US"/>
        </w:rPr>
        <w:t xml:space="preserve">12 </w:t>
      </w:r>
      <w:r w:rsidRPr="00B759A3">
        <w:rPr>
          <w:rFonts w:asciiTheme="majorBidi" w:hAnsiTheme="majorBidi" w:hint="cs"/>
          <w:cs/>
          <w:lang w:val="en-GB"/>
        </w:rPr>
        <w:t>กันยายน</w:t>
      </w:r>
      <w:r w:rsidRPr="00B759A3">
        <w:rPr>
          <w:rFonts w:asciiTheme="majorBidi" w:hAnsiTheme="majorBidi"/>
          <w:lang w:val="en-GB"/>
        </w:rPr>
        <w:t xml:space="preserve"> 2568 </w:t>
      </w:r>
      <w:r w:rsidRPr="00B759A3">
        <w:rPr>
          <w:rFonts w:asciiTheme="majorBidi" w:hAnsiTheme="majorBidi" w:hint="cs"/>
          <w:cs/>
          <w:lang w:val="en-GB"/>
        </w:rPr>
        <w:t>บริษัทย่อยได้เสนอขายหุ้นสามัญให้แก่ประชาชนทั่วไปเป็นครั้งแรก</w:t>
      </w:r>
      <w:r w:rsidRPr="00B759A3">
        <w:rPr>
          <w:rFonts w:asciiTheme="majorBidi" w:hAnsiTheme="majorBidi"/>
          <w:cs/>
          <w:lang w:val="en-GB"/>
        </w:rPr>
        <w:t xml:space="preserve"> (</w:t>
      </w:r>
      <w:r w:rsidRPr="00B759A3">
        <w:rPr>
          <w:rFonts w:asciiTheme="majorBidi" w:hAnsiTheme="majorBidi" w:cstheme="majorBidi"/>
          <w:lang w:val="en-GB"/>
        </w:rPr>
        <w:t xml:space="preserve">Initial Public Offering) </w:t>
      </w:r>
      <w:r w:rsidRPr="00B759A3">
        <w:rPr>
          <w:rFonts w:asciiTheme="majorBidi" w:hAnsiTheme="majorBidi" w:hint="cs"/>
          <w:cs/>
          <w:lang w:val="en-GB"/>
        </w:rPr>
        <w:t>โดยเป็นหุ้นสามัญเพิ่มทุนจำนวน</w:t>
      </w:r>
      <w:r w:rsidRPr="00B759A3">
        <w:rPr>
          <w:rFonts w:asciiTheme="majorBidi" w:hAnsiTheme="majorBidi"/>
          <w:lang w:val="en-GB"/>
        </w:rPr>
        <w:t xml:space="preserve"> 14,150,000 </w:t>
      </w:r>
      <w:r w:rsidRPr="00B759A3">
        <w:rPr>
          <w:rFonts w:asciiTheme="majorBidi" w:hAnsiTheme="majorBidi" w:hint="cs"/>
          <w:cs/>
          <w:lang w:val="en-GB"/>
        </w:rPr>
        <w:t>หุ้น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มูลค่าที่ตราไว้หุ้นละ</w:t>
      </w:r>
      <w:r w:rsidRPr="00B759A3">
        <w:rPr>
          <w:rFonts w:asciiTheme="majorBidi" w:hAnsiTheme="majorBidi"/>
          <w:lang w:val="en-GB"/>
        </w:rPr>
        <w:t xml:space="preserve"> 0.5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ในราคาเสนอขายหุ้นละ</w:t>
      </w:r>
      <w:r w:rsidRPr="00B759A3">
        <w:rPr>
          <w:rFonts w:asciiTheme="majorBidi" w:hAnsiTheme="majorBidi"/>
          <w:lang w:val="en-GB"/>
        </w:rPr>
        <w:t xml:space="preserve"> 2.0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โดยบริษัทย่อยขายหุ้นสามัญได้ทั้งสิ้นจำนวน</w:t>
      </w:r>
      <w:r w:rsidRPr="00B759A3">
        <w:rPr>
          <w:rFonts w:asciiTheme="majorBidi" w:hAnsiTheme="majorBidi"/>
          <w:lang w:val="en-GB"/>
        </w:rPr>
        <w:t xml:space="preserve"> 13,170,000 </w:t>
      </w:r>
      <w:r w:rsidRPr="00B759A3">
        <w:rPr>
          <w:rFonts w:asciiTheme="majorBidi" w:hAnsiTheme="majorBidi" w:hint="cs"/>
          <w:cs/>
          <w:lang w:val="en-GB"/>
        </w:rPr>
        <w:t>หุ้น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คิดเป็นเงินจำนวน</w:t>
      </w:r>
      <w:r w:rsidRPr="00B759A3">
        <w:rPr>
          <w:rFonts w:asciiTheme="majorBidi" w:hAnsiTheme="majorBidi"/>
          <w:lang w:val="en-GB"/>
        </w:rPr>
        <w:t xml:space="preserve"> 26,340,000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ต่อมาเมื่อวันที่</w:t>
      </w:r>
      <w:r w:rsidRPr="00B759A3">
        <w:rPr>
          <w:rFonts w:asciiTheme="majorBidi" w:hAnsiTheme="majorBidi"/>
          <w:lang w:val="en-GB"/>
        </w:rPr>
        <w:t xml:space="preserve"> 16 </w:t>
      </w:r>
      <w:r w:rsidRPr="00B759A3">
        <w:rPr>
          <w:rFonts w:asciiTheme="majorBidi" w:hAnsiTheme="majorBidi" w:hint="cs"/>
          <w:cs/>
          <w:lang w:val="en-GB"/>
        </w:rPr>
        <w:t>กันยายน</w:t>
      </w:r>
      <w:r w:rsidRPr="00B759A3">
        <w:rPr>
          <w:rFonts w:asciiTheme="majorBidi" w:hAnsiTheme="majorBidi"/>
          <w:lang w:val="en-GB"/>
        </w:rPr>
        <w:t xml:space="preserve"> 2568 </w:t>
      </w:r>
      <w:r w:rsidRPr="00B759A3">
        <w:rPr>
          <w:rFonts w:asciiTheme="majorBidi" w:hAnsiTheme="majorBidi" w:hint="cs"/>
          <w:cs/>
          <w:lang w:val="en-GB"/>
        </w:rPr>
        <w:t>บริษัทย่อยได้รับจดทะเบียนหุ้นเพิ่มทุนดังกล่าวแล้วทั้งจำนวนและได้จดทะเบียนเปลี่ยนแปลงทุนที่ออกและชำระแล้วจากจำนวน</w:t>
      </w:r>
      <w:r w:rsidRPr="00B759A3">
        <w:rPr>
          <w:rFonts w:asciiTheme="majorBidi" w:hAnsiTheme="majorBidi"/>
          <w:lang w:val="en-GB"/>
        </w:rPr>
        <w:t xml:space="preserve"> 40,000,000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 (</w:t>
      </w:r>
      <w:r w:rsidRPr="00B759A3">
        <w:rPr>
          <w:rFonts w:asciiTheme="majorBidi" w:hAnsiTheme="majorBidi" w:hint="cs"/>
          <w:cs/>
          <w:lang w:val="en-GB"/>
        </w:rPr>
        <w:t>หุ้นสามัญ</w:t>
      </w:r>
      <w:r w:rsidRPr="00B759A3">
        <w:rPr>
          <w:rFonts w:asciiTheme="majorBidi" w:hAnsiTheme="majorBidi"/>
          <w:lang w:val="en-GB"/>
        </w:rPr>
        <w:t xml:space="preserve"> 80,000,000 </w:t>
      </w:r>
      <w:r w:rsidRPr="00B759A3">
        <w:rPr>
          <w:rFonts w:asciiTheme="majorBidi" w:hAnsiTheme="majorBidi" w:hint="cs"/>
          <w:cs/>
          <w:lang w:val="en-GB"/>
        </w:rPr>
        <w:t>หุ้น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มูลค่าหุ้นละ</w:t>
      </w:r>
      <w:r w:rsidRPr="00B759A3">
        <w:rPr>
          <w:rFonts w:asciiTheme="majorBidi" w:hAnsiTheme="majorBidi"/>
          <w:lang w:val="en-GB"/>
        </w:rPr>
        <w:t xml:space="preserve"> 0.5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) </w:t>
      </w:r>
      <w:r w:rsidRPr="00B759A3">
        <w:rPr>
          <w:rFonts w:asciiTheme="majorBidi" w:hAnsiTheme="majorBidi" w:hint="cs"/>
          <w:cs/>
          <w:lang w:val="en-GB"/>
        </w:rPr>
        <w:t>เป็นจำนวน</w:t>
      </w:r>
      <w:r w:rsidRPr="00B759A3">
        <w:rPr>
          <w:rFonts w:asciiTheme="majorBidi" w:hAnsiTheme="majorBidi"/>
          <w:lang w:val="en-GB"/>
        </w:rPr>
        <w:t xml:space="preserve"> 46,585,000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 (</w:t>
      </w:r>
      <w:r w:rsidRPr="00B759A3">
        <w:rPr>
          <w:rFonts w:asciiTheme="majorBidi" w:hAnsiTheme="majorBidi" w:hint="cs"/>
          <w:cs/>
          <w:lang w:val="en-GB"/>
        </w:rPr>
        <w:t>หุ้นสามัญ</w:t>
      </w:r>
      <w:r w:rsidRPr="00B759A3">
        <w:rPr>
          <w:rFonts w:asciiTheme="majorBidi" w:hAnsiTheme="majorBidi"/>
          <w:lang w:val="en-GB"/>
        </w:rPr>
        <w:t xml:space="preserve"> 93,170,000 </w:t>
      </w:r>
      <w:r w:rsidRPr="00B759A3">
        <w:rPr>
          <w:rFonts w:asciiTheme="majorBidi" w:hAnsiTheme="majorBidi" w:hint="cs"/>
          <w:cs/>
          <w:lang w:val="en-GB"/>
        </w:rPr>
        <w:t>หุ้น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มูลค่าหุ้นละ</w:t>
      </w:r>
      <w:r w:rsidRPr="00B759A3">
        <w:rPr>
          <w:rFonts w:asciiTheme="majorBidi" w:hAnsiTheme="majorBidi"/>
          <w:lang w:val="en-GB"/>
        </w:rPr>
        <w:t xml:space="preserve"> 0.5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) </w:t>
      </w:r>
      <w:r w:rsidRPr="00B759A3">
        <w:rPr>
          <w:rFonts w:asciiTheme="majorBidi" w:hAnsiTheme="majorBidi" w:hint="cs"/>
          <w:cs/>
          <w:lang w:val="en-GB"/>
        </w:rPr>
        <w:t>กับกระทรวงพาณิชย์</w:t>
      </w:r>
      <w:r w:rsidRPr="00B759A3">
        <w:rPr>
          <w:rFonts w:asciiTheme="majorBidi" w:hAnsiTheme="majorBidi"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และตลาดหลักทรัพย์แห่งประเทศไทยได้รับจดทะเบียนหุ้นจำนวน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/>
          <w:lang w:val="en-GB"/>
        </w:rPr>
        <w:t>93,170,000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หุ้น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มูลค่าที่ตราไว้หุ้นละ</w:t>
      </w:r>
      <w:r w:rsidRPr="00B759A3">
        <w:rPr>
          <w:rFonts w:asciiTheme="majorBidi" w:hAnsiTheme="majorBidi"/>
          <w:lang w:val="en-GB"/>
        </w:rPr>
        <w:t xml:space="preserve"> 0.5 </w:t>
      </w:r>
      <w:r w:rsidRPr="00B759A3">
        <w:rPr>
          <w:rFonts w:asciiTheme="majorBidi" w:hAnsiTheme="majorBidi" w:hint="cs"/>
          <w:cs/>
          <w:lang w:val="en-GB"/>
        </w:rPr>
        <w:t>บาท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เป็นหลักทรัพย์จดทะเบียนและเริ่มการซื้อขายเมื่อวันที่</w:t>
      </w:r>
      <w:r w:rsidRPr="00B759A3">
        <w:rPr>
          <w:rFonts w:asciiTheme="majorBidi" w:hAnsiTheme="majorBidi"/>
          <w:lang w:val="en-GB"/>
        </w:rPr>
        <w:t xml:space="preserve"> 19 </w:t>
      </w:r>
      <w:r w:rsidRPr="00B759A3">
        <w:rPr>
          <w:rFonts w:asciiTheme="majorBidi" w:hAnsiTheme="majorBidi" w:hint="cs"/>
          <w:cs/>
          <w:lang w:val="en-GB"/>
        </w:rPr>
        <w:t>กันยายน</w:t>
      </w:r>
      <w:r w:rsidRPr="00B759A3">
        <w:rPr>
          <w:rFonts w:asciiTheme="majorBidi" w:hAnsiTheme="majorBidi"/>
          <w:lang w:val="en-GB"/>
        </w:rPr>
        <w:t xml:space="preserve"> 2568</w:t>
      </w:r>
      <w:r w:rsidRPr="00B759A3">
        <w:rPr>
          <w:rFonts w:asciiTheme="majorBidi" w:hAnsiTheme="majorBidi"/>
          <w:cs/>
          <w:lang w:val="en-GB"/>
        </w:rPr>
        <w:t xml:space="preserve"> </w:t>
      </w:r>
    </w:p>
    <w:p w14:paraId="04896B13" w14:textId="77777777" w:rsidR="00AA39E2" w:rsidRPr="00B759A3" w:rsidRDefault="00AA39E2" w:rsidP="00AA39E2">
      <w:pPr>
        <w:pStyle w:val="FSContent"/>
        <w:rPr>
          <w:rFonts w:asciiTheme="majorBidi" w:hAnsiTheme="majorBidi" w:cstheme="majorBidi"/>
          <w:lang w:val="en-GB"/>
        </w:rPr>
      </w:pPr>
    </w:p>
    <w:p w14:paraId="62F5BBD9" w14:textId="26DD6DDA" w:rsidR="00C2085A" w:rsidRPr="00B759A3" w:rsidRDefault="00AA39E2" w:rsidP="00AA39E2">
      <w:pPr>
        <w:pStyle w:val="FSContent"/>
        <w:rPr>
          <w:rFonts w:asciiTheme="majorBidi" w:hAnsiTheme="majorBidi"/>
          <w:lang w:val="en-GB"/>
        </w:rPr>
      </w:pPr>
      <w:r w:rsidRPr="00B759A3">
        <w:rPr>
          <w:rFonts w:asciiTheme="majorBidi" w:hAnsiTheme="majorBidi" w:hint="cs"/>
          <w:cs/>
          <w:lang w:val="en-GB"/>
        </w:rPr>
        <w:t>กลุ่มบริษัทมีส่วนได้เสียลดลงจากร้อยละ</w:t>
      </w:r>
      <w:r w:rsidRPr="00B759A3">
        <w:rPr>
          <w:rFonts w:asciiTheme="majorBidi" w:hAnsiTheme="majorBidi"/>
          <w:lang w:val="en-GB"/>
        </w:rPr>
        <w:t xml:space="preserve"> 52.8 </w:t>
      </w:r>
      <w:r w:rsidRPr="00B759A3">
        <w:rPr>
          <w:rFonts w:asciiTheme="majorBidi" w:hAnsiTheme="majorBidi" w:hint="cs"/>
          <w:cs/>
          <w:lang w:val="en-GB"/>
        </w:rPr>
        <w:t>เป็นร้อยละ</w:t>
      </w:r>
      <w:r w:rsidRPr="00B759A3">
        <w:rPr>
          <w:rFonts w:asciiTheme="majorBidi" w:hAnsiTheme="majorBidi"/>
          <w:lang w:val="en-GB"/>
        </w:rPr>
        <w:t xml:space="preserve"> 45.3 </w:t>
      </w:r>
      <w:r w:rsidRPr="00B759A3">
        <w:rPr>
          <w:rFonts w:asciiTheme="majorBidi" w:hAnsiTheme="majorBidi" w:hint="cs"/>
          <w:cs/>
          <w:lang w:val="en-GB"/>
        </w:rPr>
        <w:t>โดยที่อำนาจการควบคุมในบริษัทย่อยนั้น</w:t>
      </w:r>
      <w:r w:rsidRPr="00B759A3">
        <w:rPr>
          <w:rFonts w:asciiTheme="majorBidi" w:hAnsiTheme="majorBidi"/>
          <w:lang w:val="en-GB"/>
        </w:rPr>
        <w:br/>
      </w:r>
      <w:r w:rsidRPr="00B759A3">
        <w:rPr>
          <w:rFonts w:asciiTheme="majorBidi" w:hAnsiTheme="majorBidi" w:hint="cs"/>
          <w:cs/>
          <w:lang w:val="en-GB"/>
        </w:rPr>
        <w:t>ไม่เปลี่ยนแปลง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กลุ่มบริษัทรับรู้ส่วนได้เสียที่ไม่มีอำนาจควบคุมเพิ่มขึ้นเป็นจำนวนเงิน</w:t>
      </w:r>
      <w:r w:rsidRPr="00B759A3">
        <w:rPr>
          <w:rFonts w:asciiTheme="majorBidi" w:hAnsiTheme="majorBidi"/>
          <w:lang w:val="en-GB"/>
        </w:rPr>
        <w:t xml:space="preserve"> 17.9 </w:t>
      </w:r>
      <w:r w:rsidRPr="00B759A3">
        <w:rPr>
          <w:rFonts w:asciiTheme="majorBidi" w:hAnsiTheme="majorBidi" w:hint="cs"/>
          <w:cs/>
          <w:lang w:val="en-GB"/>
        </w:rPr>
        <w:t>ล้านบาท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และส่วนเกินทุนจากการเปลี่ยนแปลงสัดส่วนการถือหุ้นในบริษัทย่อยเป็นจำนวนเงิน</w:t>
      </w:r>
      <w:r w:rsidRPr="00B759A3">
        <w:rPr>
          <w:rFonts w:asciiTheme="majorBidi" w:hAnsiTheme="majorBidi"/>
          <w:lang w:val="en-GB"/>
        </w:rPr>
        <w:t xml:space="preserve"> 8.0 </w:t>
      </w:r>
      <w:r w:rsidRPr="00B759A3">
        <w:rPr>
          <w:rFonts w:asciiTheme="majorBidi" w:hAnsiTheme="majorBidi" w:hint="cs"/>
          <w:cs/>
          <w:lang w:val="en-GB"/>
        </w:rPr>
        <w:t>ล้านบาท</w:t>
      </w:r>
      <w:r w:rsidRPr="00B759A3">
        <w:rPr>
          <w:rFonts w:asciiTheme="majorBidi" w:hAnsiTheme="majorBidi"/>
          <w:cs/>
          <w:lang w:val="en-GB"/>
        </w:rPr>
        <w:t xml:space="preserve"> (</w:t>
      </w:r>
      <w:r w:rsidRPr="00B759A3">
        <w:rPr>
          <w:rFonts w:asciiTheme="majorBidi" w:hAnsiTheme="majorBidi" w:hint="cs"/>
          <w:cs/>
          <w:lang w:val="en-GB"/>
        </w:rPr>
        <w:t xml:space="preserve">สุทธิจากค่าใช้จ่ายในการเสนอขายหุ้นจำนวนเงิน </w:t>
      </w:r>
      <w:r w:rsidRPr="00B759A3">
        <w:rPr>
          <w:rFonts w:asciiTheme="majorBidi" w:hAnsiTheme="majorBidi"/>
          <w:lang w:val="en-US"/>
        </w:rPr>
        <w:t xml:space="preserve">0.5 </w:t>
      </w:r>
      <w:r w:rsidRPr="00B759A3">
        <w:rPr>
          <w:rFonts w:asciiTheme="majorBidi" w:hAnsiTheme="majorBidi" w:hint="cs"/>
          <w:cs/>
          <w:lang w:val="en-GB"/>
        </w:rPr>
        <w:t>ล้านบาท</w:t>
      </w:r>
      <w:r w:rsidRPr="00B759A3">
        <w:rPr>
          <w:rFonts w:asciiTheme="majorBidi" w:hAnsiTheme="majorBidi"/>
          <w:cs/>
          <w:lang w:val="en-GB"/>
        </w:rPr>
        <w:t xml:space="preserve"> </w:t>
      </w:r>
      <w:r w:rsidRPr="00B759A3">
        <w:rPr>
          <w:rFonts w:asciiTheme="majorBidi" w:hAnsiTheme="majorBidi" w:hint="cs"/>
          <w:cs/>
          <w:lang w:val="en-GB"/>
        </w:rPr>
        <w:t>และค่าใช้จ่ายภาษีเงินได้จำนวนเงิน</w:t>
      </w:r>
      <w:r w:rsidRPr="00B759A3">
        <w:rPr>
          <w:rFonts w:asciiTheme="majorBidi" w:hAnsiTheme="majorBidi"/>
          <w:lang w:val="en-GB"/>
        </w:rPr>
        <w:t xml:space="preserve"> 0.1 </w:t>
      </w:r>
      <w:r w:rsidRPr="00B759A3">
        <w:rPr>
          <w:rFonts w:asciiTheme="majorBidi" w:hAnsiTheme="majorBidi" w:hint="cs"/>
          <w:cs/>
          <w:lang w:val="en-GB"/>
        </w:rPr>
        <w:t>ล้านบาท</w:t>
      </w:r>
      <w:r w:rsidRPr="00B759A3">
        <w:rPr>
          <w:rFonts w:asciiTheme="majorBidi" w:hAnsiTheme="majorBidi"/>
          <w:cs/>
          <w:lang w:val="en-GB"/>
        </w:rPr>
        <w:t>)</w:t>
      </w:r>
      <w:r w:rsidR="007C6960" w:rsidRPr="00B759A3">
        <w:t xml:space="preserve"> </w:t>
      </w:r>
    </w:p>
    <w:p w14:paraId="4F14FA4D" w14:textId="3673AFB1" w:rsidR="00250AAD" w:rsidRPr="00B759A3" w:rsidRDefault="0025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5EC70924" w14:textId="7FC93193" w:rsidR="00BD0E69" w:rsidRPr="00B759A3" w:rsidRDefault="00BD0E69" w:rsidP="00BD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การพิจารณาการด้อยค่าของเงินลงทุนในบริษัทย่อย</w:t>
      </w:r>
    </w:p>
    <w:p w14:paraId="0086F4E8" w14:textId="77777777" w:rsidR="00BC742A" w:rsidRPr="00B759A3" w:rsidRDefault="00BC742A" w:rsidP="00BD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512A7981" w14:textId="6BDA5D6C" w:rsidR="00BC742A" w:rsidRPr="00B759A3" w:rsidRDefault="00BC742A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>256</w:t>
      </w:r>
      <w:r w:rsidR="0074685B" w:rsidRPr="00B759A3">
        <w:rPr>
          <w:rFonts w:ascii="Angsana New" w:hAnsi="Angsana New"/>
          <w:sz w:val="30"/>
          <w:szCs w:val="30"/>
        </w:rPr>
        <w:t>8</w:t>
      </w:r>
      <w:r w:rsidRPr="00B759A3">
        <w:rPr>
          <w:rFonts w:ascii="Angsana New" w:hAnsi="Angsana New"/>
          <w:sz w:val="30"/>
          <w:szCs w:val="30"/>
          <w:cs/>
        </w:rPr>
        <w:t xml:space="preserve"> ผลการดำเนินงานที่เกิดขึ้นจริงของ</w:t>
      </w:r>
      <w:r w:rsidR="006E536C" w:rsidRPr="00B759A3">
        <w:rPr>
          <w:rFonts w:ascii="Angsana New" w:hAnsi="Angsana New"/>
          <w:sz w:val="30"/>
          <w:szCs w:val="30"/>
          <w:cs/>
        </w:rPr>
        <w:t>บริษัท</w:t>
      </w:r>
      <w:r w:rsidR="001B2183" w:rsidRPr="00B759A3">
        <w:rPr>
          <w:rFonts w:ascii="Angsana New" w:hAnsi="Angsana New" w:hint="cs"/>
          <w:sz w:val="30"/>
          <w:szCs w:val="30"/>
          <w:cs/>
        </w:rPr>
        <w:t>ย่อยทางอ้อม</w:t>
      </w:r>
      <w:r w:rsidR="00104AB4" w:rsidRPr="00B759A3">
        <w:rPr>
          <w:rFonts w:ascii="Angsana New" w:hAnsi="Angsana New" w:hint="cs"/>
          <w:sz w:val="30"/>
          <w:szCs w:val="30"/>
          <w:cs/>
        </w:rPr>
        <w:t>แห่งหนึ่ง</w:t>
      </w:r>
      <w:r w:rsidRPr="00B759A3">
        <w:rPr>
          <w:rFonts w:ascii="Angsana New" w:hAnsi="Angsana New"/>
          <w:sz w:val="30"/>
          <w:szCs w:val="30"/>
          <w:cs/>
        </w:rPr>
        <w:t xml:space="preserve">ต่ำกว่าผลประกอบการที่ผู้บริหารคาดหวัง ผู้บริหารเชื่อว่ามีข้อบ่งชี้เรื่องการด้อยค่า </w:t>
      </w:r>
      <w:r w:rsidRPr="00B759A3">
        <w:rPr>
          <w:rFonts w:ascii="Angsana New" w:hAnsi="Angsana New" w:hint="cs"/>
          <w:sz w:val="30"/>
          <w:szCs w:val="30"/>
          <w:cs/>
        </w:rPr>
        <w:t>จึง</w:t>
      </w:r>
      <w:r w:rsidR="00BD0E69" w:rsidRPr="00B759A3">
        <w:rPr>
          <w:rFonts w:ascii="Angsana New" w:hAnsi="Angsana New"/>
          <w:sz w:val="30"/>
          <w:szCs w:val="30"/>
          <w:cs/>
        </w:rPr>
        <w:t>ได้มีการทดสอบการด้อยค่าของมูลค่าตามบัญชีของเงินลงทุนใน</w:t>
      </w:r>
      <w:r w:rsidR="00065320" w:rsidRPr="00B759A3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Pr="00B759A3">
        <w:rPr>
          <w:rFonts w:ascii="Angsana New" w:hAnsi="Angsana New" w:hint="cs"/>
          <w:sz w:val="30"/>
          <w:szCs w:val="30"/>
          <w:cs/>
        </w:rPr>
        <w:t>ดังกล่าว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="001840D4" w:rsidRPr="00B759A3">
        <w:rPr>
          <w:rFonts w:asciiTheme="majorBidi" w:hAnsiTheme="majorBidi" w:cstheme="majorBidi" w:hint="cs"/>
          <w:sz w:val="30"/>
          <w:szCs w:val="30"/>
          <w:cs/>
        </w:rPr>
        <w:t>ผู้บริหารได้</w:t>
      </w:r>
      <w:r w:rsidRPr="00B759A3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B759A3">
        <w:rPr>
          <w:rFonts w:ascii="Angsana New" w:hAnsi="Angsana New"/>
          <w:sz w:val="30"/>
          <w:szCs w:val="30"/>
          <w:cs/>
        </w:rPr>
        <w:t>มูลค่าที่คาดว่าจะได้รับคืนพิจารณาจาก</w:t>
      </w:r>
      <w:r w:rsidR="00AA2BBB" w:rsidRPr="00B759A3">
        <w:rPr>
          <w:rFonts w:asciiTheme="majorBidi" w:hAnsiTheme="majorBidi" w:hint="cs"/>
          <w:sz w:val="30"/>
          <w:szCs w:val="30"/>
          <w:cs/>
        </w:rPr>
        <w:t xml:space="preserve">มูลค่ายุติธรรมหักต้นทุนในการจำหน่าย </w:t>
      </w:r>
      <w:r w:rsidRPr="00B759A3">
        <w:rPr>
          <w:rFonts w:ascii="Angsana New" w:hAnsi="Angsana New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  <w:r w:rsidR="0035566A" w:rsidRPr="00B759A3">
        <w:rPr>
          <w:rFonts w:ascii="Angsana New" w:hAnsi="Angsana New"/>
          <w:sz w:val="30"/>
          <w:szCs w:val="30"/>
        </w:rPr>
        <w:t xml:space="preserve"> </w:t>
      </w:r>
    </w:p>
    <w:p w14:paraId="4AE7669B" w14:textId="77777777" w:rsidR="00AA2BBB" w:rsidRPr="00B759A3" w:rsidRDefault="00AA2BBB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1B233303" w14:textId="38822FC4" w:rsidR="007918D6" w:rsidRPr="00B759A3" w:rsidRDefault="007918D6" w:rsidP="0079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/>
          <w:sz w:val="30"/>
          <w:szCs w:val="30"/>
          <w:cs/>
        </w:rPr>
        <w:t>มูลค่าที่คาดว่าจะได้รับคืน</w:t>
      </w:r>
      <w:r w:rsidRPr="00B759A3">
        <w:rPr>
          <w:rFonts w:asciiTheme="majorBidi" w:hAnsiTheme="majorBidi" w:cstheme="majorBidi"/>
          <w:sz w:val="30"/>
          <w:szCs w:val="30"/>
          <w:cs/>
        </w:rPr>
        <w:t>ของ</w:t>
      </w:r>
      <w:r w:rsidRPr="00B759A3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Pr="00B759A3">
        <w:rPr>
          <w:rFonts w:ascii="Angsana New" w:hAnsi="Angsana New"/>
          <w:sz w:val="30"/>
          <w:szCs w:val="30"/>
          <w:cs/>
        </w:rPr>
        <w:t>ดังกล่าว</w:t>
      </w:r>
      <w:r w:rsidR="00AA2BBB" w:rsidRPr="00B759A3">
        <w:rPr>
          <w:rFonts w:asciiTheme="majorBidi" w:hAnsiTheme="majorBidi" w:cstheme="majorBidi" w:hint="cs"/>
          <w:sz w:val="30"/>
          <w:szCs w:val="30"/>
          <w:cs/>
        </w:rPr>
        <w:t>มา</w:t>
      </w:r>
      <w:r w:rsidRPr="00B759A3">
        <w:rPr>
          <w:rFonts w:asciiTheme="majorBidi" w:hAnsiTheme="majorBidi"/>
          <w:sz w:val="30"/>
          <w:szCs w:val="30"/>
          <w:cs/>
        </w:rPr>
        <w:t>จาก</w:t>
      </w:r>
      <w:r w:rsidRPr="00B759A3">
        <w:rPr>
          <w:rFonts w:asciiTheme="majorBidi" w:hAnsiTheme="majorBidi" w:hint="cs"/>
          <w:sz w:val="30"/>
          <w:szCs w:val="30"/>
          <w:cs/>
        </w:rPr>
        <w:t>มูลค่ายุติธรรมหักต้นทุนในการจำหน่ายโดยการประมาณการคิดลดของกระแสเงินสด</w:t>
      </w:r>
      <w:r w:rsidRPr="00B759A3">
        <w:rPr>
          <w:rFonts w:asciiTheme="majorBidi" w:hAnsiTheme="majorBidi"/>
          <w:sz w:val="30"/>
          <w:szCs w:val="30"/>
          <w:cs/>
        </w:rPr>
        <w:t xml:space="preserve"> การวัดมูลค่ายุติธรรมจัดประเภทเป็นมูลค่ายุติธรรมระดับ</w:t>
      </w:r>
      <w:r w:rsidRPr="00B759A3">
        <w:rPr>
          <w:rFonts w:asciiTheme="majorBidi" w:hAnsiTheme="majorBidi"/>
          <w:sz w:val="30"/>
          <w:szCs w:val="30"/>
        </w:rPr>
        <w:t xml:space="preserve"> 3</w:t>
      </w:r>
    </w:p>
    <w:p w14:paraId="5CFE1973" w14:textId="77777777" w:rsidR="007918D6" w:rsidRPr="00B759A3" w:rsidRDefault="007918D6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/>
          <w:sz w:val="28"/>
          <w:szCs w:val="28"/>
        </w:rPr>
      </w:pPr>
    </w:p>
    <w:p w14:paraId="773810B6" w14:textId="77777777" w:rsidR="0035566A" w:rsidRPr="00B759A3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ข้อสมมติฐานที่ใช้ในการประมาณมูลค่าจากการใช้แสดงในตารางต่อไปนี้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3CE5FEF1" w14:textId="77777777" w:rsidR="0035566A" w:rsidRPr="00B759A3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93"/>
        <w:gridCol w:w="1606"/>
        <w:gridCol w:w="1608"/>
      </w:tblGrid>
      <w:tr w:rsidR="0035566A" w:rsidRPr="00B759A3" w14:paraId="7DAD5AB7" w14:textId="77777777" w:rsidTr="008A2E70">
        <w:trPr>
          <w:trHeight w:val="330"/>
          <w:tblHeader/>
        </w:trPr>
        <w:tc>
          <w:tcPr>
            <w:tcW w:w="5893" w:type="dxa"/>
          </w:tcPr>
          <w:p w14:paraId="5E7241E2" w14:textId="77777777" w:rsidR="0035566A" w:rsidRPr="00B759A3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6" w:type="dxa"/>
            <w:vAlign w:val="center"/>
          </w:tcPr>
          <w:p w14:paraId="60566F3D" w14:textId="2C49BB82" w:rsidR="0035566A" w:rsidRPr="00B759A3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007970" w:rsidRPr="00B759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8" w:type="dxa"/>
          </w:tcPr>
          <w:p w14:paraId="6EF665D4" w14:textId="7CE34BE5" w:rsidR="0035566A" w:rsidRPr="00B759A3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007970" w:rsidRPr="00B759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5566A" w:rsidRPr="00B759A3" w14:paraId="24B0303A" w14:textId="77777777" w:rsidTr="008A2E70">
        <w:trPr>
          <w:trHeight w:val="330"/>
        </w:trPr>
        <w:tc>
          <w:tcPr>
            <w:tcW w:w="5893" w:type="dxa"/>
          </w:tcPr>
          <w:p w14:paraId="7E7E237A" w14:textId="77777777" w:rsidR="0035566A" w:rsidRPr="00B759A3" w:rsidRDefault="0035566A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4" w:type="dxa"/>
            <w:gridSpan w:val="2"/>
            <w:vAlign w:val="bottom"/>
          </w:tcPr>
          <w:p w14:paraId="4823E90B" w14:textId="77777777" w:rsidR="0035566A" w:rsidRPr="00B759A3" w:rsidRDefault="0035566A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007970" w:rsidRPr="00B759A3" w14:paraId="78345B7E" w14:textId="77777777" w:rsidTr="008A2E70">
        <w:trPr>
          <w:trHeight w:val="330"/>
        </w:trPr>
        <w:tc>
          <w:tcPr>
            <w:tcW w:w="5893" w:type="dxa"/>
          </w:tcPr>
          <w:p w14:paraId="1636E3C2" w14:textId="7C37021A" w:rsidR="00007970" w:rsidRPr="00B759A3" w:rsidRDefault="00007970" w:rsidP="0000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อัตราคิดล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606" w:type="dxa"/>
            <w:vAlign w:val="bottom"/>
          </w:tcPr>
          <w:p w14:paraId="52CC5647" w14:textId="7E0F231C" w:rsidR="00007970" w:rsidRPr="00B759A3" w:rsidRDefault="001840D4" w:rsidP="0000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11.3</w:t>
            </w:r>
          </w:p>
        </w:tc>
        <w:tc>
          <w:tcPr>
            <w:tcW w:w="1608" w:type="dxa"/>
            <w:vAlign w:val="bottom"/>
          </w:tcPr>
          <w:p w14:paraId="0416C29B" w14:textId="46F89DD5" w:rsidR="00007970" w:rsidRPr="00B759A3" w:rsidRDefault="00007970" w:rsidP="0000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7.45</w:t>
            </w:r>
          </w:p>
        </w:tc>
      </w:tr>
      <w:tr w:rsidR="00007970" w:rsidRPr="00B759A3" w14:paraId="2C01C410" w14:textId="77777777" w:rsidTr="008A2E70">
        <w:trPr>
          <w:trHeight w:val="330"/>
        </w:trPr>
        <w:tc>
          <w:tcPr>
            <w:tcW w:w="5893" w:type="dxa"/>
          </w:tcPr>
          <w:p w14:paraId="6D16765F" w14:textId="77777777" w:rsidR="00837ABF" w:rsidRPr="00B759A3" w:rsidRDefault="00837ABF" w:rsidP="0083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ประมาณการอัตราการเติบโตของรายได้ </w:t>
            </w:r>
          </w:p>
          <w:p w14:paraId="0BA6F0E8" w14:textId="5368228E" w:rsidR="000752ED" w:rsidRPr="00B759A3" w:rsidRDefault="003E3E30" w:rsidP="0083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37ABF" w:rsidRPr="00B759A3">
              <w:rPr>
                <w:rFonts w:ascii="Angsana New" w:hAnsi="Angsana New"/>
                <w:sz w:val="30"/>
                <w:szCs w:val="30"/>
                <w:cs/>
              </w:rPr>
              <w:t>(อัตราถัวเฉลี่ย 5 ปีข้างหน้า)</w:t>
            </w:r>
          </w:p>
        </w:tc>
        <w:tc>
          <w:tcPr>
            <w:tcW w:w="1606" w:type="dxa"/>
            <w:vAlign w:val="bottom"/>
          </w:tcPr>
          <w:p w14:paraId="1E7498C6" w14:textId="56C74365" w:rsidR="00007970" w:rsidRPr="00B759A3" w:rsidRDefault="00975128" w:rsidP="0000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</w:t>
            </w:r>
            <w:r w:rsidR="009A222B" w:rsidRPr="00B759A3">
              <w:rPr>
                <w:rFonts w:ascii="Angsana New" w:hAnsi="Angsana New"/>
                <w:sz w:val="30"/>
                <w:szCs w:val="30"/>
              </w:rPr>
              <w:t>4.09</w:t>
            </w:r>
          </w:p>
        </w:tc>
        <w:tc>
          <w:tcPr>
            <w:tcW w:w="1608" w:type="dxa"/>
            <w:vAlign w:val="bottom"/>
          </w:tcPr>
          <w:p w14:paraId="7A15A903" w14:textId="4D596393" w:rsidR="00007970" w:rsidRPr="00B759A3" w:rsidRDefault="009A222B" w:rsidP="0000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64.32</w:t>
            </w:r>
          </w:p>
        </w:tc>
      </w:tr>
    </w:tbl>
    <w:p w14:paraId="5ACB69E9" w14:textId="77777777" w:rsidR="0035566A" w:rsidRPr="00B759A3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</w:rPr>
      </w:pPr>
    </w:p>
    <w:p w14:paraId="48AAF027" w14:textId="3D529A6F" w:rsidR="0035566A" w:rsidRPr="00B759A3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B759A3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</w:t>
      </w:r>
      <w:r w:rsidRPr="00B759A3">
        <w:rPr>
          <w:rFonts w:asciiTheme="majorBidi" w:hAnsiTheme="majorBidi" w:cstheme="majorBidi"/>
          <w:sz w:val="30"/>
          <w:szCs w:val="30"/>
          <w:cs/>
        </w:rPr>
        <w:br w:type="textWrapping" w:clear="all"/>
        <w:t>ธุรกิจ และความสามารถในการก่อหนี้สินที่ร้อยละ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9A222B" w:rsidRPr="00B759A3">
        <w:rPr>
          <w:rFonts w:asciiTheme="majorBidi" w:hAnsiTheme="majorBidi" w:cstheme="majorBidi"/>
          <w:sz w:val="30"/>
          <w:szCs w:val="30"/>
        </w:rPr>
        <w:t>30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007970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007970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ร้อยละ </w:t>
      </w:r>
      <w:r w:rsidR="009A222B" w:rsidRPr="00B759A3">
        <w:rPr>
          <w:rFonts w:asciiTheme="majorBidi" w:hAnsiTheme="majorBidi" w:cstheme="majorBidi"/>
          <w:i/>
          <w:iCs/>
          <w:sz w:val="30"/>
          <w:szCs w:val="30"/>
        </w:rPr>
        <w:t>46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9A222B" w:rsidRPr="00B759A3">
        <w:rPr>
          <w:rFonts w:asciiTheme="majorBidi" w:hAnsiTheme="majorBidi" w:cstheme="majorBidi"/>
          <w:sz w:val="30"/>
          <w:szCs w:val="30"/>
        </w:rPr>
        <w:t>6.5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007970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</w:t>
      </w:r>
      <w:r w:rsidR="00007970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ร้อยละ </w:t>
      </w:r>
      <w:r w:rsidR="00007970" w:rsidRPr="00B759A3">
        <w:rPr>
          <w:rFonts w:asciiTheme="majorBidi" w:hAnsiTheme="majorBidi" w:cstheme="majorBidi"/>
          <w:i/>
          <w:iCs/>
          <w:sz w:val="30"/>
          <w:szCs w:val="30"/>
        </w:rPr>
        <w:t>8.2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F096F" w14:textId="77777777" w:rsidR="006E536C" w:rsidRPr="00B759A3" w:rsidRDefault="006E536C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751AB" w14:textId="52A70158" w:rsidR="006E536C" w:rsidRPr="00B759A3" w:rsidRDefault="006E536C" w:rsidP="0018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759A3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ต่ำกว่ามูลค่าสุทธิทางบัญชี ดังนั้นบริษัทจึงบันทึกผลขาดทุนจากการด้อยค่าเป็นจำนวนเงิน </w:t>
      </w:r>
      <w:r w:rsidR="00BC33B7" w:rsidRPr="00B759A3">
        <w:rPr>
          <w:rFonts w:asciiTheme="majorBidi" w:hAnsiTheme="majorBidi" w:cstheme="majorBidi"/>
          <w:sz w:val="30"/>
          <w:szCs w:val="30"/>
        </w:rPr>
        <w:t>2</w:t>
      </w:r>
      <w:r w:rsidR="00CA311D" w:rsidRPr="00B759A3">
        <w:rPr>
          <w:rFonts w:asciiTheme="majorBidi" w:hAnsiTheme="majorBidi" w:cstheme="majorBidi"/>
          <w:sz w:val="30"/>
          <w:szCs w:val="30"/>
        </w:rPr>
        <w:t>5</w:t>
      </w:r>
      <w:r w:rsidR="0074685B" w:rsidRPr="00B759A3">
        <w:rPr>
          <w:rFonts w:asciiTheme="majorBidi" w:hAnsiTheme="majorBidi" w:cstheme="majorBidi"/>
          <w:sz w:val="30"/>
          <w:szCs w:val="30"/>
        </w:rPr>
        <w:t>.</w:t>
      </w:r>
      <w:r w:rsidR="00CA311D" w:rsidRPr="00B759A3">
        <w:rPr>
          <w:rFonts w:asciiTheme="majorBidi" w:hAnsiTheme="majorBidi" w:cstheme="majorBidi"/>
          <w:sz w:val="30"/>
          <w:szCs w:val="30"/>
        </w:rPr>
        <w:t>8</w:t>
      </w:r>
      <w:r w:rsidR="0074685B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74685B" w:rsidRPr="00B759A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759A3">
        <w:rPr>
          <w:rFonts w:asciiTheme="majorBidi" w:hAnsiTheme="majorBidi"/>
          <w:sz w:val="30"/>
          <w:szCs w:val="30"/>
          <w:cs/>
        </w:rPr>
        <w:t>ในงบกำไรขาดทุน</w:t>
      </w:r>
      <w:r w:rsidR="00092A28" w:rsidRPr="00B759A3">
        <w:rPr>
          <w:rFonts w:asciiTheme="majorBidi" w:hAnsiTheme="majorBidi" w:hint="cs"/>
          <w:sz w:val="30"/>
          <w:szCs w:val="30"/>
          <w:cs/>
        </w:rPr>
        <w:t>เบ็ดเสร็จ</w:t>
      </w:r>
      <w:r w:rsidRPr="00B759A3">
        <w:rPr>
          <w:rFonts w:asciiTheme="majorBidi" w:hAnsiTheme="majorBidi"/>
          <w:sz w:val="30"/>
          <w:szCs w:val="30"/>
          <w:cs/>
        </w:rPr>
        <w:t>เฉพาะกิจการสำหรับปีสิ้นสุดวันที่</w:t>
      </w:r>
      <w:r w:rsidR="00092A28" w:rsidRPr="00B759A3">
        <w:rPr>
          <w:rFonts w:asciiTheme="majorBidi" w:hAnsiTheme="majorBidi"/>
          <w:sz w:val="30"/>
          <w:szCs w:val="30"/>
        </w:rPr>
        <w:t xml:space="preserve"> </w:t>
      </w:r>
      <w:r w:rsidR="0074685B" w:rsidRPr="00B759A3">
        <w:rPr>
          <w:rFonts w:asciiTheme="majorBidi" w:hAnsiTheme="majorBidi"/>
          <w:sz w:val="30"/>
          <w:szCs w:val="30"/>
        </w:rPr>
        <w:t>3</w:t>
      </w:r>
      <w:r w:rsidR="00DC6CF3" w:rsidRPr="00B759A3">
        <w:rPr>
          <w:rFonts w:asciiTheme="majorBidi" w:hAnsiTheme="majorBidi"/>
          <w:sz w:val="30"/>
          <w:szCs w:val="30"/>
        </w:rPr>
        <w:t>1</w:t>
      </w:r>
      <w:r w:rsidRPr="00B759A3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="00092A28" w:rsidRPr="00B759A3">
        <w:rPr>
          <w:rFonts w:asciiTheme="majorBidi" w:hAnsiTheme="majorBidi"/>
          <w:sz w:val="30"/>
          <w:szCs w:val="30"/>
        </w:rPr>
        <w:t xml:space="preserve"> 256</w:t>
      </w:r>
      <w:r w:rsidR="0074685B" w:rsidRPr="00B759A3">
        <w:rPr>
          <w:rFonts w:asciiTheme="majorBidi" w:hAnsiTheme="majorBidi"/>
          <w:sz w:val="30"/>
          <w:szCs w:val="30"/>
        </w:rPr>
        <w:t xml:space="preserve">8 </w:t>
      </w:r>
      <w:r w:rsidR="0074685B" w:rsidRPr="00B759A3">
        <w:rPr>
          <w:rFonts w:asciiTheme="majorBidi" w:hAnsiTheme="majorBidi"/>
          <w:i/>
          <w:iCs/>
          <w:sz w:val="30"/>
          <w:szCs w:val="30"/>
        </w:rPr>
        <w:t>(</w:t>
      </w:r>
      <w:r w:rsidR="0074685B" w:rsidRPr="00B759A3">
        <w:rPr>
          <w:rFonts w:asciiTheme="majorBidi" w:hAnsiTheme="majorBidi"/>
          <w:i/>
          <w:sz w:val="30"/>
        </w:rPr>
        <w:t>2567</w:t>
      </w:r>
      <w:r w:rsidR="0074685B" w:rsidRPr="00B759A3">
        <w:rPr>
          <w:rFonts w:asciiTheme="majorBidi" w:hAnsiTheme="majorBidi"/>
          <w:i/>
          <w:iCs/>
          <w:sz w:val="30"/>
          <w:szCs w:val="30"/>
        </w:rPr>
        <w:t xml:space="preserve"> : </w:t>
      </w:r>
      <w:r w:rsidR="00C11A02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จำนวน</w:t>
      </w:r>
      <w:r w:rsidR="0074685B" w:rsidRPr="00B759A3">
        <w:rPr>
          <w:rFonts w:asciiTheme="majorBidi" w:hAnsiTheme="majorBidi"/>
          <w:i/>
          <w:iCs/>
          <w:sz w:val="30"/>
          <w:szCs w:val="30"/>
        </w:rPr>
        <w:t xml:space="preserve"> 155.0 </w:t>
      </w:r>
      <w:r w:rsidR="0074685B" w:rsidRPr="00B759A3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74685B" w:rsidRPr="00B759A3">
        <w:rPr>
          <w:rFonts w:asciiTheme="majorBidi" w:hAnsiTheme="majorBidi"/>
          <w:i/>
          <w:iCs/>
          <w:sz w:val="30"/>
          <w:szCs w:val="30"/>
        </w:rPr>
        <w:t>)</w:t>
      </w:r>
      <w:r w:rsidR="0074685B" w:rsidRPr="00B759A3">
        <w:rPr>
          <w:rFonts w:asciiTheme="majorBidi" w:hAnsiTheme="majorBidi"/>
          <w:sz w:val="30"/>
          <w:szCs w:val="30"/>
        </w:rPr>
        <w:t xml:space="preserve"> </w:t>
      </w:r>
    </w:p>
    <w:p w14:paraId="60CBE035" w14:textId="77777777" w:rsidR="0035566A" w:rsidRPr="00B759A3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</w:rPr>
      </w:pPr>
    </w:p>
    <w:p w14:paraId="08653B82" w14:textId="77777777" w:rsidR="0035566A" w:rsidRPr="00B759A3" w:rsidRDefault="0035566A" w:rsidP="0035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B759A3">
        <w:rPr>
          <w:rFonts w:asciiTheme="majorBidi" w:hAnsiTheme="majorBidi" w:cstheme="majorBidi"/>
          <w:spacing w:val="-3"/>
          <w:sz w:val="30"/>
          <w:szCs w:val="30"/>
          <w:cs/>
        </w:rPr>
        <w:t>ประมาณการกระแสเงินสดเป็นการประมาณการสำหรับ</w:t>
      </w:r>
      <w:r w:rsidRPr="00B759A3">
        <w:rPr>
          <w:rFonts w:asciiTheme="majorBidi" w:hAnsiTheme="majorBidi" w:cstheme="majorBidi"/>
          <w:spacing w:val="-3"/>
          <w:sz w:val="30"/>
          <w:szCs w:val="30"/>
        </w:rPr>
        <w:t xml:space="preserve"> 5 </w:t>
      </w:r>
      <w:r w:rsidRPr="00B759A3">
        <w:rPr>
          <w:rFonts w:asciiTheme="majorBidi" w:hAnsiTheme="majorBidi" w:cstheme="majorBidi"/>
          <w:spacing w:val="-3"/>
          <w:sz w:val="30"/>
          <w:szCs w:val="30"/>
          <w:cs/>
        </w:rPr>
        <w:t>ปีข้างหน้าและอัตราการเติบโตหลังจากนั้น</w:t>
      </w:r>
      <w:r w:rsidRPr="00B759A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pacing w:val="-3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ที่สอดคล้องกับข้อสมมติที่ว่าผู้ร่วมตลาดจะสามารถทำได้</w:t>
      </w:r>
    </w:p>
    <w:p w14:paraId="7F3E43E7" w14:textId="0881FB3B" w:rsidR="001D49B8" w:rsidRPr="00B759A3" w:rsidRDefault="006A5211" w:rsidP="003E3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  <w:r w:rsidR="001D49B8" w:rsidRPr="00B759A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6F32" w:rsidRPr="00B759A3">
        <w:rPr>
          <w:rFonts w:ascii="Angsana New" w:hAnsi="Angsana New"/>
          <w:b/>
          <w:bCs/>
          <w:sz w:val="30"/>
          <w:szCs w:val="30"/>
        </w:rPr>
        <w:t>0</w:t>
      </w:r>
      <w:r w:rsidR="001D49B8" w:rsidRPr="00B759A3">
        <w:rPr>
          <w:rFonts w:ascii="Angsana New" w:hAnsi="Angsana New"/>
          <w:b/>
          <w:bCs/>
          <w:sz w:val="30"/>
          <w:szCs w:val="30"/>
        </w:rPr>
        <w:tab/>
      </w:r>
      <w:r w:rsidR="001D49B8" w:rsidRPr="00B759A3">
        <w:rPr>
          <w:rFonts w:ascii="Angsana New" w:hAnsi="Angsana New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21B81F2D" w14:textId="77777777" w:rsidR="001D49B8" w:rsidRPr="00B759A3" w:rsidRDefault="001D49B8" w:rsidP="00007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09F91B" w14:textId="108AC372" w:rsidR="001D49B8" w:rsidRPr="00B759A3" w:rsidRDefault="001D49B8" w:rsidP="0049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B759A3">
        <w:rPr>
          <w:rFonts w:asciiTheme="majorBidi" w:hAnsiTheme="majorBidi" w:cstheme="majorBidi"/>
          <w:spacing w:val="-3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678A356" w14:textId="1C59BAE5" w:rsidR="001D49B8" w:rsidRPr="00B759A3" w:rsidRDefault="001D49B8" w:rsidP="00007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0"/>
        <w:gridCol w:w="1008"/>
        <w:gridCol w:w="180"/>
        <w:gridCol w:w="1008"/>
        <w:gridCol w:w="180"/>
        <w:gridCol w:w="1008"/>
      </w:tblGrid>
      <w:tr w:rsidR="001D49B8" w:rsidRPr="00B759A3" w14:paraId="31AF2142" w14:textId="77777777" w:rsidTr="008A2E70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67640511" w14:textId="77777777" w:rsidR="001D49B8" w:rsidRPr="00B759A3" w:rsidRDefault="001D49B8" w:rsidP="008A2E70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03234136" w14:textId="2BDA1F3E" w:rsidR="001D49B8" w:rsidRPr="00B759A3" w:rsidRDefault="00BD0E69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บริษัท ซีดีไอพี (ประเทศไทย) จำกัด (มหาชน)</w:t>
            </w:r>
          </w:p>
        </w:tc>
        <w:tc>
          <w:tcPr>
            <w:tcW w:w="180" w:type="dxa"/>
          </w:tcPr>
          <w:p w14:paraId="7A895489" w14:textId="77777777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017CF427" w14:textId="5B2331D4" w:rsidR="001D49B8" w:rsidRPr="00B759A3" w:rsidDel="004448B6" w:rsidRDefault="00BD0E69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บริษัท เกรซ วอเทอร์ เมด จำกัด</w:t>
            </w:r>
            <w:r w:rsidR="006A5211" w:rsidRPr="00B759A3">
              <w:rPr>
                <w:rFonts w:ascii="Angsana New" w:hAnsi="Angsana New"/>
                <w:sz w:val="30"/>
              </w:rPr>
              <w:t xml:space="preserve"> </w:t>
            </w:r>
            <w:r w:rsidR="006A5211" w:rsidRPr="00B759A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(มหาชน)</w:t>
            </w:r>
            <w:r w:rsidRPr="00B759A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 และบริษัทย่อย</w:t>
            </w:r>
          </w:p>
        </w:tc>
      </w:tr>
      <w:tr w:rsidR="001D49B8" w:rsidRPr="00B759A3" w14:paraId="32A34335" w14:textId="77777777" w:rsidTr="008A2E70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269BB772" w14:textId="3C2926FF" w:rsidR="001D49B8" w:rsidRPr="00B759A3" w:rsidRDefault="001D49B8" w:rsidP="008A2E70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D966EB" w14:textId="12573C35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="00007970" w:rsidRPr="00B759A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54E270B" w14:textId="77777777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23C8EBD" w14:textId="142C4336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="00007970" w:rsidRPr="00B759A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</w:tcPr>
          <w:p w14:paraId="383CB5E9" w14:textId="77777777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C1B8FE7" w14:textId="0AE62E26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="00007970" w:rsidRPr="00B759A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86C45BF" w14:textId="77777777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CBC660A" w14:textId="7F659471" w:rsidR="001D49B8" w:rsidRPr="00B759A3" w:rsidDel="004448B6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256</w:t>
            </w:r>
            <w:r w:rsidR="00007970" w:rsidRPr="00B759A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1D49B8" w:rsidRPr="00B759A3" w14:paraId="34A826D3" w14:textId="77777777" w:rsidTr="008A2E70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3C561D39" w14:textId="77777777" w:rsidR="001D49B8" w:rsidRPr="00B759A3" w:rsidRDefault="001D49B8" w:rsidP="008A2E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4EABECCC" w14:textId="20E0582B" w:rsidR="001D49B8" w:rsidRPr="00B759A3" w:rsidRDefault="001D49B8" w:rsidP="008A2E7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0E69" w:rsidRPr="00B759A3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759A3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07970" w:rsidRPr="00B759A3" w14:paraId="6AC22332" w14:textId="77777777" w:rsidTr="008A2E70">
        <w:trPr>
          <w:cantSplit/>
          <w:trHeight w:val="20"/>
        </w:trPr>
        <w:tc>
          <w:tcPr>
            <w:tcW w:w="4590" w:type="dxa"/>
            <w:vAlign w:val="bottom"/>
          </w:tcPr>
          <w:p w14:paraId="31E648E4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08" w:type="dxa"/>
            <w:vAlign w:val="bottom"/>
          </w:tcPr>
          <w:p w14:paraId="6A871D4E" w14:textId="36B6AC73" w:rsidR="00007970" w:rsidRPr="00B759A3" w:rsidRDefault="00697F9D" w:rsidP="0000797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007970" w:rsidRPr="00B759A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759A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5C7C284E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223128D" w14:textId="5660ED1A" w:rsidR="00007970" w:rsidRPr="00B759A3" w:rsidRDefault="00007970" w:rsidP="0000797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35.0</w:t>
            </w:r>
          </w:p>
        </w:tc>
        <w:tc>
          <w:tcPr>
            <w:tcW w:w="180" w:type="dxa"/>
          </w:tcPr>
          <w:p w14:paraId="368B7960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FBC1CA9" w14:textId="1F56C42A" w:rsidR="00007970" w:rsidRPr="00B759A3" w:rsidRDefault="00007970" w:rsidP="0000797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54.7</w:t>
            </w:r>
          </w:p>
        </w:tc>
        <w:tc>
          <w:tcPr>
            <w:tcW w:w="180" w:type="dxa"/>
            <w:vAlign w:val="bottom"/>
          </w:tcPr>
          <w:p w14:paraId="0EA44F7F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08A7548" w14:textId="21A7A3C6" w:rsidR="00007970" w:rsidRPr="00B759A3" w:rsidRDefault="00007970" w:rsidP="0000797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34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47.2</w:t>
            </w:r>
          </w:p>
        </w:tc>
      </w:tr>
      <w:tr w:rsidR="00007970" w:rsidRPr="00B759A3" w14:paraId="557BA1C7" w14:textId="77777777" w:rsidTr="008A2E70">
        <w:trPr>
          <w:cantSplit/>
          <w:trHeight w:val="20"/>
        </w:trPr>
        <w:tc>
          <w:tcPr>
            <w:tcW w:w="4590" w:type="dxa"/>
          </w:tcPr>
          <w:p w14:paraId="34CD1F6A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</w:tcPr>
          <w:p w14:paraId="3C3AEEB7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E4A7B7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E02EB06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FF3353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960D171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4FB12B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64CA5A5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007970" w:rsidRPr="00B759A3" w14:paraId="1CC54298" w14:textId="77777777" w:rsidTr="008A2E70">
        <w:trPr>
          <w:cantSplit/>
          <w:trHeight w:val="20"/>
        </w:trPr>
        <w:tc>
          <w:tcPr>
            <w:tcW w:w="4590" w:type="dxa"/>
          </w:tcPr>
          <w:p w14:paraId="02FA2C48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08" w:type="dxa"/>
          </w:tcPr>
          <w:p w14:paraId="52818997" w14:textId="19E3E21F" w:rsidR="00007970" w:rsidRPr="00B759A3" w:rsidRDefault="00007970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6,020</w:t>
            </w:r>
          </w:p>
        </w:tc>
        <w:tc>
          <w:tcPr>
            <w:tcW w:w="180" w:type="dxa"/>
          </w:tcPr>
          <w:p w14:paraId="4E8851FB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EBDD8C8" w14:textId="2177903C" w:rsidR="00007970" w:rsidRPr="00B759A3" w:rsidRDefault="00007970" w:rsidP="00007970">
            <w:pPr>
              <w:pStyle w:val="acctmergecolhdg"/>
              <w:tabs>
                <w:tab w:val="left" w:pos="795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18,300</w:t>
            </w:r>
          </w:p>
        </w:tc>
        <w:tc>
          <w:tcPr>
            <w:tcW w:w="180" w:type="dxa"/>
          </w:tcPr>
          <w:p w14:paraId="34325F40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7CF7FD" w14:textId="6278CBEF" w:rsidR="00007970" w:rsidRPr="00B759A3" w:rsidRDefault="00007970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89,</w:t>
            </w:r>
            <w:r w:rsidR="00F7451F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175</w:t>
            </w:r>
          </w:p>
        </w:tc>
        <w:tc>
          <w:tcPr>
            <w:tcW w:w="180" w:type="dxa"/>
          </w:tcPr>
          <w:p w14:paraId="5442614D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19BB040" w14:textId="10ECE151" w:rsidR="00007970" w:rsidRPr="00B759A3" w:rsidRDefault="00007970" w:rsidP="005C068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Cs/>
                <w:sz w:val="30"/>
                <w:szCs w:val="30"/>
              </w:rPr>
              <w:t>64,239</w:t>
            </w:r>
          </w:p>
        </w:tc>
      </w:tr>
      <w:tr w:rsidR="00007970" w:rsidRPr="00B759A3" w14:paraId="05F22F4A" w14:textId="77777777" w:rsidTr="008A2E70">
        <w:trPr>
          <w:cantSplit/>
          <w:trHeight w:val="20"/>
        </w:trPr>
        <w:tc>
          <w:tcPr>
            <w:tcW w:w="4590" w:type="dxa"/>
          </w:tcPr>
          <w:p w14:paraId="569895A9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08" w:type="dxa"/>
          </w:tcPr>
          <w:p w14:paraId="36B2696F" w14:textId="1CB4E881" w:rsidR="00007970" w:rsidRPr="00B759A3" w:rsidRDefault="00007970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37,106</w:t>
            </w:r>
          </w:p>
        </w:tc>
        <w:tc>
          <w:tcPr>
            <w:tcW w:w="180" w:type="dxa"/>
          </w:tcPr>
          <w:p w14:paraId="75839685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326C4B" w14:textId="2A8D9CA4" w:rsidR="00007970" w:rsidRPr="00B759A3" w:rsidRDefault="00007970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81,272</w:t>
            </w:r>
          </w:p>
        </w:tc>
        <w:tc>
          <w:tcPr>
            <w:tcW w:w="180" w:type="dxa"/>
          </w:tcPr>
          <w:p w14:paraId="2D715C61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0F1B4A0" w14:textId="18D84AB9" w:rsidR="00007970" w:rsidRPr="00B759A3" w:rsidRDefault="00F7451F" w:rsidP="00007970">
            <w:pPr>
              <w:pStyle w:val="acctmergecolhdg"/>
              <w:tabs>
                <w:tab w:val="left" w:pos="795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67</w:t>
            </w:r>
            <w:r w:rsidR="00194410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14:paraId="03AB5198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E65E43F" w14:textId="313D721F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75,209</w:t>
            </w:r>
          </w:p>
        </w:tc>
      </w:tr>
      <w:tr w:rsidR="00007970" w:rsidRPr="00B759A3" w14:paraId="04BC1AF2" w14:textId="77777777" w:rsidTr="008A2E70">
        <w:trPr>
          <w:cantSplit/>
          <w:trHeight w:val="20"/>
        </w:trPr>
        <w:tc>
          <w:tcPr>
            <w:tcW w:w="4590" w:type="dxa"/>
          </w:tcPr>
          <w:p w14:paraId="370CDAA9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008" w:type="dxa"/>
          </w:tcPr>
          <w:p w14:paraId="032D68C1" w14:textId="3767875E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</w:t>
            </w:r>
            <w:r w:rsidR="00F84410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,</w:t>
            </w:r>
            <w:r w:rsidR="00F84410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959</w:t>
            </w: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018620C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76271A" w14:textId="5CBE0362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(78,997)</w:t>
            </w:r>
          </w:p>
        </w:tc>
        <w:tc>
          <w:tcPr>
            <w:tcW w:w="180" w:type="dxa"/>
          </w:tcPr>
          <w:p w14:paraId="49C6D885" w14:textId="7777777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C6D4B8B" w14:textId="4046AE75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F7451F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61</w:t>
            </w:r>
            <w:r w:rsidR="0044361D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F7451F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144</w:t>
            </w: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F7FC8C" w14:textId="7777777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A053D0" w14:textId="1BEDF04B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(70,169)</w:t>
            </w:r>
          </w:p>
        </w:tc>
      </w:tr>
      <w:tr w:rsidR="00007970" w:rsidRPr="00B759A3" w14:paraId="39FD1033" w14:textId="77777777" w:rsidTr="008A2E70">
        <w:trPr>
          <w:cantSplit/>
          <w:trHeight w:val="20"/>
        </w:trPr>
        <w:tc>
          <w:tcPr>
            <w:tcW w:w="4590" w:type="dxa"/>
          </w:tcPr>
          <w:p w14:paraId="3F627B39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1E1439" w14:textId="06DA7ADC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(14,845)</w:t>
            </w:r>
          </w:p>
        </w:tc>
        <w:tc>
          <w:tcPr>
            <w:tcW w:w="180" w:type="dxa"/>
          </w:tcPr>
          <w:p w14:paraId="5CFA925E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CDFAD1" w14:textId="64EC71E8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(16,250)</w:t>
            </w:r>
          </w:p>
        </w:tc>
        <w:tc>
          <w:tcPr>
            <w:tcW w:w="180" w:type="dxa"/>
          </w:tcPr>
          <w:p w14:paraId="601BCF28" w14:textId="7777777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E72A51" w14:textId="7609F219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F7451F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19</w:t>
            </w:r>
            <w:r w:rsidR="0044361D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F7451F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871</w:t>
            </w: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04F37C6" w14:textId="7777777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1B724E" w14:textId="2CC6397A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(20,563)</w:t>
            </w:r>
          </w:p>
        </w:tc>
      </w:tr>
      <w:tr w:rsidR="00007970" w:rsidRPr="00B759A3" w14:paraId="25AE6A58" w14:textId="77777777" w:rsidTr="008A2E70">
        <w:trPr>
          <w:cantSplit/>
          <w:trHeight w:val="20"/>
        </w:trPr>
        <w:tc>
          <w:tcPr>
            <w:tcW w:w="4590" w:type="dxa"/>
          </w:tcPr>
          <w:p w14:paraId="3C6343A7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7273050" w14:textId="5361FF6E" w:rsidR="00007970" w:rsidRPr="00B759A3" w:rsidRDefault="00F84410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07970" w:rsidRPr="00B7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9A3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180" w:type="dxa"/>
          </w:tcPr>
          <w:p w14:paraId="45755450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1306671" w14:textId="29791AAD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4,325</w:t>
            </w:r>
          </w:p>
        </w:tc>
        <w:tc>
          <w:tcPr>
            <w:tcW w:w="180" w:type="dxa"/>
          </w:tcPr>
          <w:p w14:paraId="78D6CDAC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9D2A68" w14:textId="5FC0152B" w:rsidR="00007970" w:rsidRPr="00B759A3" w:rsidRDefault="00F7451F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Cs/>
                <w:sz w:val="30"/>
                <w:szCs w:val="30"/>
              </w:rPr>
              <w:t>75</w:t>
            </w:r>
            <w:r w:rsidR="00007970" w:rsidRPr="00B759A3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B759A3">
              <w:rPr>
                <w:rFonts w:ascii="Angsana New" w:hAnsi="Angsana New" w:cs="Angsana New"/>
                <w:bCs/>
                <w:sz w:val="30"/>
                <w:szCs w:val="30"/>
              </w:rPr>
              <w:t>499</w:t>
            </w:r>
          </w:p>
        </w:tc>
        <w:tc>
          <w:tcPr>
            <w:tcW w:w="180" w:type="dxa"/>
          </w:tcPr>
          <w:p w14:paraId="1F70B96A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285E4FC" w14:textId="1AE114AC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Cs/>
                <w:sz w:val="30"/>
                <w:szCs w:val="30"/>
              </w:rPr>
              <w:t>48,716</w:t>
            </w:r>
          </w:p>
        </w:tc>
      </w:tr>
      <w:tr w:rsidR="00007970" w:rsidRPr="00B759A3" w14:paraId="5FB0CF37" w14:textId="77777777" w:rsidTr="008A2E70">
        <w:trPr>
          <w:cantSplit/>
          <w:trHeight w:val="20"/>
        </w:trPr>
        <w:tc>
          <w:tcPr>
            <w:tcW w:w="4590" w:type="dxa"/>
          </w:tcPr>
          <w:p w14:paraId="2F3280CB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83C8E2" w14:textId="378EB187" w:rsidR="00007970" w:rsidRPr="00B759A3" w:rsidRDefault="00E163BD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1,163</w:t>
            </w:r>
          </w:p>
        </w:tc>
        <w:tc>
          <w:tcPr>
            <w:tcW w:w="180" w:type="dxa"/>
          </w:tcPr>
          <w:p w14:paraId="3DBE5779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A2EA0D6" w14:textId="13455F06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1,514</w:t>
            </w:r>
          </w:p>
        </w:tc>
        <w:tc>
          <w:tcPr>
            <w:tcW w:w="180" w:type="dxa"/>
          </w:tcPr>
          <w:p w14:paraId="79DD1073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CCFC65" w14:textId="3620B3FB" w:rsidR="00007970" w:rsidRPr="00B759A3" w:rsidRDefault="00F7451F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41</w:t>
            </w:r>
            <w:r w:rsidR="0044361D"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 w:rsidR="003D07A9" w:rsidRPr="00B759A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42FB88D5" w14:textId="77777777" w:rsidR="00007970" w:rsidRPr="00B759A3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6BD1A90" w14:textId="63DFF288" w:rsidR="00007970" w:rsidRPr="00B759A3" w:rsidDel="004448B6" w:rsidRDefault="00007970" w:rsidP="0000797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22,994</w:t>
            </w:r>
          </w:p>
        </w:tc>
      </w:tr>
      <w:tr w:rsidR="00007970" w:rsidRPr="00B759A3" w14:paraId="32756C47" w14:textId="77777777" w:rsidTr="008A2E70">
        <w:trPr>
          <w:cantSplit/>
          <w:trHeight w:val="20"/>
        </w:trPr>
        <w:tc>
          <w:tcPr>
            <w:tcW w:w="4590" w:type="dxa"/>
          </w:tcPr>
          <w:p w14:paraId="1D0A6712" w14:textId="77777777" w:rsidR="00007970" w:rsidRPr="00B759A3" w:rsidRDefault="00007970" w:rsidP="00007970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320DB35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86468A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04CDE25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F30C41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A29F926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47F0FC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DF4C6A4" w14:textId="77777777" w:rsidR="00007970" w:rsidRPr="00B759A3" w:rsidDel="00A553E9" w:rsidRDefault="00007970" w:rsidP="000079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7970" w:rsidRPr="00B759A3" w14:paraId="54BB36E3" w14:textId="77777777" w:rsidTr="008A2E70">
        <w:trPr>
          <w:cantSplit/>
          <w:trHeight w:val="20"/>
        </w:trPr>
        <w:tc>
          <w:tcPr>
            <w:tcW w:w="4590" w:type="dxa"/>
          </w:tcPr>
          <w:p w14:paraId="5DC7AC71" w14:textId="77777777" w:rsidR="00007970" w:rsidRPr="00B759A3" w:rsidRDefault="00007970" w:rsidP="00007970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008" w:type="dxa"/>
          </w:tcPr>
          <w:p w14:paraId="502F6449" w14:textId="5A11EEFF" w:rsidR="00007970" w:rsidRPr="00B759A3" w:rsidRDefault="0044361D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27,965</w:t>
            </w:r>
          </w:p>
        </w:tc>
        <w:tc>
          <w:tcPr>
            <w:tcW w:w="180" w:type="dxa"/>
          </w:tcPr>
          <w:p w14:paraId="45271A50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8294815" w14:textId="2F6F734C" w:rsidR="00007970" w:rsidRPr="00B759A3" w:rsidRDefault="00007970" w:rsidP="00007970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16,620</w:t>
            </w:r>
          </w:p>
        </w:tc>
        <w:tc>
          <w:tcPr>
            <w:tcW w:w="180" w:type="dxa"/>
          </w:tcPr>
          <w:p w14:paraId="32BEF903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63C872" w14:textId="33340B5D" w:rsidR="00007970" w:rsidRPr="00B759A3" w:rsidRDefault="0044361D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20</w:t>
            </w:r>
            <w:r w:rsidR="00194410" w:rsidRPr="00B759A3">
              <w:rPr>
                <w:rFonts w:ascii="Angsana New" w:hAnsi="Angsana New"/>
                <w:sz w:val="30"/>
                <w:szCs w:val="30"/>
              </w:rPr>
              <w:t>3</w:t>
            </w:r>
            <w:r w:rsidRPr="00B759A3">
              <w:rPr>
                <w:rFonts w:ascii="Angsana New" w:hAnsi="Angsana New"/>
                <w:sz w:val="30"/>
                <w:szCs w:val="30"/>
              </w:rPr>
              <w:t>,</w:t>
            </w:r>
            <w:r w:rsidR="00A50342" w:rsidRPr="00B759A3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80" w:type="dxa"/>
          </w:tcPr>
          <w:p w14:paraId="060DADE3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D4833A" w14:textId="3837FC35" w:rsidR="00007970" w:rsidRPr="00B759A3" w:rsidRDefault="00007970" w:rsidP="000079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161,371</w:t>
            </w:r>
          </w:p>
        </w:tc>
      </w:tr>
      <w:tr w:rsidR="00007970" w:rsidRPr="00B759A3" w14:paraId="26CAE0A3" w14:textId="77777777" w:rsidTr="008A2E70">
        <w:trPr>
          <w:cantSplit/>
          <w:trHeight w:val="20"/>
        </w:trPr>
        <w:tc>
          <w:tcPr>
            <w:tcW w:w="4590" w:type="dxa"/>
          </w:tcPr>
          <w:p w14:paraId="2D35951B" w14:textId="4461EED8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008" w:type="dxa"/>
          </w:tcPr>
          <w:p w14:paraId="7BA60333" w14:textId="2AFFB2AB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44361D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  <w:r w:rsidR="00F84410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</w:t>
            </w:r>
            <w:r w:rsidR="0044361D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,</w:t>
            </w:r>
            <w:r w:rsidR="00F84410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094</w:t>
            </w: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D5A5ED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14B4C3D" w14:textId="5CC4BF95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(114,686)</w:t>
            </w:r>
          </w:p>
        </w:tc>
        <w:tc>
          <w:tcPr>
            <w:tcW w:w="180" w:type="dxa"/>
          </w:tcPr>
          <w:p w14:paraId="20B8A384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665D33F" w14:textId="7A1CE16B" w:rsidR="00007970" w:rsidRPr="00B759A3" w:rsidRDefault="00A50342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5</w:t>
            </w:r>
            <w:r w:rsidR="0044361D" w:rsidRPr="00B759A3">
              <w:rPr>
                <w:rFonts w:ascii="Angsana New" w:hAnsi="Angsana New"/>
                <w:sz w:val="30"/>
                <w:szCs w:val="30"/>
              </w:rPr>
              <w:t>,</w:t>
            </w:r>
            <w:r w:rsidR="00194410" w:rsidRPr="00B759A3">
              <w:rPr>
                <w:rFonts w:ascii="Angsana New" w:hAnsi="Angsana New"/>
                <w:sz w:val="30"/>
                <w:szCs w:val="30"/>
              </w:rPr>
              <w:t>8</w:t>
            </w:r>
            <w:r w:rsidRPr="00B759A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80" w:type="dxa"/>
          </w:tcPr>
          <w:p w14:paraId="6B65FEFC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F4075A" w14:textId="04D2449E" w:rsidR="00007970" w:rsidRPr="00B759A3" w:rsidRDefault="00007970" w:rsidP="000079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8,003</w:t>
            </w:r>
          </w:p>
        </w:tc>
      </w:tr>
      <w:tr w:rsidR="00007970" w:rsidRPr="00B759A3" w14:paraId="344C412A" w14:textId="77777777" w:rsidTr="008A2E70">
        <w:trPr>
          <w:cantSplit/>
          <w:trHeight w:val="20"/>
        </w:trPr>
        <w:tc>
          <w:tcPr>
            <w:tcW w:w="4590" w:type="dxa"/>
            <w:vAlign w:val="bottom"/>
          </w:tcPr>
          <w:p w14:paraId="501897FE" w14:textId="0F7E1620" w:rsidR="00007970" w:rsidRPr="00B759A3" w:rsidRDefault="00007970" w:rsidP="000079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) </w:t>
            </w: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8BCFC0" w14:textId="007EFA20" w:rsidR="00007970" w:rsidRPr="00B759A3" w:rsidRDefault="0044361D" w:rsidP="0044361D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40ADE8D8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CA761E" w14:textId="483E2A9A" w:rsidR="00007970" w:rsidRPr="00B759A3" w:rsidRDefault="00007970" w:rsidP="00007970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2239F5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165CEB" w14:textId="04E7FA12" w:rsidR="00007970" w:rsidRPr="00B759A3" w:rsidRDefault="0044361D" w:rsidP="0044361D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(795)</w:t>
            </w:r>
          </w:p>
        </w:tc>
        <w:tc>
          <w:tcPr>
            <w:tcW w:w="180" w:type="dxa"/>
          </w:tcPr>
          <w:p w14:paraId="54F79962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C421AA" w14:textId="20EA904A" w:rsidR="00007970" w:rsidRPr="00B759A3" w:rsidRDefault="00007970" w:rsidP="006A5211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</w:tr>
      <w:tr w:rsidR="00007970" w:rsidRPr="00B759A3" w14:paraId="2F076C58" w14:textId="77777777" w:rsidTr="008A2E70">
        <w:trPr>
          <w:cantSplit/>
          <w:trHeight w:val="20"/>
        </w:trPr>
        <w:tc>
          <w:tcPr>
            <w:tcW w:w="4590" w:type="dxa"/>
          </w:tcPr>
          <w:p w14:paraId="6C6CA9E5" w14:textId="1F848006" w:rsidR="00007970" w:rsidRPr="00B759A3" w:rsidRDefault="00007970" w:rsidP="0000797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) </w:t>
            </w: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FBE9487" w14:textId="1A67A2BF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84410" w:rsidRPr="00B759A3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44361D" w:rsidRPr="00B7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84410" w:rsidRPr="00B759A3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Pr="00B759A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D54CCE4" w14:textId="77777777" w:rsidR="00007970" w:rsidRPr="00B759A3" w:rsidRDefault="00007970" w:rsidP="000079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9453C77" w14:textId="4056B946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(114,686)</w:t>
            </w:r>
          </w:p>
        </w:tc>
        <w:tc>
          <w:tcPr>
            <w:tcW w:w="180" w:type="dxa"/>
          </w:tcPr>
          <w:p w14:paraId="202D81F7" w14:textId="77777777" w:rsidR="00007970" w:rsidRPr="00B759A3" w:rsidRDefault="00007970" w:rsidP="000079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DFA751" w14:textId="5AC7A236" w:rsidR="00007970" w:rsidRPr="00B759A3" w:rsidRDefault="00A50342" w:rsidP="000079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07970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94410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80" w:type="dxa"/>
          </w:tcPr>
          <w:p w14:paraId="7B2285F2" w14:textId="77777777" w:rsidR="00007970" w:rsidRPr="00B759A3" w:rsidRDefault="00007970" w:rsidP="000079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79859A" w14:textId="6FAEC7A9" w:rsidR="00007970" w:rsidRPr="00B759A3" w:rsidRDefault="00007970" w:rsidP="000079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8,003</w:t>
            </w:r>
          </w:p>
        </w:tc>
      </w:tr>
      <w:tr w:rsidR="00007970" w:rsidRPr="00B759A3" w14:paraId="3EB4DBAB" w14:textId="77777777">
        <w:trPr>
          <w:cantSplit/>
          <w:trHeight w:val="20"/>
        </w:trPr>
        <w:tc>
          <w:tcPr>
            <w:tcW w:w="4590" w:type="dxa"/>
          </w:tcPr>
          <w:p w14:paraId="4AD42823" w14:textId="041E394B" w:rsidR="00007970" w:rsidRPr="00B759A3" w:rsidRDefault="00007970" w:rsidP="0000797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35BBB1B" w14:textId="7777777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8149B15" w14:textId="1D4A893C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753C5D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24</w:t>
            </w:r>
            <w:r w:rsidR="0044361D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,</w:t>
            </w:r>
            <w:r w:rsidR="00753C5D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883</w:t>
            </w: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98E62B3" w14:textId="77777777" w:rsidR="00007970" w:rsidRPr="00B759A3" w:rsidRDefault="00007970" w:rsidP="00007970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8AFA130" w14:textId="7777777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66D4059" w14:textId="04C7A01C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(40,140)</w:t>
            </w:r>
          </w:p>
        </w:tc>
        <w:tc>
          <w:tcPr>
            <w:tcW w:w="180" w:type="dxa"/>
          </w:tcPr>
          <w:p w14:paraId="684A6F92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71AB2" w14:textId="32F5BBC8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3,</w:t>
            </w:r>
            <w:r w:rsidR="00A46F08" w:rsidRPr="00B759A3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180" w:type="dxa"/>
            <w:vAlign w:val="bottom"/>
          </w:tcPr>
          <w:p w14:paraId="47B7CC4C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54AD6" w14:textId="5784C7FD" w:rsidR="00007970" w:rsidRPr="00B759A3" w:rsidDel="004448B6" w:rsidRDefault="00007970" w:rsidP="000079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3,777</w:t>
            </w:r>
          </w:p>
        </w:tc>
      </w:tr>
      <w:tr w:rsidR="00007970" w:rsidRPr="00B759A3" w14:paraId="22F21163" w14:textId="77777777">
        <w:trPr>
          <w:cantSplit/>
          <w:trHeight w:val="20"/>
        </w:trPr>
        <w:tc>
          <w:tcPr>
            <w:tcW w:w="4590" w:type="dxa"/>
          </w:tcPr>
          <w:p w14:paraId="3B5C0690" w14:textId="1EE9F4DC" w:rsidR="00007970" w:rsidRPr="00B759A3" w:rsidRDefault="00007970" w:rsidP="0000797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 (ขาดทุน)</w:t>
            </w: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แบ่ง</w:t>
            </w: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ให้กับส่วนได้เสีย</w:t>
            </w: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749B2D" w14:textId="11315CC9" w:rsidR="00007970" w:rsidRPr="00B759A3" w:rsidRDefault="00753C5D" w:rsidP="0044361D">
            <w:pPr>
              <w:pStyle w:val="acctmergecolhdg"/>
              <w:spacing w:line="240" w:lineRule="atLeast"/>
              <w:ind w:right="3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14:paraId="1871F786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191EA" w14:textId="718E60B8" w:rsidR="00007970" w:rsidRPr="00B759A3" w:rsidRDefault="00007970" w:rsidP="00007970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B7ADB9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08BBD" w14:textId="3B867BDC" w:rsidR="00007970" w:rsidRPr="00B759A3" w:rsidRDefault="006A5211" w:rsidP="006A5211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(435)</w:t>
            </w:r>
          </w:p>
        </w:tc>
        <w:tc>
          <w:tcPr>
            <w:tcW w:w="180" w:type="dxa"/>
            <w:vAlign w:val="bottom"/>
          </w:tcPr>
          <w:p w14:paraId="0C4DC37B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50F5CA" w14:textId="3C7B5023" w:rsidR="00007970" w:rsidRPr="00B759A3" w:rsidRDefault="00007970" w:rsidP="006A5211">
            <w:pPr>
              <w:pStyle w:val="acctmergecolhdg"/>
              <w:spacing w:line="240" w:lineRule="atLeast"/>
              <w:ind w:right="-24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</w:tr>
      <w:tr w:rsidR="00007970" w:rsidRPr="00B759A3" w14:paraId="03ACC261" w14:textId="77777777" w:rsidTr="004A5D9C">
        <w:trPr>
          <w:cantSplit/>
          <w:trHeight w:val="125"/>
        </w:trPr>
        <w:tc>
          <w:tcPr>
            <w:tcW w:w="4590" w:type="dxa"/>
          </w:tcPr>
          <w:p w14:paraId="3B91D5FC" w14:textId="77777777" w:rsidR="00007970" w:rsidRPr="00B759A3" w:rsidRDefault="00007970" w:rsidP="00007970">
            <w:pPr>
              <w:pStyle w:val="ListBullet3"/>
              <w:numPr>
                <w:ilvl w:val="0"/>
                <w:numId w:val="0"/>
              </w:numPr>
              <w:spacing w:line="240" w:lineRule="auto"/>
              <w:ind w:left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4CB0846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095C90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E30F92B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D3E64C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736DF3B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1EAA4F" w14:textId="77777777" w:rsidR="00007970" w:rsidRPr="00B759A3" w:rsidRDefault="00007970" w:rsidP="000079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678644D" w14:textId="77777777" w:rsidR="00007970" w:rsidRPr="00B759A3" w:rsidRDefault="00007970" w:rsidP="0000797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7970" w:rsidRPr="00B759A3" w14:paraId="58973445" w14:textId="77777777">
        <w:trPr>
          <w:cantSplit/>
          <w:trHeight w:val="20"/>
        </w:trPr>
        <w:tc>
          <w:tcPr>
            <w:tcW w:w="4590" w:type="dxa"/>
            <w:vAlign w:val="bottom"/>
          </w:tcPr>
          <w:p w14:paraId="15A9C601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vAlign w:val="bottom"/>
          </w:tcPr>
          <w:p w14:paraId="2D1DC1C5" w14:textId="0476B3DF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6A5211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1,005</w:t>
            </w: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99F7F40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6E1AE8A" w14:textId="6286F94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(11,416)</w:t>
            </w:r>
          </w:p>
        </w:tc>
        <w:tc>
          <w:tcPr>
            <w:tcW w:w="180" w:type="dxa"/>
          </w:tcPr>
          <w:p w14:paraId="3AF1BA60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687D156" w14:textId="5A25DF02" w:rsidR="00007970" w:rsidRPr="00B759A3" w:rsidRDefault="00EB67EE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13,</w:t>
            </w:r>
            <w:r w:rsidR="00A46F08" w:rsidRPr="00B759A3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80" w:type="dxa"/>
            <w:vAlign w:val="bottom"/>
          </w:tcPr>
          <w:p w14:paraId="0376AFA1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B3C6FBA" w14:textId="588DF117" w:rsidR="00007970" w:rsidRPr="00B759A3" w:rsidRDefault="00007970" w:rsidP="000079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8,871</w:t>
            </w:r>
          </w:p>
        </w:tc>
      </w:tr>
      <w:tr w:rsidR="00007970" w:rsidRPr="00B759A3" w14:paraId="6926BCE9" w14:textId="77777777">
        <w:trPr>
          <w:cantSplit/>
          <w:trHeight w:val="20"/>
        </w:trPr>
        <w:tc>
          <w:tcPr>
            <w:tcW w:w="4590" w:type="dxa"/>
            <w:vAlign w:val="bottom"/>
          </w:tcPr>
          <w:p w14:paraId="3BBD2517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08" w:type="dxa"/>
            <w:vAlign w:val="bottom"/>
          </w:tcPr>
          <w:p w14:paraId="6244BE04" w14:textId="42B91EE5" w:rsidR="00007970" w:rsidRPr="00B759A3" w:rsidRDefault="006A5211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(59)</w:t>
            </w:r>
          </w:p>
        </w:tc>
        <w:tc>
          <w:tcPr>
            <w:tcW w:w="180" w:type="dxa"/>
            <w:vAlign w:val="bottom"/>
          </w:tcPr>
          <w:p w14:paraId="023A976B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CF8FEE" w14:textId="3D6244F7" w:rsidR="00007970" w:rsidRPr="00B759A3" w:rsidRDefault="00007970" w:rsidP="005C068F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  <w:r w:rsidRPr="00B759A3">
              <w:rPr>
                <w:rFonts w:ascii="Angsana New" w:hAnsi="Angsana New"/>
                <w:b w:val="0"/>
                <w:sz w:val="30"/>
                <w:szCs w:val="30"/>
              </w:rPr>
              <w:t>(5,</w:t>
            </w:r>
            <w:r w:rsidRPr="00B759A3">
              <w:rPr>
                <w:rFonts w:ascii="Angsana New" w:hAnsi="Angsana New" w:cs="Angsana New"/>
                <w:b w:val="0"/>
                <w:sz w:val="30"/>
                <w:szCs w:val="30"/>
              </w:rPr>
              <w:t>057</w:t>
            </w:r>
            <w:r w:rsidRPr="00B759A3">
              <w:rPr>
                <w:rFonts w:ascii="Angsana New" w:hAnsi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1D16FCF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ABB3A95" w14:textId="4509C468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EB67EE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3,</w:t>
            </w:r>
            <w:r w:rsidR="00A46F08"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514</w:t>
            </w: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C32C90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9916043" w14:textId="7FE01FB7" w:rsidR="00007970" w:rsidRPr="00B759A3" w:rsidRDefault="00007970" w:rsidP="00007970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(5,903)</w:t>
            </w:r>
          </w:p>
        </w:tc>
      </w:tr>
      <w:tr w:rsidR="00007970" w:rsidRPr="00B759A3" w14:paraId="11B7D869" w14:textId="77777777" w:rsidTr="008A2E70">
        <w:trPr>
          <w:cantSplit/>
          <w:trHeight w:val="20"/>
        </w:trPr>
        <w:tc>
          <w:tcPr>
            <w:tcW w:w="4590" w:type="dxa"/>
          </w:tcPr>
          <w:p w14:paraId="0E2A16EE" w14:textId="77777777" w:rsidR="00007970" w:rsidRPr="00B759A3" w:rsidRDefault="00007970" w:rsidP="0000797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08" w:type="dxa"/>
          </w:tcPr>
          <w:p w14:paraId="7FBE6B98" w14:textId="2D213660" w:rsidR="00007970" w:rsidRPr="00B759A3" w:rsidRDefault="006A5211" w:rsidP="006A5211">
            <w:pPr>
              <w:pStyle w:val="acctmergecolhdg"/>
              <w:spacing w:line="240" w:lineRule="atLeast"/>
              <w:ind w:right="-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(731)</w:t>
            </w:r>
          </w:p>
        </w:tc>
        <w:tc>
          <w:tcPr>
            <w:tcW w:w="180" w:type="dxa"/>
          </w:tcPr>
          <w:p w14:paraId="47329CD5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BB75F88" w14:textId="5C9A6905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sz w:val="30"/>
                <w:szCs w:val="30"/>
              </w:rPr>
              <w:t>16,616</w:t>
            </w:r>
          </w:p>
        </w:tc>
        <w:tc>
          <w:tcPr>
            <w:tcW w:w="180" w:type="dxa"/>
          </w:tcPr>
          <w:p w14:paraId="44D8E189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512BCC" w14:textId="366D93C0" w:rsidR="00007970" w:rsidRPr="00B759A3" w:rsidRDefault="00EB67EE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  <w:tc>
          <w:tcPr>
            <w:tcW w:w="180" w:type="dxa"/>
          </w:tcPr>
          <w:p w14:paraId="780A0194" w14:textId="77777777" w:rsidR="00007970" w:rsidRPr="00B759A3" w:rsidRDefault="00007970" w:rsidP="000079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2EB8E1E" w14:textId="78A273C4" w:rsidR="00007970" w:rsidRPr="00B759A3" w:rsidRDefault="00007970" w:rsidP="0000797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</w:tr>
    </w:tbl>
    <w:p w14:paraId="50AE5BD3" w14:textId="77777777" w:rsidR="0074685B" w:rsidRPr="00B759A3" w:rsidRDefault="0074685B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E1AAE9" w14:textId="77777777" w:rsidR="00787568" w:rsidRPr="00B759A3" w:rsidRDefault="0078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0D924BEB" w14:textId="77777777" w:rsidR="0074685B" w:rsidRPr="00B759A3" w:rsidRDefault="0074685B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74685B" w:rsidRPr="00B759A3" w:rsidSect="00ED5D97">
          <w:pgSz w:w="11909" w:h="16834" w:code="9"/>
          <w:pgMar w:top="578" w:right="1151" w:bottom="692" w:left="1151" w:header="720" w:footer="720" w:gutter="0"/>
          <w:cols w:space="720"/>
          <w:docGrid w:linePitch="245"/>
        </w:sectPr>
      </w:pPr>
    </w:p>
    <w:p w14:paraId="613DB2E9" w14:textId="43157D1C" w:rsidR="002C4FD1" w:rsidRPr="00B759A3" w:rsidRDefault="008F3F3F" w:rsidP="001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E779F" w:rsidRPr="00B759A3">
        <w:rPr>
          <w:rFonts w:ascii="Angsana New" w:hAnsi="Angsana New"/>
          <w:b/>
          <w:bCs/>
          <w:sz w:val="30"/>
          <w:szCs w:val="30"/>
        </w:rPr>
        <w:t>1</w:t>
      </w:r>
      <w:r w:rsidR="002C4FD1" w:rsidRPr="00B759A3">
        <w:rPr>
          <w:rFonts w:ascii="Angsana New" w:hAnsi="Angsana New"/>
          <w:b/>
          <w:bCs/>
          <w:sz w:val="30"/>
          <w:szCs w:val="30"/>
        </w:rPr>
        <w:tab/>
      </w:r>
      <w:r w:rsidR="002C4FD1" w:rsidRPr="00B759A3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FC3D1D" w:rsidRPr="00B759A3">
        <w:rPr>
          <w:rFonts w:ascii="Angsana New" w:hAnsi="Angsana New"/>
          <w:b/>
          <w:bCs/>
          <w:sz w:val="30"/>
          <w:szCs w:val="30"/>
        </w:rPr>
        <w:t xml:space="preserve"> </w:t>
      </w:r>
      <w:r w:rsidR="002C4FD1" w:rsidRPr="00B759A3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B241228" w14:textId="77777777" w:rsidR="00B420F0" w:rsidRPr="00B759A3" w:rsidRDefault="00B420F0" w:rsidP="00B4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</w:rPr>
      </w:pPr>
    </w:p>
    <w:tbl>
      <w:tblPr>
        <w:tblW w:w="15288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1278"/>
        <w:gridCol w:w="269"/>
        <w:gridCol w:w="1279"/>
        <w:gridCol w:w="236"/>
        <w:gridCol w:w="1279"/>
        <w:gridCol w:w="266"/>
        <w:gridCol w:w="1279"/>
        <w:gridCol w:w="266"/>
        <w:gridCol w:w="1279"/>
        <w:gridCol w:w="266"/>
        <w:gridCol w:w="1422"/>
        <w:gridCol w:w="266"/>
        <w:gridCol w:w="1279"/>
        <w:gridCol w:w="266"/>
        <w:gridCol w:w="1137"/>
        <w:gridCol w:w="10"/>
      </w:tblGrid>
      <w:tr w:rsidR="00C80725" w:rsidRPr="00B759A3" w14:paraId="6E6277C1" w14:textId="77777777" w:rsidTr="00B46AC2">
        <w:trPr>
          <w:trHeight w:val="281"/>
          <w:tblHeader/>
        </w:trPr>
        <w:tc>
          <w:tcPr>
            <w:tcW w:w="3211" w:type="dxa"/>
          </w:tcPr>
          <w:p w14:paraId="47F3DC98" w14:textId="77777777" w:rsidR="00C80725" w:rsidRPr="00B759A3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77" w:type="dxa"/>
            <w:gridSpan w:val="16"/>
          </w:tcPr>
          <w:p w14:paraId="716297B2" w14:textId="5E8357B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0725" w:rsidRPr="00B759A3" w14:paraId="40A0D85F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52991D20" w14:textId="77777777" w:rsidR="00C80725" w:rsidRPr="00B759A3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56FF31C3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724D737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B61167E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56A8E4D8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8602316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B2EDD0F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FE348AA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6D676EC8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411E45F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2D72D1C7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28E67ACA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66" w:type="dxa"/>
          </w:tcPr>
          <w:p w14:paraId="2D015367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6E95CDA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619BE724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4FF4903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725" w:rsidRPr="00B759A3" w14:paraId="66D419F1" w14:textId="77777777" w:rsidTr="00B46AC2">
        <w:trPr>
          <w:gridAfter w:val="1"/>
          <w:wAfter w:w="10" w:type="dxa"/>
          <w:trHeight w:val="259"/>
          <w:tblHeader/>
        </w:trPr>
        <w:tc>
          <w:tcPr>
            <w:tcW w:w="3211" w:type="dxa"/>
          </w:tcPr>
          <w:p w14:paraId="75999E02" w14:textId="77777777" w:rsidR="00C80725" w:rsidRPr="00B759A3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14FA957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82036C4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6E1AD9B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ACDFA30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B03C5F9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266" w:type="dxa"/>
          </w:tcPr>
          <w:p w14:paraId="1ACEC6B0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9A910A1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66" w:type="dxa"/>
          </w:tcPr>
          <w:p w14:paraId="35EF96ED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37DE2E8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4F76ABD5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16AAE425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66" w:type="dxa"/>
          </w:tcPr>
          <w:p w14:paraId="34FF2A25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C00AAF4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66" w:type="dxa"/>
          </w:tcPr>
          <w:p w14:paraId="00AB207F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00A510C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725" w:rsidRPr="00B759A3" w14:paraId="213BD741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71F41D05" w14:textId="77777777" w:rsidR="00C80725" w:rsidRPr="00B759A3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D0A4D4A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4F43EF1E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C392690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37896C42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E0AE2E4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266" w:type="dxa"/>
          </w:tcPr>
          <w:p w14:paraId="72AF002B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EA66C6E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66" w:type="dxa"/>
          </w:tcPr>
          <w:p w14:paraId="119A86B7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02ECA48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6" w:type="dxa"/>
          </w:tcPr>
          <w:p w14:paraId="4E132803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4FF2DEAB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6" w:type="dxa"/>
          </w:tcPr>
          <w:p w14:paraId="33552F52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053786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6" w:type="dxa"/>
          </w:tcPr>
          <w:p w14:paraId="71300E9B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BAD44F8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46AC2" w:rsidRPr="00B759A3" w14:paraId="57A7E2EE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6659B26F" w14:textId="77777777" w:rsidR="00B46AC2" w:rsidRPr="00B759A3" w:rsidRDefault="00B46AC2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7" w:type="dxa"/>
            <w:gridSpan w:val="15"/>
          </w:tcPr>
          <w:p w14:paraId="13A5B89C" w14:textId="230C0899" w:rsidR="00B46AC2" w:rsidRPr="00B759A3" w:rsidRDefault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0725" w:rsidRPr="00B759A3" w14:paraId="7ECF3398" w14:textId="77777777" w:rsidTr="00B46AC2">
        <w:trPr>
          <w:gridAfter w:val="1"/>
          <w:wAfter w:w="10" w:type="dxa"/>
          <w:trHeight w:val="267"/>
        </w:trPr>
        <w:tc>
          <w:tcPr>
            <w:tcW w:w="3211" w:type="dxa"/>
            <w:tcBorders>
              <w:bottom w:val="nil"/>
            </w:tcBorders>
          </w:tcPr>
          <w:p w14:paraId="79164A35" w14:textId="22A3935D" w:rsidR="00C80725" w:rsidRPr="00B759A3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bottom w:val="nil"/>
            </w:tcBorders>
          </w:tcPr>
          <w:p w14:paraId="6729BFE6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7B3C314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64FBF04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5FD3BF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34B1151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1E41C7A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7255C2B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F4DD462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7D9899F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F816052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6158EF2C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BDC4C78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D6E5722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D118E64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35906068" w14:textId="77777777" w:rsidR="00C80725" w:rsidRPr="00B759A3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7EE" w:rsidRPr="00B759A3" w14:paraId="446E895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210CC347" w14:textId="17AA1D8C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759A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759A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963119A" w14:textId="6C7C282B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8A72DE4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45BEC1B" w14:textId="02119079" w:rsidR="00EB67EE" w:rsidRPr="00B759A3" w:rsidRDefault="00EB67EE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435,317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7DA9AA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6184883" w14:textId="0D120725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144,747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CA2998A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EABB6C9" w14:textId="710C5167" w:rsidR="00EB67EE" w:rsidRPr="00B759A3" w:rsidRDefault="00EB67EE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232,453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901043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5C6853B" w14:textId="75299FFD" w:rsidR="00EB67EE" w:rsidRPr="00B759A3" w:rsidRDefault="00EB67EE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14,641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BF1FC0E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1EBAEE8" w14:textId="6585216C" w:rsidR="00EB67EE" w:rsidRPr="00B759A3" w:rsidRDefault="00EB67EE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21,617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9A1F624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E7FC692" w14:textId="66FD3D36" w:rsidR="00EB67EE" w:rsidRPr="00B759A3" w:rsidRDefault="00EB67EE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42,779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6F1D443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16680F8" w14:textId="6748FF0A" w:rsidR="00EB67EE" w:rsidRPr="00B759A3" w:rsidRDefault="00EB67EE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1,119,396</w:t>
            </w:r>
          </w:p>
        </w:tc>
      </w:tr>
      <w:tr w:rsidR="00C6768F" w:rsidRPr="00B759A3" w14:paraId="1FBEE37E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</w:tcBorders>
          </w:tcPr>
          <w:p w14:paraId="5F97302F" w14:textId="7319385C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46205EA7" w14:textId="5C09E7FD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2DC15DE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03FC063" w14:textId="740B7454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8C46E88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2D125B5" w14:textId="5E3483B0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1,734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A06379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6015072D" w14:textId="47364CE9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53,876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1C12AAF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F2D2E" w14:textId="43B464B9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5,663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1C4FAA1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CCFBFD0" w14:textId="70904EFA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3,522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8FE79C8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592EB29" w14:textId="1688B596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35,256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546754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410CB66A" w14:textId="59D7EF2E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100,969</w:t>
            </w:r>
          </w:p>
        </w:tc>
      </w:tr>
      <w:tr w:rsidR="00C6768F" w:rsidRPr="00B759A3" w14:paraId="0781EEDF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</w:tcPr>
          <w:p w14:paraId="5E55D04E" w14:textId="2B0D0EAA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1D252F4F" w14:textId="2593EA80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6949D8D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7E6CF85F" w14:textId="00A68ABB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5813FA9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A7406A5" w14:textId="71EDD236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(1,759)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02FB007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080A5FB" w14:textId="4605798A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26C52D2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B20474" w14:textId="3B675580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8619887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3254A55" w14:textId="107358E9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8A19BA3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ADC8040" w14:textId="46939DDB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830EE64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683655AE" w14:textId="4C31C43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(1,759)</w:t>
            </w:r>
          </w:p>
        </w:tc>
      </w:tr>
      <w:tr w:rsidR="00C6768F" w:rsidRPr="00B759A3" w14:paraId="7D1012FE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</w:tcPr>
          <w:p w14:paraId="792A189C" w14:textId="237B81C2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5EFF0F95" w14:textId="5FD5AB28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A05AB28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6840A2D" w14:textId="54B47341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67,966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8748DF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B037BC3" w14:textId="556EED02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FAFBF22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4444647" w14:textId="30A6B7F1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7,686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A490435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E334D1B" w14:textId="0EF27623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21D535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19FD2846" w14:textId="621B984F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2,383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FFECCFD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D0ACB4C" w14:textId="6C3B6661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(78,035)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225DDBA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31B80E79" w14:textId="78490886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768F" w:rsidRPr="00B759A3" w14:paraId="6B38D71E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</w:tcPr>
          <w:p w14:paraId="6CB58EB6" w14:textId="180A9A84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0C30C073" w14:textId="313F74E2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553B7A5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7B913CD" w14:textId="7A4518A9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3977AA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1B08695" w14:textId="0FB94808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27C317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C7435B4" w14:textId="581ECC18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13D1DF9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0B39C4B" w14:textId="0372A2DF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(161)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57FC3FC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518E731D" w14:textId="0A4E29CC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(886)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0E2EDD5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7CCAFD76" w14:textId="4A96D8D3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26A8617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1BA6DB54" w14:textId="2B85D1DC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(1,047)</w:t>
            </w:r>
          </w:p>
        </w:tc>
      </w:tr>
      <w:tr w:rsidR="006205BB" w:rsidRPr="00B759A3" w14:paraId="1DAD5755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EA17D2D" w14:textId="7CD5AC99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4C1B1D" w14:textId="2AA0F9A4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6B8F370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05FE99A" w14:textId="1836ACEF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919196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D8AFCC2" w14:textId="623C6706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580F9370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8981E5B" w14:textId="0E8DD344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(1,190)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2ED16DC3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36CB07A" w14:textId="65B4C885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6BBAFB9B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F53477D" w14:textId="6363453B" w:rsidR="00EB67EE" w:rsidRPr="00B759A3" w:rsidRDefault="00EB67EE" w:rsidP="004B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38EA930D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A183151" w14:textId="782688D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2D28B0DE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0D15F038" w14:textId="70315772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(1,190)</w:t>
            </w:r>
          </w:p>
        </w:tc>
      </w:tr>
      <w:tr w:rsidR="006205BB" w:rsidRPr="00B759A3" w14:paraId="38E2CBBC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</w:tcPr>
          <w:p w14:paraId="1DFC1A31" w14:textId="72F6CE8A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 xml:space="preserve">    1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bottom"/>
          </w:tcPr>
          <w:p w14:paraId="6B859A1F" w14:textId="695843A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F768CAC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01FF949B" w14:textId="7550779A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504,201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F4A3FF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844557D" w14:textId="1C095AC4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144,722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09083CF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31D8F83" w14:textId="4A522875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292,825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0178368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31191F7F" w14:textId="53B5CCC0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20,143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DA2880" w14:textId="77777777" w:rsidR="00EB67EE" w:rsidRPr="00B759A3" w:rsidRDefault="00EB67EE" w:rsidP="00EB67EE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14:paraId="6B507669" w14:textId="4C100335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26,636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DB9807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6B63FE03" w14:textId="51BFD660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149F24" w14:textId="77777777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vAlign w:val="bottom"/>
          </w:tcPr>
          <w:p w14:paraId="102A1135" w14:textId="7D1E6748" w:rsidR="00EB67EE" w:rsidRPr="00B759A3" w:rsidRDefault="00EB67EE" w:rsidP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1,216,369</w:t>
            </w:r>
          </w:p>
        </w:tc>
      </w:tr>
      <w:tr w:rsidR="006B0C57" w:rsidRPr="00B759A3" w14:paraId="6BFE3838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267FF82" w14:textId="3B2F7730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AC22613" w14:textId="41190430" w:rsidR="006B0C57" w:rsidRPr="00B759A3" w:rsidRDefault="008278BE" w:rsidP="0082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247,700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3B6685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2D8B7F5" w14:textId="19A9A6F6" w:rsidR="006B0C57" w:rsidRPr="00B759A3" w:rsidRDefault="008278BE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</w:t>
            </w:r>
            <w:r w:rsidR="00492CD4" w:rsidRPr="00B759A3">
              <w:rPr>
                <w:rFonts w:ascii="Angsana New" w:hAnsi="Angsana New"/>
                <w:sz w:val="26"/>
                <w:szCs w:val="26"/>
              </w:rPr>
              <w:t>7</w:t>
            </w:r>
            <w:r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492CD4" w:rsidRPr="00B759A3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162251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F2F886C" w14:textId="4C3E7CA0" w:rsidR="006B0C57" w:rsidRPr="00B759A3" w:rsidRDefault="000F5387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D91489D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99B7D69" w14:textId="5EF0FA35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4,40</w:t>
            </w:r>
            <w:r w:rsidR="005A19A8" w:rsidRPr="00B759A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D26FED6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C0B1B79" w14:textId="079EED0F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4,706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29F8F3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2407631" w14:textId="0B2E11E2" w:rsidR="006B0C57" w:rsidRPr="00B759A3" w:rsidRDefault="00E2349A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3</w:t>
            </w:r>
            <w:r w:rsidR="006B0C57"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6954C2" w:rsidRPr="00B759A3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E030F91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678F862" w14:textId="51897C09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4,269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9DD7EC1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1154599B" w14:textId="0A07D1B1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</w:t>
            </w:r>
            <w:r w:rsidR="00EC06B4" w:rsidRPr="00B759A3">
              <w:rPr>
                <w:rFonts w:ascii="Angsana New" w:hAnsi="Angsana New"/>
                <w:sz w:val="26"/>
                <w:szCs w:val="26"/>
              </w:rPr>
              <w:t>82</w:t>
            </w:r>
            <w:r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EC06B4" w:rsidRPr="00B759A3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6B0C57" w:rsidRPr="00B759A3" w14:paraId="1878D66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2317C6EA" w14:textId="64164683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8278BE" w:rsidRPr="00B759A3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เปลี่ยนแปลงและ</w:t>
            </w:r>
            <w:r w:rsidRPr="00B759A3">
              <w:rPr>
                <w:rFonts w:ascii="Angsana New" w:hAnsi="Angsan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236C7B0" w14:textId="64A440D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A978C1E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2E74B4A" w14:textId="74D37F61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404169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219FF5B" w14:textId="4C7F4E29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6954C2" w:rsidRPr="00B759A3">
              <w:rPr>
                <w:rFonts w:ascii="Angsana New" w:hAnsi="Angsana New"/>
                <w:sz w:val="26"/>
                <w:szCs w:val="26"/>
              </w:rPr>
              <w:t>111,881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A663853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8BA211" w14:textId="34494DCA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DD53ED1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8D7AD31" w14:textId="3DA4E659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51C25C3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3E19870" w14:textId="4B86389B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A1B810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71EFA34" w14:textId="31085495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A71862A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5034E66D" w14:textId="4C5BC248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6954C2" w:rsidRPr="00B759A3">
              <w:rPr>
                <w:rFonts w:ascii="Angsana New" w:hAnsi="Angsana New"/>
                <w:sz w:val="26"/>
                <w:szCs w:val="26"/>
              </w:rPr>
              <w:t>111,881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0C57" w:rsidRPr="00B759A3" w14:paraId="6E7C4C11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302DC72F" w14:textId="025C589E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73F1935" w14:textId="32BDC584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AB6FCDD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90F98BA" w14:textId="6EC7BA6C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4,269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6630DE2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11869AC" w14:textId="6FB9539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9ACBC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8807B4" w14:textId="396A1A93" w:rsidR="006B0C57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9C54A3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667EB1F" w14:textId="7A25BB8C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BB3F27B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16A39F2" w14:textId="5F938B2F" w:rsidR="006B0C57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33DA38C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B81943" w14:textId="0CD10EF4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6954C2" w:rsidRPr="00B759A3">
              <w:rPr>
                <w:rFonts w:ascii="Angsana New" w:hAnsi="Angsana New"/>
                <w:sz w:val="26"/>
                <w:szCs w:val="26"/>
              </w:rPr>
              <w:t>4,269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7ADF7C2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8068DD7" w14:textId="1A75C91A" w:rsidR="006B0C57" w:rsidRPr="00B759A3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0C57" w:rsidRPr="00B759A3" w14:paraId="3326312C" w14:textId="77777777" w:rsidTr="000B62BC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1F1AE79B" w14:textId="21B35AD9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633E957" w14:textId="354F1EDD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08BAC1C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9569187" w14:textId="2F81E79D" w:rsidR="006B0C57" w:rsidRPr="00B759A3" w:rsidRDefault="00F93EF7" w:rsidP="00F9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19BC7D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B60D615" w14:textId="33A6C263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D01D931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AF6067D" w14:textId="7A3C8487" w:rsidR="006B0C57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F93EF7" w:rsidRPr="00B759A3">
              <w:rPr>
                <w:rFonts w:ascii="Angsana New" w:hAnsi="Angsana New"/>
                <w:sz w:val="26"/>
                <w:szCs w:val="26"/>
              </w:rPr>
              <w:t>1</w:t>
            </w:r>
            <w:r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F93EF7" w:rsidRPr="00B759A3">
              <w:rPr>
                <w:rFonts w:ascii="Angsana New" w:hAnsi="Angsana New"/>
                <w:sz w:val="26"/>
                <w:szCs w:val="26"/>
              </w:rPr>
              <w:t>601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63D383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FB603DC" w14:textId="1567C34F" w:rsidR="006B0C57" w:rsidRPr="00B759A3" w:rsidRDefault="006B0C57" w:rsidP="001F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6954C2" w:rsidRPr="00B759A3">
              <w:rPr>
                <w:rFonts w:ascii="Angsana New" w:hAnsi="Angsana New"/>
                <w:sz w:val="26"/>
                <w:szCs w:val="26"/>
              </w:rPr>
              <w:t>1,787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4BEDC65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91A07D9" w14:textId="1D322A8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0D16C7" w:rsidRPr="00B759A3">
              <w:rPr>
                <w:rFonts w:ascii="Angsana New" w:hAnsi="Angsana New"/>
                <w:sz w:val="26"/>
                <w:szCs w:val="26"/>
              </w:rPr>
              <w:t>105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6AC0518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4C4DD3" w14:textId="6F42A806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A5264E8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5F5D62C" w14:textId="04159ACE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0D16C7" w:rsidRPr="00B759A3">
              <w:rPr>
                <w:rFonts w:ascii="Angsana New" w:hAnsi="Angsana New"/>
                <w:sz w:val="26"/>
                <w:szCs w:val="26"/>
              </w:rPr>
              <w:t>3</w:t>
            </w:r>
            <w:r w:rsidR="006954C2"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0D16C7" w:rsidRPr="00B759A3">
              <w:rPr>
                <w:rFonts w:ascii="Angsana New" w:hAnsi="Angsana New"/>
                <w:sz w:val="26"/>
                <w:szCs w:val="26"/>
              </w:rPr>
              <w:t>493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2593" w:rsidRPr="00B759A3" w14:paraId="206C4D81" w14:textId="77777777" w:rsidTr="000B62BC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CB4E976" w14:textId="387DE3FF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36D3C78" w14:textId="002EC79E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0B590F3" w14:textId="77777777" w:rsidR="00DC2593" w:rsidRPr="00B759A3" w:rsidRDefault="00DC2593" w:rsidP="00DC259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0868D72" w14:textId="1DAC9732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4ED4015" w14:textId="77777777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CC02E29" w14:textId="013125BF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3B7AE24" w14:textId="77777777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8A06D5A" w14:textId="64B1455A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F93EF7" w:rsidRPr="00B759A3">
              <w:rPr>
                <w:rFonts w:ascii="Angsana New" w:hAnsi="Angsana New"/>
                <w:sz w:val="26"/>
                <w:szCs w:val="26"/>
              </w:rPr>
              <w:t>649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D8FDA1B" w14:textId="77777777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2AF116F" w14:textId="4D08A7D6" w:rsidR="00DC2593" w:rsidRPr="00B759A3" w:rsidRDefault="00F93EF7" w:rsidP="00F9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13C77B7" w14:textId="77777777" w:rsidR="00DC2593" w:rsidRPr="00B759A3" w:rsidRDefault="00DC2593" w:rsidP="00DC259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7C95749" w14:textId="7E183DAB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0D16C7" w:rsidRPr="00B759A3">
              <w:rPr>
                <w:rFonts w:ascii="Angsana New" w:hAnsi="Angsana New"/>
                <w:sz w:val="26"/>
                <w:szCs w:val="26"/>
              </w:rPr>
              <w:t>58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267804" w14:textId="77777777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8D70BE3" w14:textId="43636459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F00CE2" w14:textId="77777777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502B1909" w14:textId="28489308" w:rsidR="00DC2593" w:rsidRPr="00B759A3" w:rsidRDefault="00DC2593" w:rsidP="00DC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0D16C7" w:rsidRPr="00B759A3">
              <w:rPr>
                <w:rFonts w:ascii="Angsana New" w:hAnsi="Angsana New"/>
                <w:sz w:val="26"/>
                <w:szCs w:val="26"/>
              </w:rPr>
              <w:t>777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205BB" w:rsidRPr="00B759A3" w14:paraId="241B10AD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B691C76" w14:textId="3928FF6F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B67EE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D035" w14:textId="200765AE" w:rsidR="006B0C57" w:rsidRPr="00B759A3" w:rsidRDefault="008278BE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475,542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4C1461C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B9D9A" w14:textId="38273AFF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  <w:r w:rsidR="00EC06B4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C06B4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C9F956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F0A4B" w14:textId="079CD9AE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32,841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CEAC5FA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9BC7E" w14:textId="6BB68DDD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294,9</w:t>
            </w:r>
            <w:r w:rsidR="00793453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1812236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55F3" w14:textId="3DC785EA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23,062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1900725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F54D" w14:textId="49A2AF8F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29,625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4C57A2A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8C61" w14:textId="7F8A9C8E" w:rsidR="006B0C57" w:rsidRPr="00B759A3" w:rsidRDefault="00E2349A" w:rsidP="00E2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D22707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FD74" w14:textId="3CDD420A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6954C2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6278F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82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F6278F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324</w:t>
            </w:r>
          </w:p>
        </w:tc>
      </w:tr>
      <w:tr w:rsidR="006B0C57" w:rsidRPr="00B759A3" w14:paraId="73CE5C06" w14:textId="77777777" w:rsidTr="00DC2593">
        <w:trPr>
          <w:trHeight w:val="267"/>
        </w:trPr>
        <w:tc>
          <w:tcPr>
            <w:tcW w:w="3211" w:type="dxa"/>
            <w:tcBorders>
              <w:top w:val="nil"/>
              <w:bottom w:val="nil"/>
            </w:tcBorders>
          </w:tcPr>
          <w:p w14:paraId="699653F0" w14:textId="77777777" w:rsidR="00706829" w:rsidRPr="00B759A3" w:rsidRDefault="00706829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D0AEDC4" w14:textId="7F23472B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750557D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FEC7BB9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531D7B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9ED724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9B069A8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FD202E3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6C5826C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2295FC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84BF00B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444A9FD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93A4080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AC9566C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9056AF7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FE557C6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1C65432A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54C2" w:rsidRPr="00B759A3" w14:paraId="31236960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7408AA1D" w14:textId="1897F50F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59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759A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B73132C" w14:textId="0AD8B33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8B3438B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0330D0D" w14:textId="19B1BEDA" w:rsidR="006954C2" w:rsidRPr="00B759A3" w:rsidRDefault="006954C2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107,020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1889897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52D636" w14:textId="6160CA03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28,873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F0AB1D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FE134AD" w14:textId="0C0B487E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100,354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DAEB314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218E51F" w14:textId="28FB778B" w:rsidR="006954C2" w:rsidRPr="00B759A3" w:rsidRDefault="006954C2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7,712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01AD4D1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06327D2" w14:textId="0E22D738" w:rsidR="006954C2" w:rsidRPr="00B759A3" w:rsidRDefault="006954C2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10,075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6FB9195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C0CE95C" w14:textId="4DCB7A2B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6114EF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356CFC9A" w14:textId="22EC3FF9" w:rsidR="006954C2" w:rsidRPr="00B759A3" w:rsidRDefault="006954C2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254,034</w:t>
            </w:r>
          </w:p>
        </w:tc>
      </w:tr>
      <w:tr w:rsidR="006954C2" w:rsidRPr="00B759A3" w14:paraId="0014176B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53D2C56C" w14:textId="17D655C2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7EC9547" w14:textId="4007ADE9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A27A4DA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EC13CA" w14:textId="1565BA54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21,367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4C008FE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625E599" w14:textId="603E89E5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11,090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E5D2A7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9CF5A16" w14:textId="71F0509F" w:rsidR="006954C2" w:rsidRPr="00B759A3" w:rsidRDefault="006954C2" w:rsidP="0004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21,339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BFDCED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58B4F42" w14:textId="005B4434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2,481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6C64AD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155F288D" w14:textId="62CF1E4B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4,373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EA36BAE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E66F6D5" w14:textId="66D0DD39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F1836B3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4EF74B64" w14:textId="6FBD3BD4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60,650</w:t>
            </w:r>
          </w:p>
        </w:tc>
      </w:tr>
      <w:tr w:rsidR="006954C2" w:rsidRPr="00B759A3" w14:paraId="206EFDBD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86A7AA6" w14:textId="649CF053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7F0185C" w14:textId="14575E7E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0E34409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9B5D319" w14:textId="3FA6C3B1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F707160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7BA3D21" w14:textId="642D4144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(1,732)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EC7D8E1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3D80AED" w14:textId="729496B6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28021C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3E5C81B" w14:textId="0344B50B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13AAF25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435DD12B" w14:textId="67F8B04A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12E3757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50DC5F1" w14:textId="11A371B8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6F9760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400F2799" w14:textId="48CAA0D6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(1,732)</w:t>
            </w:r>
          </w:p>
        </w:tc>
      </w:tr>
      <w:tr w:rsidR="006954C2" w:rsidRPr="00B759A3" w14:paraId="63664404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2716FFBE" w14:textId="089A257D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85DEB4C" w14:textId="44E460EC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618A332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A396DCE" w14:textId="74A7439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8368455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E7F542C" w14:textId="50FEF13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5CCE4AA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06D2EF2" w14:textId="315DC93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69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7AE9D94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0E0224B" w14:textId="06734211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1904913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7502FBB" w14:textId="1714E66F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(880)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A43BF09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40490E8" w14:textId="75AB0C86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E37BAD5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7B075574" w14:textId="7B1D44D5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(992)</w:t>
            </w:r>
          </w:p>
        </w:tc>
      </w:tr>
      <w:tr w:rsidR="006205BB" w:rsidRPr="00B759A3" w14:paraId="72C42CED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6F572E9E" w14:textId="28C3EF20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EA450B7" w14:textId="25E6CFEA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0B97D49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67081649" w14:textId="31C4865C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4BD446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441B59FF" w14:textId="0A5CBE18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85859EF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07F1EE9" w14:textId="3B3C18DC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(1,062)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7D19880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4ED447C2" w14:textId="0D68CA49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0D1AE79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vAlign w:val="bottom"/>
          </w:tcPr>
          <w:p w14:paraId="471F3F5C" w14:textId="10AE6A70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4CE7960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0132041" w14:textId="4C0A98E6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C9494A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D0D5009" w14:textId="704BD451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(1,062)</w:t>
            </w:r>
          </w:p>
        </w:tc>
      </w:tr>
      <w:tr w:rsidR="006205BB" w:rsidRPr="00B759A3" w14:paraId="5B9C95BE" w14:textId="77777777" w:rsidTr="00DC2593">
        <w:trPr>
          <w:trHeight w:val="259"/>
        </w:trPr>
        <w:tc>
          <w:tcPr>
            <w:tcW w:w="3211" w:type="dxa"/>
            <w:tcBorders>
              <w:top w:val="nil"/>
              <w:bottom w:val="nil"/>
            </w:tcBorders>
          </w:tcPr>
          <w:p w14:paraId="318DBD2D" w14:textId="18A0FC2B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 xml:space="preserve">    1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bottom"/>
          </w:tcPr>
          <w:p w14:paraId="259F320E" w14:textId="524C7ED4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74FFA3B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023F9DA7" w14:textId="3181C78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128,387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8FB894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6DA8E659" w14:textId="043DD255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38,231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99DA59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405A3F1B" w14:textId="61B1398A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120,631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133C02E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19608898" w14:textId="02D2EC10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10,081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764E791" w14:textId="77777777" w:rsidR="006954C2" w:rsidRPr="00B759A3" w:rsidRDefault="006954C2" w:rsidP="006954C2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14:paraId="65146FEE" w14:textId="32ADF7B6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13,568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16D786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3571641" w14:textId="6EF7CA31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EFDAF00" w14:textId="77777777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52F88B7" w14:textId="3C7E5221" w:rsidR="006954C2" w:rsidRPr="00B759A3" w:rsidRDefault="006954C2" w:rsidP="0069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310,898</w:t>
            </w:r>
          </w:p>
        </w:tc>
      </w:tr>
      <w:tr w:rsidR="006B0C57" w:rsidRPr="00B759A3" w14:paraId="3F5E3C26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18F0D1BC" w14:textId="3DF0C04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9AAC6C7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798A3F2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5D66B16" w14:textId="130BD789" w:rsidR="006B0C57" w:rsidRPr="00B759A3" w:rsidRDefault="0098453F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6954C2" w:rsidRPr="00B759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9A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56E5" w:rsidRPr="00B759A3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D6DB3F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6A5D8D4" w14:textId="60932FFA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10,108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37C07CB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843DB39" w14:textId="2FAEFF5B" w:rsidR="006B0C57" w:rsidRPr="00B759A3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61056" w:rsidRPr="00B759A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759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1056" w:rsidRPr="00B759A3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E3E09E0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D0DAD12" w14:textId="599F819A" w:rsidR="006B0C57" w:rsidRPr="00B759A3" w:rsidRDefault="0006105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3,782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0B54515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252823A7" w14:textId="797B8505" w:rsidR="006B0C57" w:rsidRPr="00B759A3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4,</w:t>
            </w:r>
            <w:r w:rsidR="00061056" w:rsidRPr="00B759A3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FEC7C29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E63F719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0B81DA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40816721" w14:textId="26834E5D" w:rsidR="006B0C57" w:rsidRPr="00B759A3" w:rsidRDefault="0098453F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68</w:t>
            </w:r>
            <w:r w:rsidR="00061056"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3156E5" w:rsidRPr="00B759A3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6B0C57" w:rsidRPr="00B759A3" w14:paraId="4131FF94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74526D97" w14:textId="2EDE7513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94325FB" w14:textId="6757957B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014C5DB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7F73AD2" w14:textId="260E8210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988971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0DD9755" w14:textId="0369B89A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6954C2" w:rsidRPr="00B759A3">
              <w:rPr>
                <w:rFonts w:ascii="Angsana New" w:hAnsi="Angsana New"/>
                <w:sz w:val="26"/>
                <w:szCs w:val="26"/>
              </w:rPr>
              <w:t>36,83</w:t>
            </w:r>
            <w:r w:rsidR="003156E5" w:rsidRPr="00B759A3">
              <w:rPr>
                <w:rFonts w:ascii="Angsana New" w:hAnsi="Angsana New"/>
                <w:sz w:val="26"/>
                <w:szCs w:val="26"/>
              </w:rPr>
              <w:t>0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003653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D4E671D" w14:textId="7E7DFC41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D69A9B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AF5E255" w14:textId="6A143D38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5F8AF4C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069B6F9" w14:textId="790E446D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29D496D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7167B57" w14:textId="1896E896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486A0E8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1BD7CF22" w14:textId="4851F17C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061056" w:rsidRPr="00B759A3">
              <w:rPr>
                <w:rFonts w:ascii="Angsana New" w:hAnsi="Angsana New"/>
                <w:sz w:val="26"/>
                <w:szCs w:val="26"/>
              </w:rPr>
              <w:t>36,83</w:t>
            </w:r>
            <w:r w:rsidR="003156E5" w:rsidRPr="00B759A3">
              <w:rPr>
                <w:rFonts w:ascii="Angsana New" w:hAnsi="Angsana New"/>
                <w:sz w:val="26"/>
                <w:szCs w:val="26"/>
              </w:rPr>
              <w:t>0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5387" w:rsidRPr="00B759A3" w14:paraId="7EE71A44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16AD4EB" w14:textId="11596B9A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759A3">
              <w:rPr>
                <w:rFonts w:ascii="Angsana New" w:hAnsi="Angsana New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A771C7B" w14:textId="4DF3EDD1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68C5DC0" w14:textId="77777777" w:rsidR="000F5387" w:rsidRPr="00B759A3" w:rsidRDefault="000F538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1F531AA" w14:textId="1C7E7DA4" w:rsidR="000F5387" w:rsidRPr="00B759A3" w:rsidRDefault="000F5387" w:rsidP="000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98453F" w:rsidRPr="00B759A3">
              <w:rPr>
                <w:rFonts w:ascii="Angsana New" w:hAnsi="Angsana New"/>
                <w:sz w:val="26"/>
                <w:szCs w:val="26"/>
              </w:rPr>
              <w:t>2</w:t>
            </w:r>
            <w:r w:rsidR="009D2E2F" w:rsidRPr="00B759A3">
              <w:rPr>
                <w:rFonts w:ascii="Angsana New" w:hAnsi="Angsana New"/>
                <w:sz w:val="26"/>
                <w:szCs w:val="26"/>
              </w:rPr>
              <w:t>7</w:t>
            </w:r>
            <w:r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98453F" w:rsidRPr="00B759A3">
              <w:rPr>
                <w:rFonts w:ascii="Angsana New" w:hAnsi="Angsana New"/>
                <w:sz w:val="26"/>
                <w:szCs w:val="26"/>
              </w:rPr>
              <w:t>724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67F3953" w14:textId="77777777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9C6F494" w14:textId="2660D337" w:rsidR="000F5387" w:rsidRPr="00B759A3" w:rsidRDefault="000F5387" w:rsidP="000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A199ED" w14:textId="77777777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29AC980" w14:textId="3546828B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7311A61" w14:textId="77777777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1CDC93D" w14:textId="7356DF1D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EAE065F" w14:textId="77777777" w:rsidR="000F5387" w:rsidRPr="00B759A3" w:rsidRDefault="000F538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53742DA" w14:textId="66BA5B5C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40C84F4" w14:textId="77777777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F5563BA" w14:textId="164FD422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9DF9D4D" w14:textId="77777777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12A27ECC" w14:textId="0D114F6F" w:rsidR="000F538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BD6F36" w:rsidRPr="00B759A3">
              <w:rPr>
                <w:rFonts w:ascii="Angsana New" w:hAnsi="Angsana New"/>
                <w:sz w:val="26"/>
                <w:szCs w:val="26"/>
              </w:rPr>
              <w:t>2</w:t>
            </w:r>
            <w:r w:rsidRPr="00B759A3">
              <w:rPr>
                <w:rFonts w:ascii="Angsana New" w:hAnsi="Angsana New"/>
                <w:sz w:val="26"/>
                <w:szCs w:val="26"/>
              </w:rPr>
              <w:t>7</w:t>
            </w:r>
            <w:r w:rsidR="0063435F"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BD6F36" w:rsidRPr="00B759A3">
              <w:rPr>
                <w:rFonts w:ascii="Angsana New" w:hAnsi="Angsana New"/>
                <w:sz w:val="26"/>
                <w:szCs w:val="26"/>
              </w:rPr>
              <w:t>724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0C57" w:rsidRPr="00B759A3" w14:paraId="1893B6AF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8559E02" w14:textId="526A798C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79B91D0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6359F4B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22CEC12" w14:textId="407DE150" w:rsidR="006B0C57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6930A0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E7B4BE8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B1BDEB2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73B1D38" w14:textId="3FBE5626" w:rsidR="006B0C57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1</w:t>
            </w:r>
            <w:r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424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DCBCEB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C485977" w14:textId="6FC063DF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061056" w:rsidRPr="00B759A3">
              <w:rPr>
                <w:rFonts w:ascii="Angsana New" w:hAnsi="Angsana New"/>
                <w:sz w:val="26"/>
                <w:szCs w:val="26"/>
              </w:rPr>
              <w:t>1,787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E9CF8C2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6FFEBBE" w14:textId="4025710F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94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303938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B3F115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D88D6AD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25A07ACC" w14:textId="698FC350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3</w:t>
            </w:r>
            <w:r w:rsidR="00061056" w:rsidRPr="00B759A3">
              <w:rPr>
                <w:rFonts w:ascii="Angsana New" w:hAnsi="Angsana New"/>
                <w:sz w:val="26"/>
                <w:szCs w:val="26"/>
              </w:rPr>
              <w:t>,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305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E369C" w:rsidRPr="00B759A3" w14:paraId="45DCD2F7" w14:textId="77777777" w:rsidTr="00DC2593">
        <w:trPr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609D684" w14:textId="12882AE4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59A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277729A" w14:textId="02B7474A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B743FF5" w14:textId="77777777" w:rsidR="004E369C" w:rsidRPr="00B759A3" w:rsidRDefault="004E369C" w:rsidP="004E369C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5C674D1" w14:textId="4C36821A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97C6C76" w14:textId="77777777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559D27F" w14:textId="6229FD55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1ED0DA2" w14:textId="77777777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E30BBDE" w14:textId="459509B4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687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EA42071" w14:textId="77777777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97D855C" w14:textId="42F87C10" w:rsidR="004E369C" w:rsidRPr="00B759A3" w:rsidRDefault="00284840" w:rsidP="0028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F72135B" w14:textId="77777777" w:rsidR="004E369C" w:rsidRPr="00B759A3" w:rsidRDefault="004E369C" w:rsidP="004E369C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165D6A58" w14:textId="5EFBF69E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58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8C5751B" w14:textId="77777777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A2A5D0E" w14:textId="27FC8E37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40D087" w14:textId="77777777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nil"/>
              <w:bottom w:val="nil"/>
            </w:tcBorders>
            <w:vAlign w:val="bottom"/>
          </w:tcPr>
          <w:p w14:paraId="2F8CC135" w14:textId="58B00B85" w:rsidR="004E369C" w:rsidRPr="00B759A3" w:rsidRDefault="004E369C" w:rsidP="004E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(</w:t>
            </w:r>
            <w:r w:rsidR="00284840" w:rsidRPr="00B759A3">
              <w:rPr>
                <w:rFonts w:ascii="Angsana New" w:hAnsi="Angsana New"/>
                <w:sz w:val="26"/>
                <w:szCs w:val="26"/>
              </w:rPr>
              <w:t>769</w:t>
            </w:r>
            <w:r w:rsidRPr="00B759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205BB" w:rsidRPr="00B759A3" w14:paraId="6C266B57" w14:textId="77777777" w:rsidTr="00DC2593">
        <w:trPr>
          <w:trHeight w:val="259"/>
        </w:trPr>
        <w:tc>
          <w:tcPr>
            <w:tcW w:w="3211" w:type="dxa"/>
            <w:tcBorders>
              <w:top w:val="nil"/>
              <w:bottom w:val="nil"/>
            </w:tcBorders>
          </w:tcPr>
          <w:p w14:paraId="5C3A71BA" w14:textId="42BC0BB3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EB67EE"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9CB48" w14:textId="0C4B66AC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3685369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BD36" w14:textId="53824B04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F5387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F5387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817D6E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EB80D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A3868" w14:textId="37BAD36B" w:rsidR="006B0C57" w:rsidRPr="00B759A3" w:rsidRDefault="006954C2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11,50</w:t>
            </w:r>
            <w:r w:rsidR="003156E5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D12BD22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E828A" w14:textId="326BC762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61056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43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61056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653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312C30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07D52" w14:textId="423775F8" w:rsidR="006B0C57" w:rsidRPr="00B759A3" w:rsidRDefault="00D32EC6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61056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6B0C57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61056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076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66478DA" w14:textId="77777777" w:rsidR="006B0C57" w:rsidRPr="00B759A3" w:rsidRDefault="006B0C57" w:rsidP="006B0C5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CF04D" w14:textId="0090E456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61056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61056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264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F1BA125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0D38" w14:textId="55EEA76E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3C1CBB9" w14:textId="77777777" w:rsidR="006B0C57" w:rsidRPr="00B759A3" w:rsidRDefault="006B0C5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62C1" w14:textId="1B0BD562" w:rsidR="006B0C57" w:rsidRPr="00B759A3" w:rsidRDefault="000F5387" w:rsidP="006B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310</w:t>
            </w:r>
            <w:r w:rsidR="00EA62C7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759A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6653C" w:rsidRPr="00B759A3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</w:tr>
    </w:tbl>
    <w:p w14:paraId="3CA50C44" w14:textId="22D461F9" w:rsidR="00C80725" w:rsidRPr="00B759A3" w:rsidRDefault="00C80725" w:rsidP="00B4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26"/>
          <w:szCs w:val="26"/>
        </w:rPr>
      </w:pPr>
    </w:p>
    <w:tbl>
      <w:tblPr>
        <w:tblW w:w="15288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1278"/>
        <w:gridCol w:w="269"/>
        <w:gridCol w:w="1279"/>
        <w:gridCol w:w="236"/>
        <w:gridCol w:w="1279"/>
        <w:gridCol w:w="266"/>
        <w:gridCol w:w="1279"/>
        <w:gridCol w:w="266"/>
        <w:gridCol w:w="1279"/>
        <w:gridCol w:w="266"/>
        <w:gridCol w:w="1422"/>
        <w:gridCol w:w="266"/>
        <w:gridCol w:w="1279"/>
        <w:gridCol w:w="266"/>
        <w:gridCol w:w="1137"/>
        <w:gridCol w:w="10"/>
      </w:tblGrid>
      <w:tr w:rsidR="00C3509D" w:rsidRPr="00B759A3" w14:paraId="179879D5" w14:textId="77777777">
        <w:trPr>
          <w:trHeight w:val="281"/>
          <w:tblHeader/>
        </w:trPr>
        <w:tc>
          <w:tcPr>
            <w:tcW w:w="3211" w:type="dxa"/>
          </w:tcPr>
          <w:p w14:paraId="6561E0B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7" w:type="dxa"/>
            <w:gridSpan w:val="16"/>
          </w:tcPr>
          <w:p w14:paraId="76F7B2EF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509D" w:rsidRPr="00B759A3" w14:paraId="5562D6C9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4F868F5C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83691FD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08B8162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2EF6AC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15E0873A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1B06641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474FAF91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70F335A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31F030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FD8623C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B3DA14B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766179B5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6" w:type="dxa"/>
          </w:tcPr>
          <w:p w14:paraId="14870F31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C5E76C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6EFFC865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5B7C08D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B759A3" w14:paraId="1E9E0F8D" w14:textId="77777777">
        <w:trPr>
          <w:gridAfter w:val="1"/>
          <w:wAfter w:w="10" w:type="dxa"/>
          <w:trHeight w:val="259"/>
          <w:tblHeader/>
        </w:trPr>
        <w:tc>
          <w:tcPr>
            <w:tcW w:w="3211" w:type="dxa"/>
          </w:tcPr>
          <w:p w14:paraId="4BD6B6A2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72947FC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5BB4DEF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DA9BD4B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3CF9633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DC205F6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66" w:type="dxa"/>
          </w:tcPr>
          <w:p w14:paraId="676B6344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DCC0AB0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6" w:type="dxa"/>
          </w:tcPr>
          <w:p w14:paraId="37C2B364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368D8AC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84D140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30072132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66" w:type="dxa"/>
          </w:tcPr>
          <w:p w14:paraId="1C915947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F1AB1AB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66" w:type="dxa"/>
          </w:tcPr>
          <w:p w14:paraId="0E1E9B6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73D882D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B759A3" w14:paraId="1C730A54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30C7489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838EE25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6B14F61A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E323C88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0848F544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1F5EC98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66" w:type="dxa"/>
          </w:tcPr>
          <w:p w14:paraId="02827A95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62A5673D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6" w:type="dxa"/>
          </w:tcPr>
          <w:p w14:paraId="7E768971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2483B5A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6" w:type="dxa"/>
          </w:tcPr>
          <w:p w14:paraId="6BDD90FA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2E0FAC93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66" w:type="dxa"/>
          </w:tcPr>
          <w:p w14:paraId="2A5C50A8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28EFAEC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6" w:type="dxa"/>
          </w:tcPr>
          <w:p w14:paraId="323D0AEC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AD8DBB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509D" w:rsidRPr="00B759A3" w14:paraId="0D46E44E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045FE733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7" w:type="dxa"/>
            <w:gridSpan w:val="15"/>
          </w:tcPr>
          <w:p w14:paraId="6E354938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09D" w:rsidRPr="00B759A3" w14:paraId="6B6CBE5B" w14:textId="77777777">
        <w:trPr>
          <w:gridAfter w:val="1"/>
          <w:wAfter w:w="10" w:type="dxa"/>
          <w:trHeight w:val="267"/>
        </w:trPr>
        <w:tc>
          <w:tcPr>
            <w:tcW w:w="3211" w:type="dxa"/>
            <w:tcBorders>
              <w:bottom w:val="nil"/>
            </w:tcBorders>
          </w:tcPr>
          <w:p w14:paraId="73B13AA8" w14:textId="5988624C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78" w:type="dxa"/>
            <w:tcBorders>
              <w:bottom w:val="nil"/>
            </w:tcBorders>
          </w:tcPr>
          <w:p w14:paraId="71243351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4D1A70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A01BA71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F5A6767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A3DB8E8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CEB51A0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AA773EA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516BD8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4720F54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6C2EC32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5EEC1C78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30D0D6C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6C8BC4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DECCE8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20BC1B37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67EE" w:rsidRPr="00B759A3" w14:paraId="390C016F" w14:textId="77777777">
        <w:trPr>
          <w:gridAfter w:val="1"/>
          <w:wAfter w:w="10" w:type="dxa"/>
          <w:trHeight w:val="267"/>
        </w:trPr>
        <w:tc>
          <w:tcPr>
            <w:tcW w:w="3211" w:type="dxa"/>
            <w:tcBorders>
              <w:bottom w:val="nil"/>
            </w:tcBorders>
          </w:tcPr>
          <w:p w14:paraId="6A0EECB7" w14:textId="3C18A965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8" w:type="dxa"/>
            <w:tcBorders>
              <w:bottom w:val="nil"/>
            </w:tcBorders>
          </w:tcPr>
          <w:p w14:paraId="599C193F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4816DE3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4617BCE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D73540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D22A08F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54764C4A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9599184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5C305E9A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6AA1821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066C9032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0DE4785A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0E9D24A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5352032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2210AAA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18A2CFD6" w14:textId="77777777" w:rsidR="00EB67EE" w:rsidRPr="00B759A3" w:rsidRDefault="00EB6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768F" w:rsidRPr="00B759A3" w14:paraId="3E9E1363" w14:textId="77777777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</w:tcBorders>
          </w:tcPr>
          <w:p w14:paraId="08B7F4C1" w14:textId="3B341A5F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14354491" w14:textId="6577FAFF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9427D8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C97A04" w14:textId="56E52793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375,814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5A982F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A8D2DC6" w14:textId="28C10B73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521DD0C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F29E037" w14:textId="24D84EF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122,602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8B6311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26448CA" w14:textId="397B400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C49170B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0B05DA8A" w14:textId="658407E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13,068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A9D95EE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DB557" w14:textId="55217B71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972710A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366793CE" w14:textId="348FBA16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741,787</w:t>
            </w:r>
          </w:p>
        </w:tc>
      </w:tr>
      <w:tr w:rsidR="00C6768F" w:rsidRPr="00B759A3" w14:paraId="4B467635" w14:textId="77777777">
        <w:trPr>
          <w:gridAfter w:val="1"/>
          <w:wAfter w:w="10" w:type="dxa"/>
          <w:trHeight w:val="252"/>
        </w:trPr>
        <w:tc>
          <w:tcPr>
            <w:tcW w:w="3211" w:type="dxa"/>
          </w:tcPr>
          <w:p w14:paraId="515A96BA" w14:textId="53412B81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1B554EA4" w14:textId="7D7C7A7F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2B6A0BA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2340CD6C" w14:textId="28DEA749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8157783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A9696CF" w14:textId="08D79EA1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106,491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E246235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4D87162" w14:textId="6FEFCBC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49,592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E82862E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627ACA" w14:textId="16865150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7,601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D0D5652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3B577CE" w14:textId="660322B9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3C21744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8036818" w14:textId="4A9458D3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5BD12C6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4185F64B" w14:textId="515CEE5D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163,684</w:t>
            </w:r>
          </w:p>
        </w:tc>
      </w:tr>
      <w:tr w:rsidR="006205BB" w:rsidRPr="00B759A3" w14:paraId="0335E974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</w:tcPr>
          <w:p w14:paraId="2F0582BF" w14:textId="062ECC5C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597E2" w14:textId="0022EF1E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75058F3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11D54" w14:textId="32C41B4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375,814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7EBD3A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E2184" w14:textId="34BF9B95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106,491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7C89E92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803CF" w14:textId="313FAD8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172,194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536DB97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2FCF4" w14:textId="21EDF13D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10,062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5FF1951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4238" w14:textId="504175EB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13,068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A839AE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9B229" w14:textId="3F69B834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7F4A298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5093" w14:textId="21415EF4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905,471</w:t>
            </w:r>
          </w:p>
        </w:tc>
      </w:tr>
      <w:tr w:rsidR="006205BB" w:rsidRPr="00B759A3" w14:paraId="577E4E53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</w:tcPr>
          <w:p w14:paraId="0E3ACBB0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vAlign w:val="bottom"/>
          </w:tcPr>
          <w:p w14:paraId="00A4CBAD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D2649D2" w14:textId="77777777" w:rsidR="00C3509D" w:rsidRPr="00B759A3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50EAC9F1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A5200E2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16F8D23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A65CD4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234415B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602127B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188BBBF9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3B6F747" w14:textId="77777777" w:rsidR="00C3509D" w:rsidRPr="00B759A3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14:paraId="5D3944F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918BB2E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44D1DE07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23F985F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nil"/>
            </w:tcBorders>
            <w:vAlign w:val="bottom"/>
          </w:tcPr>
          <w:p w14:paraId="1CC54895" w14:textId="77777777" w:rsidR="00C3509D" w:rsidRPr="00B759A3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09D" w:rsidRPr="00B759A3" w14:paraId="3779DF95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7DA5C820" w14:textId="163FF6CE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67EE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BFB6810" w14:textId="1097C9A9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6D41224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C8D13D" w14:textId="0DA86783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30FC2B0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EACB640" w14:textId="7A4A40E4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D886B2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7B44583" w14:textId="4931104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9DB8D2E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6C3E858" w14:textId="3318603F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B52826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4D20BC6" w14:textId="4B7DC5C1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91AA032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D805BE8" w14:textId="0F911275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052A089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6CE565A8" w14:textId="5FC47A34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09D" w:rsidRPr="00B759A3" w14:paraId="47A2930D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71E6C2E0" w14:textId="42F03044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CCEED28" w14:textId="2565203B" w:rsidR="00C3509D" w:rsidRPr="00B759A3" w:rsidRDefault="0006105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>475</w:t>
            </w:r>
            <w:r w:rsidR="00E94244" w:rsidRPr="00B759A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96CFE8E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56E846D" w14:textId="7AF4C9B3" w:rsidR="00C3509D" w:rsidRPr="00B759A3" w:rsidRDefault="00D9284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401</w:t>
            </w:r>
            <w:r w:rsidR="005519A0"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Pr="00B759A3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DB0038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BA44E25" w14:textId="4D3E78D6" w:rsidR="00C3509D" w:rsidRPr="00B759A3" w:rsidRDefault="000F5387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956A733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C592D7C" w14:textId="01B19CB8" w:rsidR="00C3509D" w:rsidRPr="00B759A3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</w:t>
            </w:r>
            <w:r w:rsidR="00061056" w:rsidRPr="00B759A3">
              <w:rPr>
                <w:rFonts w:ascii="Angsana New" w:hAnsi="Angsana New"/>
                <w:sz w:val="28"/>
                <w:szCs w:val="28"/>
              </w:rPr>
              <w:t>06</w:t>
            </w:r>
            <w:r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="00061056" w:rsidRPr="00B759A3">
              <w:rPr>
                <w:rFonts w:ascii="Angsana New" w:hAnsi="Angsana New"/>
                <w:sz w:val="28"/>
                <w:szCs w:val="28"/>
              </w:rPr>
              <w:t>80</w:t>
            </w:r>
            <w:r w:rsidR="00793453" w:rsidRPr="00B759A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432E5B5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FA32DBE" w14:textId="37C41729" w:rsidR="00C3509D" w:rsidRPr="00B759A3" w:rsidRDefault="002F5AE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</w:t>
            </w:r>
            <w:r w:rsidR="00F11BB9"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="00061056" w:rsidRPr="00B759A3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1E9575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7A58959F" w14:textId="7D199B54" w:rsidR="00C3509D" w:rsidRPr="00B759A3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</w:t>
            </w:r>
            <w:r w:rsidR="00061056" w:rsidRPr="00B759A3">
              <w:rPr>
                <w:rFonts w:ascii="Angsana New" w:hAnsi="Angsana New"/>
                <w:sz w:val="28"/>
                <w:szCs w:val="28"/>
              </w:rPr>
              <w:t>1</w:t>
            </w:r>
            <w:r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="00061056" w:rsidRPr="00B759A3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370F916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0109271" w14:textId="7AA9B149" w:rsidR="00C3509D" w:rsidRPr="00B759A3" w:rsidRDefault="002F5AE7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CEBD88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244A0B5C" w14:textId="3027B8BE" w:rsidR="00C3509D" w:rsidRPr="00B759A3" w:rsidRDefault="000F538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99</w:t>
            </w:r>
            <w:r w:rsidR="006A2989" w:rsidRPr="00B759A3">
              <w:rPr>
                <w:rFonts w:ascii="Angsana New" w:hAnsi="Angsana New"/>
                <w:sz w:val="28"/>
                <w:szCs w:val="28"/>
              </w:rPr>
              <w:t>7</w:t>
            </w:r>
            <w:r w:rsidR="00061056"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="006A2989" w:rsidRPr="00B759A3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C3509D" w:rsidRPr="00B759A3" w14:paraId="3EF56608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3E52ECD1" w14:textId="675809BD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E53DC61" w14:textId="377A776B" w:rsidR="00C3509D" w:rsidRPr="00B759A3" w:rsidRDefault="00C3509D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23A2F88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3E5A62" w14:textId="143FD9A9" w:rsidR="00C3509D" w:rsidRPr="00B759A3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1E439B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01481A0" w14:textId="3DE761B8" w:rsidR="00C3509D" w:rsidRPr="00B759A3" w:rsidRDefault="0006105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21</w:t>
            </w:r>
            <w:r w:rsidR="002F5AE7"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Pr="00B759A3">
              <w:rPr>
                <w:rFonts w:ascii="Angsana New" w:hAnsi="Angsana New"/>
                <w:sz w:val="28"/>
                <w:szCs w:val="28"/>
              </w:rPr>
              <w:t>33</w:t>
            </w:r>
            <w:r w:rsidR="00F579D4" w:rsidRPr="00B759A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DBDBBC2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2D8B2C8" w14:textId="29E260DE" w:rsidR="00C3509D" w:rsidRPr="00B759A3" w:rsidRDefault="0006105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44,52</w:t>
            </w:r>
            <w:r w:rsidR="00793453" w:rsidRPr="00B759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E4F6A11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7A4C5A0" w14:textId="7C78794C" w:rsidR="00C3509D" w:rsidRPr="00B759A3" w:rsidRDefault="002F5AE7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7,</w:t>
            </w:r>
            <w:r w:rsidR="00061056" w:rsidRPr="00B759A3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73E4E7D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1C55D034" w14:textId="7C21F1D3" w:rsidR="00C3509D" w:rsidRPr="00B759A3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321169C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76D2F98" w14:textId="36AD06AB" w:rsidR="00C3509D" w:rsidRPr="00B759A3" w:rsidRDefault="00E94244" w:rsidP="0016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2C7BAA7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035069BF" w14:textId="77676337" w:rsidR="00C3509D" w:rsidRPr="00B759A3" w:rsidRDefault="0006105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73,8</w:t>
            </w:r>
            <w:r w:rsidR="006A2989" w:rsidRPr="00B759A3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205BB" w:rsidRPr="00B759A3" w14:paraId="007A0069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58C2927E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AE42F" w14:textId="10727BFD" w:rsidR="00C3509D" w:rsidRPr="00B759A3" w:rsidRDefault="0006105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475,542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490B4F0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A6188" w14:textId="3836ACEC" w:rsidR="00C3509D" w:rsidRPr="00B759A3" w:rsidRDefault="00C8127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401</w:t>
            </w:r>
            <w:r w:rsidR="005519A0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FC9278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BED5E" w14:textId="42383D77" w:rsidR="00C3509D" w:rsidRPr="00B759A3" w:rsidRDefault="0006105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E94244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F579D4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61E1EF2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DDB1" w14:textId="2641B2D4" w:rsidR="00C3509D" w:rsidRPr="00B759A3" w:rsidRDefault="0006105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151,32</w:t>
            </w:r>
            <w:r w:rsidR="002F54B2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C66967C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7DBF4" w14:textId="26776375" w:rsidR="00C3509D" w:rsidRPr="00B759A3" w:rsidRDefault="00D32EC6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E94244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61056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0ADEF5E" w14:textId="77777777" w:rsidR="00C3509D" w:rsidRPr="00B759A3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A6D1" w14:textId="59D0353A" w:rsidR="00C3509D" w:rsidRPr="00B759A3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61056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61056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406635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DE7A1" w14:textId="1557F928" w:rsidR="00C3509D" w:rsidRPr="00B759A3" w:rsidRDefault="00D32EC6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3CBE64D" w14:textId="77777777" w:rsidR="00C3509D" w:rsidRPr="00B759A3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EF781" w14:textId="5C306ED1" w:rsidR="00C3509D" w:rsidRPr="00B759A3" w:rsidRDefault="00061056" w:rsidP="000B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1,0</w:t>
            </w:r>
            <w:r w:rsidR="006A2989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5519A0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A2989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784</w:t>
            </w:r>
          </w:p>
        </w:tc>
      </w:tr>
    </w:tbl>
    <w:p w14:paraId="528A14F9" w14:textId="77777777" w:rsidR="00C3509D" w:rsidRPr="00B759A3" w:rsidRDefault="00C3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618CC3" w14:textId="77777777" w:rsidR="00C3509D" w:rsidRPr="00B759A3" w:rsidRDefault="00C3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D69E53" w14:textId="77777777" w:rsidR="00D828CA" w:rsidRPr="00B759A3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BF5C0E" w14:textId="6242918C" w:rsidR="00D828CA" w:rsidRPr="00B759A3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17056E09" w14:textId="77777777" w:rsidR="002C4FD1" w:rsidRPr="00B759A3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4"/>
          <w:szCs w:val="4"/>
        </w:rPr>
      </w:pPr>
    </w:p>
    <w:tbl>
      <w:tblPr>
        <w:tblW w:w="14310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62"/>
        <w:gridCol w:w="7"/>
        <w:gridCol w:w="11"/>
      </w:tblGrid>
      <w:tr w:rsidR="00923FAF" w:rsidRPr="00B759A3" w14:paraId="04CE2A46" w14:textId="77777777" w:rsidTr="002C7279">
        <w:trPr>
          <w:gridAfter w:val="1"/>
          <w:wAfter w:w="11" w:type="dxa"/>
          <w:trHeight w:val="424"/>
        </w:trPr>
        <w:tc>
          <w:tcPr>
            <w:tcW w:w="2880" w:type="dxa"/>
          </w:tcPr>
          <w:p w14:paraId="49C81ED2" w14:textId="77777777" w:rsidR="00923FAF" w:rsidRPr="00B759A3" w:rsidRDefault="00923FA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19" w:type="dxa"/>
            <w:gridSpan w:val="16"/>
          </w:tcPr>
          <w:p w14:paraId="74A8A4FB" w14:textId="795318FA" w:rsidR="00923FAF" w:rsidRPr="00B759A3" w:rsidRDefault="00923FAF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89515B"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C7279" w:rsidRPr="00B759A3" w14:paraId="0B649312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65B1D7F" w14:textId="77777777" w:rsidR="00A8215A" w:rsidRPr="00B759A3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875CE4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362CE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259B8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C68BC5E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A32295" w14:textId="36B26716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744905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0F116E" w14:textId="16AE1BFC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C740A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C7D9F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8C1C60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2939A9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095D75E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41C39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6B7FE9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B16F93F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B759A3" w14:paraId="50FAEC99" w14:textId="77777777" w:rsidTr="002C7279">
        <w:trPr>
          <w:gridAfter w:val="2"/>
          <w:wAfter w:w="18" w:type="dxa"/>
          <w:trHeight w:val="404"/>
        </w:trPr>
        <w:tc>
          <w:tcPr>
            <w:tcW w:w="2880" w:type="dxa"/>
          </w:tcPr>
          <w:p w14:paraId="2C6AE152" w14:textId="77777777" w:rsidR="00A8215A" w:rsidRPr="00B759A3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52E115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19162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8343A1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2C647F6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DA692A" w14:textId="5275DD4A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04C8136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C3855A" w14:textId="782220AD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6DFB77E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8F48E6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EC5728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D84477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C76625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A655E9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E3A9585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8871344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B759A3" w14:paraId="498BEB83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5537BB4" w14:textId="77777777" w:rsidR="00A8215A" w:rsidRPr="00B759A3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BD853A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7ACDDEF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CAE7D2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6C2C66DC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C04D96" w14:textId="5954FEAF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</w:tcPr>
          <w:p w14:paraId="54526A3A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73049F" w14:textId="2205D1E8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D854DF6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0C9622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E85FEE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B51589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12080E13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0B88E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E850EA1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18F17AB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79FC" w:rsidRPr="00B759A3" w14:paraId="46906136" w14:textId="77777777" w:rsidTr="002C7279">
        <w:trPr>
          <w:trHeight w:val="404"/>
        </w:trPr>
        <w:tc>
          <w:tcPr>
            <w:tcW w:w="2880" w:type="dxa"/>
          </w:tcPr>
          <w:p w14:paraId="0A693B54" w14:textId="77777777" w:rsidR="009879FC" w:rsidRPr="00B759A3" w:rsidRDefault="009879FC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7"/>
          </w:tcPr>
          <w:p w14:paraId="690A2DEA" w14:textId="200443E1" w:rsidR="009879FC" w:rsidRPr="00B759A3" w:rsidRDefault="009879F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B759A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B759A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C7279" w:rsidRPr="00B759A3" w14:paraId="2CCD0F8C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63095F9A" w14:textId="76BDBF08" w:rsidR="00A8215A" w:rsidRPr="00B759A3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79A56F95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B6A2C2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EE197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13406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4A4E672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5C8C3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E59FAC" w14:textId="6F29A25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B6CFE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010825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22BF0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7C6E62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3510F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993C7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6FF48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8C134C" w14:textId="77777777" w:rsidR="00A8215A" w:rsidRPr="00B759A3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056" w:rsidRPr="00B759A3" w14:paraId="4BC69DA3" w14:textId="77777777" w:rsidTr="008A2E70">
        <w:trPr>
          <w:gridAfter w:val="2"/>
          <w:wAfter w:w="18" w:type="dxa"/>
          <w:trHeight w:val="321"/>
        </w:trPr>
        <w:tc>
          <w:tcPr>
            <w:tcW w:w="2880" w:type="dxa"/>
          </w:tcPr>
          <w:p w14:paraId="51DA33EB" w14:textId="301B88C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sz w:val="28"/>
                <w:szCs w:val="28"/>
              </w:rPr>
              <w:t>1</w:t>
            </w:r>
            <w:r w:rsidRPr="00B759A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759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B0691D8" w14:textId="295FA77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205,412</w:t>
            </w:r>
          </w:p>
        </w:tc>
        <w:tc>
          <w:tcPr>
            <w:tcW w:w="270" w:type="dxa"/>
            <w:vAlign w:val="bottom"/>
          </w:tcPr>
          <w:p w14:paraId="0615CC49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4AC492" w14:textId="15D34F75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390,174</w:t>
            </w:r>
          </w:p>
        </w:tc>
        <w:tc>
          <w:tcPr>
            <w:tcW w:w="270" w:type="dxa"/>
            <w:vAlign w:val="bottom"/>
          </w:tcPr>
          <w:p w14:paraId="0863C36C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6C92AC" w14:textId="091D2E7C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120,355</w:t>
            </w:r>
          </w:p>
        </w:tc>
        <w:tc>
          <w:tcPr>
            <w:tcW w:w="270" w:type="dxa"/>
            <w:vAlign w:val="bottom"/>
          </w:tcPr>
          <w:p w14:paraId="6A0FAA9C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4CCA6B" w14:textId="21603195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201,475</w:t>
            </w:r>
          </w:p>
        </w:tc>
        <w:tc>
          <w:tcPr>
            <w:tcW w:w="270" w:type="dxa"/>
            <w:vAlign w:val="bottom"/>
          </w:tcPr>
          <w:p w14:paraId="7AFE4FF2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4DF878" w14:textId="75EDBE30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13,097</w:t>
            </w:r>
          </w:p>
        </w:tc>
        <w:tc>
          <w:tcPr>
            <w:tcW w:w="270" w:type="dxa"/>
            <w:vAlign w:val="bottom"/>
          </w:tcPr>
          <w:p w14:paraId="0F41C952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D50B54" w14:textId="4D922FC5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17,736</w:t>
            </w:r>
          </w:p>
        </w:tc>
        <w:tc>
          <w:tcPr>
            <w:tcW w:w="270" w:type="dxa"/>
            <w:vAlign w:val="bottom"/>
          </w:tcPr>
          <w:p w14:paraId="2D208CBA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39509" w14:textId="2A70A1CE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38,535</w:t>
            </w:r>
          </w:p>
        </w:tc>
        <w:tc>
          <w:tcPr>
            <w:tcW w:w="270" w:type="dxa"/>
            <w:vAlign w:val="bottom"/>
          </w:tcPr>
          <w:p w14:paraId="6E394F76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7AA4FDD" w14:textId="0F98800A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986,784</w:t>
            </w:r>
          </w:p>
        </w:tc>
      </w:tr>
      <w:tr w:rsidR="00061056" w:rsidRPr="00B759A3" w14:paraId="0FDC5B05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D9A5394" w14:textId="1ABE6115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B759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48514AE" w14:textId="626F2F2B" w:rsidR="00061056" w:rsidRPr="00B759A3" w:rsidRDefault="00061056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</w:tcPr>
          <w:p w14:paraId="40772EBA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87568" w14:textId="3E41A68A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70" w:type="dxa"/>
          </w:tcPr>
          <w:p w14:paraId="71CCD678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19A8C81" w14:textId="237243E8" w:rsidR="00061056" w:rsidRPr="00B759A3" w:rsidRDefault="00061056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47FE5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4CA291" w14:textId="37E3103F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8,683</w:t>
            </w:r>
          </w:p>
        </w:tc>
        <w:tc>
          <w:tcPr>
            <w:tcW w:w="270" w:type="dxa"/>
          </w:tcPr>
          <w:p w14:paraId="490580F2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0AFCF" w14:textId="366916D4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3,635</w:t>
            </w:r>
          </w:p>
        </w:tc>
        <w:tc>
          <w:tcPr>
            <w:tcW w:w="270" w:type="dxa"/>
          </w:tcPr>
          <w:p w14:paraId="2DD5879E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C09622" w14:textId="4FBA24B3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  <w:tc>
          <w:tcPr>
            <w:tcW w:w="270" w:type="dxa"/>
          </w:tcPr>
          <w:p w14:paraId="3E4C791C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CEEA3C" w14:textId="3CD1623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34,557</w:t>
            </w:r>
          </w:p>
        </w:tc>
        <w:tc>
          <w:tcPr>
            <w:tcW w:w="270" w:type="dxa"/>
          </w:tcPr>
          <w:p w14:paraId="1AFCC914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EBAD077" w14:textId="0C019D49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49,647</w:t>
            </w:r>
          </w:p>
        </w:tc>
      </w:tr>
      <w:tr w:rsidR="00061056" w:rsidRPr="00B759A3" w14:paraId="689D1A26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24B1017E" w14:textId="2F50E0D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92F95E" w14:textId="369B7F23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7566A2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EF4CBD" w14:textId="0C585CB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63,023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FBA1E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A73C100" w14:textId="61B2D556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C00E5E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F3FF2B" w14:textId="6DEB143F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7,686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90F85A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E946578" w14:textId="0B46284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057F17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E96EAB" w14:textId="6F17CFA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2,383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4783BD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B95DFF9" w14:textId="5E4C9064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(73,092)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BE2607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1CC5BAD4" w14:textId="1901B309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1056" w:rsidRPr="00B759A3" w14:paraId="5A504050" w14:textId="77777777" w:rsidTr="008A2E70">
        <w:trPr>
          <w:gridAfter w:val="2"/>
          <w:wAfter w:w="18" w:type="dxa"/>
          <w:trHeight w:val="383"/>
        </w:trPr>
        <w:tc>
          <w:tcPr>
            <w:tcW w:w="2880" w:type="dxa"/>
          </w:tcPr>
          <w:p w14:paraId="1E86102C" w14:textId="56B2B704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B759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nil"/>
            </w:tcBorders>
          </w:tcPr>
          <w:p w14:paraId="182723A1" w14:textId="74ADE1E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308EA172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D4509A" w14:textId="4B9BC6BC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E251B01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089E755" w14:textId="2BA9AE3D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57C65FE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061B15D" w14:textId="1165C41A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6EDE32CB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D4F993E" w14:textId="708FC6CE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(161)</w:t>
            </w:r>
          </w:p>
        </w:tc>
        <w:tc>
          <w:tcPr>
            <w:tcW w:w="270" w:type="dxa"/>
            <w:tcBorders>
              <w:bottom w:val="nil"/>
            </w:tcBorders>
          </w:tcPr>
          <w:p w14:paraId="51B6D755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E6FC2B9" w14:textId="3ACA459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(886)</w:t>
            </w:r>
          </w:p>
        </w:tc>
        <w:tc>
          <w:tcPr>
            <w:tcW w:w="270" w:type="dxa"/>
            <w:tcBorders>
              <w:bottom w:val="nil"/>
            </w:tcBorders>
          </w:tcPr>
          <w:p w14:paraId="508E3428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73D398" w14:textId="37AAF203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897218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5BEAD091" w14:textId="6034D9DF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(1,047)</w:t>
            </w:r>
          </w:p>
        </w:tc>
      </w:tr>
      <w:tr w:rsidR="00061056" w:rsidRPr="00B759A3" w14:paraId="4C55358C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46789DD6" w14:textId="1048961C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</w:tcBorders>
          </w:tcPr>
          <w:p w14:paraId="1C4BEB25" w14:textId="5239DEA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27889A19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E8C78A4" w14:textId="040D1D2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DFCF0F7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59CB0FD" w14:textId="38967AC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C4BFE84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BB4EED9" w14:textId="588F0FD6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(1,190)</w:t>
            </w:r>
          </w:p>
        </w:tc>
        <w:tc>
          <w:tcPr>
            <w:tcW w:w="270" w:type="dxa"/>
            <w:tcBorders>
              <w:top w:val="nil"/>
            </w:tcBorders>
          </w:tcPr>
          <w:p w14:paraId="473BE0BC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F296755" w14:textId="7F1DB061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26E1C51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541339A" w14:textId="14EFE793" w:rsidR="00061056" w:rsidRPr="00B759A3" w:rsidRDefault="00061056" w:rsidP="009F6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1659588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1263C2E" w14:textId="0757C30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2DF65E9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F557423" w14:textId="660EF5B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(1,190)</w:t>
            </w:r>
          </w:p>
        </w:tc>
      </w:tr>
      <w:tr w:rsidR="00061056" w:rsidRPr="00B759A3" w14:paraId="4AD85A8D" w14:textId="77777777" w:rsidTr="00061056">
        <w:trPr>
          <w:gridAfter w:val="2"/>
          <w:wAfter w:w="18" w:type="dxa"/>
          <w:trHeight w:val="778"/>
        </w:trPr>
        <w:tc>
          <w:tcPr>
            <w:tcW w:w="2880" w:type="dxa"/>
          </w:tcPr>
          <w:p w14:paraId="6C4CEB0A" w14:textId="5E15058F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  <w:p w14:paraId="7BF4214F" w14:textId="2E742B5D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FAED1A7" w14:textId="0F6066B3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bottom w:val="nil"/>
            </w:tcBorders>
          </w:tcPr>
          <w:p w14:paraId="50ADDA8B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8A5EF65" w14:textId="2CF0DAF6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453,445</w:t>
            </w:r>
          </w:p>
        </w:tc>
        <w:tc>
          <w:tcPr>
            <w:tcW w:w="270" w:type="dxa"/>
            <w:tcBorders>
              <w:bottom w:val="nil"/>
            </w:tcBorders>
          </w:tcPr>
          <w:p w14:paraId="50DDDAEB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99FB427" w14:textId="1B3C2EC2" w:rsidR="00061056" w:rsidRPr="00B759A3" w:rsidRDefault="00061056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120,355</w:t>
            </w:r>
          </w:p>
        </w:tc>
        <w:tc>
          <w:tcPr>
            <w:tcW w:w="270" w:type="dxa"/>
            <w:tcBorders>
              <w:bottom w:val="nil"/>
            </w:tcBorders>
          </w:tcPr>
          <w:p w14:paraId="1E08B75E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A24526B" w14:textId="4FC66652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216,654</w:t>
            </w:r>
          </w:p>
        </w:tc>
        <w:tc>
          <w:tcPr>
            <w:tcW w:w="270" w:type="dxa"/>
            <w:tcBorders>
              <w:bottom w:val="nil"/>
            </w:tcBorders>
          </w:tcPr>
          <w:p w14:paraId="0E7AC60A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170C2814" w14:textId="63BDC878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16,571</w:t>
            </w:r>
          </w:p>
        </w:tc>
        <w:tc>
          <w:tcPr>
            <w:tcW w:w="270" w:type="dxa"/>
            <w:tcBorders>
              <w:bottom w:val="nil"/>
            </w:tcBorders>
          </w:tcPr>
          <w:p w14:paraId="486A54D1" w14:textId="77777777" w:rsidR="00061056" w:rsidRPr="00B759A3" w:rsidRDefault="00061056" w:rsidP="0006105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44AFB1" w14:textId="31C06D26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21,757</w:t>
            </w:r>
          </w:p>
        </w:tc>
        <w:tc>
          <w:tcPr>
            <w:tcW w:w="270" w:type="dxa"/>
            <w:tcBorders>
              <w:bottom w:val="nil"/>
            </w:tcBorders>
          </w:tcPr>
          <w:p w14:paraId="1014E402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C7BD7E1" w14:textId="20B768CC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6157A3B" w14:textId="77777777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14:paraId="00FED259" w14:textId="185D4896" w:rsidR="00061056" w:rsidRPr="00B759A3" w:rsidRDefault="00061056" w:rsidP="0006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1,034,194</w:t>
            </w:r>
          </w:p>
        </w:tc>
      </w:tr>
      <w:tr w:rsidR="002C7279" w:rsidRPr="00B759A3" w14:paraId="59226CF4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6916B23B" w14:textId="2F93D623" w:rsidR="00A8215A" w:rsidRPr="00B759A3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B759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</w:tcBorders>
          </w:tcPr>
          <w:p w14:paraId="26C07307" w14:textId="5C33C4B6" w:rsidR="00A8215A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247,700</w:t>
            </w:r>
          </w:p>
        </w:tc>
        <w:tc>
          <w:tcPr>
            <w:tcW w:w="270" w:type="dxa"/>
            <w:tcBorders>
              <w:top w:val="nil"/>
            </w:tcBorders>
          </w:tcPr>
          <w:p w14:paraId="4009951B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AAA042D" w14:textId="1428EA9A" w:rsidR="00A8215A" w:rsidRPr="00B759A3" w:rsidRDefault="00D713F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1</w:t>
            </w:r>
            <w:r w:rsidR="00163CFF" w:rsidRPr="00B759A3">
              <w:rPr>
                <w:rFonts w:ascii="Angsana New" w:hAnsi="Angsana New"/>
                <w:sz w:val="28"/>
                <w:szCs w:val="28"/>
              </w:rPr>
              <w:t>6</w:t>
            </w:r>
            <w:r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="00163CFF" w:rsidRPr="00B759A3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70" w:type="dxa"/>
            <w:tcBorders>
              <w:top w:val="nil"/>
            </w:tcBorders>
          </w:tcPr>
          <w:p w14:paraId="776F043E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8A1AF8" w14:textId="7EE89EA9" w:rsidR="00A8215A" w:rsidRPr="00B759A3" w:rsidRDefault="005F11C1" w:rsidP="002F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BA2F8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902ACD1" w14:textId="4E6C5DE9" w:rsidR="00A8215A" w:rsidRPr="00B759A3" w:rsidRDefault="00D713F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2,371</w:t>
            </w:r>
          </w:p>
        </w:tc>
        <w:tc>
          <w:tcPr>
            <w:tcW w:w="270" w:type="dxa"/>
            <w:tcBorders>
              <w:top w:val="nil"/>
            </w:tcBorders>
          </w:tcPr>
          <w:p w14:paraId="76ACB626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AD4C31E" w14:textId="70594014" w:rsidR="00A8215A" w:rsidRPr="00B759A3" w:rsidRDefault="00D713F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4</w:t>
            </w:r>
            <w:r w:rsidR="00D5499F"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Pr="00B759A3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70" w:type="dxa"/>
            <w:tcBorders>
              <w:top w:val="nil"/>
            </w:tcBorders>
          </w:tcPr>
          <w:p w14:paraId="2F4E44B8" w14:textId="77777777" w:rsidR="00A8215A" w:rsidRPr="00B759A3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8AF131E" w14:textId="09C62CDF" w:rsidR="00A8215A" w:rsidRPr="00B759A3" w:rsidRDefault="002F5AE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2,</w:t>
            </w:r>
            <w:r w:rsidR="00D713F7" w:rsidRPr="00B759A3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70" w:type="dxa"/>
            <w:tcBorders>
              <w:top w:val="nil"/>
            </w:tcBorders>
          </w:tcPr>
          <w:p w14:paraId="1F7D62A8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83E8B11" w14:textId="7A081B41" w:rsidR="00A8215A" w:rsidRPr="00B759A3" w:rsidRDefault="00D713F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4,269</w:t>
            </w:r>
          </w:p>
        </w:tc>
        <w:tc>
          <w:tcPr>
            <w:tcW w:w="270" w:type="dxa"/>
            <w:tcBorders>
              <w:top w:val="nil"/>
            </w:tcBorders>
          </w:tcPr>
          <w:p w14:paraId="0269E252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31C20C8" w14:textId="7C69274D" w:rsidR="00A8215A" w:rsidRPr="00B759A3" w:rsidRDefault="00D713F7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2</w:t>
            </w:r>
            <w:r w:rsidR="006A1099" w:rsidRPr="00B759A3">
              <w:rPr>
                <w:rFonts w:ascii="Angsana New" w:hAnsi="Angsana New"/>
                <w:sz w:val="28"/>
                <w:szCs w:val="28"/>
              </w:rPr>
              <w:t>77</w:t>
            </w:r>
            <w:r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="006A1099" w:rsidRPr="00B759A3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061056" w:rsidRPr="00B759A3" w14:paraId="16A6FBC6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</w:tcPr>
          <w:p w14:paraId="12D6BAB3" w14:textId="03188B86" w:rsidR="00061056" w:rsidRPr="00B759A3" w:rsidRDefault="00061056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2C515A8" w14:textId="5FAD3938" w:rsidR="00061056" w:rsidRPr="00B759A3" w:rsidRDefault="00061056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DDCA372" w14:textId="77777777" w:rsidR="00061056" w:rsidRPr="00B759A3" w:rsidRDefault="00061056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4774F50" w14:textId="22191A9F" w:rsidR="00061056" w:rsidRPr="00B759A3" w:rsidRDefault="00061056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02A967E" w14:textId="77777777" w:rsidR="00061056" w:rsidRPr="00B759A3" w:rsidRDefault="00061056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CDC1EDC" w14:textId="285D43A6" w:rsidR="00061056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(112,518)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98DBE0" w14:textId="77777777" w:rsidR="00061056" w:rsidRPr="00B759A3" w:rsidRDefault="00061056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380741" w14:textId="381F11F7" w:rsidR="00061056" w:rsidRPr="00B759A3" w:rsidRDefault="00061056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7B0B26" w14:textId="77777777" w:rsidR="00061056" w:rsidRPr="00B759A3" w:rsidRDefault="00061056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5679609" w14:textId="1B010028" w:rsidR="00061056" w:rsidRPr="00B759A3" w:rsidRDefault="00061056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F399F4" w14:textId="77777777" w:rsidR="00061056" w:rsidRPr="00B759A3" w:rsidRDefault="00061056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6618CF" w14:textId="106FC6B1" w:rsidR="00061056" w:rsidRPr="00B759A3" w:rsidRDefault="00061056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277B8" w14:textId="77777777" w:rsidR="00061056" w:rsidRPr="00B759A3" w:rsidRDefault="00061056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47A25D" w14:textId="2B2624B5" w:rsidR="00061056" w:rsidRPr="00B759A3" w:rsidRDefault="00061056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2C9F6D" w14:textId="77777777" w:rsidR="00061056" w:rsidRPr="00B759A3" w:rsidRDefault="00061056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EED0A09" w14:textId="7914D356" w:rsidR="00061056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(112,518)</w:t>
            </w:r>
          </w:p>
        </w:tc>
      </w:tr>
      <w:tr w:rsidR="002C7279" w:rsidRPr="00B759A3" w14:paraId="1016C9C3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</w:tcPr>
          <w:p w14:paraId="3AF540E7" w14:textId="1F758477" w:rsidR="00E86CBF" w:rsidRPr="00B759A3" w:rsidRDefault="00E86CB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DC7B6DB" w14:textId="7BCDA5B5" w:rsidR="00E86CBF" w:rsidRPr="00B759A3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BEE0B4" w14:textId="77777777" w:rsidR="00E86CBF" w:rsidRPr="00B759A3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2BF17A8" w14:textId="0B755000" w:rsidR="00E86CBF" w:rsidRPr="00B759A3" w:rsidRDefault="00D713F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4,269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FB5FB2" w14:textId="77777777" w:rsidR="00E86CBF" w:rsidRPr="00B759A3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1931D6F" w14:textId="62718E7D" w:rsidR="00E86CBF" w:rsidRPr="00B759A3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D0922" w14:textId="77777777" w:rsidR="00E86CBF" w:rsidRPr="00B759A3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1B44714" w14:textId="0DD73350" w:rsidR="00E86CBF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78921" w14:textId="77777777" w:rsidR="00E86CBF" w:rsidRPr="00B759A3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DF4A00B" w14:textId="4A7CE89A" w:rsidR="00E86CBF" w:rsidRPr="00B759A3" w:rsidRDefault="005651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AC8384" w14:textId="77777777" w:rsidR="00E86CBF" w:rsidRPr="00B759A3" w:rsidRDefault="00E86CBF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13E174D" w14:textId="6CAEB364" w:rsidR="00E86CBF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10AF39" w14:textId="77777777" w:rsidR="00E86CBF" w:rsidRPr="00B759A3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91F1E23" w14:textId="41D4775C" w:rsidR="00E86CBF" w:rsidRPr="00B759A3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</w:t>
            </w:r>
            <w:r w:rsidR="00D713F7" w:rsidRPr="00B759A3">
              <w:rPr>
                <w:rFonts w:ascii="Angsana New" w:hAnsi="Angsana New"/>
                <w:sz w:val="28"/>
                <w:szCs w:val="28"/>
              </w:rPr>
              <w:t>4,269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D3E4EE" w14:textId="77777777" w:rsidR="00E86CBF" w:rsidRPr="00B759A3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41024B7D" w14:textId="3E4006D8" w:rsidR="00E86CBF" w:rsidRPr="00B759A3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7279" w:rsidRPr="00B759A3" w14:paraId="46B06877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  <w:tcBorders>
              <w:bottom w:val="nil"/>
            </w:tcBorders>
          </w:tcPr>
          <w:p w14:paraId="12A07610" w14:textId="4659B209" w:rsidR="00A8215A" w:rsidRPr="00B759A3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B759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nil"/>
            </w:tcBorders>
          </w:tcPr>
          <w:p w14:paraId="30DDECCD" w14:textId="0DE5ECEE" w:rsidR="00A8215A" w:rsidRPr="00B759A3" w:rsidRDefault="00923FAF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CD235A9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616F49" w14:textId="614F0816" w:rsidR="00A8215A" w:rsidRPr="00B759A3" w:rsidRDefault="00204196" w:rsidP="00204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F703A9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01FC128" w14:textId="6B860B57" w:rsidR="00A8215A" w:rsidRPr="00B759A3" w:rsidRDefault="00A8215A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7A686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2543074" w14:textId="06B1AE9D" w:rsidR="00A8215A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(1,</w:t>
            </w:r>
            <w:r w:rsidR="00204196" w:rsidRPr="00B759A3">
              <w:rPr>
                <w:rFonts w:ascii="Angsana New" w:hAnsi="Angsana New"/>
                <w:sz w:val="28"/>
                <w:szCs w:val="28"/>
              </w:rPr>
              <w:t>280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D3A59C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C8538D9" w14:textId="603AAF2A" w:rsidR="00A8215A" w:rsidRPr="00B759A3" w:rsidRDefault="00923FAF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</w:t>
            </w:r>
            <w:r w:rsidR="00D713F7" w:rsidRPr="00B759A3">
              <w:rPr>
                <w:rFonts w:ascii="Angsana New" w:hAnsi="Angsana New"/>
                <w:sz w:val="28"/>
                <w:szCs w:val="28"/>
              </w:rPr>
              <w:t>1,787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E2BB3E" w14:textId="77777777" w:rsidR="00A8215A" w:rsidRPr="00B759A3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E360E45" w14:textId="4742C442" w:rsidR="00A8215A" w:rsidRPr="00B759A3" w:rsidRDefault="00A8215A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</w:t>
            </w:r>
            <w:r w:rsidR="005302AE" w:rsidRPr="00B759A3">
              <w:rPr>
                <w:rFonts w:ascii="Angsana New" w:hAnsi="Angsana New"/>
                <w:sz w:val="28"/>
                <w:szCs w:val="28"/>
              </w:rPr>
              <w:t>24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ACE3140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444954" w14:textId="087DC736" w:rsidR="00A8215A" w:rsidRPr="00B759A3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BDF6A1" w14:textId="77777777" w:rsidR="00A8215A" w:rsidRPr="00B759A3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BAB5389" w14:textId="3F930E13" w:rsidR="00A8215A" w:rsidRPr="00B759A3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</w:t>
            </w:r>
            <w:r w:rsidR="00D713F7" w:rsidRPr="00B759A3">
              <w:rPr>
                <w:rFonts w:ascii="Angsana New" w:hAnsi="Angsana New"/>
                <w:sz w:val="28"/>
                <w:szCs w:val="28"/>
              </w:rPr>
              <w:t>3</w:t>
            </w:r>
            <w:r w:rsidR="00923FAF" w:rsidRPr="00B759A3">
              <w:rPr>
                <w:rFonts w:ascii="Angsana New" w:hAnsi="Angsana New"/>
                <w:sz w:val="28"/>
                <w:szCs w:val="28"/>
              </w:rPr>
              <w:t>,</w:t>
            </w:r>
            <w:r w:rsidR="00837EA6" w:rsidRPr="00B759A3">
              <w:rPr>
                <w:rFonts w:ascii="Angsana New" w:hAnsi="Angsana New"/>
                <w:sz w:val="28"/>
                <w:szCs w:val="28"/>
              </w:rPr>
              <w:t>0</w:t>
            </w:r>
            <w:r w:rsidR="00F11C19" w:rsidRPr="00B759A3">
              <w:rPr>
                <w:rFonts w:ascii="Angsana New" w:hAnsi="Angsana New"/>
                <w:sz w:val="28"/>
                <w:szCs w:val="28"/>
              </w:rPr>
              <w:t>91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6FB0" w:rsidRPr="00B759A3" w14:paraId="79004A84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  <w:tcBorders>
              <w:bottom w:val="nil"/>
            </w:tcBorders>
          </w:tcPr>
          <w:p w14:paraId="00843EDA" w14:textId="042959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nil"/>
            </w:tcBorders>
          </w:tcPr>
          <w:p w14:paraId="6C6BF35B" w14:textId="020371F1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59A3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463D2D0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49B3209" w14:textId="5936E931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270" w:type="dxa"/>
            <w:tcBorders>
              <w:bottom w:val="nil"/>
            </w:tcBorders>
          </w:tcPr>
          <w:p w14:paraId="50DB26C9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26BCA9C" w14:textId="2A9CD0F3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487120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28CA26" w14:textId="1057B1E9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</w:t>
            </w:r>
            <w:r w:rsidR="00204196" w:rsidRPr="00B759A3">
              <w:rPr>
                <w:rFonts w:ascii="Angsana New" w:hAnsi="Angsana New"/>
                <w:sz w:val="28"/>
                <w:szCs w:val="28"/>
              </w:rPr>
              <w:t>417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1DFBF09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FB0B50F" w14:textId="70A28642" w:rsidR="00106FB0" w:rsidRPr="00B759A3" w:rsidRDefault="00204196" w:rsidP="00204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91EC383" w14:textId="77777777" w:rsidR="00106FB0" w:rsidRPr="00B759A3" w:rsidRDefault="00106FB0" w:rsidP="00106FB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C3F41DF" w14:textId="0AEA26A1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</w:t>
            </w:r>
            <w:r w:rsidR="00837EA6" w:rsidRPr="00B759A3">
              <w:rPr>
                <w:rFonts w:ascii="Angsana New" w:hAnsi="Angsana New"/>
                <w:sz w:val="28"/>
                <w:szCs w:val="28"/>
              </w:rPr>
              <w:t>57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1CED437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6B01168" w14:textId="07FFC4CC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B988AF1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4616EFF4" w14:textId="324BA8B4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(</w:t>
            </w:r>
            <w:r w:rsidR="00837EA6" w:rsidRPr="00B759A3">
              <w:rPr>
                <w:rFonts w:ascii="Angsana New" w:hAnsi="Angsana New"/>
                <w:sz w:val="28"/>
                <w:szCs w:val="28"/>
              </w:rPr>
              <w:t>544</w:t>
            </w:r>
            <w:r w:rsidRPr="00B759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6FB0" w:rsidRPr="00B759A3" w14:paraId="5D73D91D" w14:textId="77777777" w:rsidTr="00061056">
        <w:trPr>
          <w:gridAfter w:val="2"/>
          <w:wAfter w:w="18" w:type="dxa"/>
          <w:trHeight w:val="394"/>
        </w:trPr>
        <w:tc>
          <w:tcPr>
            <w:tcW w:w="2880" w:type="dxa"/>
            <w:tcBorders>
              <w:bottom w:val="nil"/>
            </w:tcBorders>
          </w:tcPr>
          <w:p w14:paraId="78A471D2" w14:textId="3BDEFF82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F8843" w14:textId="310B872F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453,112</w:t>
            </w:r>
          </w:p>
        </w:tc>
        <w:tc>
          <w:tcPr>
            <w:tcW w:w="270" w:type="dxa"/>
            <w:tcBorders>
              <w:bottom w:val="nil"/>
            </w:tcBorders>
          </w:tcPr>
          <w:p w14:paraId="040B5FAA" w14:textId="77777777" w:rsidR="00106FB0" w:rsidRPr="00B759A3" w:rsidRDefault="00106FB0" w:rsidP="00106FB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1B0C2" w14:textId="3E7875EC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A1099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A1099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973</w:t>
            </w:r>
          </w:p>
        </w:tc>
        <w:tc>
          <w:tcPr>
            <w:tcW w:w="270" w:type="dxa"/>
            <w:tcBorders>
              <w:bottom w:val="nil"/>
            </w:tcBorders>
          </w:tcPr>
          <w:p w14:paraId="15C6DE91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C59E" w14:textId="5368C795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7,837</w:t>
            </w:r>
          </w:p>
        </w:tc>
        <w:tc>
          <w:tcPr>
            <w:tcW w:w="270" w:type="dxa"/>
            <w:tcBorders>
              <w:bottom w:val="nil"/>
            </w:tcBorders>
          </w:tcPr>
          <w:p w14:paraId="7D8CBEBA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51D39" w14:textId="13EA9271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217,328</w:t>
            </w:r>
          </w:p>
        </w:tc>
        <w:tc>
          <w:tcPr>
            <w:tcW w:w="270" w:type="dxa"/>
            <w:tcBorders>
              <w:bottom w:val="nil"/>
            </w:tcBorders>
          </w:tcPr>
          <w:p w14:paraId="214EBE32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33743" w14:textId="7ED3E4F0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19,490</w:t>
            </w:r>
          </w:p>
        </w:tc>
        <w:tc>
          <w:tcPr>
            <w:tcW w:w="270" w:type="dxa"/>
            <w:tcBorders>
              <w:bottom w:val="nil"/>
            </w:tcBorders>
          </w:tcPr>
          <w:p w14:paraId="7BCC00E5" w14:textId="77777777" w:rsidR="00106FB0" w:rsidRPr="00B759A3" w:rsidRDefault="00106FB0" w:rsidP="00106FB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B3F2F" w14:textId="05107AE2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23,926</w:t>
            </w:r>
          </w:p>
        </w:tc>
        <w:tc>
          <w:tcPr>
            <w:tcW w:w="270" w:type="dxa"/>
            <w:tcBorders>
              <w:bottom w:val="nil"/>
            </w:tcBorders>
          </w:tcPr>
          <w:p w14:paraId="4DC3E0CA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382BE" w14:textId="22B6D0E4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0B994D" w14:textId="77777777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4F690" w14:textId="30A476D2" w:rsidR="00106FB0" w:rsidRPr="00B759A3" w:rsidRDefault="00106FB0" w:rsidP="0010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1,19</w:t>
            </w:r>
            <w:r w:rsidR="001D168C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D168C" w:rsidRPr="00B759A3">
              <w:rPr>
                <w:rFonts w:ascii="Angsana New" w:hAnsi="Angsana New"/>
                <w:b/>
                <w:bCs/>
                <w:sz w:val="28"/>
                <w:szCs w:val="28"/>
              </w:rPr>
              <w:t>666</w:t>
            </w:r>
          </w:p>
        </w:tc>
      </w:tr>
    </w:tbl>
    <w:p w14:paraId="405D0F77" w14:textId="77777777" w:rsidR="002C4FD1" w:rsidRPr="00B759A3" w:rsidRDefault="002C4FD1" w:rsidP="002C4FD1">
      <w:pPr>
        <w:framePr w:w="13785" w:wrap="auto" w:hAnchor="text" w:x="1710"/>
        <w:spacing w:line="240" w:lineRule="auto"/>
        <w:rPr>
          <w:rFonts w:ascii="Angsana New" w:hAnsi="Angsana New"/>
          <w:sz w:val="30"/>
          <w:szCs w:val="30"/>
        </w:rPr>
        <w:sectPr w:rsidR="002C4FD1" w:rsidRPr="00B759A3" w:rsidSect="00ED5D97">
          <w:footerReference w:type="default" r:id="rId13"/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4D273194" w14:textId="77777777" w:rsidR="002C4FD1" w:rsidRPr="00B759A3" w:rsidRDefault="002C4FD1" w:rsidP="002C4FD1">
      <w:pPr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14332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  <w:gridCol w:w="22"/>
      </w:tblGrid>
      <w:tr w:rsidR="00923FAF" w:rsidRPr="00B759A3" w14:paraId="593C2D0C" w14:textId="77777777" w:rsidTr="00D41DE5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B3C120B" w14:textId="77777777" w:rsidR="00923FAF" w:rsidRPr="00B759A3" w:rsidRDefault="00923FAF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1AFF8FCB" w14:textId="4127FADA" w:rsidR="00923FAF" w:rsidRPr="00B759A3" w:rsidRDefault="00923FAF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DE5" w:rsidRPr="00B759A3" w14:paraId="20D68307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3A5E370" w14:textId="77777777" w:rsidR="001C68C8" w:rsidRPr="00B759A3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133660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9CFEE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4A82C7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7D14E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70B5AEA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B9FD7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17572FB" w14:textId="321B294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D243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372E53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92C21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1E98C5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7B2E7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AF732FE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C0367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CB6B0D" w14:textId="77777777" w:rsidR="001C68C8" w:rsidRPr="00B759A3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B759A3" w14:paraId="44CC1472" w14:textId="77777777" w:rsidTr="005B4ED0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06D6AF3" w14:textId="77777777" w:rsidR="001C68C8" w:rsidRPr="00B759A3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ACCA16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197B7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B62CA3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DB24F0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4673E0" w14:textId="07FE754A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85C05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4B5C0" w14:textId="781FFD54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D40D3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8C895C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E7CCC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865795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DAAED2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717C66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E4FE6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0C0FEF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B759A3" w14:paraId="0AD59EC3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4394456" w14:textId="77777777" w:rsidR="001C68C8" w:rsidRPr="00B759A3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3FF78CE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16FA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E0721A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1DE4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2D43FF" w14:textId="47E652DA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64995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35BAD8" w14:textId="5A4F3190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DFCF5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EE3306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835EF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A9F9FA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7B1E2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9FD836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6506F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B86A5F" w14:textId="77777777" w:rsidR="001C68C8" w:rsidRPr="00B759A3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79FC" w:rsidRPr="00B759A3" w14:paraId="08C823B8" w14:textId="77777777" w:rsidTr="00D41DE5">
        <w:trPr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4F6A0416" w14:textId="77777777" w:rsidR="009879FC" w:rsidRPr="00B759A3" w:rsidRDefault="009879FC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52" w:type="dxa"/>
            <w:gridSpan w:val="16"/>
            <w:tcBorders>
              <w:top w:val="nil"/>
              <w:bottom w:val="nil"/>
            </w:tcBorders>
          </w:tcPr>
          <w:p w14:paraId="3E2E1428" w14:textId="2A15C1B2" w:rsidR="009879FC" w:rsidRPr="00B759A3" w:rsidRDefault="009879FC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03A5" w:rsidRPr="00B759A3" w14:paraId="2B680EBD" w14:textId="77777777">
        <w:trPr>
          <w:gridAfter w:val="1"/>
          <w:wAfter w:w="22" w:type="dxa"/>
          <w:trHeight w:val="375"/>
        </w:trPr>
        <w:tc>
          <w:tcPr>
            <w:tcW w:w="4050" w:type="dxa"/>
            <w:gridSpan w:val="2"/>
            <w:tcBorders>
              <w:top w:val="nil"/>
              <w:bottom w:val="nil"/>
            </w:tcBorders>
          </w:tcPr>
          <w:p w14:paraId="0D72A5C6" w14:textId="4D950A4E" w:rsidR="000903A5" w:rsidRPr="00B759A3" w:rsidRDefault="000903A5" w:rsidP="0009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E5E59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61F67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6F6633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920DB6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F3C8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B06A5A" w14:textId="0BC3AB5F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CBE88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565E51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D2D62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72C7EB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C4882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26574D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00807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70D354" w14:textId="77777777" w:rsidR="000903A5" w:rsidRPr="00B759A3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3F7" w:rsidRPr="00B759A3" w14:paraId="60EC10EF" w14:textId="77777777" w:rsidTr="008A2E70">
        <w:trPr>
          <w:gridAfter w:val="1"/>
          <w:wAfter w:w="22" w:type="dxa"/>
          <w:trHeight w:val="347"/>
        </w:trPr>
        <w:tc>
          <w:tcPr>
            <w:tcW w:w="2880" w:type="dxa"/>
            <w:tcBorders>
              <w:top w:val="nil"/>
              <w:bottom w:val="nil"/>
            </w:tcBorders>
          </w:tcPr>
          <w:p w14:paraId="520A3E9A" w14:textId="297A6231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1080E5" w14:textId="088530BB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2DC110" w14:textId="77777777" w:rsidR="00D713F7" w:rsidRPr="00B759A3" w:rsidRDefault="00D713F7" w:rsidP="00D713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543DA2" w14:textId="5C5FF049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104,863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CD39E1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35BAF8" w14:textId="680498A8" w:rsidR="00D713F7" w:rsidRPr="00B759A3" w:rsidRDefault="00D713F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25,852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5272DE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6325843" w14:textId="1A8C7F70" w:rsidR="00D713F7" w:rsidRPr="00B759A3" w:rsidRDefault="00D713F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95,544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70CEFF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6C1B925" w14:textId="29019765" w:rsidR="00D713F7" w:rsidRPr="00B759A3" w:rsidRDefault="00D713F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7,482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E8963D" w14:textId="77777777" w:rsidR="00D713F7" w:rsidRPr="00B759A3" w:rsidRDefault="00D713F7" w:rsidP="00D713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5D854D0" w14:textId="22D8D4CE" w:rsidR="00D713F7" w:rsidRPr="00B759A3" w:rsidRDefault="00D713F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8,568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3A8150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A7F940F" w14:textId="11A866B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5FCD8E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5D8CB7" w14:textId="3A3AC6C7" w:rsidR="00D713F7" w:rsidRPr="00B759A3" w:rsidRDefault="00D713F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242,309</w:t>
            </w:r>
          </w:p>
        </w:tc>
      </w:tr>
      <w:tr w:rsidR="00D713F7" w:rsidRPr="00B759A3" w14:paraId="7DA0F140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5B529377" w14:textId="494DD86E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F012A0" w14:textId="2362B390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74829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82409" w14:textId="43E7C95C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17,764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B50A1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1F523B2" w14:textId="514C0D82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8,190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74260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090DE6C" w14:textId="71706030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15,120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195F8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D348E5" w14:textId="16EE2892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0787F" w14:textId="77777777" w:rsidR="00D713F7" w:rsidRPr="00B759A3" w:rsidRDefault="00D713F7" w:rsidP="00D713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3B6AEA" w14:textId="48E81AB0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3,550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1777D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D1C024" w14:textId="4C2BED7F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4F4BB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ED60A2" w14:textId="41891025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46,499</w:t>
            </w:r>
          </w:p>
        </w:tc>
      </w:tr>
      <w:tr w:rsidR="00D713F7" w:rsidRPr="00B759A3" w14:paraId="2D296A76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3825B3E9" w14:textId="2E667876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73BE4D" w14:textId="437682B4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83C7C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15107A" w14:textId="578ECEF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5F157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A841FD" w14:textId="42C7F3C3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86744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9E8C2C" w14:textId="12C536C8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44030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CF40DD" w14:textId="712B70DD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F82672" w14:textId="77777777" w:rsidR="00D713F7" w:rsidRPr="00B759A3" w:rsidRDefault="00D713F7" w:rsidP="00D713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E793D1" w14:textId="4CD808EB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(880)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1E9FCE" w14:textId="6CADDAB9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E56460" w14:textId="55A2716A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875BD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D9BCB6" w14:textId="33A63345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(992)</w:t>
            </w:r>
          </w:p>
        </w:tc>
      </w:tr>
      <w:tr w:rsidR="00D713F7" w:rsidRPr="00B759A3" w14:paraId="6B5DA1D9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254329E" w14:textId="6B1D0FBB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68F5F" w14:textId="2FA50AB1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6FD49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3FC831" w14:textId="03F0BAC9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FBE25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B6BF70E" w14:textId="6B9B946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1944D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5E49B7" w14:textId="6F4D6FE3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(1,062)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3EB4C5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A9A163" w14:textId="53B7C248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1392B" w14:textId="77777777" w:rsidR="00D713F7" w:rsidRPr="00B759A3" w:rsidRDefault="00D713F7" w:rsidP="00D713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1AF72C" w14:textId="18ECAC44" w:rsidR="00D713F7" w:rsidRPr="00B759A3" w:rsidRDefault="00D713F7" w:rsidP="0070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91093" w14:textId="4A997ED3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DBD15" w14:textId="7B143445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B94C3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66D748" w14:textId="40FC2BFD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(1,062)</w:t>
            </w:r>
          </w:p>
        </w:tc>
      </w:tr>
      <w:tr w:rsidR="00D713F7" w:rsidRPr="00B759A3" w14:paraId="27FC5A71" w14:textId="77777777" w:rsidTr="00D713F7">
        <w:trPr>
          <w:gridAfter w:val="1"/>
          <w:wAfter w:w="22" w:type="dxa"/>
          <w:trHeight w:val="724"/>
        </w:trPr>
        <w:tc>
          <w:tcPr>
            <w:tcW w:w="2880" w:type="dxa"/>
            <w:tcBorders>
              <w:top w:val="nil"/>
              <w:bottom w:val="nil"/>
            </w:tcBorders>
          </w:tcPr>
          <w:p w14:paraId="75CC4A8B" w14:textId="7843BA7E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0216E09F" w14:textId="61987300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2B3DEB2" w14:textId="0A782FBE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732F95" w14:textId="77777777" w:rsidR="00D713F7" w:rsidRPr="00B759A3" w:rsidRDefault="00D713F7" w:rsidP="00D713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2F5143D" w14:textId="18A46F13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1628F9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BF9E59" w14:textId="4DD9A672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2AA3E3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2EB6DF" w14:textId="1054B31E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109,602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2A3765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3D9BE1E1" w14:textId="63A7BDFA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3541D7" w14:textId="77777777" w:rsidR="00D713F7" w:rsidRPr="00B759A3" w:rsidRDefault="00D713F7" w:rsidP="00D713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62BAB6C" w14:textId="120FDA71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5C31AA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FEA2206" w14:textId="641E47A9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27FCCB" w14:textId="77777777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19F5ED" w14:textId="1484C86F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286,754</w:t>
            </w:r>
          </w:p>
        </w:tc>
      </w:tr>
      <w:tr w:rsidR="00812569" w:rsidRPr="00B759A3" w14:paraId="37E23C4E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1726769F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A175DF" w14:textId="464B8A31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3CA20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DDE680" w14:textId="3E9D990F" w:rsidR="00812569" w:rsidRPr="00B759A3" w:rsidRDefault="00B01AD6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713F7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01E93" w:rsidRPr="00B759A3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06ACF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4CA36A" w14:textId="7C4A1661" w:rsidR="00812569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6,932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5DF91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6E5B6B" w14:textId="5C80154A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13F7" w:rsidRPr="00B759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13F7" w:rsidRPr="00B759A3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F801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F819EE" w14:textId="3FAF4435" w:rsidR="00812569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3,009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77196" w14:textId="77777777" w:rsidR="00812569" w:rsidRPr="00B759A3" w:rsidRDefault="00812569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9D7531" w14:textId="6352BD4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713F7" w:rsidRPr="00B759A3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58947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9056A5" w14:textId="1E87F30E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8A711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0E410C" w14:textId="52065130" w:rsidR="00812569" w:rsidRPr="00B759A3" w:rsidRDefault="00B01AD6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713F7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3515D" w:rsidRPr="00B759A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D713F7" w:rsidRPr="00B759A3" w14:paraId="4B732E9A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6E6A9099" w14:textId="6E19786F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3A3133" w14:textId="622E32CF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E2F7F" w14:textId="77777777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F0D6EE" w14:textId="21600C0A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2405B" w14:textId="77777777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1B9902" w14:textId="5DCFB1E3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(36,831)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C9B32D" w14:textId="77777777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EB89D5" w14:textId="7CBA9121" w:rsidR="00D713F7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38AF7" w14:textId="77777777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C716B8" w14:textId="1C5E935B" w:rsidR="00D713F7" w:rsidRPr="00B759A3" w:rsidRDefault="00D713F7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BF8DC1" w14:textId="77777777" w:rsidR="00D713F7" w:rsidRPr="00B759A3" w:rsidRDefault="00D713F7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ADD0CC" w14:textId="7347C0FA" w:rsidR="00D713F7" w:rsidRPr="00B759A3" w:rsidRDefault="00D713F7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2FF7FA" w14:textId="77777777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4911CD" w14:textId="22C33C7F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3CD975" w14:textId="77777777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6F649A" w14:textId="7C572473" w:rsidR="00D713F7" w:rsidRPr="00B759A3" w:rsidRDefault="00D713F7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(36,831)</w:t>
            </w:r>
          </w:p>
        </w:tc>
      </w:tr>
      <w:tr w:rsidR="005F11C1" w:rsidRPr="00B759A3" w14:paraId="18DAB62F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4FA4AE54" w14:textId="58356671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BC0AF0B" w14:textId="13A7F0BE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0833BB" w14:textId="77777777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B554CB" w14:textId="6F5ACEED" w:rsidR="005F11C1" w:rsidRPr="00B759A3" w:rsidRDefault="005F11C1" w:rsidP="0084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1AD6" w:rsidRPr="00B759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728D" w:rsidRPr="00B759A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1AD6" w:rsidRPr="00B759A3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82AAA4" w14:textId="77777777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D92694" w14:textId="2CCB6DE2" w:rsidR="005F11C1" w:rsidRPr="00B759A3" w:rsidRDefault="005F11C1" w:rsidP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9BCCD" w14:textId="77777777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CBCF7CA" w14:textId="13434E2C" w:rsidR="005F11C1" w:rsidRPr="00B759A3" w:rsidRDefault="005F11C1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7AC8C3" w14:textId="77777777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74CC83" w14:textId="181AA403" w:rsidR="005F11C1" w:rsidRPr="00B759A3" w:rsidRDefault="005F11C1" w:rsidP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D6981B" w14:textId="77777777" w:rsidR="005F11C1" w:rsidRPr="00B759A3" w:rsidRDefault="005F11C1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3960778" w14:textId="5112B924" w:rsidR="005F11C1" w:rsidRPr="00B759A3" w:rsidRDefault="005F11C1" w:rsidP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96141" w14:textId="77777777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604FE0A" w14:textId="565580CE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92902F" w14:textId="77777777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B25104" w14:textId="21C6240A" w:rsidR="005F11C1" w:rsidRPr="00B759A3" w:rsidRDefault="005F11C1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1AD6" w:rsidRPr="00B759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27C2" w:rsidRPr="00B759A3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B01AD6" w:rsidRPr="00B759A3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2569" w:rsidRPr="00B759A3" w14:paraId="6A7EDE63" w14:textId="77777777" w:rsidTr="00DC347B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7D305918" w14:textId="30F6054E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D6E8FA" w14:textId="2121EED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49104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2C2A42" w14:textId="2F335467" w:rsidR="00812569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DFDB8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8304FD" w14:textId="034AED6D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435D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DB4A38" w14:textId="39C1638A" w:rsidR="00812569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903FA3" w:rsidRPr="00B759A3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BB2009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C8BD02" w14:textId="134F6123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13F7" w:rsidRPr="00B759A3">
              <w:rPr>
                <w:rFonts w:asciiTheme="majorBidi" w:hAnsiTheme="majorBidi" w:cstheme="majorBidi"/>
                <w:sz w:val="28"/>
                <w:szCs w:val="28"/>
              </w:rPr>
              <w:t>1,787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07B100" w14:textId="77777777" w:rsidR="00812569" w:rsidRPr="00B759A3" w:rsidRDefault="00812569" w:rsidP="008125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1DF41D" w14:textId="6C074A01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3FA3" w:rsidRPr="00B759A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ACF54" w14:textId="23B40296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60BEB4" w14:textId="4BD3F561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0DC86" w14:textId="77777777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98F86A" w14:textId="755F7AE0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13F7" w:rsidRPr="00B759A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074D5" w:rsidRPr="00B759A3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3FA3" w:rsidRPr="00B759A3" w14:paraId="318BE260" w14:textId="77777777" w:rsidTr="00DC347B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583ABEF9" w14:textId="464DC290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BD46C6" w14:textId="43B0C9DD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50FE7B" w14:textId="77777777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3FABBF" w14:textId="703CF7A7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AC89EA" w14:textId="77777777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33B371" w14:textId="6DF5AFBC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77E34C" w14:textId="77777777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57AE01" w14:textId="6E897959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B3C92" w14:textId="77777777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0F8F91" w14:textId="3714F611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3A87B" w14:textId="77777777" w:rsidR="00903FA3" w:rsidRPr="00B759A3" w:rsidRDefault="00903FA3" w:rsidP="00903F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0636BCD" w14:textId="63A4D1D3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2B475A" w14:textId="07DF718F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5D2429" w14:textId="22141CAB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B75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0F1EB" w14:textId="77777777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8D809D" w14:textId="43544D72" w:rsidR="00903FA3" w:rsidRPr="00B759A3" w:rsidRDefault="00903FA3" w:rsidP="0090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74D5" w:rsidRPr="00B759A3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2569" w:rsidRPr="00B759A3" w14:paraId="3D8ACD00" w14:textId="77777777" w:rsidTr="00D713F7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0265AAD" w14:textId="551F61D1" w:rsidR="00812569" w:rsidRPr="00B759A3" w:rsidRDefault="00812569" w:rsidP="0081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B67EE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6919" w14:textId="26D3F56E" w:rsidR="00812569" w:rsidRPr="00B759A3" w:rsidRDefault="00812569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D9E482" w14:textId="77777777" w:rsidR="00812569" w:rsidRPr="00B759A3" w:rsidRDefault="00812569" w:rsidP="00D713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035F5" w14:textId="311B97B9" w:rsidR="00812569" w:rsidRPr="00B759A3" w:rsidRDefault="005F11C1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  <w:r w:rsidR="006A5103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3515D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C2ACAD" w14:textId="77777777" w:rsidR="00812569" w:rsidRPr="00B759A3" w:rsidRDefault="00812569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BEF6B" w14:textId="0678397F" w:rsidR="00812569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ACB58F" w14:textId="77777777" w:rsidR="00812569" w:rsidRPr="00B759A3" w:rsidRDefault="00812569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75D4A" w14:textId="17DF51B1" w:rsidR="00812569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 w:rsidR="00C62107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729DD9" w14:textId="77777777" w:rsidR="00812569" w:rsidRPr="00B759A3" w:rsidRDefault="00812569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E6FFD" w14:textId="7460B825" w:rsidR="00812569" w:rsidRPr="00B759A3" w:rsidRDefault="00D713F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812569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BB14CD" w14:textId="77777777" w:rsidR="00812569" w:rsidRPr="00B759A3" w:rsidRDefault="00812569" w:rsidP="00D713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9D8C8" w14:textId="5118816F" w:rsidR="00812569" w:rsidRPr="00B759A3" w:rsidRDefault="00C62107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713F7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12569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713F7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9E6878" w14:textId="77777777" w:rsidR="00812569" w:rsidRPr="00B759A3" w:rsidRDefault="00812569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8826" w14:textId="21596AEA" w:rsidR="00812569" w:rsidRPr="00B759A3" w:rsidRDefault="00812569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59A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E621B9" w14:textId="77777777" w:rsidR="00812569" w:rsidRPr="00B759A3" w:rsidRDefault="00812569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A33B" w14:textId="3E2B9825" w:rsidR="00812569" w:rsidRPr="00B759A3" w:rsidRDefault="005F11C1" w:rsidP="00D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  <w:r w:rsidR="006A5103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3515D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</w:tbl>
    <w:p w14:paraId="2DB0A738" w14:textId="77777777" w:rsidR="002C4FD1" w:rsidRPr="00B759A3" w:rsidRDefault="002C4FD1" w:rsidP="00F3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tbl>
      <w:tblPr>
        <w:tblW w:w="1431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</w:tblGrid>
      <w:tr w:rsidR="00D828CA" w:rsidRPr="00B759A3" w14:paraId="5D401BC7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B04C11D" w14:textId="77777777" w:rsidR="00D828CA" w:rsidRPr="00B759A3" w:rsidRDefault="00D828CA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76C7777E" w14:textId="6DE62BD9" w:rsidR="00D828CA" w:rsidRPr="00B759A3" w:rsidRDefault="00D828CA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378" w:rsidRPr="00B759A3" w14:paraId="06F10135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D0BCEBB" w14:textId="77777777" w:rsidR="009879FC" w:rsidRPr="00B759A3" w:rsidRDefault="009879FC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06CF65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F5273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1AC9E4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BFE793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08C57F5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3DF62" w14:textId="40A40CD0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23D1A4" w14:textId="2212A515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2E2EE2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5C977AE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1377B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BA71C1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ACD8F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49CB59F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8A53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F76BD8" w14:textId="77777777" w:rsidR="009879FC" w:rsidRPr="00B759A3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B759A3" w14:paraId="4792E874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6C80985" w14:textId="77777777" w:rsidR="00F97746" w:rsidRPr="00B759A3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222728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4FC53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90F158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8773BE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26F386" w14:textId="0715FAB4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6A405" w14:textId="53174E62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701164" w14:textId="6CAD9AC0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583393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BF46D3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CDDDF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0A8B052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80FA75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915049E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5ED807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92389F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B759A3" w14:paraId="1B5478F9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9EC88EC" w14:textId="77777777" w:rsidR="00F97746" w:rsidRPr="00B759A3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4DBD52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4C8BB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594E3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DD921E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56444B" w14:textId="713F7EDD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869" w14:textId="31592111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3B77F1" w14:textId="0E9F3FCB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7539E2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3A6B12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A4E75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0ABD5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CCF3D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C72E39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54375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39B7FF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219" w:rsidRPr="00B759A3" w14:paraId="0E9364E4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2FC4F7E" w14:textId="77777777" w:rsidR="00DA0219" w:rsidRPr="00B759A3" w:rsidRDefault="00DA0219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51DFB79A" w14:textId="7EC3D2A6" w:rsidR="00DA0219" w:rsidRPr="00B759A3" w:rsidRDefault="00DA0219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4378" w:rsidRPr="00B759A3" w14:paraId="043CE4E1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B887729" w14:textId="77777777" w:rsidR="00F97746" w:rsidRPr="00B759A3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D501F10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C46101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CA6C69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DB42A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8D3AE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198A2" w14:textId="284BD78C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E575B0" w14:textId="28B2C44D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0D73F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AE84D1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A4CB8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E265A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2401C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823DDB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8B9933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8144E6" w14:textId="77777777" w:rsidR="00F97746" w:rsidRPr="00B759A3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B759A3" w14:paraId="1F21E539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F253D7E" w14:textId="66AA2674" w:rsidR="00B82177" w:rsidRPr="00B759A3" w:rsidRDefault="00B8217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B67EE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B4D5A1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744693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C43B03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8B21D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8E344F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FDC0F" w14:textId="01FD6812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75DC13" w14:textId="3CE976D0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88A111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97CCAF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448A9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B47B98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66E54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F36CF3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7775A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9A7FB5" w14:textId="77777777" w:rsidR="00B82177" w:rsidRPr="00B759A3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10E7" w:rsidRPr="00B759A3" w14:paraId="1FF8A6E7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72638476" w14:textId="5616D6B1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DD9684" w14:textId="3A91A6CC" w:rsidR="004A10E7" w:rsidRPr="00B759A3" w:rsidRDefault="004A10E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E440E9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9B0754" w14:textId="4B941BFF" w:rsidR="004A10E7" w:rsidRPr="00B759A3" w:rsidRDefault="004A10E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330,818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515CE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3F8617" w14:textId="68A281A8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59A75" w14:textId="7779A1C2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D25614" w14:textId="7FE42F15" w:rsidR="004A10E7" w:rsidRPr="00B759A3" w:rsidRDefault="004A10E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98,125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D19BA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10D3F4" w14:textId="45059057" w:rsidR="004A10E7" w:rsidRPr="00B759A3" w:rsidRDefault="004A10E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01A3E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1BBE39" w14:textId="05EB84DA" w:rsidR="004A10E7" w:rsidRPr="00B759A3" w:rsidRDefault="004A10E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10,519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D7ABB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3A32AC" w14:textId="385934A3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6C90D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BC606" w14:textId="65694B91" w:rsidR="004A10E7" w:rsidRPr="00B759A3" w:rsidRDefault="004A10E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645,603</w:t>
            </w:r>
          </w:p>
        </w:tc>
      </w:tr>
      <w:tr w:rsidR="004A10E7" w:rsidRPr="00B759A3" w14:paraId="67D0AAC0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127B3C7" w14:textId="2092D4D6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289431" w14:textId="6C87A008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9C670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CE77BB" w14:textId="41EF705A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3E786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A6FC05B" w14:textId="7550FC85" w:rsidR="004A10E7" w:rsidRPr="00B759A3" w:rsidRDefault="004A10E7" w:rsidP="007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86,313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8F4A1" w14:textId="7007E882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65C810" w14:textId="412A5360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8,927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8D31F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8826C6" w14:textId="553AD7DE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6,597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463F4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BB6261" w14:textId="19A991EB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9FBCF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CFDDC22" w14:textId="20BA2C64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2FD6F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F1798B" w14:textId="09C5A509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101,837</w:t>
            </w:r>
          </w:p>
        </w:tc>
      </w:tr>
      <w:tr w:rsidR="004A10E7" w:rsidRPr="00B759A3" w14:paraId="0CCEEFAC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4B337F1C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03C93" w14:textId="38B1E70C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0A05A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48B71" w14:textId="51695602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6335D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ADFE8A" w14:textId="3CEDDE4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5E2A" w14:textId="2C334A16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9D2AEF" w14:textId="06717DAE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107,052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4FCD9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E4EB7E" w14:textId="55F6B9BF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38BC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2C56B8" w14:textId="4D34FB12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7A331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0C5A2D" w14:textId="3EFE4F15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C6635" w14:textId="77777777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9F4BD" w14:textId="786B2462" w:rsidR="004A10E7" w:rsidRPr="00B759A3" w:rsidRDefault="004A10E7" w:rsidP="004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747,440</w:t>
            </w:r>
          </w:p>
        </w:tc>
      </w:tr>
      <w:tr w:rsidR="0099591B" w:rsidRPr="00B759A3" w14:paraId="33F1A066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03C106E4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3218BF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C1409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C9841B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DF872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10A9AB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6B804" w14:textId="1C0AD81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90F1F9" w14:textId="711A6B63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FBF03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6FC2F6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72E48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D774F9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F2EC0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A161BA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EFE94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E93DB8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91B" w:rsidRPr="00B759A3" w14:paraId="1E6E946B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79CD5A5E" w14:textId="071F8224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B67EE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610D3E4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DA286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70E092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41E79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C714D7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5225A" w14:textId="0549F19F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F1F534" w14:textId="3A1E3F74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589F48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E393BA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7291A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E09ED1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97FA2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E23D2D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19A39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96635C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91B" w:rsidRPr="00B759A3" w14:paraId="2AD9DA8B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1340981A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017DF02" w14:textId="24EE7CA2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453,112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32718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8F959E" w14:textId="435F3BE2" w:rsidR="0099591B" w:rsidRPr="00B759A3" w:rsidRDefault="005519A0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11C1" w:rsidRPr="00B7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81583" w:rsidRPr="00B7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583" w:rsidRPr="00B759A3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B9655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CAC8E6" w14:textId="205D4756" w:rsidR="0099591B" w:rsidRPr="00B759A3" w:rsidRDefault="005F11C1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ECC08" w14:textId="707738CB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72FCBF" w14:textId="5BA87D7C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C62107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6D1E6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BF4C55" w14:textId="226C6B20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02263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93EAB5" w14:textId="7574FE01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00B2E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D9ACFE" w14:textId="62E52795" w:rsidR="0099591B" w:rsidRPr="00B759A3" w:rsidRDefault="00C62107" w:rsidP="00C6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E587A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A250FBE" w14:textId="67E64BD6" w:rsidR="0099591B" w:rsidRPr="00B759A3" w:rsidRDefault="005F11C1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B07F93" w:rsidRPr="00B759A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519A0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F93" w:rsidRPr="00B759A3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99591B" w:rsidRPr="00B759A3" w14:paraId="44CDA6DE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02A1DD44" w14:textId="068E3112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6B23A38" w14:textId="3928B36E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038E2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430BF8" w14:textId="6E5C95B2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F0914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0E4A667" w14:textId="112E4EEE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3,694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8F7238" w14:textId="0689D608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47C11E5" w14:textId="67AE9586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7388F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3D1B2E5" w14:textId="08E95B36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7,279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8D913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A3C9E97" w14:textId="72B65428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D0E41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E388FC7" w14:textId="54D75B96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C007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03AB41" w14:textId="0058F44D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18,855</w:t>
            </w:r>
          </w:p>
        </w:tc>
      </w:tr>
      <w:tr w:rsidR="0099591B" w:rsidRPr="00B759A3" w14:paraId="50E42CB6" w14:textId="77777777" w:rsidTr="00DC7960">
        <w:trPr>
          <w:trHeight w:val="162"/>
        </w:trPr>
        <w:tc>
          <w:tcPr>
            <w:tcW w:w="2880" w:type="dxa"/>
            <w:tcBorders>
              <w:top w:val="nil"/>
              <w:bottom w:val="nil"/>
            </w:tcBorders>
          </w:tcPr>
          <w:p w14:paraId="20876CB7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268B3" w14:textId="263CDFEC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453,112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741B2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FF2A7" w14:textId="029BBB4D" w:rsidR="0099591B" w:rsidRPr="00B759A3" w:rsidRDefault="005519A0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F11C1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81583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81583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8CB1DB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122F0" w14:textId="7B4D219F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BC5C8" w14:textId="0ED0B1C9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8FF972" w14:textId="6C93CC13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92</w:t>
            </w:r>
            <w:r w:rsidR="0099591B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170EA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35AD6D" w14:textId="500F2107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62107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B286E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5AEB4A" w14:textId="1D5B1B00" w:rsidR="0099591B" w:rsidRPr="00B759A3" w:rsidRDefault="004A10E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013BDD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628026" w14:textId="23BCD03F" w:rsidR="0099591B" w:rsidRPr="00B759A3" w:rsidRDefault="00C62107" w:rsidP="00C6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B1D2D" w14:textId="77777777" w:rsidR="0099591B" w:rsidRPr="00B759A3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FB2C6D" w14:textId="004A4F81" w:rsidR="0099591B" w:rsidRPr="00B759A3" w:rsidRDefault="005F11C1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3878B5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A10E7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878B5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</w:tr>
    </w:tbl>
    <w:p w14:paraId="7B976FD1" w14:textId="6FEBF562" w:rsidR="00C165EC" w:rsidRPr="00B759A3" w:rsidRDefault="00C165EC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60FD219D" w14:textId="24116CB7" w:rsidR="004A10E7" w:rsidRPr="00B759A3" w:rsidRDefault="004A10E7" w:rsidP="004A1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ในปี </w:t>
      </w:r>
      <w:r w:rsidRPr="00B759A3">
        <w:rPr>
          <w:rFonts w:ascii="Angsana New" w:hAnsi="Angsana New"/>
          <w:sz w:val="30"/>
          <w:szCs w:val="30"/>
        </w:rPr>
        <w:t>2567</w:t>
      </w:r>
      <w:r w:rsidRPr="00B759A3">
        <w:rPr>
          <w:rFonts w:ascii="Angsana New" w:hAnsi="Angsana New"/>
          <w:sz w:val="30"/>
          <w:szCs w:val="30"/>
          <w:cs/>
        </w:rPr>
        <w:t xml:space="preserve"> กลุ่มบริษัทได้ยกเลิกสัญญาเช่ากับผู้เช่ารายหนึ่ง จึงทำให้สินทรัพย์สิทธิการใช้ลดลงจำนวน </w:t>
      </w:r>
      <w:r w:rsidRPr="00B759A3">
        <w:rPr>
          <w:rFonts w:ascii="Angsana New" w:hAnsi="Angsana New"/>
          <w:sz w:val="30"/>
          <w:szCs w:val="30"/>
        </w:rPr>
        <w:t>0.03</w:t>
      </w:r>
      <w:r w:rsidRPr="00B759A3">
        <w:rPr>
          <w:rFonts w:ascii="Angsana New" w:hAnsi="Angsana New"/>
          <w:sz w:val="30"/>
          <w:szCs w:val="30"/>
          <w:cs/>
        </w:rPr>
        <w:t xml:space="preserve"> ล้านบาท กลุ่มบริษัทบันทึกกำไรจากการยกเลิกสัญญาเช่าดังกล่าวจำนวน </w:t>
      </w:r>
      <w:r w:rsidRPr="00B759A3">
        <w:rPr>
          <w:rFonts w:ascii="Angsana New" w:hAnsi="Angsana New"/>
          <w:sz w:val="30"/>
          <w:szCs w:val="30"/>
        </w:rPr>
        <w:t>0.002</w:t>
      </w:r>
      <w:r w:rsidRPr="00B759A3">
        <w:rPr>
          <w:rFonts w:ascii="Angsana New" w:hAnsi="Angsana New"/>
          <w:sz w:val="30"/>
          <w:szCs w:val="30"/>
          <w:cs/>
        </w:rPr>
        <w:t xml:space="preserve"> ล้านบาท ในงบกำไรขาดทุนเบ็ดเสร็จ</w:t>
      </w:r>
    </w:p>
    <w:p w14:paraId="54BEC66E" w14:textId="77777777" w:rsidR="004A10E7" w:rsidRPr="00B759A3" w:rsidRDefault="004A10E7" w:rsidP="004A1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6D93A82F" w14:textId="472DF750" w:rsidR="004A10E7" w:rsidRPr="00B759A3" w:rsidRDefault="004A10E7" w:rsidP="004A1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 xml:space="preserve">ในปี </w:t>
      </w:r>
      <w:r w:rsidRPr="00B759A3">
        <w:rPr>
          <w:rFonts w:ascii="Angsana New" w:hAnsi="Angsana New"/>
          <w:sz w:val="30"/>
          <w:szCs w:val="30"/>
        </w:rPr>
        <w:t xml:space="preserve">2567 </w:t>
      </w:r>
      <w:r w:rsidRPr="00B759A3">
        <w:rPr>
          <w:rFonts w:ascii="Angsana New" w:hAnsi="Angsana New"/>
          <w:sz w:val="30"/>
          <w:szCs w:val="30"/>
          <w:cs/>
        </w:rPr>
        <w:t xml:space="preserve">กลุ่มบริษัทได้ทำสัญญาเช่าอาคารและอุปกรณ์เป็นระยะเวลา </w:t>
      </w:r>
      <w:r w:rsidRPr="00B759A3">
        <w:rPr>
          <w:rFonts w:ascii="Angsana New" w:hAnsi="Angsana New"/>
          <w:sz w:val="30"/>
          <w:szCs w:val="30"/>
        </w:rPr>
        <w:t xml:space="preserve">3 - 4 </w:t>
      </w:r>
      <w:r w:rsidRPr="00B759A3">
        <w:rPr>
          <w:rFonts w:ascii="Angsana New" w:hAnsi="Angsana New"/>
          <w:sz w:val="30"/>
          <w:szCs w:val="30"/>
          <w:cs/>
        </w:rPr>
        <w:t xml:space="preserve">ปี สิ้นสุดในปี </w:t>
      </w:r>
      <w:r w:rsidRPr="00B759A3">
        <w:rPr>
          <w:rFonts w:ascii="Angsana New" w:hAnsi="Angsana New"/>
          <w:sz w:val="30"/>
          <w:szCs w:val="30"/>
        </w:rPr>
        <w:t>2569 -2571</w:t>
      </w:r>
    </w:p>
    <w:p w14:paraId="00D9CBB5" w14:textId="58445619" w:rsidR="00C62107" w:rsidRPr="00B759A3" w:rsidRDefault="00C62107" w:rsidP="00C62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4BD881" w14:textId="488EB4A4" w:rsidR="0010549E" w:rsidRPr="00B759A3" w:rsidRDefault="0010549E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 w:firstLine="810"/>
        <w:jc w:val="thaiDistribute"/>
        <w:rPr>
          <w:rFonts w:ascii="Angsana New" w:hAnsi="Angsana New"/>
          <w:sz w:val="30"/>
          <w:szCs w:val="30"/>
          <w:cs/>
        </w:rPr>
        <w:sectPr w:rsidR="0010549E" w:rsidRPr="00B759A3" w:rsidSect="00ED5D97"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3CFD7AE" w14:textId="56A6496F" w:rsidR="004A10E7" w:rsidRPr="00B759A3" w:rsidRDefault="004A10E7" w:rsidP="006F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 w:hint="cs"/>
          <w:sz w:val="30"/>
          <w:szCs w:val="30"/>
          <w:cs/>
        </w:rPr>
        <w:lastRenderedPageBreak/>
        <w:t xml:space="preserve">ในปี </w:t>
      </w:r>
      <w:r w:rsidRPr="00B759A3">
        <w:rPr>
          <w:rFonts w:asciiTheme="majorBidi" w:hAnsiTheme="majorBidi"/>
          <w:sz w:val="30"/>
          <w:szCs w:val="30"/>
        </w:rPr>
        <w:t xml:space="preserve">2568 </w:t>
      </w:r>
      <w:r w:rsidRPr="00B759A3">
        <w:rPr>
          <w:rFonts w:asciiTheme="majorBidi" w:hAnsiTheme="majorBidi" w:hint="cs"/>
          <w:sz w:val="30"/>
          <w:szCs w:val="30"/>
          <w:cs/>
        </w:rPr>
        <w:t>บริษัทได้ยกเลิกสัญญาเช่ากับ</w:t>
      </w:r>
      <w:r w:rsidR="006F20A8" w:rsidRPr="00B759A3">
        <w:rPr>
          <w:rFonts w:asciiTheme="majorBidi" w:hAnsiTheme="majorBidi" w:hint="cs"/>
          <w:sz w:val="30"/>
          <w:szCs w:val="30"/>
          <w:cs/>
        </w:rPr>
        <w:t xml:space="preserve">บุคคลและกิจการที่เกี่ยวข้องกัน จึงทำให้สินทรัพย์สิทธิการใช้ลดลงจำนวน </w:t>
      </w:r>
      <w:r w:rsidR="006F20A8" w:rsidRPr="00B759A3">
        <w:rPr>
          <w:rFonts w:asciiTheme="majorBidi" w:hAnsiTheme="majorBidi"/>
          <w:sz w:val="30"/>
          <w:szCs w:val="30"/>
        </w:rPr>
        <w:t xml:space="preserve">75.7 </w:t>
      </w:r>
      <w:r w:rsidR="006F20A8" w:rsidRPr="00B759A3">
        <w:rPr>
          <w:rFonts w:asciiTheme="majorBidi" w:hAnsiTheme="majorBidi" w:hint="cs"/>
          <w:sz w:val="30"/>
          <w:szCs w:val="30"/>
          <w:cs/>
        </w:rPr>
        <w:t xml:space="preserve">ล้านบาท บริษัทบันทึกกำไรจากการยกเลิกสัญญาเช่าดังกล่าวจำนวน </w:t>
      </w:r>
      <w:r w:rsidR="006F20A8" w:rsidRPr="00B759A3">
        <w:rPr>
          <w:rFonts w:asciiTheme="majorBidi" w:hAnsiTheme="majorBidi"/>
          <w:sz w:val="30"/>
          <w:szCs w:val="30"/>
        </w:rPr>
        <w:t xml:space="preserve">14.1 </w:t>
      </w:r>
      <w:r w:rsidR="006F20A8" w:rsidRPr="00B759A3">
        <w:rPr>
          <w:rFonts w:asciiTheme="majorBidi" w:hAnsiTheme="majorBidi" w:hint="cs"/>
          <w:sz w:val="30"/>
          <w:szCs w:val="30"/>
          <w:cs/>
        </w:rPr>
        <w:t xml:space="preserve">ล้านบาท ในงบกำไรขาดทุนเบ็ดเสร็จ (ดูหมายเหตุข้อ </w:t>
      </w:r>
      <w:r w:rsidR="006F20A8" w:rsidRPr="00B759A3">
        <w:rPr>
          <w:rFonts w:asciiTheme="majorBidi" w:hAnsiTheme="majorBidi"/>
          <w:sz w:val="30"/>
          <w:szCs w:val="30"/>
        </w:rPr>
        <w:t>4)</w:t>
      </w:r>
    </w:p>
    <w:p w14:paraId="67F57046" w14:textId="77777777" w:rsidR="004A10E7" w:rsidRPr="00B759A3" w:rsidRDefault="004A10E7" w:rsidP="006F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C9843D3" w14:textId="3A73C5F7" w:rsidR="00A85826" w:rsidRPr="00B759A3" w:rsidRDefault="004A10E7" w:rsidP="006F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ในปี </w:t>
      </w:r>
      <w:r w:rsidR="006F20A8" w:rsidRPr="00B759A3">
        <w:rPr>
          <w:rFonts w:asciiTheme="majorBidi" w:hAnsiTheme="majorBidi"/>
          <w:sz w:val="30"/>
          <w:szCs w:val="30"/>
        </w:rPr>
        <w:t>2568</w:t>
      </w:r>
      <w:r w:rsidRPr="00B759A3">
        <w:rPr>
          <w:rFonts w:asciiTheme="majorBidi" w:hAnsiTheme="majorBidi"/>
          <w:sz w:val="30"/>
          <w:szCs w:val="30"/>
          <w:cs/>
        </w:rPr>
        <w:t xml:space="preserve"> กลุ่มบริษัทได้ต่อสัญญาเช่าที่ดินและอาคารเป็นระยะเวลา </w:t>
      </w:r>
      <w:r w:rsidR="006F20A8" w:rsidRPr="00B759A3">
        <w:rPr>
          <w:rFonts w:asciiTheme="majorBidi" w:hAnsiTheme="majorBidi"/>
          <w:sz w:val="30"/>
          <w:szCs w:val="30"/>
        </w:rPr>
        <w:t>3</w:t>
      </w:r>
      <w:r w:rsidRPr="00B759A3">
        <w:rPr>
          <w:rFonts w:asciiTheme="majorBidi" w:hAnsiTheme="majorBidi"/>
          <w:sz w:val="30"/>
          <w:szCs w:val="30"/>
          <w:cs/>
        </w:rPr>
        <w:t xml:space="preserve"> ปี สิ้นสุดในปี </w:t>
      </w:r>
      <w:r w:rsidR="006F20A8" w:rsidRPr="00B759A3">
        <w:rPr>
          <w:rFonts w:asciiTheme="majorBidi" w:hAnsiTheme="majorBidi"/>
          <w:sz w:val="30"/>
          <w:szCs w:val="30"/>
        </w:rPr>
        <w:t>2571</w:t>
      </w:r>
      <w:r w:rsidRPr="00B759A3">
        <w:rPr>
          <w:rFonts w:asciiTheme="majorBidi" w:hAnsiTheme="majorBidi"/>
          <w:sz w:val="30"/>
          <w:szCs w:val="30"/>
          <w:cs/>
        </w:rPr>
        <w:t xml:space="preserve"> กลุ่มบริษัทมีสิทธิต่ออายุสัญญาได้อีกสองครั้งคราวละ </w:t>
      </w:r>
      <w:r w:rsidR="006F20A8" w:rsidRPr="00B759A3">
        <w:rPr>
          <w:rFonts w:asciiTheme="majorBidi" w:hAnsiTheme="majorBidi"/>
          <w:sz w:val="30"/>
          <w:szCs w:val="30"/>
        </w:rPr>
        <w:t>3</w:t>
      </w:r>
      <w:r w:rsidRPr="00B759A3">
        <w:rPr>
          <w:rFonts w:asciiTheme="majorBidi" w:hAnsiTheme="majorBidi"/>
          <w:sz w:val="30"/>
          <w:szCs w:val="30"/>
          <w:cs/>
        </w:rPr>
        <w:t xml:space="preserve"> ปี และ </w:t>
      </w:r>
      <w:r w:rsidR="006F20A8" w:rsidRPr="00B759A3">
        <w:rPr>
          <w:rFonts w:asciiTheme="majorBidi" w:hAnsiTheme="majorBidi"/>
          <w:sz w:val="30"/>
          <w:szCs w:val="30"/>
        </w:rPr>
        <w:t>1</w:t>
      </w:r>
      <w:r w:rsidRPr="00B759A3">
        <w:rPr>
          <w:rFonts w:asciiTheme="majorBidi" w:hAnsiTheme="majorBidi"/>
          <w:sz w:val="30"/>
          <w:szCs w:val="30"/>
          <w:cs/>
        </w:rPr>
        <w:t xml:space="preserve"> ปีตามลำดับนับจากวันสิ้นสุดสัญญาแต่ละครั้ง โดยค่าเช่าจะปรับเพิ่มขึ้นร้อยละ </w:t>
      </w:r>
      <w:r w:rsidR="006F20A8" w:rsidRPr="00B759A3">
        <w:rPr>
          <w:rFonts w:asciiTheme="majorBidi" w:hAnsiTheme="majorBidi"/>
          <w:sz w:val="30"/>
          <w:szCs w:val="30"/>
        </w:rPr>
        <w:t>10</w:t>
      </w:r>
      <w:r w:rsidRPr="00B759A3">
        <w:rPr>
          <w:rFonts w:asciiTheme="majorBidi" w:hAnsiTheme="majorBidi"/>
          <w:sz w:val="30"/>
          <w:szCs w:val="30"/>
          <w:cs/>
        </w:rPr>
        <w:t xml:space="preserve"> สำหรับการต่ออายุสัญญาเช่าแต่ละครั้ง</w:t>
      </w:r>
      <w:r w:rsidR="006F20A8" w:rsidRPr="00B759A3">
        <w:rPr>
          <w:rFonts w:asciiTheme="majorBidi" w:hAnsiTheme="majorBidi"/>
          <w:sz w:val="30"/>
          <w:szCs w:val="30"/>
        </w:rPr>
        <w:t xml:space="preserve"> </w:t>
      </w:r>
      <w:r w:rsidR="006F20A8" w:rsidRPr="00B759A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9365DC" w:rsidRPr="00B759A3">
        <w:rPr>
          <w:rFonts w:asciiTheme="majorBidi" w:hAnsiTheme="majorBidi" w:hint="cs"/>
          <w:sz w:val="30"/>
          <w:szCs w:val="30"/>
          <w:cs/>
        </w:rPr>
        <w:t>จึง</w:t>
      </w:r>
      <w:r w:rsidR="006F20A8" w:rsidRPr="00B759A3">
        <w:rPr>
          <w:rFonts w:asciiTheme="majorBidi" w:hAnsiTheme="majorBidi" w:hint="cs"/>
          <w:sz w:val="30"/>
          <w:szCs w:val="30"/>
          <w:cs/>
        </w:rPr>
        <w:t xml:space="preserve">ปรับปรุงสินทรัพย์สิทธิการใช้เพิ่มขึ้นจำนวน </w:t>
      </w:r>
      <w:r w:rsidR="008E00A4" w:rsidRPr="00B759A3">
        <w:rPr>
          <w:rFonts w:asciiTheme="majorBidi" w:hAnsiTheme="majorBidi"/>
          <w:sz w:val="30"/>
          <w:szCs w:val="30"/>
        </w:rPr>
        <w:br/>
      </w:r>
      <w:r w:rsidR="006F20A8" w:rsidRPr="00B759A3">
        <w:rPr>
          <w:rFonts w:asciiTheme="majorBidi" w:hAnsiTheme="majorBidi"/>
          <w:sz w:val="30"/>
          <w:szCs w:val="30"/>
        </w:rPr>
        <w:t xml:space="preserve">0.6 </w:t>
      </w:r>
      <w:r w:rsidR="006F20A8" w:rsidRPr="00B759A3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749DC83" w14:textId="77777777" w:rsidR="004A10E7" w:rsidRPr="00B759A3" w:rsidRDefault="004A10E7" w:rsidP="006F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56D450" w14:textId="5102E476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กลับรายการผลขาดทุนจากการด้อยค่า</w:t>
      </w:r>
    </w:p>
    <w:p w14:paraId="0F1BBFA2" w14:textId="7777777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69350AA" w14:textId="7777777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B759A3">
        <w:rPr>
          <w:rFonts w:asciiTheme="majorBidi" w:hAnsiTheme="majorBidi" w:cstheme="majorBidi"/>
          <w:sz w:val="30"/>
          <w:szCs w:val="30"/>
        </w:rPr>
        <w:t xml:space="preserve">2558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บริษัทหยุดการผลิตของโรงงานที่สาขาลำพูน ผู้บริหารของบริษัทได้ประเมินมูลค่าที่คาดว่าจะได้รับคืนสำหรับที่ดิน อาคารและอุปกรณ์ที่เกี่ยวข้องกับโรงงานที่สาขาลำพูน โดยการแต่งตั้งผู้ประเมินราคาอิสระในการกำหนดมูลค่ายุติธรรมด้วยวิธีวิเคราะห์มูลค่าจากต้นทุน </w:t>
      </w:r>
      <w:r w:rsidRPr="00B759A3">
        <w:rPr>
          <w:rFonts w:asciiTheme="majorBidi" w:hAnsiTheme="majorBidi" w:cstheme="majorBidi"/>
          <w:sz w:val="30"/>
          <w:szCs w:val="30"/>
        </w:rPr>
        <w:t xml:space="preserve">(Cost Approach)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โดยมูลค่าของอาคารและส่วนปรับปรุงอาคารของผู้ประเมินราคาอิสระต่ำกว่ามูลค่าสุทธิทางบัญชี ดังนั้นบริษัทจึงบันทึกผลขาดทุนจากการด้อยค่าเป็นจำนวนเงิน </w:t>
      </w:r>
      <w:r w:rsidRPr="00B759A3">
        <w:rPr>
          <w:rFonts w:asciiTheme="majorBidi" w:hAnsiTheme="majorBidi" w:cstheme="majorBidi"/>
          <w:sz w:val="30"/>
          <w:szCs w:val="30"/>
        </w:rPr>
        <w:t xml:space="preserve">45.0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ในงบการเงินปี </w:t>
      </w:r>
      <w:r w:rsidRPr="00B759A3">
        <w:rPr>
          <w:rFonts w:asciiTheme="majorBidi" w:hAnsiTheme="majorBidi" w:cstheme="majorBidi"/>
          <w:sz w:val="30"/>
          <w:szCs w:val="30"/>
        </w:rPr>
        <w:t xml:space="preserve">2558 </w:t>
      </w:r>
    </w:p>
    <w:p w14:paraId="4C8A670B" w14:textId="7777777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FF04D" w14:textId="0D78C2C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ผู้บริหารได้พิจารณามูลค่าที่คาดว่าจะได้รับคืนสำหรับโรงงานที่สาขาลำพูนด้วยวิธีมูลค่าจากการใช้ จากการพิจารณาดังกล่าวผู้บริหารบันทึกผลขาดทุนจากการด้อยค่าเพิ่มเติมอีกจำนวน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2.0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br/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ในงบการเงินสำหรับปีสิ้นสุดวันที่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B759A3">
        <w:rPr>
          <w:rFonts w:asciiTheme="majorBidi" w:hAnsiTheme="majorBidi" w:cstheme="majorBidi"/>
          <w:sz w:val="30"/>
          <w:szCs w:val="30"/>
          <w:lang w:val="en-GB"/>
        </w:rPr>
        <w:t>2563</w:t>
      </w:r>
    </w:p>
    <w:p w14:paraId="431F20CE" w14:textId="77777777" w:rsidR="00A93491" w:rsidRPr="00B759A3" w:rsidRDefault="00A9349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D821EFD" w14:textId="16032F05" w:rsidR="005F11C1" w:rsidRPr="00B759A3" w:rsidRDefault="00A9349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เมื่อวันที่ </w:t>
      </w:r>
      <w:r w:rsidRPr="00B759A3">
        <w:rPr>
          <w:rFonts w:asciiTheme="majorBidi" w:hAnsiTheme="majorBidi" w:cstheme="majorBidi"/>
          <w:sz w:val="30"/>
          <w:szCs w:val="30"/>
        </w:rPr>
        <w:t xml:space="preserve">1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759A3">
        <w:rPr>
          <w:rFonts w:asciiTheme="majorBidi" w:hAnsiTheme="majorBidi" w:cstheme="majorBidi"/>
          <w:sz w:val="30"/>
          <w:szCs w:val="30"/>
        </w:rPr>
        <w:t xml:space="preserve">2567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บริษัทย้ายฐานการผลิตผลิตภัณฑ์เสริมอาหารไปยังโรงงานที่สาขาลำพูน </w:t>
      </w:r>
      <w:r w:rsidR="005F11C1" w:rsidRPr="00B759A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B759A3">
        <w:rPr>
          <w:rFonts w:asciiTheme="majorBidi" w:hAnsiTheme="majorBidi" w:cstheme="majorBidi"/>
          <w:sz w:val="30"/>
          <w:szCs w:val="30"/>
          <w:cs/>
        </w:rPr>
        <w:br/>
      </w:r>
      <w:r w:rsidR="005F11C1" w:rsidRPr="00B759A3">
        <w:rPr>
          <w:rFonts w:asciiTheme="majorBidi" w:hAnsiTheme="majorBidi" w:cstheme="majorBidi"/>
          <w:sz w:val="30"/>
          <w:szCs w:val="30"/>
        </w:rPr>
        <w:t xml:space="preserve">31 </w:t>
      </w:r>
      <w:r w:rsidR="005F11C1" w:rsidRPr="00B759A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F11C1" w:rsidRPr="00B759A3">
        <w:rPr>
          <w:rFonts w:asciiTheme="majorBidi" w:hAnsiTheme="majorBidi" w:cstheme="majorBidi"/>
          <w:sz w:val="30"/>
          <w:szCs w:val="30"/>
        </w:rPr>
        <w:t xml:space="preserve">2568 </w:t>
      </w:r>
      <w:r w:rsidR="005F11C1" w:rsidRPr="00B759A3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ผู้บริหารได้พิจารณามูลค่าที่คาดว่าจะได้รับคืนสำหรับโรงงานที่สาขาลำพูนด้วยวิธีมูลค่าจากการใช้ </w:t>
      </w:r>
      <w:r w:rsidR="00081112" w:rsidRPr="00B759A3">
        <w:rPr>
          <w:rFonts w:asciiTheme="majorBidi" w:hAnsiTheme="majorBidi" w:cstheme="majorBidi" w:hint="cs"/>
          <w:sz w:val="30"/>
          <w:szCs w:val="30"/>
          <w:cs/>
        </w:rPr>
        <w:t>พบว่า</w:t>
      </w:r>
      <w:r w:rsidR="001D2069" w:rsidRPr="00B759A3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081112" w:rsidRPr="00B759A3">
        <w:rPr>
          <w:rFonts w:asciiTheme="majorBidi" w:hAnsiTheme="majorBidi" w:cstheme="majorBidi" w:hint="cs"/>
          <w:sz w:val="30"/>
          <w:szCs w:val="30"/>
          <w:cs/>
        </w:rPr>
        <w:t>ข้อบ่งชี้</w:t>
      </w:r>
      <w:r w:rsidR="00A132EB" w:rsidRPr="00B759A3">
        <w:rPr>
          <w:rFonts w:asciiTheme="majorBidi" w:hAnsiTheme="majorBidi" w:cstheme="majorBidi" w:hint="cs"/>
          <w:sz w:val="30"/>
          <w:szCs w:val="30"/>
          <w:cs/>
        </w:rPr>
        <w:t>การด้อยค่า</w:t>
      </w:r>
    </w:p>
    <w:p w14:paraId="13EBC075" w14:textId="7777777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642F53C" w14:textId="7777777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มูลค่าที่คาดว่าจะได้รับคืนของโรงงานที่สาขาลำพูนมาจากมูลค่าจากการใช้ 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B759A3">
        <w:rPr>
          <w:rFonts w:asciiTheme="majorBidi" w:hAnsiTheme="majorBidi" w:cstheme="majorBidi"/>
          <w:sz w:val="30"/>
          <w:szCs w:val="30"/>
        </w:rPr>
        <w:t>3</w:t>
      </w:r>
    </w:p>
    <w:p w14:paraId="61C6E97E" w14:textId="7777777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F879CA" w14:textId="77777777" w:rsidR="005F11C1" w:rsidRPr="00B759A3" w:rsidRDefault="005F11C1" w:rsidP="005F1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ข้อสมมติฐานที่ใช้ในการประมาณมูลค่าจากการใช้แสดงในตารางต่อไปนี้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tbl>
      <w:tblPr>
        <w:tblW w:w="9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07"/>
        <w:gridCol w:w="1692"/>
        <w:gridCol w:w="1693"/>
      </w:tblGrid>
      <w:tr w:rsidR="005F11C1" w:rsidRPr="00B759A3" w14:paraId="662E82FD" w14:textId="77777777">
        <w:trPr>
          <w:trHeight w:val="310"/>
          <w:tblHeader/>
        </w:trPr>
        <w:tc>
          <w:tcPr>
            <w:tcW w:w="6207" w:type="dxa"/>
          </w:tcPr>
          <w:p w14:paraId="30BA4C68" w14:textId="77777777" w:rsidR="005F11C1" w:rsidRPr="00B759A3" w:rsidRDefault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76120ACB" w14:textId="59A8D7B1" w:rsidR="005F11C1" w:rsidRPr="00B759A3" w:rsidRDefault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A93491" w:rsidRPr="00B759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93" w:type="dxa"/>
          </w:tcPr>
          <w:p w14:paraId="2D3505DC" w14:textId="47533596" w:rsidR="005F11C1" w:rsidRPr="00B759A3" w:rsidRDefault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A93491" w:rsidRPr="00B759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F11C1" w:rsidRPr="00B759A3" w14:paraId="1892EB70" w14:textId="77777777">
        <w:trPr>
          <w:trHeight w:val="310"/>
        </w:trPr>
        <w:tc>
          <w:tcPr>
            <w:tcW w:w="6207" w:type="dxa"/>
          </w:tcPr>
          <w:p w14:paraId="21641B59" w14:textId="77777777" w:rsidR="005F11C1" w:rsidRPr="00B759A3" w:rsidRDefault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5" w:type="dxa"/>
            <w:gridSpan w:val="2"/>
            <w:vAlign w:val="bottom"/>
          </w:tcPr>
          <w:p w14:paraId="1879ED57" w14:textId="77777777" w:rsidR="005F11C1" w:rsidRPr="00B759A3" w:rsidRDefault="005F11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5F11C1" w:rsidRPr="00B759A3" w14:paraId="6A874D14" w14:textId="77777777">
        <w:trPr>
          <w:trHeight w:val="310"/>
        </w:trPr>
        <w:tc>
          <w:tcPr>
            <w:tcW w:w="6207" w:type="dxa"/>
          </w:tcPr>
          <w:p w14:paraId="575EF071" w14:textId="77777777" w:rsidR="005F11C1" w:rsidRPr="00B759A3" w:rsidRDefault="005F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92" w:type="dxa"/>
            <w:vAlign w:val="bottom"/>
          </w:tcPr>
          <w:p w14:paraId="703B0733" w14:textId="71F86C29" w:rsidR="005F11C1" w:rsidRPr="00B759A3" w:rsidRDefault="005F11C1">
            <w:pPr>
              <w:pStyle w:val="acctfourfigures"/>
              <w:tabs>
                <w:tab w:val="clear" w:pos="765"/>
              </w:tabs>
              <w:spacing w:line="240" w:lineRule="atLeast"/>
              <w:ind w:right="5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12.</w:t>
            </w:r>
            <w:r w:rsidR="00A93491"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693" w:type="dxa"/>
            <w:vAlign w:val="bottom"/>
          </w:tcPr>
          <w:p w14:paraId="23901BCD" w14:textId="1E2C4F55" w:rsidR="005F11C1" w:rsidRPr="00B759A3" w:rsidRDefault="00A9349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12.38</w:t>
            </w:r>
          </w:p>
        </w:tc>
      </w:tr>
      <w:tr w:rsidR="007B00BE" w:rsidRPr="00B759A3" w14:paraId="655ECB61" w14:textId="77777777">
        <w:trPr>
          <w:trHeight w:val="310"/>
        </w:trPr>
        <w:tc>
          <w:tcPr>
            <w:tcW w:w="6207" w:type="dxa"/>
          </w:tcPr>
          <w:p w14:paraId="1199C6B6" w14:textId="77777777" w:rsidR="007B00BE" w:rsidRPr="00B759A3" w:rsidRDefault="007B00BE" w:rsidP="007B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ประมาณการอัตราการเติบโตของรายได้ </w:t>
            </w:r>
          </w:p>
          <w:p w14:paraId="63A4EEA7" w14:textId="5368E066" w:rsidR="007B00BE" w:rsidRPr="00B759A3" w:rsidRDefault="007B00BE" w:rsidP="007B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(อัตราถัวเฉลี่ย 5 ปีข้างหน้า)</w:t>
            </w:r>
          </w:p>
        </w:tc>
        <w:tc>
          <w:tcPr>
            <w:tcW w:w="1692" w:type="dxa"/>
            <w:vAlign w:val="bottom"/>
          </w:tcPr>
          <w:p w14:paraId="49645635" w14:textId="19D7FF6A" w:rsidR="007B00BE" w:rsidRPr="00B759A3" w:rsidRDefault="007B00BE" w:rsidP="007B00BE">
            <w:pPr>
              <w:pStyle w:val="acctfourfigures"/>
              <w:tabs>
                <w:tab w:val="clear" w:pos="765"/>
              </w:tabs>
              <w:spacing w:line="240" w:lineRule="atLeast"/>
              <w:ind w:right="5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2.02</w:t>
            </w:r>
          </w:p>
        </w:tc>
        <w:tc>
          <w:tcPr>
            <w:tcW w:w="1693" w:type="dxa"/>
            <w:vAlign w:val="bottom"/>
          </w:tcPr>
          <w:p w14:paraId="294C0B6B" w14:textId="68F8F4D8" w:rsidR="007B00BE" w:rsidRPr="00B759A3" w:rsidRDefault="007B00BE" w:rsidP="007B00BE">
            <w:pPr>
              <w:pStyle w:val="acctfourfigures"/>
              <w:tabs>
                <w:tab w:val="clear" w:pos="765"/>
              </w:tabs>
              <w:spacing w:line="240" w:lineRule="atLeast"/>
              <w:ind w:right="-23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4.32</w:t>
            </w:r>
          </w:p>
        </w:tc>
      </w:tr>
    </w:tbl>
    <w:p w14:paraId="00AD3B55" w14:textId="77777777" w:rsidR="005F11C1" w:rsidRPr="00B759A3" w:rsidRDefault="005F11C1" w:rsidP="00A93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9DF5C" w14:textId="0C400C9F" w:rsidR="005F11C1" w:rsidRPr="00B759A3" w:rsidRDefault="005F11C1" w:rsidP="00A93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B759A3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</w:t>
      </w:r>
      <w:r w:rsidRPr="00B759A3">
        <w:rPr>
          <w:rFonts w:asciiTheme="majorBidi" w:hAnsiTheme="majorBidi" w:cstheme="majorBidi"/>
          <w:sz w:val="30"/>
          <w:szCs w:val="30"/>
          <w:cs/>
        </w:rPr>
        <w:br w:type="textWrapping" w:clear="all"/>
        <w:t xml:space="preserve">ธุรกิจ และความสามารถในการก่อหนี้สินที่ร้อยละ </w:t>
      </w:r>
      <w:r w:rsidR="00A93491" w:rsidRPr="00B759A3">
        <w:rPr>
          <w:rFonts w:asciiTheme="majorBidi" w:hAnsiTheme="majorBidi" w:cstheme="majorBidi"/>
          <w:sz w:val="30"/>
          <w:szCs w:val="30"/>
        </w:rPr>
        <w:t>8.4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93491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7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A93491" w:rsidRPr="00B759A3">
        <w:rPr>
          <w:rFonts w:asciiTheme="majorBidi" w:hAnsiTheme="majorBidi" w:cstheme="majorBidi"/>
          <w:i/>
          <w:iCs/>
          <w:sz w:val="30"/>
          <w:szCs w:val="30"/>
        </w:rPr>
        <w:t>8.4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A93491" w:rsidRPr="00B759A3">
        <w:rPr>
          <w:rFonts w:asciiTheme="majorBidi" w:hAnsiTheme="majorBidi" w:cstheme="majorBidi"/>
          <w:sz w:val="30"/>
          <w:szCs w:val="30"/>
        </w:rPr>
        <w:t>7.1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93491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7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A93491" w:rsidRPr="00B759A3">
        <w:rPr>
          <w:rFonts w:asciiTheme="majorBidi" w:hAnsiTheme="majorBidi" w:cstheme="majorBidi"/>
          <w:i/>
          <w:iCs/>
          <w:sz w:val="30"/>
          <w:szCs w:val="30"/>
        </w:rPr>
        <w:t>7.1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1173455" w14:textId="77777777" w:rsidR="00A93491" w:rsidRPr="00B759A3" w:rsidRDefault="00A93491" w:rsidP="00A93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A77BC" w14:textId="77777777" w:rsidR="005F11C1" w:rsidRPr="00B759A3" w:rsidRDefault="005F11C1" w:rsidP="00A93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ประมาณการกระแสเงินสดเป็นการประมาณการสำหรับ</w:t>
      </w:r>
      <w:r w:rsidRPr="00B759A3">
        <w:rPr>
          <w:rFonts w:asciiTheme="majorBidi" w:hAnsiTheme="majorBidi" w:cstheme="majorBidi"/>
          <w:sz w:val="30"/>
          <w:szCs w:val="30"/>
        </w:rPr>
        <w:t xml:space="preserve"> 5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759A3">
        <w:rPr>
          <w:rFonts w:asciiTheme="majorBidi" w:hAnsiTheme="majorBidi" w:cstheme="majorBidi"/>
          <w:sz w:val="30"/>
          <w:szCs w:val="30"/>
          <w:cs/>
        </w:rPr>
        <w:t>ข้างหน้า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และอัตราการเติบโตหลังจากนั้น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ซึ่งอัตราการเติบโตกำหนดจากการประมาณการในระยะยาวของผู้บริหารที่สอดคล้องกับข้อสมมติที่ว่าผู้ร่วมตลาดจะสามารถทำได้ </w:t>
      </w:r>
    </w:p>
    <w:p w14:paraId="7A2025D2" w14:textId="77777777" w:rsidR="005F11C1" w:rsidRPr="00B759A3" w:rsidRDefault="005F11C1" w:rsidP="00A93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7EC87" w14:textId="3D296E8E" w:rsidR="005F11C1" w:rsidRPr="00B759A3" w:rsidRDefault="005F11C1" w:rsidP="008E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</w:t>
      </w:r>
      <w:r w:rsidR="008E5AAB" w:rsidRPr="00B759A3">
        <w:rPr>
          <w:rFonts w:asciiTheme="majorBidi" w:hAnsiTheme="majorBidi" w:cstheme="majorBidi" w:hint="cs"/>
          <w:sz w:val="30"/>
          <w:szCs w:val="30"/>
          <w:cs/>
        </w:rPr>
        <w:t>สูงกว่า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มูลค่าตามบัญชี </w:t>
      </w:r>
      <w:r w:rsidR="00C04962" w:rsidRPr="00B759A3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5AAB" w:rsidRPr="00B759A3">
        <w:rPr>
          <w:rFonts w:asciiTheme="majorBidi" w:hAnsiTheme="majorBidi"/>
          <w:sz w:val="30"/>
          <w:szCs w:val="30"/>
          <w:cs/>
        </w:rPr>
        <w:t>ผู้บริหารได้พิจารณาว่ามีเหตุผลที่ทำให้เชื่อได้ว่า</w:t>
      </w:r>
      <w:r w:rsidR="008E5AAB" w:rsidRPr="00B759A3">
        <w:rPr>
          <w:rFonts w:asciiTheme="majorBidi" w:hAnsiTheme="majorBidi" w:hint="cs"/>
          <w:sz w:val="30"/>
          <w:szCs w:val="30"/>
          <w:cs/>
        </w:rPr>
        <w:t xml:space="preserve">ข้อบ่งชี้ของการด้อยค่าได้หมดลงแล้ว จึงบันทึกกลับรายการผลขาดทุนจากการด้อยค่าจำนวน </w:t>
      </w:r>
      <w:r w:rsidR="00416912" w:rsidRPr="00B759A3">
        <w:rPr>
          <w:rFonts w:asciiTheme="majorBidi" w:hAnsiTheme="majorBidi"/>
          <w:sz w:val="30"/>
          <w:szCs w:val="30"/>
        </w:rPr>
        <w:t>2</w:t>
      </w:r>
      <w:r w:rsidR="008E5AAB" w:rsidRPr="00B759A3">
        <w:rPr>
          <w:rFonts w:asciiTheme="majorBidi" w:hAnsiTheme="majorBidi"/>
          <w:sz w:val="30"/>
          <w:szCs w:val="30"/>
        </w:rPr>
        <w:t>7.</w:t>
      </w:r>
      <w:r w:rsidR="00416912" w:rsidRPr="00B759A3">
        <w:rPr>
          <w:rFonts w:asciiTheme="majorBidi" w:hAnsiTheme="majorBidi"/>
          <w:sz w:val="30"/>
          <w:szCs w:val="30"/>
        </w:rPr>
        <w:t>7</w:t>
      </w:r>
      <w:r w:rsidR="008E5AAB" w:rsidRPr="00B759A3">
        <w:rPr>
          <w:rFonts w:asciiTheme="majorBidi" w:hAnsiTheme="majorBidi"/>
          <w:sz w:val="30"/>
          <w:szCs w:val="30"/>
        </w:rPr>
        <w:t xml:space="preserve"> </w:t>
      </w:r>
      <w:r w:rsidR="008E5AAB" w:rsidRPr="00B759A3">
        <w:rPr>
          <w:rFonts w:asciiTheme="majorBidi" w:hAnsiTheme="majorBidi" w:hint="cs"/>
          <w:sz w:val="30"/>
          <w:szCs w:val="30"/>
          <w:cs/>
        </w:rPr>
        <w:t xml:space="preserve">ล้านบาท ในงบกำไรขาดทุนเบ็ดเสร็จสำหรับปีสิ้นสุดวันที่ </w:t>
      </w:r>
      <w:r w:rsidR="008E5AAB" w:rsidRPr="00B759A3">
        <w:rPr>
          <w:rFonts w:asciiTheme="majorBidi" w:hAnsiTheme="majorBidi"/>
          <w:sz w:val="30"/>
          <w:szCs w:val="30"/>
        </w:rPr>
        <w:t xml:space="preserve">31 </w:t>
      </w:r>
      <w:r w:rsidR="008E5AAB" w:rsidRPr="00B759A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8E5AAB" w:rsidRPr="00B759A3">
        <w:rPr>
          <w:rFonts w:asciiTheme="majorBidi" w:hAnsiTheme="majorBidi"/>
          <w:sz w:val="30"/>
          <w:szCs w:val="30"/>
        </w:rPr>
        <w:t>2568</w:t>
      </w:r>
    </w:p>
    <w:p w14:paraId="6B6F3BD2" w14:textId="77777777" w:rsidR="005F11C1" w:rsidRPr="00B759A3" w:rsidRDefault="005F11C1" w:rsidP="006F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F610A" w14:textId="448AD8A0" w:rsidR="00434C3F" w:rsidRPr="00B759A3" w:rsidRDefault="007F5347" w:rsidP="004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/>
          <w:b/>
          <w:bCs/>
          <w:sz w:val="30"/>
          <w:szCs w:val="30"/>
        </w:rPr>
        <w:t>1</w:t>
      </w:r>
      <w:r w:rsidR="006E779F" w:rsidRPr="00B759A3">
        <w:rPr>
          <w:rFonts w:ascii="Angsana New" w:hAnsi="Angsana New"/>
          <w:b/>
          <w:bCs/>
          <w:sz w:val="30"/>
          <w:szCs w:val="30"/>
        </w:rPr>
        <w:t>2</w:t>
      </w:r>
      <w:r w:rsidR="0041414E" w:rsidRPr="00B759A3">
        <w:rPr>
          <w:rFonts w:ascii="Angsana New" w:hAnsi="Angsana New"/>
          <w:b/>
          <w:bCs/>
          <w:sz w:val="30"/>
          <w:szCs w:val="30"/>
        </w:rPr>
        <w:tab/>
      </w:r>
      <w:r w:rsidR="0041414E" w:rsidRPr="00B759A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106B50" w:rsidRPr="00B759A3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D72135" w:rsidRPr="00B759A3">
        <w:rPr>
          <w:rFonts w:ascii="Angsana New" w:hAnsi="Angsana New"/>
          <w:b/>
          <w:bCs/>
          <w:sz w:val="30"/>
          <w:szCs w:val="30"/>
          <w:cs/>
        </w:rPr>
        <w:t>นอกจากค่าความนิยม</w:t>
      </w:r>
      <w:r w:rsidR="006F20A8" w:rsidRPr="00B759A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E6DDC5A" w14:textId="0ED4FACF" w:rsidR="00155CBA" w:rsidRPr="00B759A3" w:rsidRDefault="00155CBA" w:rsidP="009E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40"/>
        <w:gridCol w:w="1311"/>
        <w:gridCol w:w="292"/>
        <w:gridCol w:w="1397"/>
        <w:gridCol w:w="270"/>
        <w:gridCol w:w="1435"/>
        <w:gridCol w:w="292"/>
        <w:gridCol w:w="1332"/>
      </w:tblGrid>
      <w:tr w:rsidR="00B874B7" w:rsidRPr="00B759A3" w14:paraId="1DCEE0E0" w14:textId="77777777" w:rsidTr="008A2E70">
        <w:trPr>
          <w:trHeight w:val="396"/>
          <w:tblHeader/>
        </w:trPr>
        <w:tc>
          <w:tcPr>
            <w:tcW w:w="2940" w:type="dxa"/>
          </w:tcPr>
          <w:p w14:paraId="1942B134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2E94CED1" w14:textId="2CD09128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874B7" w:rsidRPr="00B759A3" w14:paraId="3A63D479" w14:textId="77777777" w:rsidTr="008A2E70">
        <w:trPr>
          <w:trHeight w:val="781"/>
          <w:tblHeader/>
        </w:trPr>
        <w:tc>
          <w:tcPr>
            <w:tcW w:w="2940" w:type="dxa"/>
          </w:tcPr>
          <w:p w14:paraId="2495A6A7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C270DC4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ค่าทะเบียน</w:t>
            </w:r>
          </w:p>
          <w:p w14:paraId="2147DB6A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92" w:type="dxa"/>
            <w:vAlign w:val="bottom"/>
          </w:tcPr>
          <w:p w14:paraId="5CB948B9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4B27CB88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50B7F094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B95453E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88E2F71" w14:textId="3FCC8BBC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292" w:type="dxa"/>
            <w:vAlign w:val="bottom"/>
          </w:tcPr>
          <w:p w14:paraId="31BEECAD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48A6E89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F2E66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4B7" w:rsidRPr="00B759A3" w14:paraId="39BBE41C" w14:textId="77777777" w:rsidTr="008A2E70">
        <w:trPr>
          <w:trHeight w:val="313"/>
          <w:tblHeader/>
        </w:trPr>
        <w:tc>
          <w:tcPr>
            <w:tcW w:w="2940" w:type="dxa"/>
          </w:tcPr>
          <w:p w14:paraId="22DB027F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46FB8220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74B7" w:rsidRPr="00B759A3" w14:paraId="48365F69" w14:textId="77777777" w:rsidTr="008A2E70">
        <w:trPr>
          <w:trHeight w:val="372"/>
        </w:trPr>
        <w:tc>
          <w:tcPr>
            <w:tcW w:w="2940" w:type="dxa"/>
          </w:tcPr>
          <w:p w14:paraId="782AE1E2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1" w:type="dxa"/>
          </w:tcPr>
          <w:p w14:paraId="20288188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4CFDFD92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6F5A899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1D843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3E264A6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0F3BF3C6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A03A0A4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0F0" w:rsidRPr="00B759A3" w14:paraId="497B4DAB" w14:textId="77777777" w:rsidTr="00570D60">
        <w:trPr>
          <w:trHeight w:val="384"/>
        </w:trPr>
        <w:tc>
          <w:tcPr>
            <w:tcW w:w="2940" w:type="dxa"/>
          </w:tcPr>
          <w:p w14:paraId="68F722F2" w14:textId="536BD241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1" w:type="dxa"/>
            <w:vAlign w:val="bottom"/>
          </w:tcPr>
          <w:p w14:paraId="6C049C04" w14:textId="5F7AE37A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292" w:type="dxa"/>
          </w:tcPr>
          <w:p w14:paraId="07E23A32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0CDF43A5" w14:textId="24F14F81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5,355</w:t>
            </w:r>
          </w:p>
        </w:tc>
        <w:tc>
          <w:tcPr>
            <w:tcW w:w="270" w:type="dxa"/>
          </w:tcPr>
          <w:p w14:paraId="6C32BC3F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716CBCA3" w14:textId="549C3D66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292" w:type="dxa"/>
          </w:tcPr>
          <w:p w14:paraId="738DADE0" w14:textId="77777777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1D546389" w14:textId="704192A8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10,453</w:t>
            </w:r>
          </w:p>
        </w:tc>
      </w:tr>
      <w:tr w:rsidR="00B420F0" w:rsidRPr="00B759A3" w14:paraId="584E9B83" w14:textId="77777777" w:rsidTr="00570D60">
        <w:trPr>
          <w:trHeight w:val="396"/>
        </w:trPr>
        <w:tc>
          <w:tcPr>
            <w:tcW w:w="2940" w:type="dxa"/>
          </w:tcPr>
          <w:p w14:paraId="1A5F7D3A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5C53E752" w14:textId="1BA2F93C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</w:tcPr>
          <w:p w14:paraId="19DE190C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873962E" w14:textId="78DA9CA3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270" w:type="dxa"/>
          </w:tcPr>
          <w:p w14:paraId="05556517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813D8EE" w14:textId="32D94DDD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92" w:type="dxa"/>
          </w:tcPr>
          <w:p w14:paraId="6C75F76D" w14:textId="77777777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4A2100E" w14:textId="18B54533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B420F0" w:rsidRPr="00B759A3" w14:paraId="025160E9" w14:textId="77777777" w:rsidTr="008A2E70">
        <w:trPr>
          <w:trHeight w:val="396"/>
        </w:trPr>
        <w:tc>
          <w:tcPr>
            <w:tcW w:w="2940" w:type="dxa"/>
          </w:tcPr>
          <w:p w14:paraId="742F53CF" w14:textId="364858E8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6AF31B8" w14:textId="464DA744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  <w:tc>
          <w:tcPr>
            <w:tcW w:w="292" w:type="dxa"/>
          </w:tcPr>
          <w:p w14:paraId="1A13540F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728C92B8" w14:textId="7CAFD924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6,043</w:t>
            </w:r>
          </w:p>
        </w:tc>
        <w:tc>
          <w:tcPr>
            <w:tcW w:w="270" w:type="dxa"/>
          </w:tcPr>
          <w:p w14:paraId="15E5A3CB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5C95B78" w14:textId="4B94D348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1,528</w:t>
            </w:r>
          </w:p>
        </w:tc>
        <w:tc>
          <w:tcPr>
            <w:tcW w:w="292" w:type="dxa"/>
          </w:tcPr>
          <w:p w14:paraId="38C6D154" w14:textId="77777777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E5948F9" w14:textId="1834A5F1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11,141</w:t>
            </w:r>
          </w:p>
        </w:tc>
      </w:tr>
      <w:tr w:rsidR="00B874B7" w:rsidRPr="00B759A3" w14:paraId="079D9892" w14:textId="77777777" w:rsidTr="008A2E70">
        <w:trPr>
          <w:trHeight w:val="384"/>
        </w:trPr>
        <w:tc>
          <w:tcPr>
            <w:tcW w:w="2940" w:type="dxa"/>
          </w:tcPr>
          <w:p w14:paraId="06FF8611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13C6EF3B" w14:textId="77777777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</w:tcPr>
          <w:p w14:paraId="51D4659E" w14:textId="77777777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C4B3C05" w14:textId="630C2142" w:rsidR="00B874B7" w:rsidRPr="00B759A3" w:rsidRDefault="00B420F0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15B9A" w:rsidRPr="00B759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4A7743" w14:textId="77777777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3CCE3150" w14:textId="77777777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92" w:type="dxa"/>
          </w:tcPr>
          <w:p w14:paraId="4D469A16" w14:textId="77777777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28921789" w14:textId="2B56EA7A" w:rsidR="00B874B7" w:rsidRPr="00B759A3" w:rsidRDefault="00B420F0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15B9A" w:rsidRPr="00B759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74B7" w:rsidRPr="00B759A3" w14:paraId="79D8DC2C" w14:textId="77777777" w:rsidTr="008A2E70">
        <w:trPr>
          <w:trHeight w:val="396"/>
        </w:trPr>
        <w:tc>
          <w:tcPr>
            <w:tcW w:w="2940" w:type="dxa"/>
          </w:tcPr>
          <w:p w14:paraId="43F2DC8D" w14:textId="39A8B6B0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3D9F3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3,570</w:t>
            </w:r>
          </w:p>
        </w:tc>
        <w:tc>
          <w:tcPr>
            <w:tcW w:w="292" w:type="dxa"/>
          </w:tcPr>
          <w:p w14:paraId="49CD191E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96592" w14:textId="5AFE1B1E" w:rsidR="00B874B7" w:rsidRPr="00B759A3" w:rsidRDefault="00AB27FF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D15B9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CA6B6F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82930" w14:textId="7DEFA996" w:rsidR="00B874B7" w:rsidRPr="00B759A3" w:rsidRDefault="00A068C5" w:rsidP="00A0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1,528</w:t>
            </w:r>
          </w:p>
        </w:tc>
        <w:tc>
          <w:tcPr>
            <w:tcW w:w="292" w:type="dxa"/>
          </w:tcPr>
          <w:p w14:paraId="68A0E230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23DC6" w14:textId="3836DE73" w:rsidR="00B874B7" w:rsidRPr="00B759A3" w:rsidRDefault="00AB27FF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</w:t>
            </w:r>
            <w:r w:rsidR="00D15B9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B874B7" w:rsidRPr="00B759A3" w14:paraId="0DA23DB1" w14:textId="77777777" w:rsidTr="009513CF">
        <w:trPr>
          <w:trHeight w:val="323"/>
        </w:trPr>
        <w:tc>
          <w:tcPr>
            <w:tcW w:w="2940" w:type="dxa"/>
          </w:tcPr>
          <w:p w14:paraId="0F837EF2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A9C03D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0540B217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DFCCC3D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3F643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27B215D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18BBA908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2504CE1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05B7" w:rsidRPr="00B759A3" w14:paraId="3D864811" w14:textId="77777777" w:rsidTr="009513CF">
        <w:trPr>
          <w:trHeight w:val="323"/>
        </w:trPr>
        <w:tc>
          <w:tcPr>
            <w:tcW w:w="2940" w:type="dxa"/>
          </w:tcPr>
          <w:p w14:paraId="43017279" w14:textId="77777777" w:rsidR="003805B7" w:rsidRPr="00B759A3" w:rsidRDefault="003805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99169C5" w14:textId="77777777" w:rsidR="003805B7" w:rsidRPr="00B759A3" w:rsidRDefault="003805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4A936DED" w14:textId="77777777" w:rsidR="003805B7" w:rsidRPr="00B759A3" w:rsidRDefault="003805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14ED0241" w14:textId="77777777" w:rsidR="003805B7" w:rsidRPr="00B759A3" w:rsidRDefault="003805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C3354" w14:textId="77777777" w:rsidR="003805B7" w:rsidRPr="00B759A3" w:rsidRDefault="003805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ECA14CE" w14:textId="77777777" w:rsidR="003805B7" w:rsidRPr="00B759A3" w:rsidRDefault="003805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198CDCE8" w14:textId="77777777" w:rsidR="003805B7" w:rsidRPr="00B759A3" w:rsidRDefault="003805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4C03815A" w14:textId="77777777" w:rsidR="003805B7" w:rsidRPr="00B759A3" w:rsidRDefault="003805B7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5AAB" w:rsidRPr="00B759A3" w14:paraId="54CB8467" w14:textId="77777777" w:rsidTr="008E5AAB">
        <w:trPr>
          <w:trHeight w:val="323"/>
        </w:trPr>
        <w:tc>
          <w:tcPr>
            <w:tcW w:w="2940" w:type="dxa"/>
          </w:tcPr>
          <w:p w14:paraId="3B4A4C15" w14:textId="77777777" w:rsidR="008E5AAB" w:rsidRPr="00B759A3" w:rsidRDefault="008E5AAB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nil"/>
            </w:tcBorders>
            <w:vAlign w:val="bottom"/>
          </w:tcPr>
          <w:p w14:paraId="2C55A031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6BEF341E" w14:textId="77777777" w:rsidR="008E5AAB" w:rsidRPr="00B759A3" w:rsidRDefault="008E5AAB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nil"/>
            </w:tcBorders>
            <w:vAlign w:val="bottom"/>
          </w:tcPr>
          <w:p w14:paraId="52AF4534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FEC1B8" w14:textId="77777777" w:rsidR="008E5AAB" w:rsidRPr="00B759A3" w:rsidRDefault="008E5AAB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nil"/>
            </w:tcBorders>
            <w:vAlign w:val="bottom"/>
          </w:tcPr>
          <w:p w14:paraId="505A83EA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3B837A34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3DF400B2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5AAB" w:rsidRPr="00B759A3" w14:paraId="68994A30" w14:textId="77777777" w:rsidTr="008E5AAB">
        <w:trPr>
          <w:trHeight w:val="323"/>
        </w:trPr>
        <w:tc>
          <w:tcPr>
            <w:tcW w:w="2940" w:type="dxa"/>
          </w:tcPr>
          <w:p w14:paraId="2C9B0CBC" w14:textId="77777777" w:rsidR="008E5AAB" w:rsidRPr="00B759A3" w:rsidRDefault="008E5AAB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nil"/>
            </w:tcBorders>
            <w:vAlign w:val="bottom"/>
          </w:tcPr>
          <w:p w14:paraId="5344571F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7FCF1D65" w14:textId="77777777" w:rsidR="008E5AAB" w:rsidRPr="00B759A3" w:rsidRDefault="008E5AAB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nil"/>
            </w:tcBorders>
            <w:vAlign w:val="bottom"/>
          </w:tcPr>
          <w:p w14:paraId="47A7A36D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3570A1" w14:textId="77777777" w:rsidR="008E5AAB" w:rsidRPr="00B759A3" w:rsidRDefault="008E5AAB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nil"/>
            </w:tcBorders>
            <w:vAlign w:val="bottom"/>
          </w:tcPr>
          <w:p w14:paraId="6E2E96C5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0C5AEBF2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71A5771" w14:textId="77777777" w:rsidR="008E5AAB" w:rsidRPr="00B759A3" w:rsidRDefault="008E5AAB" w:rsidP="008A2E70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4B7" w:rsidRPr="00B759A3" w14:paraId="799FB5D8" w14:textId="77777777" w:rsidTr="008A2E70">
        <w:trPr>
          <w:trHeight w:val="361"/>
        </w:trPr>
        <w:tc>
          <w:tcPr>
            <w:tcW w:w="2940" w:type="dxa"/>
          </w:tcPr>
          <w:p w14:paraId="24255CC9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11" w:type="dxa"/>
            <w:vAlign w:val="bottom"/>
          </w:tcPr>
          <w:p w14:paraId="48654850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7093EEDD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63F9143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4B6A4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2CFA2CB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02A53146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165FF0A5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0F0" w:rsidRPr="00B759A3" w14:paraId="24D11E12" w14:textId="77777777" w:rsidTr="008A2E70">
        <w:trPr>
          <w:trHeight w:val="396"/>
        </w:trPr>
        <w:tc>
          <w:tcPr>
            <w:tcW w:w="2940" w:type="dxa"/>
          </w:tcPr>
          <w:p w14:paraId="7F101062" w14:textId="68DA9D48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1" w:type="dxa"/>
            <w:vAlign w:val="bottom"/>
          </w:tcPr>
          <w:p w14:paraId="2651759E" w14:textId="17322733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  <w:tc>
          <w:tcPr>
            <w:tcW w:w="292" w:type="dxa"/>
          </w:tcPr>
          <w:p w14:paraId="1E19E52C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2799A5B" w14:textId="4EFF9444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1,788</w:t>
            </w:r>
          </w:p>
        </w:tc>
        <w:tc>
          <w:tcPr>
            <w:tcW w:w="270" w:type="dxa"/>
          </w:tcPr>
          <w:p w14:paraId="6E2378EF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1E36DE5" w14:textId="7F814C76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232</w:t>
            </w:r>
          </w:p>
        </w:tc>
        <w:tc>
          <w:tcPr>
            <w:tcW w:w="292" w:type="dxa"/>
          </w:tcPr>
          <w:p w14:paraId="6CFBDACE" w14:textId="77777777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15061144" w14:textId="461262D7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4,237</w:t>
            </w:r>
          </w:p>
        </w:tc>
      </w:tr>
      <w:tr w:rsidR="00B420F0" w:rsidRPr="00B759A3" w14:paraId="22BC150F" w14:textId="77777777" w:rsidTr="008A2E70">
        <w:trPr>
          <w:trHeight w:val="384"/>
        </w:trPr>
        <w:tc>
          <w:tcPr>
            <w:tcW w:w="2940" w:type="dxa"/>
          </w:tcPr>
          <w:p w14:paraId="057B4D25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vAlign w:val="bottom"/>
          </w:tcPr>
          <w:p w14:paraId="664B252F" w14:textId="620FBB5E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498</w:t>
            </w:r>
          </w:p>
        </w:tc>
        <w:tc>
          <w:tcPr>
            <w:tcW w:w="292" w:type="dxa"/>
          </w:tcPr>
          <w:p w14:paraId="6BDE645F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4DBD8AB8" w14:textId="141ABEDF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569</w:t>
            </w:r>
          </w:p>
        </w:tc>
        <w:tc>
          <w:tcPr>
            <w:tcW w:w="270" w:type="dxa"/>
          </w:tcPr>
          <w:p w14:paraId="7B7F9892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90D102C" w14:textId="1B0FD2CD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383</w:t>
            </w:r>
          </w:p>
        </w:tc>
        <w:tc>
          <w:tcPr>
            <w:tcW w:w="292" w:type="dxa"/>
          </w:tcPr>
          <w:p w14:paraId="353260FF" w14:textId="77777777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68BFD786" w14:textId="0B5CAE44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1,450</w:t>
            </w:r>
          </w:p>
        </w:tc>
      </w:tr>
      <w:tr w:rsidR="00B420F0" w:rsidRPr="00B759A3" w14:paraId="1CB35104" w14:textId="77777777" w:rsidTr="008A2E70">
        <w:trPr>
          <w:trHeight w:val="396"/>
        </w:trPr>
        <w:tc>
          <w:tcPr>
            <w:tcW w:w="2940" w:type="dxa"/>
          </w:tcPr>
          <w:p w14:paraId="2480B113" w14:textId="0BE7C206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15EA75" w14:textId="635CA21C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2,715</w:t>
            </w:r>
          </w:p>
        </w:tc>
        <w:tc>
          <w:tcPr>
            <w:tcW w:w="292" w:type="dxa"/>
          </w:tcPr>
          <w:p w14:paraId="7BD0926C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B8E2642" w14:textId="40165356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2,357</w:t>
            </w:r>
          </w:p>
        </w:tc>
        <w:tc>
          <w:tcPr>
            <w:tcW w:w="270" w:type="dxa"/>
          </w:tcPr>
          <w:p w14:paraId="675E708A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1051AC" w14:textId="7E9F12CC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615</w:t>
            </w:r>
          </w:p>
        </w:tc>
        <w:tc>
          <w:tcPr>
            <w:tcW w:w="292" w:type="dxa"/>
          </w:tcPr>
          <w:p w14:paraId="661A10C5" w14:textId="77777777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10234E1" w14:textId="3C09EC53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5,687</w:t>
            </w:r>
          </w:p>
        </w:tc>
      </w:tr>
      <w:tr w:rsidR="00B874B7" w:rsidRPr="00B759A3" w14:paraId="1B85766D" w14:textId="77777777" w:rsidTr="008A2E70">
        <w:trPr>
          <w:trHeight w:val="336"/>
        </w:trPr>
        <w:tc>
          <w:tcPr>
            <w:tcW w:w="2940" w:type="dxa"/>
          </w:tcPr>
          <w:p w14:paraId="2637BF8D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3BC476F" w14:textId="7681FC24" w:rsidR="00B874B7" w:rsidRPr="00B759A3" w:rsidRDefault="00B420F0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493B0D"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92" w:type="dxa"/>
          </w:tcPr>
          <w:p w14:paraId="290D448B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D0B4C74" w14:textId="6E0737B3" w:rsidR="00B874B7" w:rsidRPr="00B759A3" w:rsidRDefault="00B420F0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629</w:t>
            </w:r>
          </w:p>
        </w:tc>
        <w:tc>
          <w:tcPr>
            <w:tcW w:w="270" w:type="dxa"/>
          </w:tcPr>
          <w:p w14:paraId="3580F4AE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F37787A" w14:textId="7F209738" w:rsidR="00B874B7" w:rsidRPr="00B759A3" w:rsidRDefault="00B420F0" w:rsidP="00AB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382</w:t>
            </w:r>
          </w:p>
        </w:tc>
        <w:tc>
          <w:tcPr>
            <w:tcW w:w="292" w:type="dxa"/>
          </w:tcPr>
          <w:p w14:paraId="7E159BCF" w14:textId="77777777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E075CF2" w14:textId="32D68938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B420F0"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="00493B0D"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B874B7" w:rsidRPr="00B759A3" w14:paraId="11117A71" w14:textId="77777777" w:rsidTr="008A2E70">
        <w:trPr>
          <w:trHeight w:val="396"/>
        </w:trPr>
        <w:tc>
          <w:tcPr>
            <w:tcW w:w="2940" w:type="dxa"/>
          </w:tcPr>
          <w:p w14:paraId="6A1CE426" w14:textId="23F291BC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97A9D" w14:textId="7BE32669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493B0D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2" w:type="dxa"/>
          </w:tcPr>
          <w:p w14:paraId="7691E00E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D5F36" w14:textId="28D4455A" w:rsidR="00B874B7" w:rsidRPr="00B759A3" w:rsidRDefault="00AB27FF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B874B7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986</w:t>
            </w:r>
          </w:p>
        </w:tc>
        <w:tc>
          <w:tcPr>
            <w:tcW w:w="270" w:type="dxa"/>
          </w:tcPr>
          <w:p w14:paraId="144A8AA3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57E6" w14:textId="61C1968E" w:rsidR="00B874B7" w:rsidRPr="00B759A3" w:rsidRDefault="00B420F0" w:rsidP="00AB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997</w:t>
            </w:r>
          </w:p>
        </w:tc>
        <w:tc>
          <w:tcPr>
            <w:tcW w:w="292" w:type="dxa"/>
          </w:tcPr>
          <w:p w14:paraId="69F9CD5F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8A5E8" w14:textId="31BBA6A1" w:rsidR="00B874B7" w:rsidRPr="00B759A3" w:rsidRDefault="00B420F0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874B7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D15B9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B874B7" w:rsidRPr="00B759A3" w14:paraId="2C482B9A" w14:textId="77777777" w:rsidTr="00B874B7">
        <w:trPr>
          <w:trHeight w:val="48"/>
        </w:trPr>
        <w:tc>
          <w:tcPr>
            <w:tcW w:w="2940" w:type="dxa"/>
          </w:tcPr>
          <w:p w14:paraId="66930DA0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7EA564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3F9BC73E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56376E2A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A1687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778F07A4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</w:tcPr>
          <w:p w14:paraId="45250D2C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9772EB8" w14:textId="77777777" w:rsidR="00B874B7" w:rsidRPr="00B759A3" w:rsidRDefault="00B874B7" w:rsidP="00B8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4B7" w:rsidRPr="00B759A3" w14:paraId="3672F2CB" w14:textId="77777777" w:rsidTr="008A2E70">
        <w:trPr>
          <w:trHeight w:val="408"/>
        </w:trPr>
        <w:tc>
          <w:tcPr>
            <w:tcW w:w="2940" w:type="dxa"/>
          </w:tcPr>
          <w:p w14:paraId="67BD75DB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6A5F3443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6164E925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751257A" w14:textId="77777777" w:rsidR="00B874B7" w:rsidRPr="00B759A3" w:rsidRDefault="00B874B7" w:rsidP="008A2E7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7AEE1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A9CEDCA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</w:tcPr>
          <w:p w14:paraId="015B488F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5FB5830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0F0" w:rsidRPr="00B759A3" w14:paraId="5BCE5168" w14:textId="77777777" w:rsidTr="008A2E70">
        <w:trPr>
          <w:trHeight w:val="396"/>
        </w:trPr>
        <w:tc>
          <w:tcPr>
            <w:tcW w:w="2940" w:type="dxa"/>
          </w:tcPr>
          <w:p w14:paraId="72D9346A" w14:textId="077EBB0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11BCC6CA" w14:textId="382FBDC0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292" w:type="dxa"/>
          </w:tcPr>
          <w:p w14:paraId="1222E5AA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vAlign w:val="bottom"/>
          </w:tcPr>
          <w:p w14:paraId="5FD159A9" w14:textId="04230E94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3,686</w:t>
            </w:r>
          </w:p>
        </w:tc>
        <w:tc>
          <w:tcPr>
            <w:tcW w:w="270" w:type="dxa"/>
          </w:tcPr>
          <w:p w14:paraId="7D699D5B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double" w:sz="4" w:space="0" w:color="auto"/>
            </w:tcBorders>
            <w:vAlign w:val="bottom"/>
          </w:tcPr>
          <w:p w14:paraId="57C69AA7" w14:textId="34F00F1F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913</w:t>
            </w:r>
          </w:p>
        </w:tc>
        <w:tc>
          <w:tcPr>
            <w:tcW w:w="292" w:type="dxa"/>
          </w:tcPr>
          <w:p w14:paraId="7927D666" w14:textId="77777777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0859102D" w14:textId="05088A4E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5,454</w:t>
            </w:r>
          </w:p>
        </w:tc>
      </w:tr>
      <w:tr w:rsidR="00B874B7" w:rsidRPr="00B759A3" w14:paraId="37174D7B" w14:textId="77777777" w:rsidTr="008A2E70">
        <w:trPr>
          <w:trHeight w:val="408"/>
        </w:trPr>
        <w:tc>
          <w:tcPr>
            <w:tcW w:w="2940" w:type="dxa"/>
          </w:tcPr>
          <w:p w14:paraId="1515F26D" w14:textId="7216393C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020BCE" w14:textId="5184CDD8" w:rsidR="00B874B7" w:rsidRPr="00B759A3" w:rsidRDefault="00B420F0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D15B9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2" w:type="dxa"/>
          </w:tcPr>
          <w:p w14:paraId="178B86E6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C2EDB6" w14:textId="33719A06" w:rsidR="00B874B7" w:rsidRPr="00B759A3" w:rsidRDefault="00B874B7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="00D15B9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</w:t>
            </w:r>
          </w:p>
        </w:tc>
        <w:tc>
          <w:tcPr>
            <w:tcW w:w="270" w:type="dxa"/>
          </w:tcPr>
          <w:p w14:paraId="772635E2" w14:textId="77777777" w:rsidR="00B874B7" w:rsidRPr="00B759A3" w:rsidRDefault="00B874B7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EE05FB" w14:textId="4C6EE50D" w:rsidR="00B874B7" w:rsidRPr="00B759A3" w:rsidRDefault="00B420F0" w:rsidP="00A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531</w:t>
            </w:r>
          </w:p>
        </w:tc>
        <w:tc>
          <w:tcPr>
            <w:tcW w:w="292" w:type="dxa"/>
          </w:tcPr>
          <w:p w14:paraId="396830CC" w14:textId="77777777" w:rsidR="00B874B7" w:rsidRPr="00B759A3" w:rsidRDefault="00B874B7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24C7F1" w14:textId="337E1DCD" w:rsidR="00B874B7" w:rsidRPr="00B759A3" w:rsidRDefault="00B420F0" w:rsidP="008A2E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</w:t>
            </w:r>
            <w:r w:rsidR="00F27F43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C178389" w14:textId="77777777" w:rsidR="007F11B7" w:rsidRPr="00B759A3" w:rsidRDefault="007F11B7" w:rsidP="00A97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47"/>
        <w:gridCol w:w="1395"/>
        <w:gridCol w:w="272"/>
        <w:gridCol w:w="1397"/>
        <w:gridCol w:w="270"/>
        <w:gridCol w:w="1395"/>
      </w:tblGrid>
      <w:tr w:rsidR="00A97D4F" w:rsidRPr="00B759A3" w14:paraId="7D6841A3" w14:textId="77777777" w:rsidTr="00A97D4F">
        <w:trPr>
          <w:trHeight w:val="235"/>
          <w:tblHeader/>
        </w:trPr>
        <w:tc>
          <w:tcPr>
            <w:tcW w:w="4547" w:type="dxa"/>
          </w:tcPr>
          <w:p w14:paraId="46FD3DF4" w14:textId="77777777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29" w:type="dxa"/>
            <w:gridSpan w:val="5"/>
            <w:vAlign w:val="bottom"/>
          </w:tcPr>
          <w:p w14:paraId="25926CE5" w14:textId="5F171A1E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D4F" w:rsidRPr="00B759A3" w14:paraId="35564BD5" w14:textId="23E0BCE4" w:rsidTr="00A97D4F">
        <w:trPr>
          <w:trHeight w:val="781"/>
          <w:tblHeader/>
        </w:trPr>
        <w:tc>
          <w:tcPr>
            <w:tcW w:w="4547" w:type="dxa"/>
          </w:tcPr>
          <w:p w14:paraId="006348F0" w14:textId="77777777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67DF85F" w14:textId="7873C3B5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ค่าทะเบียน</w:t>
            </w:r>
          </w:p>
          <w:p w14:paraId="09285E8B" w14:textId="0F108E2B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2" w:type="dxa"/>
            <w:vAlign w:val="bottom"/>
          </w:tcPr>
          <w:p w14:paraId="6CBFBB75" w14:textId="77777777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09453A9" w14:textId="77777777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128763DA" w14:textId="755A2CD1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F0E6ED8" w14:textId="77777777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DFCB397" w14:textId="77777777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668C15" w14:textId="128287C4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7D4F" w:rsidRPr="00B759A3" w14:paraId="55A1D22F" w14:textId="77777777" w:rsidTr="00A97D4F">
        <w:trPr>
          <w:trHeight w:val="88"/>
          <w:tblHeader/>
        </w:trPr>
        <w:tc>
          <w:tcPr>
            <w:tcW w:w="4547" w:type="dxa"/>
          </w:tcPr>
          <w:p w14:paraId="26BCEBBF" w14:textId="77777777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29" w:type="dxa"/>
            <w:gridSpan w:val="5"/>
            <w:vAlign w:val="bottom"/>
          </w:tcPr>
          <w:p w14:paraId="726CDE87" w14:textId="242E47AA" w:rsidR="00A97D4F" w:rsidRPr="00B759A3" w:rsidRDefault="00A97D4F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7D4F" w:rsidRPr="00B759A3" w14:paraId="2BEB4433" w14:textId="74EA112F" w:rsidTr="00A97D4F">
        <w:trPr>
          <w:trHeight w:val="372"/>
        </w:trPr>
        <w:tc>
          <w:tcPr>
            <w:tcW w:w="4547" w:type="dxa"/>
          </w:tcPr>
          <w:p w14:paraId="59ECC47D" w14:textId="77777777" w:rsidR="00A97D4F" w:rsidRPr="00B759A3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5" w:type="dxa"/>
          </w:tcPr>
          <w:p w14:paraId="6B3AE1F9" w14:textId="77777777" w:rsidR="00A97D4F" w:rsidRPr="00B759A3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CFC033E" w14:textId="77777777" w:rsidR="00A97D4F" w:rsidRPr="00B759A3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B15500A" w14:textId="77777777" w:rsidR="00A97D4F" w:rsidRPr="00B759A3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AC8CC2" w14:textId="77777777" w:rsidR="00A97D4F" w:rsidRPr="00B759A3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0595B60" w14:textId="77777777" w:rsidR="00A97D4F" w:rsidRPr="00B759A3" w:rsidRDefault="00A97D4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0F0" w:rsidRPr="00B759A3" w14:paraId="7FB0308F" w14:textId="6F13506F" w:rsidTr="00A97D4F">
        <w:trPr>
          <w:trHeight w:val="384"/>
        </w:trPr>
        <w:tc>
          <w:tcPr>
            <w:tcW w:w="4547" w:type="dxa"/>
          </w:tcPr>
          <w:p w14:paraId="7BA4161D" w14:textId="3637D05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60F16293" w14:textId="611A5638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272" w:type="dxa"/>
          </w:tcPr>
          <w:p w14:paraId="275F8DFA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17D66ADE" w14:textId="727B651F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5,148</w:t>
            </w:r>
          </w:p>
        </w:tc>
        <w:tc>
          <w:tcPr>
            <w:tcW w:w="270" w:type="dxa"/>
          </w:tcPr>
          <w:p w14:paraId="17CE7F39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EBE29BE" w14:textId="665C2645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8,718</w:t>
            </w:r>
          </w:p>
        </w:tc>
      </w:tr>
      <w:tr w:rsidR="00B420F0" w:rsidRPr="00B759A3" w14:paraId="643546A0" w14:textId="60544AD1" w:rsidTr="00A97D4F">
        <w:trPr>
          <w:trHeight w:val="396"/>
        </w:trPr>
        <w:tc>
          <w:tcPr>
            <w:tcW w:w="4547" w:type="dxa"/>
          </w:tcPr>
          <w:p w14:paraId="2543EC04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9C217EA" w14:textId="258B42CB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61C4A44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659FFDF" w14:textId="6A4D5BA6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70" w:type="dxa"/>
          </w:tcPr>
          <w:p w14:paraId="25BA00CE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AC38BC" w14:textId="0EB7E3C8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B420F0" w:rsidRPr="00B759A3" w14:paraId="176CE41A" w14:textId="46C2F3E8" w:rsidTr="00A97D4F">
        <w:trPr>
          <w:trHeight w:val="396"/>
        </w:trPr>
        <w:tc>
          <w:tcPr>
            <w:tcW w:w="4547" w:type="dxa"/>
          </w:tcPr>
          <w:p w14:paraId="711DF7F4" w14:textId="49A1D820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5BE366A" w14:textId="0C744EAB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  <w:tc>
          <w:tcPr>
            <w:tcW w:w="272" w:type="dxa"/>
          </w:tcPr>
          <w:p w14:paraId="0D3A5435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1BD249D" w14:textId="7F858189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5,656</w:t>
            </w:r>
          </w:p>
        </w:tc>
        <w:tc>
          <w:tcPr>
            <w:tcW w:w="270" w:type="dxa"/>
          </w:tcPr>
          <w:p w14:paraId="203246B8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4C87943" w14:textId="5DEFA7FF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9,226</w:t>
            </w:r>
          </w:p>
        </w:tc>
      </w:tr>
      <w:tr w:rsidR="00A97D4F" w:rsidRPr="00B759A3" w14:paraId="45621AC9" w14:textId="0094D13F" w:rsidTr="00A97D4F">
        <w:trPr>
          <w:trHeight w:val="384"/>
        </w:trPr>
        <w:tc>
          <w:tcPr>
            <w:tcW w:w="4547" w:type="dxa"/>
          </w:tcPr>
          <w:p w14:paraId="27B7AEEE" w14:textId="454E26BD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CBEAC4A" w14:textId="623106C9" w:rsidR="00A97D4F" w:rsidRPr="00B759A3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9E465D4" w14:textId="77777777" w:rsidR="00A97D4F" w:rsidRPr="00B759A3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A2352C7" w14:textId="1E2CD782" w:rsidR="00A97D4F" w:rsidRPr="00B759A3" w:rsidRDefault="00B420F0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70" w:type="dxa"/>
          </w:tcPr>
          <w:p w14:paraId="182B7131" w14:textId="77777777" w:rsidR="00A97D4F" w:rsidRPr="00B759A3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7B920640" w14:textId="09722614" w:rsidR="00A97D4F" w:rsidRPr="00B759A3" w:rsidRDefault="00B420F0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A97D4F" w:rsidRPr="00B759A3" w14:paraId="380CE5CB" w14:textId="2C06C77A" w:rsidTr="00A97D4F">
        <w:trPr>
          <w:trHeight w:val="396"/>
        </w:trPr>
        <w:tc>
          <w:tcPr>
            <w:tcW w:w="4547" w:type="dxa"/>
          </w:tcPr>
          <w:p w14:paraId="5FAA6CE1" w14:textId="04FD3F7B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E81B" w14:textId="3E7BDAD2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3,570</w:t>
            </w:r>
          </w:p>
        </w:tc>
        <w:tc>
          <w:tcPr>
            <w:tcW w:w="272" w:type="dxa"/>
          </w:tcPr>
          <w:p w14:paraId="6B180AA7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DA760" w14:textId="38A70B3C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</w:t>
            </w:r>
          </w:p>
        </w:tc>
        <w:tc>
          <w:tcPr>
            <w:tcW w:w="270" w:type="dxa"/>
          </w:tcPr>
          <w:p w14:paraId="67EAC758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B23BE" w14:textId="74256B37" w:rsidR="00A97D4F" w:rsidRPr="00B759A3" w:rsidRDefault="00A068C5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A97D4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515</w:t>
            </w:r>
          </w:p>
        </w:tc>
      </w:tr>
      <w:tr w:rsidR="00A97D4F" w:rsidRPr="00B759A3" w14:paraId="5F9A13A7" w14:textId="60C7001F" w:rsidTr="00A97D4F">
        <w:trPr>
          <w:trHeight w:val="323"/>
        </w:trPr>
        <w:tc>
          <w:tcPr>
            <w:tcW w:w="4547" w:type="dxa"/>
          </w:tcPr>
          <w:p w14:paraId="61D86294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54AACB2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5CCFF5D7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bottom"/>
          </w:tcPr>
          <w:p w14:paraId="31171664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C2D9A3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184AE9B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7D4F" w:rsidRPr="00B759A3" w14:paraId="2EFFC461" w14:textId="0A2B5A8F" w:rsidTr="00A97D4F">
        <w:trPr>
          <w:trHeight w:val="361"/>
        </w:trPr>
        <w:tc>
          <w:tcPr>
            <w:tcW w:w="4547" w:type="dxa"/>
          </w:tcPr>
          <w:p w14:paraId="34F0D73E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95" w:type="dxa"/>
            <w:vAlign w:val="bottom"/>
          </w:tcPr>
          <w:p w14:paraId="167E3CBE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3ED08FD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377E7BB9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D2953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2C2882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0F0" w:rsidRPr="00B759A3" w14:paraId="6F0D1FA6" w14:textId="6F1ACE87" w:rsidTr="00A97D4F">
        <w:trPr>
          <w:trHeight w:val="396"/>
        </w:trPr>
        <w:tc>
          <w:tcPr>
            <w:tcW w:w="4547" w:type="dxa"/>
          </w:tcPr>
          <w:p w14:paraId="251D82EC" w14:textId="79C490AC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78346EB9" w14:textId="4F42B1B4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  <w:tc>
          <w:tcPr>
            <w:tcW w:w="272" w:type="dxa"/>
          </w:tcPr>
          <w:p w14:paraId="0E88AAFE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C148873" w14:textId="66F51F9B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1,776</w:t>
            </w:r>
          </w:p>
        </w:tc>
        <w:tc>
          <w:tcPr>
            <w:tcW w:w="270" w:type="dxa"/>
          </w:tcPr>
          <w:p w14:paraId="2AC363C5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A746D6F" w14:textId="45667179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</w:tr>
      <w:tr w:rsidR="00B420F0" w:rsidRPr="00B759A3" w14:paraId="166E5B25" w14:textId="7C7DE0E2" w:rsidTr="00A97D4F">
        <w:trPr>
          <w:trHeight w:val="384"/>
        </w:trPr>
        <w:tc>
          <w:tcPr>
            <w:tcW w:w="4547" w:type="dxa"/>
          </w:tcPr>
          <w:p w14:paraId="290CE7E2" w14:textId="4E429806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vAlign w:val="bottom"/>
          </w:tcPr>
          <w:p w14:paraId="6F288305" w14:textId="7A45A5E7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498</w:t>
            </w:r>
          </w:p>
        </w:tc>
        <w:tc>
          <w:tcPr>
            <w:tcW w:w="272" w:type="dxa"/>
          </w:tcPr>
          <w:p w14:paraId="00374052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2AB33AC" w14:textId="11857EB4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534</w:t>
            </w:r>
          </w:p>
        </w:tc>
        <w:tc>
          <w:tcPr>
            <w:tcW w:w="270" w:type="dxa"/>
          </w:tcPr>
          <w:p w14:paraId="5CEA3BEE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AF7E2B9" w14:textId="300388A8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1,032</w:t>
            </w:r>
          </w:p>
        </w:tc>
      </w:tr>
      <w:tr w:rsidR="00B420F0" w:rsidRPr="00B759A3" w14:paraId="0866D021" w14:textId="52C1B882" w:rsidTr="00A97D4F">
        <w:trPr>
          <w:trHeight w:val="396"/>
        </w:trPr>
        <w:tc>
          <w:tcPr>
            <w:tcW w:w="4547" w:type="dxa"/>
          </w:tcPr>
          <w:p w14:paraId="22AB6AFE" w14:textId="2D7980BA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5344FDE" w14:textId="5F363F0A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2,715</w:t>
            </w:r>
          </w:p>
        </w:tc>
        <w:tc>
          <w:tcPr>
            <w:tcW w:w="272" w:type="dxa"/>
          </w:tcPr>
          <w:p w14:paraId="62E8B6F6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4BFE7DE" w14:textId="64712868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2,310</w:t>
            </w:r>
          </w:p>
        </w:tc>
        <w:tc>
          <w:tcPr>
            <w:tcW w:w="270" w:type="dxa"/>
          </w:tcPr>
          <w:p w14:paraId="212EE3BA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CB09092" w14:textId="6D02B88B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5,025</w:t>
            </w:r>
          </w:p>
        </w:tc>
      </w:tr>
      <w:tr w:rsidR="00A97D4F" w:rsidRPr="00B759A3" w14:paraId="5565AD9A" w14:textId="2A97E633" w:rsidTr="00A97D4F">
        <w:trPr>
          <w:trHeight w:val="336"/>
        </w:trPr>
        <w:tc>
          <w:tcPr>
            <w:tcW w:w="4547" w:type="dxa"/>
          </w:tcPr>
          <w:p w14:paraId="3776E988" w14:textId="4AE80115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7E9DD9F" w14:textId="57D6F239" w:rsidR="00A97D4F" w:rsidRPr="00B759A3" w:rsidRDefault="00B420F0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2B0098"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72" w:type="dxa"/>
          </w:tcPr>
          <w:p w14:paraId="11E80717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D64A72B" w14:textId="25E8B886" w:rsidR="00A97D4F" w:rsidRPr="00B759A3" w:rsidRDefault="00B420F0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  <w:r w:rsidR="002B0098"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</w:tcPr>
          <w:p w14:paraId="696DDDBB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7F141C3" w14:textId="793C9F9D" w:rsidR="00A97D4F" w:rsidRPr="00B759A3" w:rsidRDefault="00B420F0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  <w:r w:rsidR="00B3022F"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A97D4F" w:rsidRPr="00B759A3" w14:paraId="6F622768" w14:textId="6D749377" w:rsidTr="00A97D4F">
        <w:trPr>
          <w:trHeight w:val="396"/>
        </w:trPr>
        <w:tc>
          <w:tcPr>
            <w:tcW w:w="4547" w:type="dxa"/>
          </w:tcPr>
          <w:p w14:paraId="38C1D8FE" w14:textId="6B4EF94F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E5F43" w14:textId="58CC28C9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2B0098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5F89891F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46CD" w14:textId="33E1FAAA" w:rsidR="00A97D4F" w:rsidRPr="00B759A3" w:rsidRDefault="00510E4B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A97D4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88</w:t>
            </w:r>
            <w:r w:rsidR="002B0098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</w:tcPr>
          <w:p w14:paraId="4DCEE676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36B2" w14:textId="74ABEB90" w:rsidR="00A97D4F" w:rsidRPr="00B759A3" w:rsidRDefault="00510E4B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97D4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B3022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A97D4F" w:rsidRPr="00B759A3" w14:paraId="35B3B5F9" w14:textId="77777777" w:rsidTr="00A97D4F">
        <w:trPr>
          <w:trHeight w:val="323"/>
        </w:trPr>
        <w:tc>
          <w:tcPr>
            <w:tcW w:w="4547" w:type="dxa"/>
          </w:tcPr>
          <w:p w14:paraId="4AA8159A" w14:textId="77777777" w:rsidR="00A97D4F" w:rsidRPr="00B759A3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519588" w14:textId="77777777" w:rsidR="00A97D4F" w:rsidRPr="00B759A3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DE23B0E" w14:textId="77777777" w:rsidR="00A97D4F" w:rsidRPr="00B759A3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5B0047D9" w14:textId="77777777" w:rsidR="00A97D4F" w:rsidRPr="00B759A3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D13FC7" w14:textId="77777777" w:rsidR="00A97D4F" w:rsidRPr="00B759A3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C85D7C6" w14:textId="77777777" w:rsidR="00A97D4F" w:rsidRPr="00B759A3" w:rsidRDefault="00A97D4F" w:rsidP="002B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7D4F" w:rsidRPr="00B759A3" w14:paraId="31A559E6" w14:textId="17AA41A5" w:rsidTr="00A97D4F">
        <w:trPr>
          <w:trHeight w:val="408"/>
        </w:trPr>
        <w:tc>
          <w:tcPr>
            <w:tcW w:w="4547" w:type="dxa"/>
          </w:tcPr>
          <w:p w14:paraId="4A3B088F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95" w:type="dxa"/>
            <w:vAlign w:val="bottom"/>
          </w:tcPr>
          <w:p w14:paraId="55C42645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0FD1A7A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68EDAC5C" w14:textId="77777777" w:rsidR="00A97D4F" w:rsidRPr="00B759A3" w:rsidRDefault="00A97D4F" w:rsidP="0099759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A30CC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5CCA40" w14:textId="77777777" w:rsidR="00A97D4F" w:rsidRPr="00B759A3" w:rsidRDefault="00A97D4F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0F0" w:rsidRPr="00B759A3" w14:paraId="38E31FBF" w14:textId="64C7E179" w:rsidTr="00A97D4F">
        <w:trPr>
          <w:trHeight w:val="396"/>
        </w:trPr>
        <w:tc>
          <w:tcPr>
            <w:tcW w:w="4547" w:type="dxa"/>
          </w:tcPr>
          <w:p w14:paraId="2F768ADC" w14:textId="75F13FAB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71B9E1E3" w14:textId="1857B70C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272" w:type="dxa"/>
          </w:tcPr>
          <w:p w14:paraId="031BC05C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vAlign w:val="bottom"/>
          </w:tcPr>
          <w:p w14:paraId="5AAF4118" w14:textId="7DB7DBBF" w:rsidR="00B420F0" w:rsidRPr="00B759A3" w:rsidRDefault="00B420F0" w:rsidP="00B4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3,346</w:t>
            </w:r>
          </w:p>
        </w:tc>
        <w:tc>
          <w:tcPr>
            <w:tcW w:w="270" w:type="dxa"/>
          </w:tcPr>
          <w:p w14:paraId="10610DFD" w14:textId="77777777" w:rsidR="00B420F0" w:rsidRPr="00B759A3" w:rsidRDefault="00B420F0" w:rsidP="00B4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389AFF1" w14:textId="7F5BD7C9" w:rsidR="00B420F0" w:rsidRPr="00B759A3" w:rsidRDefault="00B420F0" w:rsidP="00B420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4,201</w:t>
            </w:r>
          </w:p>
        </w:tc>
      </w:tr>
      <w:tr w:rsidR="00A97D4F" w:rsidRPr="00B759A3" w14:paraId="4ADB1258" w14:textId="742F79FA" w:rsidTr="00A97D4F">
        <w:trPr>
          <w:trHeight w:val="408"/>
        </w:trPr>
        <w:tc>
          <w:tcPr>
            <w:tcW w:w="4547" w:type="dxa"/>
          </w:tcPr>
          <w:p w14:paraId="7C45A9A4" w14:textId="68145840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89EED1" w14:textId="3D985054" w:rsidR="00A97D4F" w:rsidRPr="00B759A3" w:rsidRDefault="00B420F0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2B0098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219B93AE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D4630" w14:textId="37828D0B" w:rsidR="00A97D4F" w:rsidRPr="00B759A3" w:rsidRDefault="00A97D4F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</w:t>
            </w:r>
            <w:r w:rsidR="00B420F0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06</w:t>
            </w:r>
            <w:r w:rsidR="002B0098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</w:tcPr>
          <w:p w14:paraId="28FA8052" w14:textId="77777777" w:rsidR="00A97D4F" w:rsidRPr="00B759A3" w:rsidRDefault="00A97D4F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3736A" w14:textId="72402202" w:rsidR="00A97D4F" w:rsidRPr="00B759A3" w:rsidRDefault="00B420F0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97D4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B3022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2F9C6035" w14:textId="77777777" w:rsidR="00382055" w:rsidRPr="00B759A3" w:rsidRDefault="00382055" w:rsidP="0049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44638F93" w14:textId="6B2EDF94" w:rsidR="00382055" w:rsidRPr="00B759A3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/>
          <w:b/>
          <w:bCs/>
          <w:sz w:val="30"/>
          <w:szCs w:val="30"/>
        </w:rPr>
        <w:t>1</w:t>
      </w:r>
      <w:r w:rsidR="006E779F" w:rsidRPr="00B759A3">
        <w:rPr>
          <w:rFonts w:ascii="Angsana New" w:hAnsi="Angsana New"/>
          <w:b/>
          <w:bCs/>
          <w:sz w:val="30"/>
          <w:szCs w:val="30"/>
        </w:rPr>
        <w:t>3</w:t>
      </w:r>
      <w:r w:rsidRPr="00B759A3">
        <w:rPr>
          <w:rFonts w:ascii="Angsana New" w:hAnsi="Angsana New"/>
          <w:b/>
          <w:bCs/>
          <w:sz w:val="30"/>
          <w:szCs w:val="30"/>
        </w:rPr>
        <w:tab/>
      </w:r>
      <w:r w:rsidRPr="00B759A3">
        <w:rPr>
          <w:rFonts w:ascii="Angsana New" w:hAnsi="Angsana New" w:hint="cs"/>
          <w:b/>
          <w:bCs/>
          <w:sz w:val="30"/>
          <w:szCs w:val="30"/>
          <w:cs/>
        </w:rPr>
        <w:t xml:space="preserve">ค่าความนิยม </w:t>
      </w:r>
    </w:p>
    <w:p w14:paraId="2125BC03" w14:textId="77777777" w:rsidR="00382055" w:rsidRPr="00B759A3" w:rsidRDefault="00382055" w:rsidP="0049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40"/>
        <w:gridCol w:w="1530"/>
      </w:tblGrid>
      <w:tr w:rsidR="00382055" w:rsidRPr="00B759A3" w14:paraId="6507E782" w14:textId="77777777" w:rsidTr="00C5408F">
        <w:trPr>
          <w:tblHeader/>
        </w:trPr>
        <w:tc>
          <w:tcPr>
            <w:tcW w:w="5310" w:type="dxa"/>
          </w:tcPr>
          <w:p w14:paraId="0601F361" w14:textId="77777777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13E281B2" w14:textId="77777777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739638A4" w14:textId="77777777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82055" w:rsidRPr="00B759A3" w14:paraId="7577B117" w14:textId="77777777" w:rsidTr="00C5408F">
        <w:trPr>
          <w:tblHeader/>
        </w:trPr>
        <w:tc>
          <w:tcPr>
            <w:tcW w:w="5310" w:type="dxa"/>
            <w:hideMark/>
          </w:tcPr>
          <w:p w14:paraId="7B4950D9" w14:textId="77777777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46AF80E1" w14:textId="77777777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left="1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F00EE1" w14:textId="7502A335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82055" w:rsidRPr="00B759A3" w14:paraId="0001EC49" w14:textId="77777777" w:rsidTr="00D21A4D">
        <w:tc>
          <w:tcPr>
            <w:tcW w:w="5310" w:type="dxa"/>
          </w:tcPr>
          <w:p w14:paraId="0BD1BA04" w14:textId="2082F121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408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07D9EC45" w14:textId="77777777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left="15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49CB1D" w14:textId="06D563B2" w:rsidR="00382055" w:rsidRPr="00B759A3" w:rsidRDefault="00C5408F" w:rsidP="00C5408F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32,551</w:t>
            </w:r>
          </w:p>
        </w:tc>
      </w:tr>
      <w:tr w:rsidR="00382055" w:rsidRPr="00B759A3" w14:paraId="007308D0" w14:textId="77777777" w:rsidTr="00D21A4D">
        <w:tc>
          <w:tcPr>
            <w:tcW w:w="5310" w:type="dxa"/>
            <w:hideMark/>
          </w:tcPr>
          <w:p w14:paraId="31668AF6" w14:textId="64E92D95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408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408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40" w:type="dxa"/>
          </w:tcPr>
          <w:p w14:paraId="45EDCF64" w14:textId="77777777" w:rsidR="00382055" w:rsidRPr="00B759A3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3A08DE" w14:textId="49CDF3A6" w:rsidR="00382055" w:rsidRPr="00B759A3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32,551</w:t>
            </w:r>
          </w:p>
        </w:tc>
      </w:tr>
      <w:tr w:rsidR="00382055" w:rsidRPr="00B759A3" w14:paraId="60AE2174" w14:textId="77777777" w:rsidTr="00D21A4D">
        <w:tc>
          <w:tcPr>
            <w:tcW w:w="5310" w:type="dxa"/>
            <w:hideMark/>
          </w:tcPr>
          <w:p w14:paraId="130A261A" w14:textId="26B20A36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408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40" w:type="dxa"/>
          </w:tcPr>
          <w:p w14:paraId="07646E45" w14:textId="77777777" w:rsidR="00382055" w:rsidRPr="00B759A3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6F0BC" w14:textId="2CCF43D5" w:rsidR="00382055" w:rsidRPr="00B759A3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32,551</w:t>
            </w:r>
          </w:p>
        </w:tc>
      </w:tr>
      <w:tr w:rsidR="00382055" w:rsidRPr="00B759A3" w14:paraId="1ECE646E" w14:textId="77777777" w:rsidTr="009422AD">
        <w:tc>
          <w:tcPr>
            <w:tcW w:w="5310" w:type="dxa"/>
          </w:tcPr>
          <w:p w14:paraId="13465215" w14:textId="01C34375" w:rsidR="00382055" w:rsidRPr="00B759A3" w:rsidRDefault="009422AD" w:rsidP="0094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340" w:type="dxa"/>
          </w:tcPr>
          <w:p w14:paraId="0BC7BB89" w14:textId="77777777" w:rsidR="00382055" w:rsidRPr="00B759A3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8722A53" w14:textId="77777777" w:rsidR="00382055" w:rsidRPr="00B759A3" w:rsidRDefault="00382055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422AD" w:rsidRPr="00B759A3" w14:paraId="044CCCE9" w14:textId="77777777" w:rsidTr="009422AD">
        <w:tc>
          <w:tcPr>
            <w:tcW w:w="5310" w:type="dxa"/>
          </w:tcPr>
          <w:p w14:paraId="33E22480" w14:textId="77A433B7" w:rsidR="009422AD" w:rsidRPr="00B759A3" w:rsidRDefault="009422AD" w:rsidP="0094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2340" w:type="dxa"/>
          </w:tcPr>
          <w:p w14:paraId="059F074A" w14:textId="77777777" w:rsidR="009422AD" w:rsidRPr="00B759A3" w:rsidRDefault="009422AD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0E74B9E" w14:textId="77777777" w:rsidR="009422AD" w:rsidRPr="00B759A3" w:rsidRDefault="009422AD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2055" w:rsidRPr="00B759A3" w14:paraId="10CA4431" w14:textId="77777777" w:rsidTr="00D21A4D">
        <w:tc>
          <w:tcPr>
            <w:tcW w:w="5310" w:type="dxa"/>
          </w:tcPr>
          <w:p w14:paraId="51656250" w14:textId="55640FEB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408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39797C97" w14:textId="77777777" w:rsidR="00382055" w:rsidRPr="00B759A3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AD8B6B" w14:textId="72563697" w:rsidR="00382055" w:rsidRPr="00B759A3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32,551</w:t>
            </w:r>
          </w:p>
        </w:tc>
      </w:tr>
      <w:tr w:rsidR="00382055" w:rsidRPr="00B759A3" w14:paraId="3112D6E7" w14:textId="77777777" w:rsidTr="00D21A4D">
        <w:tc>
          <w:tcPr>
            <w:tcW w:w="5310" w:type="dxa"/>
          </w:tcPr>
          <w:p w14:paraId="3AA6C7BE" w14:textId="3B0CCDC5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408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40" w:type="dxa"/>
          </w:tcPr>
          <w:p w14:paraId="2B49A9DA" w14:textId="77777777" w:rsidR="00382055" w:rsidRPr="00B759A3" w:rsidRDefault="00382055" w:rsidP="008A2E70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E444" w14:textId="3328AB10" w:rsidR="00382055" w:rsidRPr="00B759A3" w:rsidRDefault="00F60592" w:rsidP="008A2E70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32,551</w:t>
            </w:r>
          </w:p>
        </w:tc>
      </w:tr>
    </w:tbl>
    <w:p w14:paraId="4F378E19" w14:textId="77777777" w:rsidR="00382055" w:rsidRPr="00B759A3" w:rsidRDefault="00382055" w:rsidP="00C5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2A49299C" w14:textId="5F88A206" w:rsidR="00382055" w:rsidRPr="00B759A3" w:rsidRDefault="00382055" w:rsidP="00D2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ค่าความนิยมเกิดจากการที่บริษัทซื้อหุ้นใน</w:t>
      </w:r>
      <w:r w:rsidR="008A2E70" w:rsidRPr="00B759A3">
        <w:rPr>
          <w:rFonts w:asciiTheme="majorBidi" w:hAnsiTheme="majorBidi"/>
          <w:sz w:val="30"/>
          <w:szCs w:val="30"/>
          <w:cs/>
        </w:rPr>
        <w:t>บริษัท เกรซ วอเทอร์ เมด จำกัด</w:t>
      </w:r>
      <w:r w:rsidR="00C5408F" w:rsidRPr="00B759A3">
        <w:rPr>
          <w:rFonts w:asciiTheme="majorBidi" w:hAnsiTheme="majorBidi"/>
          <w:sz w:val="30"/>
          <w:szCs w:val="30"/>
        </w:rPr>
        <w:t xml:space="preserve"> </w:t>
      </w:r>
      <w:r w:rsidR="00C5408F" w:rsidRPr="00B759A3">
        <w:rPr>
          <w:rFonts w:asciiTheme="majorBidi" w:hAnsiTheme="majorBidi" w:hint="cs"/>
          <w:sz w:val="30"/>
          <w:szCs w:val="30"/>
          <w:cs/>
        </w:rPr>
        <w:t xml:space="preserve">(มหาชน) </w:t>
      </w:r>
      <w:r w:rsidRPr="00B759A3">
        <w:rPr>
          <w:rFonts w:asciiTheme="majorBidi" w:hAnsiTheme="majorBidi"/>
          <w:sz w:val="30"/>
          <w:szCs w:val="30"/>
          <w:cs/>
        </w:rPr>
        <w:t>และ</w:t>
      </w:r>
      <w:r w:rsidR="008A2E70" w:rsidRPr="00B759A3">
        <w:rPr>
          <w:rFonts w:asciiTheme="majorBidi" w:hAnsiTheme="majorBidi"/>
          <w:sz w:val="30"/>
          <w:szCs w:val="30"/>
          <w:cs/>
        </w:rPr>
        <w:t>บริษัท วารี เมดิคอล จำกัด</w:t>
      </w:r>
      <w:r w:rsidRPr="00B759A3">
        <w:rPr>
          <w:rFonts w:asciiTheme="majorBidi" w:hAnsiTheme="majorBidi"/>
          <w:sz w:val="30"/>
          <w:szCs w:val="30"/>
          <w:cs/>
        </w:rPr>
        <w:t xml:space="preserve"> </w:t>
      </w:r>
    </w:p>
    <w:p w14:paraId="574DCB41" w14:textId="285DA2A8" w:rsidR="008E5AAB" w:rsidRPr="00B759A3" w:rsidRDefault="008E5AAB" w:rsidP="0049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</w:rPr>
      </w:pPr>
    </w:p>
    <w:p w14:paraId="7DA48A38" w14:textId="77777777" w:rsidR="00E716D1" w:rsidRPr="00B759A3" w:rsidRDefault="00E7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  <w:br w:type="page"/>
      </w:r>
    </w:p>
    <w:p w14:paraId="6BCF68EC" w14:textId="6680FE31" w:rsidR="00382055" w:rsidRPr="00B759A3" w:rsidRDefault="00382055" w:rsidP="00382055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x-none" w:eastAsia="x-none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  <w:lastRenderedPageBreak/>
        <w:t xml:space="preserve">การทดสอบการด้อยค่า </w:t>
      </w:r>
    </w:p>
    <w:p w14:paraId="0EF912D5" w14:textId="77777777" w:rsidR="00382055" w:rsidRPr="00B759A3" w:rsidRDefault="00382055" w:rsidP="00C5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04543AD7" w14:textId="2CBCB532" w:rsidR="0022742E" w:rsidRPr="00B759A3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 </w:t>
      </w:r>
    </w:p>
    <w:p w14:paraId="1A82EFB8" w14:textId="77777777" w:rsidR="0022742E" w:rsidRPr="00B759A3" w:rsidRDefault="0022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270"/>
        <w:gridCol w:w="1440"/>
      </w:tblGrid>
      <w:tr w:rsidR="00382055" w:rsidRPr="00B759A3" w14:paraId="6B963303" w14:textId="77777777" w:rsidTr="008A2E70">
        <w:trPr>
          <w:tblHeader/>
        </w:trPr>
        <w:tc>
          <w:tcPr>
            <w:tcW w:w="6300" w:type="dxa"/>
          </w:tcPr>
          <w:p w14:paraId="4720165F" w14:textId="77777777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350713FA" w14:textId="77777777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82055" w:rsidRPr="00B759A3" w14:paraId="6BADCE27" w14:textId="77777777" w:rsidTr="008A2E70">
        <w:trPr>
          <w:tblHeader/>
        </w:trPr>
        <w:tc>
          <w:tcPr>
            <w:tcW w:w="6300" w:type="dxa"/>
          </w:tcPr>
          <w:p w14:paraId="7C2FE815" w14:textId="7712F492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E5AAB"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center"/>
            <w:hideMark/>
          </w:tcPr>
          <w:p w14:paraId="54E76058" w14:textId="0BC15189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C5408F" w:rsidRPr="00B759A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270" w:type="dxa"/>
            <w:vAlign w:val="center"/>
          </w:tcPr>
          <w:p w14:paraId="4B67ED67" w14:textId="77777777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6D0B75A9" w14:textId="462FF9B1" w:rsidR="00382055" w:rsidRPr="00B759A3" w:rsidRDefault="00382055" w:rsidP="008A2E70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C5408F" w:rsidRPr="00B759A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7</w:t>
            </w:r>
          </w:p>
        </w:tc>
      </w:tr>
      <w:tr w:rsidR="00382055" w:rsidRPr="00B759A3" w14:paraId="5C2B1B50" w14:textId="77777777" w:rsidTr="008A2E70">
        <w:trPr>
          <w:tblHeader/>
        </w:trPr>
        <w:tc>
          <w:tcPr>
            <w:tcW w:w="6300" w:type="dxa"/>
          </w:tcPr>
          <w:p w14:paraId="4217880D" w14:textId="77777777" w:rsidR="00382055" w:rsidRPr="00B759A3" w:rsidRDefault="00382055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3150" w:type="dxa"/>
            <w:gridSpan w:val="3"/>
            <w:vAlign w:val="bottom"/>
            <w:hideMark/>
          </w:tcPr>
          <w:p w14:paraId="1BCB2A86" w14:textId="7273F2DC" w:rsidR="00382055" w:rsidRPr="00B759A3" w:rsidRDefault="00382055" w:rsidP="008A2E70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408F" w:rsidRPr="00B759A3" w14:paraId="7BE34956" w14:textId="77777777" w:rsidTr="008A2E70">
        <w:tc>
          <w:tcPr>
            <w:tcW w:w="6300" w:type="dxa"/>
          </w:tcPr>
          <w:p w14:paraId="7CC3B496" w14:textId="5A6492C6" w:rsidR="00C5408F" w:rsidRPr="00B759A3" w:rsidRDefault="00C5408F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59A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B759A3">
              <w:rPr>
                <w:rFonts w:asciiTheme="majorBidi" w:hAnsiTheme="majorBidi"/>
                <w:spacing w:val="-4"/>
                <w:sz w:val="30"/>
                <w:szCs w:val="30"/>
                <w:lang w:val="en-GB"/>
              </w:rPr>
              <w:t>1</w:t>
            </w:r>
            <w:r w:rsidRPr="00B759A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- </w:t>
            </w:r>
            <w:r w:rsidRPr="00B759A3">
              <w:rPr>
                <w:rFonts w:asciiTheme="majorBidi" w:hAnsiTheme="majorBidi"/>
                <w:sz w:val="30"/>
                <w:szCs w:val="30"/>
                <w:cs/>
              </w:rPr>
              <w:t>บริษัท เกรซ วอเทอร์ เมด จำกัด</w:t>
            </w:r>
            <w:r w:rsidRPr="00B759A3">
              <w:rPr>
                <w:rFonts w:asciiTheme="majorBidi" w:hAnsiTheme="majorBidi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440" w:type="dxa"/>
            <w:vAlign w:val="bottom"/>
          </w:tcPr>
          <w:p w14:paraId="7AF3C73D" w14:textId="11D23311" w:rsidR="00C5408F" w:rsidRPr="00B759A3" w:rsidRDefault="00C5408F" w:rsidP="00C540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21,118</w:t>
            </w:r>
          </w:p>
        </w:tc>
        <w:tc>
          <w:tcPr>
            <w:tcW w:w="270" w:type="dxa"/>
          </w:tcPr>
          <w:p w14:paraId="752F6CF6" w14:textId="77777777" w:rsidR="00C5408F" w:rsidRPr="00B759A3" w:rsidRDefault="00C5408F" w:rsidP="00C5408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7418AC" w14:textId="2BAFA01A" w:rsidR="00C5408F" w:rsidRPr="00B759A3" w:rsidRDefault="00C5408F" w:rsidP="00C540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21,118</w:t>
            </w:r>
          </w:p>
        </w:tc>
      </w:tr>
      <w:tr w:rsidR="00C5408F" w:rsidRPr="00B759A3" w14:paraId="15D0090A" w14:textId="77777777" w:rsidTr="008A2E70">
        <w:tc>
          <w:tcPr>
            <w:tcW w:w="6300" w:type="dxa"/>
          </w:tcPr>
          <w:p w14:paraId="598153B0" w14:textId="2EB75713" w:rsidR="00C5408F" w:rsidRPr="00B759A3" w:rsidRDefault="00C5408F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B759A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B759A3">
              <w:rPr>
                <w:rFonts w:asciiTheme="majorBidi" w:hAnsiTheme="majorBidi"/>
                <w:spacing w:val="-4"/>
                <w:sz w:val="30"/>
                <w:szCs w:val="30"/>
                <w:lang w:val="en-GB"/>
              </w:rPr>
              <w:t>2</w:t>
            </w:r>
            <w:r w:rsidRPr="00B759A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- บริษัท วารี เมดิคอล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74730F" w14:textId="1E5F46ED" w:rsidR="00C5408F" w:rsidRPr="00B759A3" w:rsidRDefault="00C5408F" w:rsidP="00C540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11,433</w:t>
            </w:r>
          </w:p>
        </w:tc>
        <w:tc>
          <w:tcPr>
            <w:tcW w:w="270" w:type="dxa"/>
          </w:tcPr>
          <w:p w14:paraId="7B6EE468" w14:textId="77777777" w:rsidR="00C5408F" w:rsidRPr="00B759A3" w:rsidRDefault="00C5408F" w:rsidP="00C5408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3D6171" w14:textId="3D64608D" w:rsidR="00C5408F" w:rsidRPr="00B759A3" w:rsidRDefault="00C5408F" w:rsidP="00C540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11,433</w:t>
            </w:r>
          </w:p>
        </w:tc>
      </w:tr>
      <w:tr w:rsidR="00C5408F" w:rsidRPr="00B759A3" w14:paraId="1D2613DA" w14:textId="77777777" w:rsidTr="008A2E70">
        <w:tc>
          <w:tcPr>
            <w:tcW w:w="6300" w:type="dxa"/>
            <w:hideMark/>
          </w:tcPr>
          <w:p w14:paraId="07FB0CD5" w14:textId="77777777" w:rsidR="00C5408F" w:rsidRPr="00B759A3" w:rsidRDefault="00C5408F" w:rsidP="00C5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80A5D" w14:textId="100AAA67" w:rsidR="00C5408F" w:rsidRPr="00B759A3" w:rsidRDefault="00C5408F" w:rsidP="00C540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32,551</w:t>
            </w:r>
          </w:p>
        </w:tc>
        <w:tc>
          <w:tcPr>
            <w:tcW w:w="270" w:type="dxa"/>
          </w:tcPr>
          <w:p w14:paraId="2C227A76" w14:textId="77777777" w:rsidR="00C5408F" w:rsidRPr="00B759A3" w:rsidRDefault="00C5408F" w:rsidP="00C5408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C0D131" w14:textId="720AD2F4" w:rsidR="00C5408F" w:rsidRPr="00B759A3" w:rsidRDefault="00C5408F" w:rsidP="00C540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32,551</w:t>
            </w:r>
          </w:p>
        </w:tc>
      </w:tr>
    </w:tbl>
    <w:p w14:paraId="7E1A3656" w14:textId="77777777" w:rsidR="00B1124A" w:rsidRPr="00B759A3" w:rsidRDefault="00B1124A" w:rsidP="0082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861659" w14:textId="4B2C5087" w:rsidR="00382055" w:rsidRPr="00B759A3" w:rsidRDefault="008A2E70" w:rsidP="0082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759A3">
        <w:rPr>
          <w:rFonts w:asciiTheme="majorBidi" w:hAnsi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</w:t>
      </w:r>
      <w:r w:rsidR="00C11CAD" w:rsidRPr="00B759A3">
        <w:rPr>
          <w:rFonts w:asciiTheme="majorBidi" w:hAnsiTheme="majorBidi" w:hint="cs"/>
          <w:sz w:val="30"/>
          <w:szCs w:val="30"/>
          <w:cs/>
        </w:rPr>
        <w:t>วิธี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ประมาณการรายได้รวมทั้งหมดสำหรับสินทรัพย์ที่ไม่มีตัวตนอื่นนอกจากค่าความนิยมที่ถูกกำหนดขึ้นจากการซื้อธุรกิจ และอัตราคิดลดซึ่งคำนวณจากวิธีต้นทุนถัวเฉลี่ยน้ำหนักของเงินลงทุน</w:t>
      </w:r>
      <w:r w:rsidR="00EB6F95"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="004314D9" w:rsidRPr="00B759A3">
        <w:rPr>
          <w:rFonts w:asciiTheme="majorBidi" w:hAnsiTheme="majorBidi"/>
          <w:sz w:val="30"/>
          <w:szCs w:val="30"/>
        </w:rPr>
        <w:t xml:space="preserve"> 3</w:t>
      </w:r>
    </w:p>
    <w:p w14:paraId="5B143C1B" w14:textId="77777777" w:rsidR="00382055" w:rsidRPr="00B759A3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22423" w14:textId="3252C79A" w:rsidR="00B80A05" w:rsidRPr="00B759A3" w:rsidRDefault="00382055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8E4FCCF" w14:textId="77777777" w:rsidR="008A2E70" w:rsidRPr="00B759A3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4"/>
        <w:gridCol w:w="1077"/>
        <w:gridCol w:w="270"/>
        <w:gridCol w:w="1077"/>
        <w:gridCol w:w="270"/>
        <w:gridCol w:w="1077"/>
        <w:gridCol w:w="270"/>
        <w:gridCol w:w="1077"/>
      </w:tblGrid>
      <w:tr w:rsidR="00503DCA" w:rsidRPr="00B759A3" w14:paraId="0CA22FFD" w14:textId="77777777" w:rsidTr="004973B5">
        <w:tc>
          <w:tcPr>
            <w:tcW w:w="3974" w:type="dxa"/>
          </w:tcPr>
          <w:p w14:paraId="1957CDD5" w14:textId="77777777" w:rsidR="00503DCA" w:rsidRPr="00B759A3" w:rsidRDefault="00503DCA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1EE82563" w14:textId="01D67001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บริษัท เกรซ วอเทอร์ เมด </w:t>
            </w:r>
            <w:r w:rsidRPr="00B759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br/>
              <w:t>จำกัด</w:t>
            </w:r>
            <w:r w:rsidRPr="00B759A3">
              <w:rPr>
                <w:rFonts w:asciiTheme="majorBidi" w:hAnsiTheme="majorBidi"/>
                <w:b/>
                <w:sz w:val="28"/>
              </w:rPr>
              <w:t xml:space="preserve"> </w:t>
            </w:r>
            <w:r w:rsidRPr="00B759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(มหาชน)</w:t>
            </w:r>
          </w:p>
        </w:tc>
        <w:tc>
          <w:tcPr>
            <w:tcW w:w="270" w:type="dxa"/>
          </w:tcPr>
          <w:p w14:paraId="4AEEFEB6" w14:textId="77777777" w:rsidR="00503DCA" w:rsidRPr="00B759A3" w:rsidRDefault="00503DCA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2424" w:type="dxa"/>
            <w:gridSpan w:val="3"/>
          </w:tcPr>
          <w:p w14:paraId="2CCC62BB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/>
                <w:spacing w:val="-4"/>
                <w:sz w:val="28"/>
              </w:rPr>
            </w:pPr>
          </w:p>
          <w:p w14:paraId="73A1435D" w14:textId="37F4664B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/>
                <w:spacing w:val="-4"/>
                <w:sz w:val="28"/>
              </w:rPr>
            </w:pPr>
            <w:r w:rsidRPr="00B759A3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บริษัท วารี เมดิคอล จำกัด</w:t>
            </w:r>
          </w:p>
        </w:tc>
      </w:tr>
      <w:tr w:rsidR="00C54FCB" w:rsidRPr="00B759A3" w14:paraId="5B49B516" w14:textId="77777777" w:rsidTr="00503DCA">
        <w:tc>
          <w:tcPr>
            <w:tcW w:w="3974" w:type="dxa"/>
          </w:tcPr>
          <w:p w14:paraId="494C8D2B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18D08C41" w14:textId="174C8CB4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3A16718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1FCB027" w14:textId="0BAC96A6" w:rsidR="00503DCA" w:rsidRPr="00B759A3" w:rsidRDefault="00503DCA" w:rsidP="004973B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/>
                <w:sz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45FE96FE" w14:textId="77777777" w:rsidR="00503DCA" w:rsidRPr="00B759A3" w:rsidRDefault="00503DCA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077" w:type="dxa"/>
          </w:tcPr>
          <w:p w14:paraId="52F36B69" w14:textId="3C5EF581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F6C6C84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D8BE7D5" w14:textId="5B91A803" w:rsidR="00503DCA" w:rsidRPr="00B759A3" w:rsidRDefault="00503DCA" w:rsidP="004973B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/>
                <w:sz w:val="28"/>
              </w:rPr>
              <w:t>2567</w:t>
            </w:r>
          </w:p>
        </w:tc>
      </w:tr>
      <w:tr w:rsidR="00503DCA" w:rsidRPr="00B759A3" w14:paraId="1FC0B419" w14:textId="77777777" w:rsidTr="004973B5">
        <w:tc>
          <w:tcPr>
            <w:tcW w:w="3974" w:type="dxa"/>
          </w:tcPr>
          <w:p w14:paraId="528A0042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8" w:type="dxa"/>
            <w:gridSpan w:val="7"/>
            <w:vAlign w:val="bottom"/>
          </w:tcPr>
          <w:p w14:paraId="73C9CCBF" w14:textId="4AB3DBC3" w:rsidR="00503DCA" w:rsidRPr="00B759A3" w:rsidRDefault="00503DCA" w:rsidP="004973B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/>
                <w:i/>
                <w:sz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503DCA" w:rsidRPr="00B759A3" w14:paraId="4B110576" w14:textId="77777777" w:rsidTr="004973B5">
        <w:tc>
          <w:tcPr>
            <w:tcW w:w="3974" w:type="dxa"/>
          </w:tcPr>
          <w:p w14:paraId="4F079926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77" w:type="dxa"/>
            <w:vAlign w:val="bottom"/>
          </w:tcPr>
          <w:p w14:paraId="718B1A46" w14:textId="77777777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/>
                <w:sz w:val="28"/>
                <w:lang w:val="en-US"/>
              </w:rPr>
            </w:pPr>
            <w:r w:rsidRPr="00B759A3">
              <w:rPr>
                <w:rFonts w:asciiTheme="majorBidi" w:hAnsiTheme="majorBidi"/>
                <w:sz w:val="28"/>
                <w:lang w:val="en-US"/>
              </w:rPr>
              <w:t>12.20</w:t>
            </w:r>
          </w:p>
        </w:tc>
        <w:tc>
          <w:tcPr>
            <w:tcW w:w="270" w:type="dxa"/>
          </w:tcPr>
          <w:p w14:paraId="230B5FFF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077" w:type="dxa"/>
          </w:tcPr>
          <w:p w14:paraId="6A5F906C" w14:textId="4A11C699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/>
                <w:sz w:val="28"/>
                <w:lang w:val="en-US"/>
              </w:rPr>
            </w:pPr>
            <w:r w:rsidRPr="00B759A3">
              <w:rPr>
                <w:rFonts w:asciiTheme="majorBidi" w:hAnsiTheme="majorBidi"/>
                <w:sz w:val="28"/>
                <w:lang w:val="en-US"/>
              </w:rPr>
              <w:t>12.20</w:t>
            </w:r>
          </w:p>
        </w:tc>
        <w:tc>
          <w:tcPr>
            <w:tcW w:w="270" w:type="dxa"/>
          </w:tcPr>
          <w:p w14:paraId="18577B9D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7705DC4" w14:textId="49396A60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12.20</w:t>
            </w:r>
          </w:p>
        </w:tc>
        <w:tc>
          <w:tcPr>
            <w:tcW w:w="270" w:type="dxa"/>
          </w:tcPr>
          <w:p w14:paraId="007BD69C" w14:textId="3605CC03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9E4D6CB" w14:textId="77777777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12.20</w:t>
            </w:r>
          </w:p>
        </w:tc>
      </w:tr>
      <w:tr w:rsidR="00503DCA" w:rsidRPr="00B759A3" w14:paraId="29FC8F95" w14:textId="77777777" w:rsidTr="004973B5">
        <w:tc>
          <w:tcPr>
            <w:tcW w:w="3974" w:type="dxa"/>
          </w:tcPr>
          <w:p w14:paraId="670B4B6E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ประมาณการอัตราการเติบโตของรายได้</w:t>
            </w:r>
            <w:r w:rsidRPr="00B759A3">
              <w:rPr>
                <w:rFonts w:asciiTheme="majorBidi" w:hAnsiTheme="majorBidi"/>
                <w:sz w:val="28"/>
              </w:rPr>
              <w:t xml:space="preserve"> </w:t>
            </w:r>
          </w:p>
          <w:p w14:paraId="3759AF1A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/>
                <w:sz w:val="28"/>
              </w:rPr>
              <w:tab/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Pr="00B759A3">
              <w:rPr>
                <w:rFonts w:asciiTheme="majorBidi" w:hAnsiTheme="majorBidi"/>
                <w:sz w:val="28"/>
              </w:rPr>
              <w:t>5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1077" w:type="dxa"/>
            <w:vAlign w:val="bottom"/>
          </w:tcPr>
          <w:p w14:paraId="069F40C1" w14:textId="1812561A" w:rsidR="00503DCA" w:rsidRPr="00B759A3" w:rsidRDefault="004A5F88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4.1</w:t>
            </w:r>
            <w:r w:rsidR="001C6D70"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8C69BE4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74767BA" w14:textId="77777777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26FE99" w14:textId="0BF97734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/>
                <w:sz w:val="28"/>
                <w:lang w:val="en-US"/>
              </w:rPr>
            </w:pPr>
            <w:r w:rsidRPr="00B759A3">
              <w:rPr>
                <w:rFonts w:asciiTheme="majorBidi" w:hAnsiTheme="majorBidi"/>
                <w:sz w:val="28"/>
                <w:lang w:val="en-US"/>
              </w:rPr>
              <w:t>5.97</w:t>
            </w:r>
          </w:p>
        </w:tc>
        <w:tc>
          <w:tcPr>
            <w:tcW w:w="270" w:type="dxa"/>
          </w:tcPr>
          <w:p w14:paraId="526F1537" w14:textId="7777777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077" w:type="dxa"/>
          </w:tcPr>
          <w:p w14:paraId="5D3A7233" w14:textId="77777777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250407" w14:textId="108B1EAD" w:rsidR="004A5F88" w:rsidRPr="00B759A3" w:rsidRDefault="004A5F88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</w:t>
            </w:r>
            <w:r w:rsidR="00BD177A"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2683EA75" w14:textId="4CC9F767" w:rsidR="00503DCA" w:rsidRPr="00B759A3" w:rsidRDefault="00503DCA" w:rsidP="0050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C642C7" w14:textId="77777777" w:rsidR="00503DCA" w:rsidRPr="00B759A3" w:rsidRDefault="00503DCA" w:rsidP="00503D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/>
                <w:sz w:val="28"/>
              </w:rPr>
              <w:t>5.71</w:t>
            </w:r>
          </w:p>
        </w:tc>
      </w:tr>
    </w:tbl>
    <w:p w14:paraId="33DD25AD" w14:textId="14FCDCBC" w:rsidR="00E716D1" w:rsidRPr="00B759A3" w:rsidRDefault="00E7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CB2C862" w14:textId="2C57802E" w:rsidR="008A2E70" w:rsidRPr="00B759A3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B759A3">
        <w:rPr>
          <w:rFonts w:asciiTheme="majorBidi" w:hAnsiTheme="majorBidi"/>
          <w:sz w:val="30"/>
        </w:rPr>
        <w:t xml:space="preserve">31 </w:t>
      </w:r>
      <w:r w:rsidRPr="00B759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759A3">
        <w:rPr>
          <w:rFonts w:asciiTheme="majorBidi" w:hAnsiTheme="majorBidi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</w:rPr>
        <w:t>256</w:t>
      </w:r>
      <w:r w:rsidR="004A5F88" w:rsidRPr="00B759A3">
        <w:rPr>
          <w:rFonts w:asciiTheme="majorBidi" w:hAnsiTheme="majorBidi" w:cstheme="majorBidi"/>
          <w:sz w:val="30"/>
          <w:szCs w:val="30"/>
        </w:rPr>
        <w:t>8</w:t>
      </w:r>
      <w:r w:rsidRPr="00B759A3">
        <w:rPr>
          <w:rFonts w:asciiTheme="majorBidi" w:hAnsiTheme="majorBidi"/>
          <w:sz w:val="30"/>
        </w:rPr>
        <w:t xml:space="preserve"> </w:t>
      </w:r>
    </w:p>
    <w:p w14:paraId="2F12D2D7" w14:textId="77777777" w:rsidR="008A2E70" w:rsidRPr="00B759A3" w:rsidRDefault="008A2E70" w:rsidP="0038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</w:rPr>
      </w:pPr>
    </w:p>
    <w:p w14:paraId="10F2FED0" w14:textId="45FB23D5" w:rsidR="00350414" w:rsidRPr="00B759A3" w:rsidRDefault="008A2E70" w:rsidP="00E7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</w:rPr>
      </w:pPr>
      <w:r w:rsidRPr="00B759A3">
        <w:rPr>
          <w:rFonts w:asciiTheme="majorBidi" w:hAnsiTheme="majorBidi"/>
          <w:sz w:val="30"/>
          <w:szCs w:val="30"/>
          <w:cs/>
        </w:rPr>
        <w:lastRenderedPageBreak/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Pr="00B759A3">
        <w:rPr>
          <w:rFonts w:asciiTheme="majorBidi" w:hAnsiTheme="majorBidi"/>
          <w:sz w:val="30"/>
        </w:rPr>
        <w:t>2</w:t>
      </w:r>
      <w:r w:rsidRPr="00B759A3">
        <w:rPr>
          <w:rFonts w:asciiTheme="majorBidi" w:hAnsiTheme="majorBid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Pr="00B759A3">
        <w:rPr>
          <w:rFonts w:asciiTheme="majorBidi" w:hAnsiTheme="majorBidi"/>
          <w:sz w:val="30"/>
        </w:rPr>
        <w:t xml:space="preserve">2 </w:t>
      </w:r>
      <w:r w:rsidRPr="00B759A3">
        <w:rPr>
          <w:rFonts w:asciiTheme="majorBidi" w:hAnsi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33B55ED0" w14:textId="77777777" w:rsidR="00350414" w:rsidRPr="00B759A3" w:rsidRDefault="0035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4"/>
        <w:gridCol w:w="1077"/>
        <w:gridCol w:w="270"/>
        <w:gridCol w:w="1077"/>
        <w:gridCol w:w="270"/>
        <w:gridCol w:w="1077"/>
        <w:gridCol w:w="270"/>
        <w:gridCol w:w="1077"/>
      </w:tblGrid>
      <w:tr w:rsidR="004A5F88" w:rsidRPr="00B759A3" w14:paraId="654E13FD" w14:textId="77777777" w:rsidTr="004973B5">
        <w:tc>
          <w:tcPr>
            <w:tcW w:w="3974" w:type="dxa"/>
          </w:tcPr>
          <w:p w14:paraId="2E8FCE22" w14:textId="77777777" w:rsidR="004A5F88" w:rsidRPr="00B759A3" w:rsidRDefault="004A5F88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5DE3C498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บริษัท เกรซ วอเทอร์ เมด </w:t>
            </w:r>
            <w:r w:rsidRPr="00B759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br/>
              <w:t>จำกัด</w:t>
            </w:r>
            <w:r w:rsidRPr="00B759A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B759A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(มหาชน)</w:t>
            </w:r>
          </w:p>
        </w:tc>
        <w:tc>
          <w:tcPr>
            <w:tcW w:w="270" w:type="dxa"/>
          </w:tcPr>
          <w:p w14:paraId="05F9D7AF" w14:textId="77777777" w:rsidR="004A5F88" w:rsidRPr="00B759A3" w:rsidRDefault="004A5F88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2424" w:type="dxa"/>
            <w:gridSpan w:val="3"/>
          </w:tcPr>
          <w:p w14:paraId="5CD40D98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4E1A62D3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/>
                <w:spacing w:val="-4"/>
                <w:sz w:val="28"/>
              </w:rPr>
            </w:pPr>
            <w:r w:rsidRPr="00B759A3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บริษัท วารี เมดิคอล จำกัด</w:t>
            </w:r>
          </w:p>
        </w:tc>
      </w:tr>
      <w:tr w:rsidR="00C54FCB" w:rsidRPr="00B759A3" w14:paraId="0062E5DE" w14:textId="77777777">
        <w:tc>
          <w:tcPr>
            <w:tcW w:w="3974" w:type="dxa"/>
          </w:tcPr>
          <w:p w14:paraId="7F61BADB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634A5D9D" w14:textId="77777777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6F64C31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D5CCD1" w14:textId="77777777" w:rsidR="004A5F88" w:rsidRPr="00B759A3" w:rsidRDefault="004A5F88" w:rsidP="004973B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/>
                <w:sz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221F3FAD" w14:textId="77777777" w:rsidR="004A5F88" w:rsidRPr="00B759A3" w:rsidRDefault="004A5F88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077" w:type="dxa"/>
          </w:tcPr>
          <w:p w14:paraId="23DA89D8" w14:textId="77777777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1E6ED93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34EC87" w14:textId="77777777" w:rsidR="004A5F88" w:rsidRPr="00B759A3" w:rsidRDefault="004A5F88" w:rsidP="004973B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/>
                <w:sz w:val="28"/>
              </w:rPr>
              <w:t>2567</w:t>
            </w:r>
          </w:p>
        </w:tc>
      </w:tr>
      <w:tr w:rsidR="004A5F88" w:rsidRPr="00B759A3" w14:paraId="6909A73F" w14:textId="77777777" w:rsidTr="004973B5">
        <w:tc>
          <w:tcPr>
            <w:tcW w:w="3974" w:type="dxa"/>
          </w:tcPr>
          <w:p w14:paraId="6D191B8F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8" w:type="dxa"/>
            <w:gridSpan w:val="7"/>
            <w:vAlign w:val="bottom"/>
          </w:tcPr>
          <w:p w14:paraId="774339B4" w14:textId="77777777" w:rsidR="004A5F88" w:rsidRPr="00B759A3" w:rsidRDefault="004A5F88" w:rsidP="004973B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/>
                <w:i/>
                <w:sz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C54FCB" w:rsidRPr="00B759A3" w14:paraId="28A9B703" w14:textId="77777777">
        <w:tc>
          <w:tcPr>
            <w:tcW w:w="3974" w:type="dxa"/>
          </w:tcPr>
          <w:p w14:paraId="32621BA4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77" w:type="dxa"/>
            <w:vAlign w:val="bottom"/>
          </w:tcPr>
          <w:p w14:paraId="78CB30CD" w14:textId="3924EE47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</w:t>
            </w:r>
            <w:r w:rsidR="00DE2ADA"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261C1A97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F34DEE9" w14:textId="44B4AE8C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/>
                <w:sz w:val="28"/>
                <w:lang w:val="en-US"/>
              </w:rPr>
            </w:pPr>
            <w:r w:rsidRPr="00B759A3">
              <w:rPr>
                <w:rFonts w:asciiTheme="majorBidi" w:hAnsiTheme="majorBidi"/>
                <w:sz w:val="28"/>
                <w:lang w:val="en-US"/>
              </w:rPr>
              <w:t>33.24</w:t>
            </w:r>
          </w:p>
        </w:tc>
        <w:tc>
          <w:tcPr>
            <w:tcW w:w="270" w:type="dxa"/>
          </w:tcPr>
          <w:p w14:paraId="4A585222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077" w:type="dxa"/>
          </w:tcPr>
          <w:p w14:paraId="3953B2C0" w14:textId="7386E988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12.23</w:t>
            </w:r>
          </w:p>
        </w:tc>
        <w:tc>
          <w:tcPr>
            <w:tcW w:w="270" w:type="dxa"/>
          </w:tcPr>
          <w:p w14:paraId="5AFD45C4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6A5E20" w14:textId="4A081BD4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/>
                <w:sz w:val="28"/>
              </w:rPr>
              <w:t>15.13</w:t>
            </w:r>
          </w:p>
        </w:tc>
      </w:tr>
      <w:tr w:rsidR="00C54FCB" w:rsidRPr="00B759A3" w14:paraId="205731C8" w14:textId="77777777">
        <w:tc>
          <w:tcPr>
            <w:tcW w:w="3974" w:type="dxa"/>
          </w:tcPr>
          <w:p w14:paraId="11DEA936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/>
                <w:sz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ประมาณการอัตราการเติบโตของรายได้</w:t>
            </w:r>
            <w:r w:rsidRPr="00B759A3">
              <w:rPr>
                <w:rFonts w:asciiTheme="majorBidi" w:hAnsiTheme="majorBidi"/>
                <w:sz w:val="28"/>
              </w:rPr>
              <w:t xml:space="preserve"> </w:t>
            </w:r>
          </w:p>
          <w:p w14:paraId="260E3C29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/>
                <w:sz w:val="28"/>
              </w:rPr>
              <w:tab/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Pr="00B759A3">
              <w:rPr>
                <w:rFonts w:asciiTheme="majorBidi" w:hAnsiTheme="majorBidi"/>
                <w:sz w:val="28"/>
              </w:rPr>
              <w:t>5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1077" w:type="dxa"/>
            <w:vAlign w:val="bottom"/>
          </w:tcPr>
          <w:p w14:paraId="0B26A593" w14:textId="5F02E630" w:rsidR="004A5F88" w:rsidRPr="00B759A3" w:rsidRDefault="001C6D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3.96</w:t>
            </w:r>
          </w:p>
        </w:tc>
        <w:tc>
          <w:tcPr>
            <w:tcW w:w="270" w:type="dxa"/>
          </w:tcPr>
          <w:p w14:paraId="64AAA01D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0CD5CB8" w14:textId="77777777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6AACB3" w14:textId="12D769C8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/>
                <w:sz w:val="28"/>
                <w:lang w:val="en-US"/>
              </w:rPr>
            </w:pPr>
            <w:r w:rsidRPr="00B759A3">
              <w:rPr>
                <w:rFonts w:asciiTheme="majorBidi" w:hAnsiTheme="majorBidi"/>
                <w:sz w:val="28"/>
                <w:lang w:val="en-US"/>
              </w:rPr>
              <w:t>(0.65)</w:t>
            </w:r>
          </w:p>
        </w:tc>
        <w:tc>
          <w:tcPr>
            <w:tcW w:w="270" w:type="dxa"/>
          </w:tcPr>
          <w:p w14:paraId="54702F29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077" w:type="dxa"/>
          </w:tcPr>
          <w:p w14:paraId="6ECE1EEB" w14:textId="77777777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851434" w14:textId="5607A1FF" w:rsidR="004A5F88" w:rsidRPr="00B759A3" w:rsidRDefault="00BD17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5.41</w:t>
            </w:r>
          </w:p>
        </w:tc>
        <w:tc>
          <w:tcPr>
            <w:tcW w:w="270" w:type="dxa"/>
          </w:tcPr>
          <w:p w14:paraId="30651264" w14:textId="77777777" w:rsidR="004A5F88" w:rsidRPr="00B759A3" w:rsidRDefault="004A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07F57C7" w14:textId="7DC8ED34" w:rsidR="004A5F88" w:rsidRPr="00B759A3" w:rsidRDefault="004A5F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/>
                <w:sz w:val="28"/>
              </w:rPr>
              <w:t>5.16</w:t>
            </w:r>
          </w:p>
        </w:tc>
      </w:tr>
    </w:tbl>
    <w:p w14:paraId="6DEEA238" w14:textId="429C5470" w:rsidR="008B456F" w:rsidRPr="00B759A3" w:rsidRDefault="008B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5477F58" w14:textId="51542038" w:rsidR="00791330" w:rsidRPr="00B759A3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59A3">
        <w:rPr>
          <w:rFonts w:ascii="Angsana New" w:hAnsi="Angsana New"/>
          <w:b/>
          <w:bCs/>
          <w:sz w:val="30"/>
          <w:szCs w:val="30"/>
        </w:rPr>
        <w:t>1</w:t>
      </w:r>
      <w:r w:rsidR="006E779F" w:rsidRPr="00B759A3">
        <w:rPr>
          <w:rFonts w:ascii="Angsana New" w:hAnsi="Angsana New"/>
          <w:b/>
          <w:bCs/>
          <w:sz w:val="30"/>
          <w:szCs w:val="30"/>
        </w:rPr>
        <w:t>4</w:t>
      </w:r>
      <w:r w:rsidRPr="00B759A3">
        <w:rPr>
          <w:rFonts w:ascii="Angsana New" w:hAnsi="Angsana New"/>
          <w:b/>
          <w:bCs/>
          <w:sz w:val="30"/>
          <w:szCs w:val="30"/>
        </w:rPr>
        <w:tab/>
      </w:r>
      <w:r w:rsidRPr="00B759A3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0E8D78" w14:textId="77777777" w:rsidR="00791330" w:rsidRPr="00B759A3" w:rsidRDefault="00791330" w:rsidP="00997599">
      <w:pPr>
        <w:pStyle w:val="FSContent"/>
      </w:pPr>
    </w:p>
    <w:p w14:paraId="5F777832" w14:textId="6766B9E8" w:rsidR="00170FF9" w:rsidRPr="00B759A3" w:rsidRDefault="00170FF9" w:rsidP="00170FF9">
      <w:pPr>
        <w:pStyle w:val="FSContent"/>
      </w:pPr>
      <w:r w:rsidRPr="00B759A3">
        <w:rPr>
          <w:rFonts w:hint="cs"/>
          <w:cs/>
        </w:rPr>
        <w:t>หนี้สินตามสัญญาเช่าแสดงตามระยะเวลาครบกำหนดการจ่ายชำร</w:t>
      </w:r>
      <w:r w:rsidR="00247B2B" w:rsidRPr="00B759A3">
        <w:rPr>
          <w:rFonts w:hint="cs"/>
          <w:cs/>
        </w:rPr>
        <w:t>ะ ณ</w:t>
      </w:r>
      <w:r w:rsidR="003B78E4" w:rsidRPr="00B759A3">
        <w:rPr>
          <w:rFonts w:hint="cs"/>
          <w:cs/>
        </w:rPr>
        <w:t xml:space="preserve"> วันที่ </w:t>
      </w:r>
      <w:r w:rsidR="003B78E4" w:rsidRPr="00B759A3">
        <w:rPr>
          <w:lang w:val="en-US"/>
        </w:rPr>
        <w:t xml:space="preserve">31 </w:t>
      </w:r>
      <w:r w:rsidR="003B78E4" w:rsidRPr="00B759A3">
        <w:rPr>
          <w:rFonts w:hint="cs"/>
          <w:cs/>
          <w:lang w:val="en-US"/>
        </w:rPr>
        <w:t xml:space="preserve">ธันวาคม </w:t>
      </w:r>
      <w:r w:rsidRPr="00B759A3">
        <w:rPr>
          <w:rFonts w:hint="cs"/>
          <w:cs/>
        </w:rPr>
        <w:t>ได้ดังนี้</w:t>
      </w:r>
    </w:p>
    <w:p w14:paraId="054B1180" w14:textId="77777777" w:rsidR="00170FF9" w:rsidRPr="00B759A3" w:rsidRDefault="00170FF9" w:rsidP="00997599">
      <w:pPr>
        <w:pStyle w:val="FSContent"/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997599" w:rsidRPr="00B759A3" w14:paraId="549DBD38" w14:textId="77777777">
        <w:tc>
          <w:tcPr>
            <w:tcW w:w="1620" w:type="dxa"/>
          </w:tcPr>
          <w:p w14:paraId="4837F5ED" w14:textId="77777777" w:rsidR="00997599" w:rsidRPr="00B759A3" w:rsidRDefault="0099759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4F9CFCDE" w14:textId="6BF517A3" w:rsidR="00997599" w:rsidRPr="00B759A3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5573" w:rsidRPr="00B759A3" w14:paraId="183C94FC" w14:textId="77777777" w:rsidTr="00F532CE">
        <w:tc>
          <w:tcPr>
            <w:tcW w:w="1620" w:type="dxa"/>
          </w:tcPr>
          <w:p w14:paraId="2BEB0E3A" w14:textId="77777777" w:rsidR="00170FF9" w:rsidRPr="00B759A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738D9FC8" w14:textId="72734CF7" w:rsidR="00170FF9" w:rsidRPr="00B759A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EF16A2" w:rsidRPr="00B759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37BE42" w14:textId="77777777" w:rsidR="00170FF9" w:rsidRPr="00B759A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</w:tcPr>
          <w:p w14:paraId="448AB488" w14:textId="4C014C0C" w:rsidR="00170FF9" w:rsidRPr="00B759A3" w:rsidRDefault="0099759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EF16A2" w:rsidRPr="00B759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E5573" w:rsidRPr="00B759A3" w14:paraId="488686EF" w14:textId="77777777" w:rsidTr="00A36C02">
        <w:tc>
          <w:tcPr>
            <w:tcW w:w="1620" w:type="dxa"/>
          </w:tcPr>
          <w:p w14:paraId="672C3746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10AE5C0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37006B89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1CDBA40E" w14:textId="4174C042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1316895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4F85D825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C1F03C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2A241D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6B818BE" w14:textId="45057099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F9A114F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75C3D6" w14:textId="77777777" w:rsidR="00416F79" w:rsidRPr="00B759A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47E6B0AC" w14:textId="77777777" w:rsidR="00416F79" w:rsidRPr="00B759A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5756CFFD" w14:textId="0DD791FF" w:rsidR="00383194" w:rsidRPr="00B759A3" w:rsidRDefault="00416F79" w:rsidP="00A3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60B6E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vAlign w:val="bottom"/>
          </w:tcPr>
          <w:p w14:paraId="23A151BB" w14:textId="1701957F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7EC93371" w14:textId="77777777" w:rsidR="00383194" w:rsidRPr="00B759A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7FE56C5B" w14:textId="77777777" w:rsidR="00416F79" w:rsidRPr="00B759A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C52334B" w14:textId="40C4CC3F" w:rsidR="00383194" w:rsidRPr="00B759A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7E5573" w:rsidRPr="00B759A3" w14:paraId="4554B360" w14:textId="77777777" w:rsidTr="00A36C02">
        <w:trPr>
          <w:trHeight w:val="317"/>
        </w:trPr>
        <w:tc>
          <w:tcPr>
            <w:tcW w:w="1620" w:type="dxa"/>
          </w:tcPr>
          <w:p w14:paraId="6BF34BA0" w14:textId="77777777" w:rsidR="00170FF9" w:rsidRPr="00B759A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FA919EE" w14:textId="77777777" w:rsidR="00170FF9" w:rsidRPr="00B759A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6A2" w:rsidRPr="00B759A3" w14:paraId="62EEF6D2" w14:textId="77777777" w:rsidTr="00A36C02">
        <w:tc>
          <w:tcPr>
            <w:tcW w:w="1620" w:type="dxa"/>
          </w:tcPr>
          <w:p w14:paraId="5D7243B6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B759A3">
              <w:rPr>
                <w:rFonts w:ascii="Angsana New" w:hAnsi="Angsana New"/>
                <w:sz w:val="30"/>
                <w:szCs w:val="30"/>
              </w:rPr>
              <w:br/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vAlign w:val="bottom"/>
          </w:tcPr>
          <w:p w14:paraId="039C9528" w14:textId="5AD86541" w:rsidR="00EF16A2" w:rsidRPr="00B759A3" w:rsidRDefault="00EF16A2" w:rsidP="00EF16A2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15,171</w:t>
            </w:r>
          </w:p>
        </w:tc>
        <w:tc>
          <w:tcPr>
            <w:tcW w:w="237" w:type="dxa"/>
            <w:vAlign w:val="bottom"/>
          </w:tcPr>
          <w:p w14:paraId="2912D28F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5224862C" w14:textId="31964C2A" w:rsidR="00EF16A2" w:rsidRPr="00B759A3" w:rsidRDefault="00EF16A2" w:rsidP="00B3197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(3,254)</w:t>
            </w:r>
          </w:p>
        </w:tc>
        <w:tc>
          <w:tcPr>
            <w:tcW w:w="270" w:type="dxa"/>
            <w:vAlign w:val="bottom"/>
          </w:tcPr>
          <w:p w14:paraId="5E3C3819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741096C" w14:textId="20AF38A4" w:rsidR="00EF16A2" w:rsidRPr="00B759A3" w:rsidRDefault="00EF16A2" w:rsidP="00EF16A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11,917</w:t>
            </w:r>
          </w:p>
        </w:tc>
        <w:tc>
          <w:tcPr>
            <w:tcW w:w="270" w:type="dxa"/>
            <w:vAlign w:val="bottom"/>
          </w:tcPr>
          <w:p w14:paraId="2513551E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B5346A" w14:textId="5A1587DC" w:rsidR="00EF16A2" w:rsidRPr="00B759A3" w:rsidRDefault="00EF16A2" w:rsidP="00EF16A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25,619</w:t>
            </w:r>
          </w:p>
        </w:tc>
        <w:tc>
          <w:tcPr>
            <w:tcW w:w="270" w:type="dxa"/>
            <w:gridSpan w:val="2"/>
            <w:vAlign w:val="bottom"/>
          </w:tcPr>
          <w:p w14:paraId="4FA8C28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vAlign w:val="bottom"/>
          </w:tcPr>
          <w:p w14:paraId="183B0D1C" w14:textId="20B772E5" w:rsidR="00EF16A2" w:rsidRPr="00B759A3" w:rsidRDefault="00EF16A2" w:rsidP="00B3197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(7,740)</w:t>
            </w:r>
          </w:p>
        </w:tc>
        <w:tc>
          <w:tcPr>
            <w:tcW w:w="277" w:type="dxa"/>
            <w:gridSpan w:val="2"/>
            <w:vAlign w:val="bottom"/>
          </w:tcPr>
          <w:p w14:paraId="2C72A5C4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54E2BB1" w14:textId="22E8A917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17,879</w:t>
            </w:r>
          </w:p>
        </w:tc>
      </w:tr>
      <w:tr w:rsidR="00EF16A2" w:rsidRPr="00B759A3" w14:paraId="7791E150" w14:textId="77777777" w:rsidTr="00A36C02">
        <w:tc>
          <w:tcPr>
            <w:tcW w:w="1620" w:type="dxa"/>
          </w:tcPr>
          <w:p w14:paraId="047FC81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B759A3">
              <w:rPr>
                <w:rFonts w:ascii="Angsana New" w:hAnsi="Angsana New"/>
                <w:sz w:val="30"/>
                <w:szCs w:val="30"/>
              </w:rPr>
              <w:br/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vAlign w:val="bottom"/>
          </w:tcPr>
          <w:p w14:paraId="352C8A47" w14:textId="7E271C22" w:rsidR="00EF16A2" w:rsidRPr="00B759A3" w:rsidRDefault="00EF16A2" w:rsidP="00EF16A2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36,115</w:t>
            </w:r>
          </w:p>
        </w:tc>
        <w:tc>
          <w:tcPr>
            <w:tcW w:w="237" w:type="dxa"/>
            <w:vAlign w:val="bottom"/>
          </w:tcPr>
          <w:p w14:paraId="08C190CD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4DCB522" w14:textId="7F373F64" w:rsidR="00EF16A2" w:rsidRPr="00B759A3" w:rsidRDefault="00EF16A2" w:rsidP="00EF16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(4,122)</w:t>
            </w:r>
          </w:p>
        </w:tc>
        <w:tc>
          <w:tcPr>
            <w:tcW w:w="270" w:type="dxa"/>
            <w:vAlign w:val="bottom"/>
          </w:tcPr>
          <w:p w14:paraId="221D96B8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42BE19D" w14:textId="725713FF" w:rsidR="00EF16A2" w:rsidRPr="00B759A3" w:rsidRDefault="00EF16A2" w:rsidP="00EF16A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31,993</w:t>
            </w:r>
          </w:p>
        </w:tc>
        <w:tc>
          <w:tcPr>
            <w:tcW w:w="270" w:type="dxa"/>
            <w:vAlign w:val="bottom"/>
          </w:tcPr>
          <w:p w14:paraId="027B3CE6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DBF681" w14:textId="1A55DAEA" w:rsidR="00EF16A2" w:rsidRPr="00B759A3" w:rsidRDefault="00EF16A2" w:rsidP="00EF16A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71,478</w:t>
            </w:r>
          </w:p>
        </w:tc>
        <w:tc>
          <w:tcPr>
            <w:tcW w:w="270" w:type="dxa"/>
            <w:gridSpan w:val="2"/>
            <w:vAlign w:val="bottom"/>
          </w:tcPr>
          <w:p w14:paraId="2D8CA07D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vAlign w:val="bottom"/>
          </w:tcPr>
          <w:p w14:paraId="06F59BED" w14:textId="4B166040" w:rsidR="00EF16A2" w:rsidRPr="00B759A3" w:rsidRDefault="00EF16A2" w:rsidP="00EF16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(20,104)</w:t>
            </w:r>
          </w:p>
        </w:tc>
        <w:tc>
          <w:tcPr>
            <w:tcW w:w="277" w:type="dxa"/>
            <w:gridSpan w:val="2"/>
            <w:vAlign w:val="bottom"/>
          </w:tcPr>
          <w:p w14:paraId="176B95A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5584D15" w14:textId="5EAE4533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51,374</w:t>
            </w:r>
          </w:p>
        </w:tc>
      </w:tr>
      <w:tr w:rsidR="00EF16A2" w:rsidRPr="00B759A3" w14:paraId="10A8B4B3" w14:textId="77777777" w:rsidTr="00A36C02">
        <w:tc>
          <w:tcPr>
            <w:tcW w:w="1620" w:type="dxa"/>
          </w:tcPr>
          <w:p w14:paraId="327DAD3A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9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1A6B6AF5" w14:textId="5D3EDF93" w:rsidR="00EF16A2" w:rsidRPr="00B759A3" w:rsidRDefault="00EF16A2" w:rsidP="00EF16A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7,915</w:t>
            </w:r>
          </w:p>
        </w:tc>
        <w:tc>
          <w:tcPr>
            <w:tcW w:w="237" w:type="dxa"/>
            <w:vAlign w:val="bottom"/>
          </w:tcPr>
          <w:p w14:paraId="25F2E729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729AE589" w14:textId="06F1E1E6" w:rsidR="00EF16A2" w:rsidRPr="00B759A3" w:rsidRDefault="00EF16A2" w:rsidP="00EF16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(441)</w:t>
            </w:r>
          </w:p>
        </w:tc>
        <w:tc>
          <w:tcPr>
            <w:tcW w:w="270" w:type="dxa"/>
            <w:vAlign w:val="bottom"/>
          </w:tcPr>
          <w:p w14:paraId="3B64AA36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FE2B3C2" w14:textId="623C6CBF" w:rsidR="00EF16A2" w:rsidRPr="00B759A3" w:rsidRDefault="00EF16A2" w:rsidP="00EF16A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7,474</w:t>
            </w:r>
          </w:p>
        </w:tc>
        <w:tc>
          <w:tcPr>
            <w:tcW w:w="270" w:type="dxa"/>
            <w:vAlign w:val="bottom"/>
          </w:tcPr>
          <w:p w14:paraId="5716E0A8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57C4D" w14:textId="7B4FE96A" w:rsidR="00EF16A2" w:rsidRPr="00B759A3" w:rsidRDefault="00EF16A2" w:rsidP="00EF16A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104,209</w:t>
            </w:r>
          </w:p>
        </w:tc>
        <w:tc>
          <w:tcPr>
            <w:tcW w:w="270" w:type="dxa"/>
            <w:gridSpan w:val="2"/>
            <w:vAlign w:val="bottom"/>
          </w:tcPr>
          <w:p w14:paraId="046E65B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vAlign w:val="bottom"/>
          </w:tcPr>
          <w:p w14:paraId="1A4041B2" w14:textId="65B025F7" w:rsidR="00EF16A2" w:rsidRPr="00B759A3" w:rsidRDefault="00EF16A2" w:rsidP="00EF16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(19,986)</w:t>
            </w:r>
          </w:p>
        </w:tc>
        <w:tc>
          <w:tcPr>
            <w:tcW w:w="277" w:type="dxa"/>
            <w:gridSpan w:val="2"/>
            <w:vAlign w:val="bottom"/>
          </w:tcPr>
          <w:p w14:paraId="2E250FF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EE19F4A" w14:textId="64F8F72D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84,223</w:t>
            </w:r>
          </w:p>
        </w:tc>
      </w:tr>
      <w:tr w:rsidR="00EF16A2" w:rsidRPr="00B759A3" w14:paraId="7A7FFDEF" w14:textId="77777777" w:rsidTr="00A36C02">
        <w:tc>
          <w:tcPr>
            <w:tcW w:w="1620" w:type="dxa"/>
          </w:tcPr>
          <w:p w14:paraId="3328F033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39EB5" w14:textId="59DDC048" w:rsidR="00EF16A2" w:rsidRPr="00B759A3" w:rsidRDefault="00EF16A2" w:rsidP="00EF16A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59,201</w:t>
            </w:r>
          </w:p>
        </w:tc>
        <w:tc>
          <w:tcPr>
            <w:tcW w:w="237" w:type="dxa"/>
            <w:vAlign w:val="bottom"/>
          </w:tcPr>
          <w:p w14:paraId="6E3C58D9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96788" w14:textId="2991DADA" w:rsidR="00EF16A2" w:rsidRPr="00B759A3" w:rsidRDefault="00EF16A2" w:rsidP="00EF16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(7,817)</w:t>
            </w:r>
          </w:p>
        </w:tc>
        <w:tc>
          <w:tcPr>
            <w:tcW w:w="270" w:type="dxa"/>
            <w:vAlign w:val="bottom"/>
          </w:tcPr>
          <w:p w14:paraId="7B75990E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DA751" w14:textId="762C3D8E" w:rsidR="00EF16A2" w:rsidRPr="00B759A3" w:rsidRDefault="00EF16A2" w:rsidP="00EF16A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51,384</w:t>
            </w:r>
          </w:p>
        </w:tc>
        <w:tc>
          <w:tcPr>
            <w:tcW w:w="270" w:type="dxa"/>
            <w:vAlign w:val="bottom"/>
          </w:tcPr>
          <w:p w14:paraId="1488CABC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64EE2" w14:textId="3D73D21D" w:rsidR="00EF16A2" w:rsidRPr="00B759A3" w:rsidRDefault="00EF16A2" w:rsidP="00EF16A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201,306</w:t>
            </w:r>
          </w:p>
        </w:tc>
        <w:tc>
          <w:tcPr>
            <w:tcW w:w="270" w:type="dxa"/>
            <w:gridSpan w:val="2"/>
            <w:vAlign w:val="bottom"/>
          </w:tcPr>
          <w:p w14:paraId="5E9D23F8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9C233" w14:textId="6ABB0355" w:rsidR="00EF16A2" w:rsidRPr="00B759A3" w:rsidRDefault="00EF16A2" w:rsidP="00EF16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(47,830)</w:t>
            </w:r>
          </w:p>
        </w:tc>
        <w:tc>
          <w:tcPr>
            <w:tcW w:w="277" w:type="dxa"/>
            <w:gridSpan w:val="2"/>
            <w:vAlign w:val="bottom"/>
          </w:tcPr>
          <w:p w14:paraId="531C07F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E4EB" w14:textId="5FDA62EE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153,476</w:t>
            </w:r>
          </w:p>
        </w:tc>
      </w:tr>
    </w:tbl>
    <w:p w14:paraId="1A31EBBA" w14:textId="77777777" w:rsidR="00997599" w:rsidRPr="00B759A3" w:rsidRDefault="00997599" w:rsidP="0099759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997599" w:rsidRPr="00B759A3" w14:paraId="1673319F" w14:textId="77777777">
        <w:tc>
          <w:tcPr>
            <w:tcW w:w="1620" w:type="dxa"/>
          </w:tcPr>
          <w:p w14:paraId="709BDBC8" w14:textId="43ACE566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br w:type="page"/>
            </w:r>
          </w:p>
        </w:tc>
        <w:tc>
          <w:tcPr>
            <w:tcW w:w="7740" w:type="dxa"/>
            <w:gridSpan w:val="13"/>
          </w:tcPr>
          <w:p w14:paraId="1ABB1722" w14:textId="0541F1D5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599" w:rsidRPr="00B759A3" w14:paraId="281839CD" w14:textId="77777777">
        <w:tc>
          <w:tcPr>
            <w:tcW w:w="1620" w:type="dxa"/>
          </w:tcPr>
          <w:p w14:paraId="5C435210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1DB01D96" w14:textId="570E94B2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EF16A2" w:rsidRPr="00B759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6BBAF1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</w:tcPr>
          <w:p w14:paraId="27EF72EA" w14:textId="6B3CB005" w:rsidR="00997599" w:rsidRPr="00B759A3" w:rsidRDefault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97599" w:rsidRPr="00B759A3" w14:paraId="78F1ED0F" w14:textId="77777777">
        <w:tc>
          <w:tcPr>
            <w:tcW w:w="1620" w:type="dxa"/>
          </w:tcPr>
          <w:p w14:paraId="446E2931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12F0DB9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152E52A5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2D252EA7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67B84AE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4B9DA9AD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A8340F7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602BE2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C804329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F9D4F5E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FA89F5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B80C7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40D8270A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5E6ED1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vAlign w:val="bottom"/>
          </w:tcPr>
          <w:p w14:paraId="24CE2D02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14A15A7B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0D18CF5E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BD802D9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997599" w:rsidRPr="00B759A3" w14:paraId="3C73C106" w14:textId="77777777">
        <w:trPr>
          <w:trHeight w:val="317"/>
        </w:trPr>
        <w:tc>
          <w:tcPr>
            <w:tcW w:w="1620" w:type="dxa"/>
          </w:tcPr>
          <w:p w14:paraId="74205B6C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18602B8F" w14:textId="77777777" w:rsidR="00997599" w:rsidRPr="00B759A3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6A2" w:rsidRPr="00B759A3" w14:paraId="45EF43FF" w14:textId="77777777">
        <w:tc>
          <w:tcPr>
            <w:tcW w:w="1620" w:type="dxa"/>
          </w:tcPr>
          <w:p w14:paraId="3FC0E63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B759A3">
              <w:rPr>
                <w:rFonts w:ascii="Angsana New" w:hAnsi="Angsana New"/>
                <w:sz w:val="30"/>
                <w:szCs w:val="30"/>
              </w:rPr>
              <w:br/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vAlign w:val="bottom"/>
          </w:tcPr>
          <w:p w14:paraId="664D6A94" w14:textId="1870F6EC" w:rsidR="00EF16A2" w:rsidRPr="00B759A3" w:rsidRDefault="00EF16A2" w:rsidP="00EF16A2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5,39</w:t>
            </w:r>
            <w:r w:rsidR="00C65484"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7" w:type="dxa"/>
            <w:vAlign w:val="bottom"/>
          </w:tcPr>
          <w:p w14:paraId="42FEA75A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3E66FDA3" w14:textId="22B0F301" w:rsidR="00EF16A2" w:rsidRPr="00B759A3" w:rsidRDefault="00EF16A2" w:rsidP="00EF16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(474)</w:t>
            </w:r>
          </w:p>
        </w:tc>
        <w:tc>
          <w:tcPr>
            <w:tcW w:w="270" w:type="dxa"/>
            <w:vAlign w:val="bottom"/>
          </w:tcPr>
          <w:p w14:paraId="101D3D2B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CC06420" w14:textId="41A1D6C9" w:rsidR="00EF16A2" w:rsidRPr="00B759A3" w:rsidRDefault="00EF16A2" w:rsidP="00EF16A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4,91</w:t>
            </w:r>
            <w:r w:rsidR="00C65484"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0BCE00BC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FEEF5B" w14:textId="243923A8" w:rsidR="00EF16A2" w:rsidRPr="00B759A3" w:rsidRDefault="00EF16A2" w:rsidP="00704B4D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bidi="th-TH"/>
              </w:rPr>
              <w:t>12,407</w:t>
            </w:r>
          </w:p>
        </w:tc>
        <w:tc>
          <w:tcPr>
            <w:tcW w:w="270" w:type="dxa"/>
            <w:gridSpan w:val="2"/>
            <w:vAlign w:val="bottom"/>
          </w:tcPr>
          <w:p w14:paraId="673165B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vAlign w:val="bottom"/>
          </w:tcPr>
          <w:p w14:paraId="6D1776BD" w14:textId="5950E8C9" w:rsidR="00EF16A2" w:rsidRPr="00B759A3" w:rsidRDefault="00EF16A2" w:rsidP="00704B4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(4,671)</w:t>
            </w:r>
          </w:p>
        </w:tc>
        <w:tc>
          <w:tcPr>
            <w:tcW w:w="277" w:type="dxa"/>
            <w:gridSpan w:val="2"/>
            <w:vAlign w:val="bottom"/>
          </w:tcPr>
          <w:p w14:paraId="3833346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F6D7A08" w14:textId="51A9A417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7,736</w:t>
            </w:r>
          </w:p>
        </w:tc>
      </w:tr>
      <w:tr w:rsidR="00EF16A2" w:rsidRPr="00B759A3" w14:paraId="4368BB1E" w14:textId="77777777">
        <w:tc>
          <w:tcPr>
            <w:tcW w:w="1620" w:type="dxa"/>
          </w:tcPr>
          <w:p w14:paraId="0710653B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B759A3">
              <w:rPr>
                <w:rFonts w:ascii="Angsana New" w:hAnsi="Angsana New"/>
                <w:sz w:val="30"/>
                <w:szCs w:val="30"/>
              </w:rPr>
              <w:br/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vAlign w:val="bottom"/>
          </w:tcPr>
          <w:p w14:paraId="1B0848E0" w14:textId="1A5D21AC" w:rsidR="00EF16A2" w:rsidRPr="00B759A3" w:rsidRDefault="00EF16A2" w:rsidP="00EF16A2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7,335</w:t>
            </w:r>
          </w:p>
        </w:tc>
        <w:tc>
          <w:tcPr>
            <w:tcW w:w="237" w:type="dxa"/>
            <w:vAlign w:val="bottom"/>
          </w:tcPr>
          <w:p w14:paraId="27E074F2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68F32AE6" w14:textId="1ADD526B" w:rsidR="00EF16A2" w:rsidRPr="00B759A3" w:rsidRDefault="00EF16A2" w:rsidP="00EF16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(349)</w:t>
            </w:r>
          </w:p>
        </w:tc>
        <w:tc>
          <w:tcPr>
            <w:tcW w:w="270" w:type="dxa"/>
            <w:vAlign w:val="bottom"/>
          </w:tcPr>
          <w:p w14:paraId="53C1A23B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67981C2" w14:textId="2146A755" w:rsidR="00EF16A2" w:rsidRPr="00B759A3" w:rsidRDefault="00EF16A2" w:rsidP="00EF16A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6,986</w:t>
            </w:r>
          </w:p>
        </w:tc>
        <w:tc>
          <w:tcPr>
            <w:tcW w:w="270" w:type="dxa"/>
            <w:vAlign w:val="bottom"/>
          </w:tcPr>
          <w:p w14:paraId="3E73BE87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610CB8" w14:textId="129C3AB4" w:rsidR="00EF16A2" w:rsidRPr="00B759A3" w:rsidRDefault="00EF16A2" w:rsidP="00EF16A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40,352</w:t>
            </w:r>
          </w:p>
        </w:tc>
        <w:tc>
          <w:tcPr>
            <w:tcW w:w="270" w:type="dxa"/>
            <w:gridSpan w:val="2"/>
            <w:vAlign w:val="bottom"/>
          </w:tcPr>
          <w:p w14:paraId="1B31DA38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vAlign w:val="bottom"/>
          </w:tcPr>
          <w:p w14:paraId="628D550F" w14:textId="15B21B4A" w:rsidR="00EF16A2" w:rsidRPr="00B759A3" w:rsidRDefault="00EF16A2" w:rsidP="00EF16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(15,400)</w:t>
            </w:r>
          </w:p>
        </w:tc>
        <w:tc>
          <w:tcPr>
            <w:tcW w:w="277" w:type="dxa"/>
            <w:gridSpan w:val="2"/>
            <w:vAlign w:val="bottom"/>
          </w:tcPr>
          <w:p w14:paraId="6304FB8F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133985B" w14:textId="273EE78F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24,952</w:t>
            </w:r>
          </w:p>
        </w:tc>
      </w:tr>
      <w:tr w:rsidR="00EF16A2" w:rsidRPr="00B759A3" w14:paraId="612A2DB0" w14:textId="77777777">
        <w:tc>
          <w:tcPr>
            <w:tcW w:w="1620" w:type="dxa"/>
          </w:tcPr>
          <w:p w14:paraId="23DF427F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9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4706B862" w14:textId="44B9C93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7DC74EB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F7E5C1A" w14:textId="678D6A4A" w:rsidR="00EF16A2" w:rsidRPr="00B759A3" w:rsidRDefault="00EF16A2" w:rsidP="00EF16A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A0072A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F3FDF86" w14:textId="1DBEF818" w:rsidR="00EF16A2" w:rsidRPr="00B759A3" w:rsidRDefault="00EF16A2" w:rsidP="00EF16A2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6F0EE4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9B1A5E" w14:textId="2681C7C8" w:rsidR="00EF16A2" w:rsidRPr="00B759A3" w:rsidRDefault="00EF16A2" w:rsidP="00EF16A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93,891</w:t>
            </w:r>
          </w:p>
        </w:tc>
        <w:tc>
          <w:tcPr>
            <w:tcW w:w="270" w:type="dxa"/>
            <w:gridSpan w:val="2"/>
            <w:vAlign w:val="bottom"/>
          </w:tcPr>
          <w:p w14:paraId="0C4F6450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vAlign w:val="bottom"/>
          </w:tcPr>
          <w:p w14:paraId="5CC81492" w14:textId="5737BF00" w:rsidR="00EF16A2" w:rsidRPr="00B759A3" w:rsidRDefault="00EF16A2" w:rsidP="004F2F2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(19,097)</w:t>
            </w:r>
          </w:p>
        </w:tc>
        <w:tc>
          <w:tcPr>
            <w:tcW w:w="277" w:type="dxa"/>
            <w:gridSpan w:val="2"/>
            <w:vAlign w:val="bottom"/>
          </w:tcPr>
          <w:p w14:paraId="02CA1822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E0C83D4" w14:textId="7D2BBAE0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74,794</w:t>
            </w:r>
          </w:p>
        </w:tc>
      </w:tr>
      <w:tr w:rsidR="00EF16A2" w:rsidRPr="00B759A3" w14:paraId="611588BF" w14:textId="77777777">
        <w:tc>
          <w:tcPr>
            <w:tcW w:w="1620" w:type="dxa"/>
          </w:tcPr>
          <w:p w14:paraId="2A27A955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7E70A" w14:textId="06B77276" w:rsidR="00EF16A2" w:rsidRPr="00B759A3" w:rsidRDefault="00EF16A2" w:rsidP="00EF16A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12,72</w:t>
            </w:r>
            <w:r w:rsidR="00C65484"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37" w:type="dxa"/>
            <w:vAlign w:val="bottom"/>
          </w:tcPr>
          <w:p w14:paraId="34873736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DDE85" w14:textId="278DFFAB" w:rsidR="00EF16A2" w:rsidRPr="00B759A3" w:rsidRDefault="00EF16A2" w:rsidP="00EF16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(823)</w:t>
            </w:r>
          </w:p>
        </w:tc>
        <w:tc>
          <w:tcPr>
            <w:tcW w:w="270" w:type="dxa"/>
            <w:vAlign w:val="bottom"/>
          </w:tcPr>
          <w:p w14:paraId="262E6E3B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7A612" w14:textId="6E267AF0" w:rsidR="00EF16A2" w:rsidRPr="00B759A3" w:rsidRDefault="00EF16A2" w:rsidP="00EF16A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11,90</w:t>
            </w:r>
            <w:r w:rsidR="00C65484"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DBAFC2B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8F296" w14:textId="382F8E0D" w:rsidR="00EF16A2" w:rsidRPr="00B759A3" w:rsidRDefault="00EF16A2" w:rsidP="00EF16A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146,650</w:t>
            </w:r>
          </w:p>
        </w:tc>
        <w:tc>
          <w:tcPr>
            <w:tcW w:w="270" w:type="dxa"/>
            <w:gridSpan w:val="2"/>
            <w:vAlign w:val="bottom"/>
          </w:tcPr>
          <w:p w14:paraId="1A2F2CCD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672D1" w14:textId="4B5BF27A" w:rsidR="00EF16A2" w:rsidRPr="00B759A3" w:rsidRDefault="00EF16A2" w:rsidP="00EF16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(39,168)</w:t>
            </w:r>
          </w:p>
        </w:tc>
        <w:tc>
          <w:tcPr>
            <w:tcW w:w="277" w:type="dxa"/>
            <w:gridSpan w:val="2"/>
            <w:vAlign w:val="bottom"/>
          </w:tcPr>
          <w:p w14:paraId="23FF7433" w14:textId="77777777" w:rsidR="00EF16A2" w:rsidRPr="00B759A3" w:rsidRDefault="00EF16A2" w:rsidP="00EF16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98BD1" w14:textId="314BDB6B" w:rsidR="00EF16A2" w:rsidRPr="00B759A3" w:rsidRDefault="00EF16A2" w:rsidP="00EF16A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107,482</w:t>
            </w:r>
          </w:p>
        </w:tc>
      </w:tr>
    </w:tbl>
    <w:p w14:paraId="7D643164" w14:textId="77777777" w:rsidR="00997599" w:rsidRPr="00B759A3" w:rsidRDefault="00997599" w:rsidP="00170FF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271"/>
        <w:gridCol w:w="1189"/>
        <w:gridCol w:w="241"/>
        <w:gridCol w:w="1163"/>
        <w:gridCol w:w="264"/>
        <w:gridCol w:w="1110"/>
      </w:tblGrid>
      <w:tr w:rsidR="00E35C22" w:rsidRPr="00B759A3" w14:paraId="6BE8F76B" w14:textId="77777777" w:rsidTr="00621C9C">
        <w:trPr>
          <w:trHeight w:val="427"/>
          <w:tblHeader/>
        </w:trPr>
        <w:tc>
          <w:tcPr>
            <w:tcW w:w="2115" w:type="pct"/>
          </w:tcPr>
          <w:p w14:paraId="6603DB0B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14:paraId="3CF7155B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DFB0E29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535B2D62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5C22" w:rsidRPr="00B759A3" w14:paraId="330AD455" w14:textId="77777777" w:rsidTr="00C8154E">
        <w:trPr>
          <w:trHeight w:val="417"/>
          <w:tblHeader/>
        </w:trPr>
        <w:tc>
          <w:tcPr>
            <w:tcW w:w="2115" w:type="pct"/>
          </w:tcPr>
          <w:p w14:paraId="6368B682" w14:textId="5D0AB75C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</w:tcPr>
          <w:p w14:paraId="432E9622" w14:textId="6D7858A8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16A2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D426852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A9070E" w14:textId="3CDCEFF4" w:rsidR="00E35C22" w:rsidRPr="00B759A3" w:rsidRDefault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1A8061E8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A38AF23" w14:textId="11C77E1E" w:rsidR="00E35C22" w:rsidRPr="00B759A3" w:rsidRDefault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BA3B1D8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EAAD65" w14:textId="475EC207" w:rsidR="00E35C22" w:rsidRPr="00B759A3" w:rsidRDefault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35C22" w:rsidRPr="00B759A3" w14:paraId="715681CB" w14:textId="77777777" w:rsidTr="00C8154E">
        <w:trPr>
          <w:trHeight w:val="417"/>
          <w:tblHeader/>
        </w:trPr>
        <w:tc>
          <w:tcPr>
            <w:tcW w:w="2115" w:type="pct"/>
          </w:tcPr>
          <w:p w14:paraId="4C122C49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5" w:type="pct"/>
            <w:gridSpan w:val="7"/>
          </w:tcPr>
          <w:p w14:paraId="7039B80B" w14:textId="77777777" w:rsidR="00E35C22" w:rsidRPr="00B759A3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C22" w:rsidRPr="00B759A3" w14:paraId="5D3E6B66" w14:textId="77777777" w:rsidTr="00C8154E">
        <w:trPr>
          <w:trHeight w:val="397"/>
        </w:trPr>
        <w:tc>
          <w:tcPr>
            <w:tcW w:w="2115" w:type="pct"/>
          </w:tcPr>
          <w:p w14:paraId="1EBE3612" w14:textId="5083359C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21" w:type="pct"/>
            <w:vAlign w:val="bottom"/>
          </w:tcPr>
          <w:p w14:paraId="022D049E" w14:textId="38F8A539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416DE18" w14:textId="77777777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4C52F724" w14:textId="05A8D4CE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5E0084E" w14:textId="77777777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EAB6537" w14:textId="51996AF3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56B065" w14:textId="77777777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8B9DC20" w14:textId="10601885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C22" w:rsidRPr="00B759A3" w14:paraId="12DE19A5" w14:textId="77777777" w:rsidTr="00C8154E">
        <w:trPr>
          <w:trHeight w:val="407"/>
        </w:trPr>
        <w:tc>
          <w:tcPr>
            <w:tcW w:w="2115" w:type="pct"/>
          </w:tcPr>
          <w:p w14:paraId="3EAB159A" w14:textId="76D1D05B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21" w:type="pct"/>
            <w:vAlign w:val="bottom"/>
          </w:tcPr>
          <w:p w14:paraId="44687DDA" w14:textId="40C8A071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7B0E3EA" w14:textId="77777777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58249266" w14:textId="5CB90383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E113FC7" w14:textId="77777777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6C87E46" w14:textId="0667F1EF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4A11A20" w14:textId="77777777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373F72D" w14:textId="35E75300" w:rsidR="00E35C22" w:rsidRPr="00B759A3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6A2" w:rsidRPr="00B759A3" w14:paraId="3D37090F" w14:textId="77777777" w:rsidTr="008A2E70">
        <w:trPr>
          <w:trHeight w:val="407"/>
        </w:trPr>
        <w:tc>
          <w:tcPr>
            <w:tcW w:w="2115" w:type="pct"/>
          </w:tcPr>
          <w:p w14:paraId="6D8A8D6E" w14:textId="4784D70F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สิทธิการเช่าที่ดินและอาคาร</w:t>
            </w:r>
          </w:p>
        </w:tc>
        <w:tc>
          <w:tcPr>
            <w:tcW w:w="621" w:type="pct"/>
            <w:vAlign w:val="bottom"/>
          </w:tcPr>
          <w:p w14:paraId="7760A187" w14:textId="32F3D62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10,108</w:t>
            </w:r>
          </w:p>
        </w:tc>
        <w:tc>
          <w:tcPr>
            <w:tcW w:w="145" w:type="pct"/>
            <w:vAlign w:val="bottom"/>
          </w:tcPr>
          <w:p w14:paraId="5121BFE3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16CB4D72" w14:textId="51C94D7B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11,090</w:t>
            </w:r>
          </w:p>
        </w:tc>
        <w:tc>
          <w:tcPr>
            <w:tcW w:w="129" w:type="pct"/>
            <w:vAlign w:val="bottom"/>
          </w:tcPr>
          <w:p w14:paraId="1066CA0F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2626B67" w14:textId="015DCCF9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6,932</w:t>
            </w:r>
          </w:p>
        </w:tc>
        <w:tc>
          <w:tcPr>
            <w:tcW w:w="141" w:type="pct"/>
            <w:vAlign w:val="bottom"/>
          </w:tcPr>
          <w:p w14:paraId="24BF32F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6134B27" w14:textId="7611A549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8,190</w:t>
            </w:r>
          </w:p>
        </w:tc>
      </w:tr>
      <w:tr w:rsidR="00EF16A2" w:rsidRPr="00B759A3" w14:paraId="12CC4AEA" w14:textId="77777777" w:rsidTr="008A2E70">
        <w:trPr>
          <w:trHeight w:val="407"/>
        </w:trPr>
        <w:tc>
          <w:tcPr>
            <w:tcW w:w="2115" w:type="pct"/>
          </w:tcPr>
          <w:p w14:paraId="036361E4" w14:textId="4E3E047B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621" w:type="pct"/>
            <w:vAlign w:val="bottom"/>
          </w:tcPr>
          <w:p w14:paraId="16AF085A" w14:textId="10EC079A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5,368</w:t>
            </w:r>
          </w:p>
        </w:tc>
        <w:tc>
          <w:tcPr>
            <w:tcW w:w="145" w:type="pct"/>
            <w:vAlign w:val="bottom"/>
          </w:tcPr>
          <w:p w14:paraId="53E011BA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5614ECC7" w14:textId="65B219B5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3,383</w:t>
            </w:r>
          </w:p>
        </w:tc>
        <w:tc>
          <w:tcPr>
            <w:tcW w:w="129" w:type="pct"/>
            <w:vAlign w:val="bottom"/>
          </w:tcPr>
          <w:p w14:paraId="7BCC70D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D112305" w14:textId="647D033C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141" w:type="pct"/>
            <w:vAlign w:val="bottom"/>
          </w:tcPr>
          <w:p w14:paraId="4579650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D25EB9A" w14:textId="533DC960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EF16A2" w:rsidRPr="00B759A3" w14:paraId="35493FDC" w14:textId="77777777" w:rsidTr="008A2E70">
        <w:trPr>
          <w:trHeight w:val="407"/>
        </w:trPr>
        <w:tc>
          <w:tcPr>
            <w:tcW w:w="2115" w:type="pct"/>
          </w:tcPr>
          <w:p w14:paraId="3E3EC01A" w14:textId="3C3EB734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621" w:type="pct"/>
            <w:vAlign w:val="bottom"/>
          </w:tcPr>
          <w:p w14:paraId="085C8B80" w14:textId="225A764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145" w:type="pct"/>
            <w:vAlign w:val="bottom"/>
          </w:tcPr>
          <w:p w14:paraId="6160701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4BB9CE5E" w14:textId="66341482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129" w:type="pct"/>
            <w:vAlign w:val="bottom"/>
          </w:tcPr>
          <w:p w14:paraId="322ED114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917B971" w14:textId="643760C6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2,136</w:t>
            </w:r>
          </w:p>
        </w:tc>
        <w:tc>
          <w:tcPr>
            <w:tcW w:w="141" w:type="pct"/>
            <w:vAlign w:val="bottom"/>
          </w:tcPr>
          <w:p w14:paraId="2E320157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F6A1F8D" w14:textId="6DC607B2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</w:tr>
      <w:tr w:rsidR="00EF16A2" w:rsidRPr="00B759A3" w14:paraId="14B6DE9E" w14:textId="77777777" w:rsidTr="008A2E70">
        <w:trPr>
          <w:trHeight w:val="407"/>
        </w:trPr>
        <w:tc>
          <w:tcPr>
            <w:tcW w:w="2115" w:type="pct"/>
          </w:tcPr>
          <w:p w14:paraId="03AD694C" w14:textId="4D071B88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759A3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vAlign w:val="bottom"/>
          </w:tcPr>
          <w:p w14:paraId="2EAD43CE" w14:textId="47CB65E8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7,607</w:t>
            </w:r>
          </w:p>
        </w:tc>
        <w:tc>
          <w:tcPr>
            <w:tcW w:w="145" w:type="pct"/>
            <w:vAlign w:val="bottom"/>
          </w:tcPr>
          <w:p w14:paraId="480EFC58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01F392E4" w14:textId="6086EDAC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7,523</w:t>
            </w:r>
          </w:p>
        </w:tc>
        <w:tc>
          <w:tcPr>
            <w:tcW w:w="129" w:type="pct"/>
            <w:vAlign w:val="bottom"/>
          </w:tcPr>
          <w:p w14:paraId="7856DCE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765DDAB" w14:textId="712F4435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4,447</w:t>
            </w:r>
          </w:p>
        </w:tc>
        <w:tc>
          <w:tcPr>
            <w:tcW w:w="141" w:type="pct"/>
            <w:vAlign w:val="bottom"/>
          </w:tcPr>
          <w:p w14:paraId="59F5BFD0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3CC6E79" w14:textId="755F1881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4,748</w:t>
            </w:r>
          </w:p>
        </w:tc>
      </w:tr>
      <w:tr w:rsidR="00EF16A2" w:rsidRPr="00B759A3" w14:paraId="029EDEC0" w14:textId="77777777" w:rsidTr="00C8154E">
        <w:trPr>
          <w:trHeight w:val="407"/>
        </w:trPr>
        <w:tc>
          <w:tcPr>
            <w:tcW w:w="2115" w:type="pct"/>
          </w:tcPr>
          <w:p w14:paraId="37FB0B95" w14:textId="62A35304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B759A3">
              <w:rPr>
                <w:rFonts w:ascii="Angsana New" w:hAnsi="Angsana New"/>
                <w:sz w:val="30"/>
                <w:szCs w:val="30"/>
              </w:rPr>
              <w:br/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621" w:type="pct"/>
            <w:vAlign w:val="bottom"/>
          </w:tcPr>
          <w:p w14:paraId="34F819F0" w14:textId="4D8367D3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2,381</w:t>
            </w:r>
          </w:p>
        </w:tc>
        <w:tc>
          <w:tcPr>
            <w:tcW w:w="145" w:type="pct"/>
            <w:vAlign w:val="bottom"/>
          </w:tcPr>
          <w:p w14:paraId="2D07D89E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210DE35E" w14:textId="71C9C8C8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29" w:type="pct"/>
            <w:vAlign w:val="bottom"/>
          </w:tcPr>
          <w:p w14:paraId="2CD848F1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0731D72" w14:textId="64700B66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41" w:type="pct"/>
            <w:vAlign w:val="bottom"/>
          </w:tcPr>
          <w:p w14:paraId="5B3D545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ADA453B" w14:textId="0424D5A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</w:tbl>
    <w:p w14:paraId="5F6E84B0" w14:textId="77777777" w:rsidR="00E35C22" w:rsidRPr="00B759A3" w:rsidRDefault="00E35C22" w:rsidP="00170FF9">
      <w:pPr>
        <w:pStyle w:val="FSContent"/>
        <w:rPr>
          <w:lang w:val="en-US"/>
        </w:rPr>
      </w:pPr>
    </w:p>
    <w:p w14:paraId="513E81BC" w14:textId="77777777" w:rsidR="00E35C22" w:rsidRPr="00B759A3" w:rsidRDefault="00E35C22" w:rsidP="00170FF9">
      <w:pPr>
        <w:pStyle w:val="FSContent"/>
        <w:rPr>
          <w:lang w:val="en-US"/>
        </w:rPr>
      </w:pPr>
    </w:p>
    <w:p w14:paraId="12BA855F" w14:textId="77777777" w:rsidR="001F2375" w:rsidRPr="00B759A3" w:rsidRDefault="001F2375" w:rsidP="00170FF9">
      <w:pPr>
        <w:pStyle w:val="FSContent"/>
        <w:rPr>
          <w:lang w:val="en-US"/>
        </w:rPr>
      </w:pPr>
    </w:p>
    <w:p w14:paraId="7027CC4B" w14:textId="71D8FF0A" w:rsidR="00170FF9" w:rsidRPr="00B759A3" w:rsidRDefault="00385936" w:rsidP="00170FF9">
      <w:pPr>
        <w:pStyle w:val="FSContent"/>
        <w:rPr>
          <w:lang w:val="en-US"/>
        </w:rPr>
      </w:pPr>
      <w:r w:rsidRPr="00B759A3">
        <w:rPr>
          <w:cs/>
          <w:lang w:val="en-US"/>
        </w:rPr>
        <w:lastRenderedPageBreak/>
        <w:t>กระแสเงินสดจ่ายทั้งหมดของสัญญาเช่าที่แสดงในงบกระแสเงินสด</w:t>
      </w:r>
      <w:r w:rsidR="00F532CE" w:rsidRPr="00B759A3">
        <w:rPr>
          <w:rFonts w:hint="cs"/>
          <w:cs/>
          <w:lang w:val="en-US"/>
        </w:rPr>
        <w:t>รวมและงบกระแสเงินสดเฉพาะกิจการ</w:t>
      </w:r>
      <w:r w:rsidRPr="00B759A3">
        <w:rPr>
          <w:cs/>
          <w:lang w:val="en-US"/>
        </w:rPr>
        <w:t xml:space="preserve">สำหรับปีสิ้นสุดวันที่ </w:t>
      </w:r>
      <w:r w:rsidR="002873E3" w:rsidRPr="00B759A3">
        <w:rPr>
          <w:rFonts w:asciiTheme="majorBidi" w:hAnsiTheme="majorBidi" w:cstheme="majorBidi"/>
          <w:lang w:val="en-US"/>
        </w:rPr>
        <w:t>31</w:t>
      </w:r>
      <w:r w:rsidRPr="00B759A3">
        <w:rPr>
          <w:cs/>
          <w:lang w:val="en-US"/>
        </w:rPr>
        <w:t xml:space="preserve"> ธันวาคม </w:t>
      </w:r>
      <w:r w:rsidR="002873E3" w:rsidRPr="00B759A3">
        <w:rPr>
          <w:rFonts w:asciiTheme="majorBidi" w:hAnsiTheme="majorBidi" w:cstheme="majorBidi"/>
        </w:rPr>
        <w:t>256</w:t>
      </w:r>
      <w:r w:rsidR="005177BA" w:rsidRPr="00B759A3">
        <w:rPr>
          <w:rFonts w:asciiTheme="majorBidi" w:hAnsiTheme="majorBidi" w:cstheme="majorBidi"/>
          <w:lang w:val="en-US"/>
        </w:rPr>
        <w:t>8</w:t>
      </w:r>
      <w:r w:rsidRPr="00B759A3" w:rsidDel="00385936">
        <w:rPr>
          <w:cs/>
          <w:lang w:val="en-US"/>
        </w:rPr>
        <w:t xml:space="preserve"> </w:t>
      </w:r>
      <w:r w:rsidR="00170FF9" w:rsidRPr="00B759A3">
        <w:rPr>
          <w:cs/>
          <w:lang w:val="en-US"/>
        </w:rPr>
        <w:t>มีจำนวน</w:t>
      </w:r>
      <w:r w:rsidR="00374E89" w:rsidRPr="00B759A3">
        <w:rPr>
          <w:lang w:val="en-US"/>
        </w:rPr>
        <w:t xml:space="preserve"> </w:t>
      </w:r>
      <w:r w:rsidR="005E719F" w:rsidRPr="00B759A3">
        <w:rPr>
          <w:lang w:val="en-US"/>
        </w:rPr>
        <w:t>15.6</w:t>
      </w:r>
      <w:r w:rsidR="00067AB2" w:rsidRPr="00B759A3">
        <w:rPr>
          <w:lang w:val="en-US"/>
        </w:rPr>
        <w:t xml:space="preserve"> </w:t>
      </w:r>
      <w:r w:rsidR="00067AB2" w:rsidRPr="00B759A3">
        <w:rPr>
          <w:rFonts w:hint="cs"/>
          <w:cs/>
          <w:lang w:val="en-US"/>
        </w:rPr>
        <w:t xml:space="preserve">ล้านบาท และ </w:t>
      </w:r>
      <w:r w:rsidR="005E719F" w:rsidRPr="00B759A3">
        <w:rPr>
          <w:rFonts w:asciiTheme="majorBidi" w:hAnsiTheme="majorBidi" w:cstheme="majorBidi"/>
          <w:lang w:val="en-US"/>
        </w:rPr>
        <w:t xml:space="preserve">8.2 </w:t>
      </w:r>
      <w:r w:rsidR="00374E89" w:rsidRPr="00B759A3">
        <w:rPr>
          <w:rFonts w:hint="cs"/>
          <w:cs/>
          <w:lang w:val="en-US"/>
        </w:rPr>
        <w:t>ล้านบาท</w:t>
      </w:r>
      <w:r w:rsidR="00067AB2" w:rsidRPr="00B759A3">
        <w:rPr>
          <w:lang w:val="en-US"/>
        </w:rPr>
        <w:t xml:space="preserve"> </w:t>
      </w:r>
      <w:r w:rsidR="00067AB2" w:rsidRPr="00B759A3">
        <w:rPr>
          <w:rFonts w:hint="cs"/>
          <w:cs/>
          <w:lang w:val="en-US"/>
        </w:rPr>
        <w:t>ตามลำดับ</w:t>
      </w:r>
      <w:r w:rsidR="00F532CE" w:rsidRPr="00B759A3">
        <w:rPr>
          <w:lang w:val="en-US"/>
        </w:rPr>
        <w:t xml:space="preserve"> </w:t>
      </w:r>
      <w:r w:rsidR="00374E89" w:rsidRPr="00B759A3">
        <w:rPr>
          <w:i/>
          <w:iCs/>
          <w:lang w:val="en-US"/>
        </w:rPr>
        <w:t>(256</w:t>
      </w:r>
      <w:r w:rsidR="00EF16A2" w:rsidRPr="00B759A3">
        <w:rPr>
          <w:i/>
          <w:iCs/>
          <w:lang w:val="en-US"/>
        </w:rPr>
        <w:t>7</w:t>
      </w:r>
      <w:r w:rsidR="00621C9C" w:rsidRPr="00B759A3">
        <w:rPr>
          <w:i/>
          <w:iCs/>
          <w:lang w:val="en-US"/>
        </w:rPr>
        <w:t xml:space="preserve"> </w:t>
      </w:r>
      <w:r w:rsidR="00374E89" w:rsidRPr="00B759A3">
        <w:rPr>
          <w:i/>
          <w:iCs/>
          <w:lang w:val="en-US"/>
        </w:rPr>
        <w:t xml:space="preserve">: </w:t>
      </w:r>
      <w:r w:rsidR="003729D8" w:rsidRPr="00B759A3">
        <w:rPr>
          <w:rFonts w:hint="cs"/>
          <w:i/>
          <w:iCs/>
          <w:cs/>
          <w:lang w:val="en-GB"/>
        </w:rPr>
        <w:t>จำ</w:t>
      </w:r>
      <w:r w:rsidR="003729D8" w:rsidRPr="00B759A3">
        <w:rPr>
          <w:rFonts w:hint="cs"/>
          <w:i/>
          <w:iCs/>
          <w:cs/>
          <w:lang w:val="en-US"/>
        </w:rPr>
        <w:t>นว</w:t>
      </w:r>
      <w:r w:rsidR="003729D8" w:rsidRPr="00B759A3">
        <w:rPr>
          <w:rFonts w:hint="cs"/>
          <w:i/>
          <w:iCs/>
          <w:cs/>
          <w:lang w:val="en-GB"/>
        </w:rPr>
        <w:t xml:space="preserve">น </w:t>
      </w:r>
      <w:r w:rsidR="00EF16A2" w:rsidRPr="00B759A3">
        <w:rPr>
          <w:i/>
          <w:iCs/>
          <w:lang w:val="en-GB"/>
        </w:rPr>
        <w:t>15.6</w:t>
      </w:r>
      <w:r w:rsidR="00170FF9" w:rsidRPr="00B759A3">
        <w:rPr>
          <w:rFonts w:hint="cs"/>
          <w:i/>
          <w:iCs/>
          <w:cs/>
          <w:lang w:val="en-US"/>
        </w:rPr>
        <w:t xml:space="preserve"> ล้านบาท</w:t>
      </w:r>
      <w:r w:rsidR="00067AB2" w:rsidRPr="00B759A3">
        <w:rPr>
          <w:i/>
          <w:iCs/>
          <w:lang w:val="en-US"/>
        </w:rPr>
        <w:t xml:space="preserve"> </w:t>
      </w:r>
      <w:r w:rsidR="00067AB2" w:rsidRPr="00B759A3">
        <w:rPr>
          <w:rFonts w:hint="cs"/>
          <w:i/>
          <w:iCs/>
          <w:cs/>
          <w:lang w:val="en-US"/>
        </w:rPr>
        <w:t xml:space="preserve">และ </w:t>
      </w:r>
      <w:r w:rsidR="00EF16A2" w:rsidRPr="00B759A3">
        <w:rPr>
          <w:i/>
          <w:iCs/>
          <w:lang w:val="en-US"/>
        </w:rPr>
        <w:t>8.2</w:t>
      </w:r>
      <w:r w:rsidR="00067AB2" w:rsidRPr="00B759A3">
        <w:rPr>
          <w:i/>
          <w:iCs/>
          <w:lang w:val="en-US"/>
        </w:rPr>
        <w:t xml:space="preserve"> </w:t>
      </w:r>
      <w:r w:rsidR="00067AB2" w:rsidRPr="00B759A3">
        <w:rPr>
          <w:rFonts w:hint="cs"/>
          <w:i/>
          <w:iCs/>
          <w:cs/>
          <w:lang w:val="en-US"/>
        </w:rPr>
        <w:t>ล้านบาท ตามลำดับ</w:t>
      </w:r>
      <w:r w:rsidR="00374E89" w:rsidRPr="00B759A3">
        <w:rPr>
          <w:i/>
          <w:iCs/>
          <w:lang w:val="en-US"/>
        </w:rPr>
        <w:t>)</w:t>
      </w:r>
      <w:r w:rsidR="00374E89" w:rsidRPr="00B759A3">
        <w:rPr>
          <w:rFonts w:hint="cs"/>
          <w:cs/>
          <w:lang w:val="en-US"/>
        </w:rPr>
        <w:t xml:space="preserve"> </w:t>
      </w:r>
    </w:p>
    <w:p w14:paraId="41D54B36" w14:textId="77777777" w:rsidR="00170FF9" w:rsidRPr="00B759A3" w:rsidRDefault="00170FF9" w:rsidP="00374E89">
      <w:pPr>
        <w:pStyle w:val="FSContent"/>
        <w:rPr>
          <w:lang w:val="en-US"/>
        </w:rPr>
      </w:pPr>
    </w:p>
    <w:p w14:paraId="2EB33B19" w14:textId="59B4FF0B" w:rsidR="00170FF9" w:rsidRPr="00B759A3" w:rsidRDefault="00AE0F5E" w:rsidP="00595A96">
      <w:pPr>
        <w:pStyle w:val="FSContent"/>
        <w:tabs>
          <w:tab w:val="left" w:pos="630"/>
        </w:tabs>
        <w:rPr>
          <w:lang w:val="en-US"/>
        </w:rPr>
      </w:pPr>
      <w:r w:rsidRPr="00B759A3">
        <w:rPr>
          <w:rFonts w:hint="cs"/>
          <w:cs/>
          <w:lang w:val="en-US"/>
        </w:rPr>
        <w:t>กลุ่ม</w:t>
      </w:r>
      <w:r w:rsidR="00170FF9" w:rsidRPr="00B759A3">
        <w:rPr>
          <w:cs/>
          <w:lang w:val="en-US"/>
        </w:rPr>
        <w:t>บริษัททำสัญญาเช่ากับบริษัทในประเทศหลายแห่ง และกิจการที่เกี่ยวข้องกัน เพื่อเช่า</w:t>
      </w:r>
      <w:r w:rsidR="00D57EF8" w:rsidRPr="00B759A3">
        <w:rPr>
          <w:rFonts w:hint="cs"/>
          <w:cs/>
          <w:lang w:val="en-US"/>
        </w:rPr>
        <w:t xml:space="preserve">ที่ดิน อาคาร </w:t>
      </w:r>
      <w:r w:rsidR="00170FF9" w:rsidRPr="00B759A3">
        <w:rPr>
          <w:cs/>
          <w:lang w:val="en-US"/>
        </w:rPr>
        <w:t xml:space="preserve">อุปกรณ์ </w:t>
      </w:r>
      <w:r w:rsidR="000549E4" w:rsidRPr="00B759A3">
        <w:rPr>
          <w:rFonts w:hint="cs"/>
          <w:cs/>
          <w:lang w:val="en-US"/>
        </w:rPr>
        <w:t xml:space="preserve">และยานพาหนะ </w:t>
      </w:r>
      <w:r w:rsidR="00170FF9" w:rsidRPr="00B759A3">
        <w:rPr>
          <w:cs/>
          <w:lang w:val="en-US"/>
        </w:rPr>
        <w:t xml:space="preserve">ภายใต้เงื่อนไขของสัญญา </w:t>
      </w:r>
      <w:r w:rsidR="00BE76A0" w:rsidRPr="00B759A3">
        <w:rPr>
          <w:rFonts w:hint="cs"/>
          <w:cs/>
          <w:lang w:val="en-US"/>
        </w:rPr>
        <w:t>กลุ่ม</w:t>
      </w:r>
      <w:r w:rsidR="00170FF9" w:rsidRPr="00B759A3">
        <w:rPr>
          <w:cs/>
          <w:lang w:val="en-US"/>
        </w:rPr>
        <w:t>บริษัทต้องปฏิบัติตามเงื่อนไขเกี่ยวกับสินทรัพย์ที่เช่า</w:t>
      </w:r>
    </w:p>
    <w:p w14:paraId="3E6C4CB9" w14:textId="77777777" w:rsidR="00F532CE" w:rsidRPr="00B759A3" w:rsidRDefault="00F532CE" w:rsidP="005E719F">
      <w:pPr>
        <w:pStyle w:val="FSContent"/>
        <w:rPr>
          <w:lang w:val="en-US"/>
        </w:rPr>
      </w:pPr>
    </w:p>
    <w:p w14:paraId="52F5A293" w14:textId="70EBA2C6" w:rsidR="002C4FD1" w:rsidRPr="00B759A3" w:rsidRDefault="002C4FD1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759A3">
        <w:rPr>
          <w:rFonts w:ascii="Angsana New" w:hAnsi="Angsana New"/>
          <w:b/>
          <w:bCs/>
          <w:sz w:val="30"/>
          <w:szCs w:val="30"/>
        </w:rPr>
        <w:t>1</w:t>
      </w:r>
      <w:r w:rsidR="006E779F" w:rsidRPr="00B759A3">
        <w:rPr>
          <w:rFonts w:ascii="Angsana New" w:hAnsi="Angsana New"/>
          <w:b/>
          <w:bCs/>
          <w:sz w:val="30"/>
          <w:szCs w:val="30"/>
        </w:rPr>
        <w:t>5</w:t>
      </w:r>
      <w:r w:rsidRPr="00B759A3">
        <w:rPr>
          <w:rFonts w:ascii="Angsana New" w:hAnsi="Angsana New"/>
          <w:b/>
          <w:bCs/>
          <w:sz w:val="30"/>
          <w:szCs w:val="30"/>
        </w:rPr>
        <w:tab/>
      </w:r>
      <w:r w:rsidRPr="00B759A3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B759A3" w:rsidRDefault="002C4FD1" w:rsidP="007E5573">
      <w:pPr>
        <w:pStyle w:val="FSContent"/>
        <w:rPr>
          <w:lang w:val="en-US"/>
        </w:rPr>
      </w:pPr>
    </w:p>
    <w:p w14:paraId="104AF897" w14:textId="030D6EED" w:rsidR="002C4FD1" w:rsidRPr="00B759A3" w:rsidRDefault="002C4FD1" w:rsidP="007E5573">
      <w:pPr>
        <w:pStyle w:val="FSContent"/>
        <w:rPr>
          <w:lang w:val="en-US"/>
        </w:rPr>
      </w:pPr>
      <w:r w:rsidRPr="00B759A3">
        <w:rPr>
          <w:rFonts w:hint="cs"/>
          <w:cs/>
          <w:lang w:val="en-US"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>ธันวาคม ได้ดังนี้</w:t>
      </w:r>
    </w:p>
    <w:p w14:paraId="13858C65" w14:textId="77777777" w:rsidR="0076741D" w:rsidRPr="00B759A3" w:rsidRDefault="0076741D" w:rsidP="007E5573">
      <w:pPr>
        <w:pStyle w:val="FSContent"/>
        <w:rPr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418"/>
        <w:gridCol w:w="360"/>
        <w:gridCol w:w="900"/>
        <w:gridCol w:w="270"/>
        <w:gridCol w:w="921"/>
        <w:gridCol w:w="236"/>
        <w:gridCol w:w="818"/>
        <w:gridCol w:w="236"/>
        <w:gridCol w:w="904"/>
        <w:gridCol w:w="236"/>
        <w:gridCol w:w="948"/>
        <w:gridCol w:w="236"/>
        <w:gridCol w:w="865"/>
      </w:tblGrid>
      <w:tr w:rsidR="00067AB2" w:rsidRPr="00B759A3" w14:paraId="597C3178" w14:textId="77777777" w:rsidTr="00F52BBE">
        <w:trPr>
          <w:trHeight w:val="50"/>
          <w:tblHeader/>
        </w:trPr>
        <w:tc>
          <w:tcPr>
            <w:tcW w:w="2102" w:type="dxa"/>
          </w:tcPr>
          <w:p w14:paraId="721A971E" w14:textId="77777777" w:rsidR="00067AB2" w:rsidRPr="00B759A3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78" w:type="dxa"/>
            <w:gridSpan w:val="2"/>
          </w:tcPr>
          <w:p w14:paraId="012449D8" w14:textId="77777777" w:rsidR="00067AB2" w:rsidRPr="00B759A3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4E92315A" w14:textId="4F3AFD95" w:rsidR="00067AB2" w:rsidRPr="00B759A3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573" w:rsidRPr="00B759A3" w14:paraId="21E8AA1C" w14:textId="77777777" w:rsidTr="00F52BBE">
        <w:trPr>
          <w:trHeight w:val="307"/>
          <w:tblHeader/>
        </w:trPr>
        <w:tc>
          <w:tcPr>
            <w:tcW w:w="2102" w:type="dxa"/>
          </w:tcPr>
          <w:p w14:paraId="1EE8BCBE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78" w:type="dxa"/>
            <w:gridSpan w:val="2"/>
          </w:tcPr>
          <w:p w14:paraId="619D847C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45" w:type="dxa"/>
            <w:gridSpan w:val="5"/>
            <w:tcBorders>
              <w:bottom w:val="single" w:sz="4" w:space="0" w:color="auto"/>
            </w:tcBorders>
            <w:hideMark/>
          </w:tcPr>
          <w:p w14:paraId="72F0837A" w14:textId="60E1311E" w:rsidR="0076741D" w:rsidRPr="00B759A3" w:rsidRDefault="00EF16A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236" w:type="dxa"/>
          </w:tcPr>
          <w:p w14:paraId="0FF0D7E2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89" w:type="dxa"/>
            <w:gridSpan w:val="5"/>
            <w:tcBorders>
              <w:bottom w:val="single" w:sz="4" w:space="0" w:color="auto"/>
            </w:tcBorders>
            <w:hideMark/>
          </w:tcPr>
          <w:p w14:paraId="2596B69F" w14:textId="36E8E075" w:rsidR="0076741D" w:rsidRPr="00B759A3" w:rsidRDefault="00EF16A2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7E5573" w:rsidRPr="00B759A3" w14:paraId="2E6A9E68" w14:textId="77777777" w:rsidTr="00F52BBE">
        <w:trPr>
          <w:trHeight w:val="623"/>
          <w:tblHeader/>
        </w:trPr>
        <w:tc>
          <w:tcPr>
            <w:tcW w:w="2102" w:type="dxa"/>
            <w:hideMark/>
          </w:tcPr>
          <w:p w14:paraId="75D2BE6C" w14:textId="3847951B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78" w:type="dxa"/>
            <w:gridSpan w:val="2"/>
            <w:vAlign w:val="bottom"/>
            <w:hideMark/>
          </w:tcPr>
          <w:p w14:paraId="30E035AA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24777B20" w14:textId="52820B93" w:rsidR="0076741D" w:rsidRPr="00B759A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BB2F3A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  <w:hideMark/>
          </w:tcPr>
          <w:p w14:paraId="260F8B2E" w14:textId="396FAD1D" w:rsidR="0076741D" w:rsidRPr="00B759A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5B25A6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  <w:hideMark/>
          </w:tcPr>
          <w:p w14:paraId="6CC02526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5E0676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  <w:hideMark/>
          </w:tcPr>
          <w:p w14:paraId="0C2AA6D3" w14:textId="01B9F945" w:rsidR="0076741D" w:rsidRPr="00B759A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4EAAD7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73FCF12A" w14:textId="54A9F708" w:rsidR="0076741D" w:rsidRPr="00B759A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BCCA26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  <w:hideMark/>
          </w:tcPr>
          <w:p w14:paraId="6AA3F13D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E5573" w:rsidRPr="00B759A3" w14:paraId="77F6AE44" w14:textId="77777777" w:rsidTr="00F52BBE">
        <w:trPr>
          <w:trHeight w:val="307"/>
          <w:tblHeader/>
        </w:trPr>
        <w:tc>
          <w:tcPr>
            <w:tcW w:w="2102" w:type="dxa"/>
          </w:tcPr>
          <w:p w14:paraId="4B4BCF2D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78" w:type="dxa"/>
            <w:gridSpan w:val="2"/>
          </w:tcPr>
          <w:p w14:paraId="3657D18E" w14:textId="77777777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570" w:type="dxa"/>
            <w:gridSpan w:val="11"/>
            <w:vAlign w:val="bottom"/>
            <w:hideMark/>
          </w:tcPr>
          <w:p w14:paraId="620F171D" w14:textId="1A487AD8" w:rsidR="0076741D" w:rsidRPr="00B759A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="00C4556C"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7E5573" w:rsidRPr="00B759A3" w14:paraId="60992EC5" w14:textId="77777777" w:rsidTr="00F52BBE">
        <w:trPr>
          <w:trHeight w:val="325"/>
        </w:trPr>
        <w:tc>
          <w:tcPr>
            <w:tcW w:w="2102" w:type="dxa"/>
          </w:tcPr>
          <w:p w14:paraId="2D742285" w14:textId="0B2A0F19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778" w:type="dxa"/>
            <w:gridSpan w:val="2"/>
          </w:tcPr>
          <w:p w14:paraId="5B5D0814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1B0BD736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4BF455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6CE91FD1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7684F2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4BD700AB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418846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7715AB56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55AEE24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5C6EA422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B9B8A04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390A70E1" w14:textId="77777777" w:rsidR="006340CE" w:rsidRPr="00B759A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EF16A2" w:rsidRPr="00B759A3" w14:paraId="6F719D2A" w14:textId="77777777" w:rsidTr="00F52BBE">
        <w:trPr>
          <w:trHeight w:val="50"/>
        </w:trPr>
        <w:tc>
          <w:tcPr>
            <w:tcW w:w="2102" w:type="dxa"/>
          </w:tcPr>
          <w:p w14:paraId="4A537AB0" w14:textId="48011E51" w:rsidR="00EF16A2" w:rsidRPr="00B759A3" w:rsidRDefault="00EF16A2" w:rsidP="00EF16A2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เงินเบิกเกินบัญชี (ก)</w:t>
            </w:r>
          </w:p>
        </w:tc>
        <w:tc>
          <w:tcPr>
            <w:tcW w:w="778" w:type="dxa"/>
            <w:gridSpan w:val="2"/>
          </w:tcPr>
          <w:p w14:paraId="7F96931E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E96D64A" w14:textId="09A5ECF4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622</w:t>
            </w:r>
          </w:p>
        </w:tc>
        <w:tc>
          <w:tcPr>
            <w:tcW w:w="270" w:type="dxa"/>
            <w:vAlign w:val="bottom"/>
          </w:tcPr>
          <w:p w14:paraId="0BA7C06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3D8D225C" w14:textId="1C8CDF10" w:rsidR="00EF16A2" w:rsidRPr="00B759A3" w:rsidRDefault="00EF16A2" w:rsidP="00EF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A6BEF5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C91D11" w14:textId="5846356A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622</w:t>
            </w:r>
          </w:p>
        </w:tc>
        <w:tc>
          <w:tcPr>
            <w:tcW w:w="236" w:type="dxa"/>
            <w:vAlign w:val="bottom"/>
          </w:tcPr>
          <w:p w14:paraId="436CEDD1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44EC4032" w14:textId="68B23CAC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  <w:tc>
          <w:tcPr>
            <w:tcW w:w="236" w:type="dxa"/>
            <w:vAlign w:val="bottom"/>
          </w:tcPr>
          <w:p w14:paraId="36678CC4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3D90036F" w14:textId="47F81A72" w:rsidR="00EF16A2" w:rsidRPr="00B759A3" w:rsidRDefault="00EF16A2" w:rsidP="00EF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8E0970F" w14:textId="0E723B48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B0FFD35" w14:textId="798E6ADC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</w:tr>
      <w:tr w:rsidR="00EF16A2" w:rsidRPr="00B759A3" w14:paraId="413D7B66" w14:textId="77777777" w:rsidTr="00F52BBE">
        <w:trPr>
          <w:trHeight w:val="614"/>
        </w:trPr>
        <w:tc>
          <w:tcPr>
            <w:tcW w:w="2102" w:type="dxa"/>
          </w:tcPr>
          <w:p w14:paraId="24A87465" w14:textId="6C912BB1" w:rsidR="00EF16A2" w:rsidRPr="00B759A3" w:rsidRDefault="00EF16A2" w:rsidP="00EF16A2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 (ก)</w:t>
            </w:r>
          </w:p>
        </w:tc>
        <w:tc>
          <w:tcPr>
            <w:tcW w:w="778" w:type="dxa"/>
            <w:gridSpan w:val="2"/>
          </w:tcPr>
          <w:p w14:paraId="6D8601A8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8FA885C" w14:textId="465ACE9B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220</w:t>
            </w:r>
          </w:p>
        </w:tc>
        <w:tc>
          <w:tcPr>
            <w:tcW w:w="270" w:type="dxa"/>
            <w:vAlign w:val="bottom"/>
          </w:tcPr>
          <w:p w14:paraId="4E4E14DA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2482CA76" w14:textId="7D26E00E" w:rsidR="00EF16A2" w:rsidRPr="00B759A3" w:rsidRDefault="00EF16A2" w:rsidP="00EF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89DCD7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8E0E5DC" w14:textId="5D9CC9BC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220</w:t>
            </w:r>
          </w:p>
        </w:tc>
        <w:tc>
          <w:tcPr>
            <w:tcW w:w="236" w:type="dxa"/>
            <w:vAlign w:val="bottom"/>
          </w:tcPr>
          <w:p w14:paraId="16DF24A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098D0A0F" w14:textId="778B5C19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36" w:type="dxa"/>
            <w:vAlign w:val="bottom"/>
          </w:tcPr>
          <w:p w14:paraId="02C7A590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40273D0F" w14:textId="4DB39A4D" w:rsidR="00EF16A2" w:rsidRPr="00B759A3" w:rsidRDefault="00EF16A2" w:rsidP="00EF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C5E47B0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07F0F040" w14:textId="12EB78AD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</w:tr>
      <w:tr w:rsidR="00EF16A2" w:rsidRPr="00B759A3" w14:paraId="153D1212" w14:textId="77777777" w:rsidTr="00F52BBE">
        <w:trPr>
          <w:trHeight w:val="614"/>
        </w:trPr>
        <w:tc>
          <w:tcPr>
            <w:tcW w:w="2102" w:type="dxa"/>
            <w:hideMark/>
          </w:tcPr>
          <w:p w14:paraId="6A90710D" w14:textId="118FF1EF" w:rsidR="00EF16A2" w:rsidRPr="00B759A3" w:rsidRDefault="00EF16A2" w:rsidP="00EF16A2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 xml:space="preserve"> (ข)</w:t>
            </w:r>
          </w:p>
        </w:tc>
        <w:tc>
          <w:tcPr>
            <w:tcW w:w="778" w:type="dxa"/>
            <w:gridSpan w:val="2"/>
          </w:tcPr>
          <w:p w14:paraId="424DEB65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24C5C34" w14:textId="15265A7C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44,353</w:t>
            </w:r>
          </w:p>
        </w:tc>
        <w:tc>
          <w:tcPr>
            <w:tcW w:w="270" w:type="dxa"/>
            <w:vAlign w:val="bottom"/>
          </w:tcPr>
          <w:p w14:paraId="067A20EB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164D8BAD" w14:textId="62C0841B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232,590</w:t>
            </w:r>
          </w:p>
        </w:tc>
        <w:tc>
          <w:tcPr>
            <w:tcW w:w="236" w:type="dxa"/>
            <w:vAlign w:val="bottom"/>
          </w:tcPr>
          <w:p w14:paraId="37F41715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26530D" w14:textId="34E1123E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276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943</w:t>
            </w:r>
          </w:p>
        </w:tc>
        <w:tc>
          <w:tcPr>
            <w:tcW w:w="236" w:type="dxa"/>
            <w:vAlign w:val="bottom"/>
          </w:tcPr>
          <w:p w14:paraId="1B4CEC1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10939EA" w14:textId="707CC140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18,071</w:t>
            </w:r>
          </w:p>
        </w:tc>
        <w:tc>
          <w:tcPr>
            <w:tcW w:w="236" w:type="dxa"/>
            <w:vAlign w:val="bottom"/>
          </w:tcPr>
          <w:p w14:paraId="09FFBBE0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32D72936" w14:textId="35C0B3D3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49,997</w:t>
            </w:r>
          </w:p>
        </w:tc>
        <w:tc>
          <w:tcPr>
            <w:tcW w:w="236" w:type="dxa"/>
            <w:vAlign w:val="bottom"/>
          </w:tcPr>
          <w:p w14:paraId="0354D63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68AB7890" w14:textId="15F2FFD5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68,068</w:t>
            </w:r>
          </w:p>
        </w:tc>
      </w:tr>
      <w:tr w:rsidR="00EF16A2" w:rsidRPr="00B759A3" w14:paraId="59AE85F9" w14:textId="77777777" w:rsidTr="00F52BBE">
        <w:trPr>
          <w:trHeight w:val="307"/>
        </w:trPr>
        <w:tc>
          <w:tcPr>
            <w:tcW w:w="2102" w:type="dxa"/>
            <w:hideMark/>
          </w:tcPr>
          <w:p w14:paraId="11CBE3DA" w14:textId="10B9C0B0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778" w:type="dxa"/>
            <w:gridSpan w:val="2"/>
          </w:tcPr>
          <w:p w14:paraId="55F0D3B9" w14:textId="060E6F55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  <w:r w:rsidR="00DC3DE1"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900" w:type="dxa"/>
            <w:vAlign w:val="bottom"/>
          </w:tcPr>
          <w:p w14:paraId="12F73C86" w14:textId="18E2F379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11,917</w:t>
            </w:r>
          </w:p>
        </w:tc>
        <w:tc>
          <w:tcPr>
            <w:tcW w:w="270" w:type="dxa"/>
            <w:vAlign w:val="bottom"/>
          </w:tcPr>
          <w:p w14:paraId="31D98BC4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01D3A2B1" w14:textId="6CA271AA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39,467</w:t>
            </w:r>
          </w:p>
        </w:tc>
        <w:tc>
          <w:tcPr>
            <w:tcW w:w="236" w:type="dxa"/>
            <w:vAlign w:val="bottom"/>
          </w:tcPr>
          <w:p w14:paraId="2F151487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C149AC" w14:textId="134FA207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384</w:t>
            </w:r>
          </w:p>
        </w:tc>
        <w:tc>
          <w:tcPr>
            <w:tcW w:w="236" w:type="dxa"/>
            <w:vAlign w:val="bottom"/>
          </w:tcPr>
          <w:p w14:paraId="50343907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E7CB0CF" w14:textId="7EFAE82C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17,879</w:t>
            </w:r>
          </w:p>
        </w:tc>
        <w:tc>
          <w:tcPr>
            <w:tcW w:w="236" w:type="dxa"/>
            <w:vAlign w:val="bottom"/>
          </w:tcPr>
          <w:p w14:paraId="1097EB4A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2F2A338D" w14:textId="6215E2AA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135,597</w:t>
            </w:r>
          </w:p>
        </w:tc>
        <w:tc>
          <w:tcPr>
            <w:tcW w:w="236" w:type="dxa"/>
            <w:vAlign w:val="bottom"/>
          </w:tcPr>
          <w:p w14:paraId="01086E8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B84333D" w14:textId="75AEA71B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153,476</w:t>
            </w:r>
          </w:p>
        </w:tc>
      </w:tr>
      <w:tr w:rsidR="00EF16A2" w:rsidRPr="00B759A3" w14:paraId="2E4BC33A" w14:textId="77777777" w:rsidTr="0029057C">
        <w:trPr>
          <w:trHeight w:val="302"/>
        </w:trPr>
        <w:tc>
          <w:tcPr>
            <w:tcW w:w="2102" w:type="dxa"/>
          </w:tcPr>
          <w:p w14:paraId="7A80FCE6" w14:textId="77777777" w:rsidR="00EF16A2" w:rsidRPr="00B759A3" w:rsidRDefault="00EF16A2" w:rsidP="00EF16A2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78" w:type="dxa"/>
            <w:gridSpan w:val="2"/>
          </w:tcPr>
          <w:p w14:paraId="41730734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E83545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50A10A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F3EB19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307143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right w:val="nil"/>
            </w:tcBorders>
            <w:vAlign w:val="bottom"/>
          </w:tcPr>
          <w:p w14:paraId="4475C4A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06D033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216E2CF0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BEC92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2436DDF1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ED300E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11596A3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EF16A2" w:rsidRPr="00B759A3" w14:paraId="7A28277E" w14:textId="77777777" w:rsidTr="00F52BBE">
        <w:trPr>
          <w:trHeight w:val="325"/>
        </w:trPr>
        <w:tc>
          <w:tcPr>
            <w:tcW w:w="2102" w:type="dxa"/>
          </w:tcPr>
          <w:p w14:paraId="10D4272F" w14:textId="770C85BF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778" w:type="dxa"/>
            <w:gridSpan w:val="2"/>
          </w:tcPr>
          <w:p w14:paraId="35F00281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39CCCD4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AC32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37CE46E0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81DBAF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33D5C063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425A87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4E97A83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B1DF2AB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36F3610A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1DE8B15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418A854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EF16A2" w:rsidRPr="00B759A3" w14:paraId="045EE5F8" w14:textId="77777777" w:rsidTr="00F52BBE">
        <w:trPr>
          <w:trHeight w:val="50"/>
        </w:trPr>
        <w:tc>
          <w:tcPr>
            <w:tcW w:w="2102" w:type="dxa"/>
          </w:tcPr>
          <w:p w14:paraId="71801524" w14:textId="30E3B3C8" w:rsidR="00EF16A2" w:rsidRPr="00B759A3" w:rsidRDefault="00EF16A2" w:rsidP="00EF16A2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เงินกู้ยืมจากบุคคล</w:t>
            </w:r>
            <w:r w:rsidR="00E716D1" w:rsidRPr="00B759A3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br/>
            </w:r>
            <w:r w:rsidR="00E716D1"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ที่</w:t>
            </w: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เกี่ยวข้องกัน</w:t>
            </w:r>
          </w:p>
        </w:tc>
        <w:tc>
          <w:tcPr>
            <w:tcW w:w="778" w:type="dxa"/>
            <w:gridSpan w:val="2"/>
            <w:vAlign w:val="bottom"/>
          </w:tcPr>
          <w:p w14:paraId="59B7F665" w14:textId="4BC102E4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900" w:type="dxa"/>
            <w:vAlign w:val="bottom"/>
          </w:tcPr>
          <w:p w14:paraId="01746553" w14:textId="3666F9B3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,000</w:t>
            </w:r>
          </w:p>
        </w:tc>
        <w:tc>
          <w:tcPr>
            <w:tcW w:w="270" w:type="dxa"/>
            <w:vAlign w:val="bottom"/>
          </w:tcPr>
          <w:p w14:paraId="695FD274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1C1999EA" w14:textId="21BA9A09" w:rsidR="00EF16A2" w:rsidRPr="00B759A3" w:rsidRDefault="00EF16A2" w:rsidP="00EF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D3268EC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1EFE114" w14:textId="4E500519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EF16A2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36" w:type="dxa"/>
            <w:vAlign w:val="bottom"/>
          </w:tcPr>
          <w:p w14:paraId="5A9A90B5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6AE64CA" w14:textId="696FB474" w:rsidR="00EF16A2" w:rsidRPr="00B759A3" w:rsidRDefault="00EF16A2" w:rsidP="001C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right="-232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1B5D8EF3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6F41B39A" w14:textId="02A72266" w:rsidR="00EF16A2" w:rsidRPr="00B759A3" w:rsidRDefault="00EF16A2" w:rsidP="00EF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694050B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79258A1" w14:textId="70894DCA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EF16A2" w:rsidRPr="00B759A3" w14:paraId="5DFCC800" w14:textId="77777777" w:rsidTr="0029057C">
        <w:trPr>
          <w:trHeight w:val="302"/>
        </w:trPr>
        <w:tc>
          <w:tcPr>
            <w:tcW w:w="2102" w:type="dxa"/>
          </w:tcPr>
          <w:p w14:paraId="1EC6CCDF" w14:textId="77777777" w:rsidR="00EF16A2" w:rsidRPr="00B759A3" w:rsidRDefault="00EF16A2" w:rsidP="00EF16A2">
            <w:pPr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78" w:type="dxa"/>
            <w:gridSpan w:val="2"/>
          </w:tcPr>
          <w:p w14:paraId="4BAE3791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841F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57A04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CD048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BF4A1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A894F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C26893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2B72E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AA2924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92437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EF3F87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4E6F2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EF16A2" w:rsidRPr="00B759A3" w14:paraId="0C07919B" w14:textId="77777777" w:rsidTr="00C05826">
        <w:trPr>
          <w:trHeight w:val="50"/>
        </w:trPr>
        <w:tc>
          <w:tcPr>
            <w:tcW w:w="2520" w:type="dxa"/>
            <w:gridSpan w:val="2"/>
            <w:vAlign w:val="bottom"/>
            <w:hideMark/>
          </w:tcPr>
          <w:p w14:paraId="36B1BC2D" w14:textId="38345874" w:rsidR="00EF16A2" w:rsidRPr="00B759A3" w:rsidRDefault="00EF16A2" w:rsidP="00683A38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sz w:val="28"/>
                <w:shd w:val="clear" w:color="auto" w:fill="E6E6E6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360" w:type="dxa"/>
          </w:tcPr>
          <w:p w14:paraId="5B8CD799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7F84D" w14:textId="77615AA6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</w:t>
            </w:r>
            <w:r w:rsidR="006C47AB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6C47AB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70" w:type="dxa"/>
            <w:vAlign w:val="bottom"/>
          </w:tcPr>
          <w:p w14:paraId="0F3D7525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3D7BF" w14:textId="54A98903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272</w:t>
            </w:r>
            <w:r w:rsidR="00EF16A2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057</w:t>
            </w:r>
          </w:p>
        </w:tc>
        <w:tc>
          <w:tcPr>
            <w:tcW w:w="236" w:type="dxa"/>
            <w:vAlign w:val="bottom"/>
          </w:tcPr>
          <w:p w14:paraId="4B3882EB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03449E" w14:textId="08FADC5A" w:rsidR="00EF16A2" w:rsidRPr="00B759A3" w:rsidRDefault="006C47AB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381</w:t>
            </w:r>
            <w:r w:rsidR="00EF16A2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169</w:t>
            </w:r>
          </w:p>
        </w:tc>
        <w:tc>
          <w:tcPr>
            <w:tcW w:w="236" w:type="dxa"/>
            <w:vAlign w:val="bottom"/>
          </w:tcPr>
          <w:p w14:paraId="626C33AB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0711E4" w14:textId="0F8117B1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102,812</w:t>
            </w:r>
          </w:p>
        </w:tc>
        <w:tc>
          <w:tcPr>
            <w:tcW w:w="236" w:type="dxa"/>
            <w:vAlign w:val="bottom"/>
          </w:tcPr>
          <w:p w14:paraId="664651CF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D6750" w14:textId="707DEDB6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185,594</w:t>
            </w:r>
          </w:p>
        </w:tc>
        <w:tc>
          <w:tcPr>
            <w:tcW w:w="236" w:type="dxa"/>
            <w:vAlign w:val="bottom"/>
          </w:tcPr>
          <w:p w14:paraId="27313E3B" w14:textId="7777777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D32EE" w14:textId="0C4234A7" w:rsidR="00EF16A2" w:rsidRPr="00B759A3" w:rsidRDefault="00EF16A2" w:rsidP="00EF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288,406</w:t>
            </w:r>
          </w:p>
        </w:tc>
      </w:tr>
    </w:tbl>
    <w:p w14:paraId="670C9338" w14:textId="08E6CDEC" w:rsidR="00BA343E" w:rsidRPr="00B759A3" w:rsidRDefault="00BA343E" w:rsidP="00067AB2">
      <w:pPr>
        <w:pStyle w:val="FSContent"/>
        <w:rPr>
          <w:lang w:val="en-US"/>
        </w:rPr>
      </w:pPr>
    </w:p>
    <w:p w14:paraId="19768412" w14:textId="77777777" w:rsidR="00BA343E" w:rsidRPr="00B759A3" w:rsidRDefault="00BA3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B759A3">
        <w:br w:type="page"/>
      </w: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360"/>
        <w:gridCol w:w="450"/>
        <w:gridCol w:w="810"/>
        <w:gridCol w:w="270"/>
        <w:gridCol w:w="900"/>
        <w:gridCol w:w="360"/>
        <w:gridCol w:w="889"/>
        <w:gridCol w:w="236"/>
        <w:gridCol w:w="877"/>
        <w:gridCol w:w="236"/>
        <w:gridCol w:w="919"/>
        <w:gridCol w:w="236"/>
        <w:gridCol w:w="839"/>
      </w:tblGrid>
      <w:tr w:rsidR="00067AB2" w:rsidRPr="00B759A3" w14:paraId="1513DAAF" w14:textId="77777777" w:rsidTr="004E566E">
        <w:trPr>
          <w:trHeight w:val="155"/>
          <w:tblHeader/>
        </w:trPr>
        <w:tc>
          <w:tcPr>
            <w:tcW w:w="2070" w:type="dxa"/>
          </w:tcPr>
          <w:p w14:paraId="198CAA3C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446B71C6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572" w:type="dxa"/>
            <w:gridSpan w:val="11"/>
            <w:vAlign w:val="bottom"/>
          </w:tcPr>
          <w:p w14:paraId="4E9DC177" w14:textId="77777777" w:rsidR="00067AB2" w:rsidRPr="00B759A3" w:rsidRDefault="00067AB2" w:rsidP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AB2" w:rsidRPr="00B759A3" w14:paraId="6EB8F41F" w14:textId="77777777" w:rsidTr="004E566E">
        <w:trPr>
          <w:trHeight w:val="307"/>
          <w:tblHeader/>
        </w:trPr>
        <w:tc>
          <w:tcPr>
            <w:tcW w:w="2070" w:type="dxa"/>
          </w:tcPr>
          <w:p w14:paraId="35B926FE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1B19B9B0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229" w:type="dxa"/>
            <w:gridSpan w:val="5"/>
            <w:tcBorders>
              <w:bottom w:val="single" w:sz="4" w:space="0" w:color="auto"/>
            </w:tcBorders>
            <w:hideMark/>
          </w:tcPr>
          <w:p w14:paraId="44F55F7E" w14:textId="7C78B20A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746661" w:rsidRPr="00B759A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236" w:type="dxa"/>
          </w:tcPr>
          <w:p w14:paraId="145D345A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07" w:type="dxa"/>
            <w:gridSpan w:val="5"/>
            <w:tcBorders>
              <w:bottom w:val="single" w:sz="4" w:space="0" w:color="auto"/>
            </w:tcBorders>
            <w:hideMark/>
          </w:tcPr>
          <w:p w14:paraId="56AE106C" w14:textId="51E18514" w:rsidR="00067AB2" w:rsidRPr="00B759A3" w:rsidRDefault="0074666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067AB2" w:rsidRPr="00B759A3" w14:paraId="235861AF" w14:textId="77777777" w:rsidTr="004E566E">
        <w:trPr>
          <w:trHeight w:val="623"/>
          <w:tblHeader/>
        </w:trPr>
        <w:tc>
          <w:tcPr>
            <w:tcW w:w="2070" w:type="dxa"/>
            <w:hideMark/>
          </w:tcPr>
          <w:p w14:paraId="487A30E3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12B25666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EA94A0A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F8A4A4F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17518906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2E027A3B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  <w:hideMark/>
          </w:tcPr>
          <w:p w14:paraId="3017F51D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231E8C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  <w:hideMark/>
          </w:tcPr>
          <w:p w14:paraId="38579F80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8EC5A6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  <w:hideMark/>
          </w:tcPr>
          <w:p w14:paraId="4441241B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12FF7F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  <w:hideMark/>
          </w:tcPr>
          <w:p w14:paraId="7DE05CE3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067AB2" w:rsidRPr="00B759A3" w14:paraId="596125B5" w14:textId="77777777" w:rsidTr="004E566E">
        <w:trPr>
          <w:trHeight w:val="307"/>
          <w:tblHeader/>
        </w:trPr>
        <w:tc>
          <w:tcPr>
            <w:tcW w:w="2070" w:type="dxa"/>
          </w:tcPr>
          <w:p w14:paraId="10A83BBC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210867E0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572" w:type="dxa"/>
            <w:gridSpan w:val="11"/>
            <w:vAlign w:val="bottom"/>
            <w:hideMark/>
          </w:tcPr>
          <w:p w14:paraId="5A85C847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067AB2" w:rsidRPr="00B759A3" w14:paraId="2134B4F3" w14:textId="77777777" w:rsidTr="004E566E">
        <w:trPr>
          <w:trHeight w:val="325"/>
        </w:trPr>
        <w:tc>
          <w:tcPr>
            <w:tcW w:w="2070" w:type="dxa"/>
          </w:tcPr>
          <w:p w14:paraId="7EF06964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810" w:type="dxa"/>
            <w:gridSpan w:val="2"/>
          </w:tcPr>
          <w:p w14:paraId="68081CF5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1A4BD81F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AAECD10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EFDDAAB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60" w:type="dxa"/>
            <w:vAlign w:val="bottom"/>
          </w:tcPr>
          <w:p w14:paraId="7BBAB59F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9" w:type="dxa"/>
            <w:vAlign w:val="bottom"/>
          </w:tcPr>
          <w:p w14:paraId="44D69D5B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5F8AFD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7" w:type="dxa"/>
            <w:vAlign w:val="bottom"/>
          </w:tcPr>
          <w:p w14:paraId="04641170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DFD9D2E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19" w:type="dxa"/>
            <w:vAlign w:val="bottom"/>
          </w:tcPr>
          <w:p w14:paraId="5583969F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4363258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39" w:type="dxa"/>
            <w:vAlign w:val="bottom"/>
          </w:tcPr>
          <w:p w14:paraId="1E3638FB" w14:textId="77777777" w:rsidR="00067AB2" w:rsidRPr="00B759A3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C47AB" w:rsidRPr="00B759A3" w14:paraId="2435D850" w14:textId="77777777" w:rsidTr="004E566E">
        <w:trPr>
          <w:trHeight w:val="50"/>
        </w:trPr>
        <w:tc>
          <w:tcPr>
            <w:tcW w:w="2070" w:type="dxa"/>
          </w:tcPr>
          <w:p w14:paraId="2DE2D66C" w14:textId="11A78DE1" w:rsidR="006C47AB" w:rsidRPr="00B759A3" w:rsidRDefault="006C47AB" w:rsidP="006C47AB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เงินเบิกเกินบัญชี (ก)</w:t>
            </w:r>
          </w:p>
        </w:tc>
        <w:tc>
          <w:tcPr>
            <w:tcW w:w="810" w:type="dxa"/>
            <w:gridSpan w:val="2"/>
          </w:tcPr>
          <w:p w14:paraId="7248AB59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68E2656C" w14:textId="6C785768" w:rsidR="006C47AB" w:rsidRPr="00B759A3" w:rsidRDefault="00746661" w:rsidP="0074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997</w:t>
            </w:r>
          </w:p>
        </w:tc>
        <w:tc>
          <w:tcPr>
            <w:tcW w:w="270" w:type="dxa"/>
            <w:vAlign w:val="bottom"/>
          </w:tcPr>
          <w:p w14:paraId="5059D63F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17D0BF3" w14:textId="5FC705D0" w:rsidR="006C47AB" w:rsidRPr="00B759A3" w:rsidRDefault="006C47AB" w:rsidP="006C4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  <w:vAlign w:val="bottom"/>
          </w:tcPr>
          <w:p w14:paraId="554033AE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9" w:type="dxa"/>
            <w:vAlign w:val="bottom"/>
          </w:tcPr>
          <w:p w14:paraId="1B0B8237" w14:textId="38F6186F" w:rsidR="006C47AB" w:rsidRPr="00B759A3" w:rsidRDefault="00746661" w:rsidP="0074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28,997</w:t>
            </w:r>
          </w:p>
        </w:tc>
        <w:tc>
          <w:tcPr>
            <w:tcW w:w="236" w:type="dxa"/>
            <w:vAlign w:val="bottom"/>
          </w:tcPr>
          <w:p w14:paraId="238F2FF4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7" w:type="dxa"/>
            <w:vAlign w:val="bottom"/>
          </w:tcPr>
          <w:p w14:paraId="472F716B" w14:textId="5F48DBED" w:rsidR="006C47AB" w:rsidRPr="00B759A3" w:rsidRDefault="006C47AB" w:rsidP="006C4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21EDE2E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9" w:type="dxa"/>
            <w:vAlign w:val="bottom"/>
          </w:tcPr>
          <w:p w14:paraId="753E490C" w14:textId="281A68DF" w:rsidR="006C47AB" w:rsidRPr="00B759A3" w:rsidRDefault="006C47AB" w:rsidP="006C4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185565B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9" w:type="dxa"/>
            <w:vAlign w:val="bottom"/>
          </w:tcPr>
          <w:p w14:paraId="234EE1B6" w14:textId="68ACA600" w:rsidR="006C47AB" w:rsidRPr="00B759A3" w:rsidRDefault="006C47AB" w:rsidP="006C4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6C47AB" w:rsidRPr="00B759A3" w14:paraId="693B63BC" w14:textId="77777777" w:rsidTr="004E566E">
        <w:trPr>
          <w:trHeight w:val="614"/>
        </w:trPr>
        <w:tc>
          <w:tcPr>
            <w:tcW w:w="2070" w:type="dxa"/>
          </w:tcPr>
          <w:p w14:paraId="3BB588ED" w14:textId="63FAB020" w:rsidR="006C47AB" w:rsidRPr="00B759A3" w:rsidRDefault="006C47AB" w:rsidP="006C47AB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 (ก)</w:t>
            </w:r>
          </w:p>
        </w:tc>
        <w:tc>
          <w:tcPr>
            <w:tcW w:w="810" w:type="dxa"/>
            <w:gridSpan w:val="2"/>
          </w:tcPr>
          <w:p w14:paraId="3E52C9FC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091B92E1" w14:textId="1CFFD597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6C47AB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0,000</w:t>
            </w:r>
          </w:p>
        </w:tc>
        <w:tc>
          <w:tcPr>
            <w:tcW w:w="270" w:type="dxa"/>
            <w:vAlign w:val="bottom"/>
          </w:tcPr>
          <w:p w14:paraId="01DE7C69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F57843D" w14:textId="5389A118" w:rsidR="006C47AB" w:rsidRPr="00B759A3" w:rsidRDefault="006C47AB" w:rsidP="006C4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  <w:vAlign w:val="bottom"/>
          </w:tcPr>
          <w:p w14:paraId="6B78E590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9" w:type="dxa"/>
            <w:vAlign w:val="bottom"/>
          </w:tcPr>
          <w:p w14:paraId="180BA825" w14:textId="693C2055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6C47AB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0,000</w:t>
            </w:r>
          </w:p>
        </w:tc>
        <w:tc>
          <w:tcPr>
            <w:tcW w:w="236" w:type="dxa"/>
            <w:vAlign w:val="bottom"/>
          </w:tcPr>
          <w:p w14:paraId="123E5D66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7" w:type="dxa"/>
            <w:vAlign w:val="bottom"/>
          </w:tcPr>
          <w:p w14:paraId="7D91D03E" w14:textId="59EA751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36" w:type="dxa"/>
            <w:vAlign w:val="bottom"/>
          </w:tcPr>
          <w:p w14:paraId="5DEED195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9" w:type="dxa"/>
            <w:vAlign w:val="bottom"/>
          </w:tcPr>
          <w:p w14:paraId="2DEB3319" w14:textId="5B98BC7A" w:rsidR="006C47AB" w:rsidRPr="00B759A3" w:rsidRDefault="006C47AB" w:rsidP="006C4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3140420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9" w:type="dxa"/>
            <w:vAlign w:val="bottom"/>
          </w:tcPr>
          <w:p w14:paraId="21EF0263" w14:textId="06F7C321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</w:tr>
      <w:tr w:rsidR="006C47AB" w:rsidRPr="00B759A3" w14:paraId="57CC94CB" w14:textId="77777777" w:rsidTr="004E566E">
        <w:trPr>
          <w:trHeight w:val="614"/>
        </w:trPr>
        <w:tc>
          <w:tcPr>
            <w:tcW w:w="2070" w:type="dxa"/>
            <w:hideMark/>
          </w:tcPr>
          <w:p w14:paraId="7E0E97DA" w14:textId="76A0DBAB" w:rsidR="006C47AB" w:rsidRPr="00B759A3" w:rsidRDefault="006C47AB" w:rsidP="006C47AB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B759A3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 xml:space="preserve"> (ข)</w:t>
            </w:r>
          </w:p>
        </w:tc>
        <w:tc>
          <w:tcPr>
            <w:tcW w:w="810" w:type="dxa"/>
            <w:gridSpan w:val="2"/>
          </w:tcPr>
          <w:p w14:paraId="10E494A3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2C26F03B" w14:textId="71A2FF0D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44,353</w:t>
            </w:r>
          </w:p>
        </w:tc>
        <w:tc>
          <w:tcPr>
            <w:tcW w:w="270" w:type="dxa"/>
            <w:vAlign w:val="bottom"/>
          </w:tcPr>
          <w:p w14:paraId="6CDAD80E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29F7C03" w14:textId="385765AC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232,590</w:t>
            </w:r>
          </w:p>
        </w:tc>
        <w:tc>
          <w:tcPr>
            <w:tcW w:w="360" w:type="dxa"/>
            <w:vAlign w:val="bottom"/>
          </w:tcPr>
          <w:p w14:paraId="5B653A5B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9" w:type="dxa"/>
            <w:vAlign w:val="bottom"/>
          </w:tcPr>
          <w:p w14:paraId="557CA8E6" w14:textId="543DF949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276,943</w:t>
            </w:r>
          </w:p>
        </w:tc>
        <w:tc>
          <w:tcPr>
            <w:tcW w:w="236" w:type="dxa"/>
            <w:vAlign w:val="bottom"/>
          </w:tcPr>
          <w:p w14:paraId="2A68525A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7" w:type="dxa"/>
            <w:vAlign w:val="bottom"/>
          </w:tcPr>
          <w:p w14:paraId="7F2C1584" w14:textId="705C4933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18,071</w:t>
            </w:r>
          </w:p>
        </w:tc>
        <w:tc>
          <w:tcPr>
            <w:tcW w:w="236" w:type="dxa"/>
            <w:vAlign w:val="bottom"/>
          </w:tcPr>
          <w:p w14:paraId="59426C73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9" w:type="dxa"/>
            <w:vAlign w:val="bottom"/>
          </w:tcPr>
          <w:p w14:paraId="64476F96" w14:textId="52F62122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49,997</w:t>
            </w:r>
          </w:p>
        </w:tc>
        <w:tc>
          <w:tcPr>
            <w:tcW w:w="236" w:type="dxa"/>
            <w:vAlign w:val="bottom"/>
          </w:tcPr>
          <w:p w14:paraId="2390B858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9" w:type="dxa"/>
            <w:vAlign w:val="bottom"/>
          </w:tcPr>
          <w:p w14:paraId="01FCBC33" w14:textId="11AF2D29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68,068</w:t>
            </w:r>
          </w:p>
        </w:tc>
      </w:tr>
      <w:tr w:rsidR="004E566E" w:rsidRPr="00B759A3" w14:paraId="7DABBAD2" w14:textId="77777777" w:rsidTr="004E566E">
        <w:trPr>
          <w:trHeight w:val="307"/>
        </w:trPr>
        <w:tc>
          <w:tcPr>
            <w:tcW w:w="2070" w:type="dxa"/>
            <w:hideMark/>
          </w:tcPr>
          <w:p w14:paraId="5E75064A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  <w:gridSpan w:val="2"/>
          </w:tcPr>
          <w:p w14:paraId="4A7F2DDB" w14:textId="6BBFA82A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  <w:r w:rsidR="00DC3DE1"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0F16C2" w14:textId="149C5C13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4,91</w:t>
            </w:r>
            <w:r w:rsidR="00B67B23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  <w:vAlign w:val="bottom"/>
          </w:tcPr>
          <w:p w14:paraId="39E8CF0B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5BA62C" w14:textId="3E56BE12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6C47AB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986</w:t>
            </w:r>
          </w:p>
        </w:tc>
        <w:tc>
          <w:tcPr>
            <w:tcW w:w="360" w:type="dxa"/>
            <w:vAlign w:val="bottom"/>
          </w:tcPr>
          <w:p w14:paraId="5E02C345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2B0A0D60" w14:textId="07A01689" w:rsidR="006C47AB" w:rsidRPr="00B759A3" w:rsidRDefault="00746661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11,90</w:t>
            </w:r>
            <w:r w:rsidR="009002DC"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3BAFF783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8B73C0C" w14:textId="05E3C56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7,736</w:t>
            </w:r>
          </w:p>
        </w:tc>
        <w:tc>
          <w:tcPr>
            <w:tcW w:w="236" w:type="dxa"/>
            <w:vAlign w:val="bottom"/>
          </w:tcPr>
          <w:p w14:paraId="588781EF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6190850A" w14:textId="6774AA6F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99,746</w:t>
            </w:r>
          </w:p>
        </w:tc>
        <w:tc>
          <w:tcPr>
            <w:tcW w:w="236" w:type="dxa"/>
            <w:vAlign w:val="bottom"/>
          </w:tcPr>
          <w:p w14:paraId="004CBAF6" w14:textId="77777777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1AAD192E" w14:textId="0C62C859" w:rsidR="006C47AB" w:rsidRPr="00B759A3" w:rsidRDefault="006C47AB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107,482</w:t>
            </w:r>
          </w:p>
        </w:tc>
      </w:tr>
      <w:tr w:rsidR="009002DC" w:rsidRPr="00B759A3" w14:paraId="6CB2562E" w14:textId="77777777" w:rsidTr="004E566E">
        <w:trPr>
          <w:trHeight w:val="307"/>
        </w:trPr>
        <w:tc>
          <w:tcPr>
            <w:tcW w:w="2070" w:type="dxa"/>
          </w:tcPr>
          <w:p w14:paraId="0E895834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4609776A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4370402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DA1AD25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7C5E5A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60" w:type="dxa"/>
            <w:vAlign w:val="bottom"/>
          </w:tcPr>
          <w:p w14:paraId="443C6A8D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5CD0847A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7733AE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606819C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2A730FD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14:paraId="030F224C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6A35C8D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4228E19" w14:textId="77777777" w:rsidR="009002DC" w:rsidRPr="00B759A3" w:rsidRDefault="009002DC" w:rsidP="006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002DC" w:rsidRPr="00B759A3" w14:paraId="3F9E62FE" w14:textId="77777777" w:rsidTr="00786CE2">
        <w:trPr>
          <w:trHeight w:val="360"/>
        </w:trPr>
        <w:tc>
          <w:tcPr>
            <w:tcW w:w="2430" w:type="dxa"/>
            <w:gridSpan w:val="2"/>
            <w:vAlign w:val="bottom"/>
            <w:hideMark/>
          </w:tcPr>
          <w:p w14:paraId="5E162DEA" w14:textId="77777777" w:rsidR="009002DC" w:rsidRPr="00B759A3" w:rsidRDefault="009002DC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sz w:val="28"/>
                <w:shd w:val="clear" w:color="auto" w:fill="E6E6E6"/>
                <w:cs/>
                <w:lang w:val="en-GB"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450" w:type="dxa"/>
          </w:tcPr>
          <w:p w14:paraId="13EC5E86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F2FF76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88,269</w:t>
            </w:r>
          </w:p>
        </w:tc>
        <w:tc>
          <w:tcPr>
            <w:tcW w:w="270" w:type="dxa"/>
            <w:vAlign w:val="bottom"/>
          </w:tcPr>
          <w:p w14:paraId="1E3F4855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C69F18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239,576</w:t>
            </w:r>
          </w:p>
        </w:tc>
        <w:tc>
          <w:tcPr>
            <w:tcW w:w="360" w:type="dxa"/>
            <w:vAlign w:val="bottom"/>
          </w:tcPr>
          <w:p w14:paraId="6AD26117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3957C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327,845</w:t>
            </w:r>
          </w:p>
        </w:tc>
        <w:tc>
          <w:tcPr>
            <w:tcW w:w="236" w:type="dxa"/>
            <w:vAlign w:val="bottom"/>
          </w:tcPr>
          <w:p w14:paraId="6CEA7FB3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31E511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75,807</w:t>
            </w:r>
          </w:p>
        </w:tc>
        <w:tc>
          <w:tcPr>
            <w:tcW w:w="236" w:type="dxa"/>
            <w:vAlign w:val="bottom"/>
          </w:tcPr>
          <w:p w14:paraId="442DC4DF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E6770E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149,743</w:t>
            </w:r>
          </w:p>
        </w:tc>
        <w:tc>
          <w:tcPr>
            <w:tcW w:w="236" w:type="dxa"/>
            <w:vAlign w:val="bottom"/>
          </w:tcPr>
          <w:p w14:paraId="667217F8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0E74AA" w14:textId="77777777" w:rsidR="009002DC" w:rsidRPr="00B759A3" w:rsidRDefault="0090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225,550</w:t>
            </w:r>
          </w:p>
        </w:tc>
      </w:tr>
    </w:tbl>
    <w:p w14:paraId="34B186C9" w14:textId="77777777" w:rsidR="00067AB2" w:rsidRPr="00B759A3" w:rsidRDefault="00067AB2" w:rsidP="00067AB2">
      <w:pPr>
        <w:pStyle w:val="FSContent"/>
        <w:rPr>
          <w:lang w:val="en-US"/>
        </w:rPr>
      </w:pPr>
    </w:p>
    <w:p w14:paraId="0353D37E" w14:textId="058A4EAE" w:rsidR="00D0733A" w:rsidRPr="00B759A3" w:rsidRDefault="00D0733A" w:rsidP="007E5573">
      <w:pPr>
        <w:pStyle w:val="FSContent"/>
        <w:rPr>
          <w:lang w:val="en-US"/>
        </w:rPr>
      </w:pPr>
      <w:r w:rsidRPr="00B759A3">
        <w:rPr>
          <w:rFonts w:hint="cs"/>
          <w:cs/>
          <w:lang w:val="en-US"/>
        </w:rPr>
        <w:t>หนี้สินที่มีภาระดอกเบี้ย</w:t>
      </w:r>
      <w:r w:rsidR="00B34CCA" w:rsidRPr="00B759A3">
        <w:rPr>
          <w:rFonts w:hint="cs"/>
          <w:cs/>
          <w:lang w:val="en-US"/>
        </w:rPr>
        <w:t>และวงเงินกู้ยืม</w:t>
      </w:r>
      <w:r w:rsidRPr="00B759A3">
        <w:rPr>
          <w:rFonts w:hint="cs"/>
          <w:cs/>
          <w:lang w:val="en-US"/>
        </w:rPr>
        <w:t>ส่วนที่มีหลักประกัน</w:t>
      </w:r>
      <w:r w:rsidR="003C0DAF" w:rsidRPr="00B759A3">
        <w:rPr>
          <w:rFonts w:hint="cs"/>
          <w:cs/>
          <w:lang w:val="en-US"/>
        </w:rPr>
        <w:t xml:space="preserve">ซึ่งไม่รวมหนี้สินตามสัญญาเช่า </w:t>
      </w:r>
      <w:r w:rsidRPr="00B759A3">
        <w:rPr>
          <w:rFonts w:hint="cs"/>
          <w:cs/>
          <w:lang w:val="en-US"/>
        </w:rPr>
        <w:t xml:space="preserve">ณ 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>ธันวาคม</w:t>
      </w:r>
      <w:r w:rsidR="00A2655B" w:rsidRPr="00B759A3">
        <w:rPr>
          <w:lang w:val="en-US"/>
        </w:rPr>
        <w:t xml:space="preserve"> </w:t>
      </w:r>
      <w:r w:rsidR="00BF4EB1" w:rsidRPr="00B759A3">
        <w:rPr>
          <w:lang w:val="en-US"/>
        </w:rPr>
        <w:br/>
      </w:r>
      <w:r w:rsidRPr="00B759A3">
        <w:rPr>
          <w:rFonts w:hint="cs"/>
          <w:cs/>
          <w:lang w:val="en-US"/>
        </w:rPr>
        <w:t>มีรายละเอียดของหลักประกันซึ่งเป็นสินทรัพย์</w:t>
      </w:r>
      <w:r w:rsidR="00886378" w:rsidRPr="00B759A3">
        <w:rPr>
          <w:rFonts w:hint="cs"/>
          <w:cs/>
          <w:lang w:val="en-US"/>
        </w:rPr>
        <w:t>ของ</w:t>
      </w:r>
      <w:r w:rsidR="007E5573" w:rsidRPr="00B759A3">
        <w:rPr>
          <w:rFonts w:hint="cs"/>
          <w:cs/>
          <w:lang w:val="en-US"/>
        </w:rPr>
        <w:t>กลุ่มบริษัทและ</w:t>
      </w:r>
      <w:r w:rsidR="00886378" w:rsidRPr="00B759A3">
        <w:rPr>
          <w:rFonts w:hint="cs"/>
          <w:cs/>
          <w:lang w:val="en-US"/>
        </w:rPr>
        <w:t xml:space="preserve">บริษัท </w:t>
      </w:r>
      <w:r w:rsidRPr="00B759A3">
        <w:rPr>
          <w:rFonts w:hint="cs"/>
          <w:cs/>
          <w:lang w:val="en-US"/>
        </w:rPr>
        <w:t>ดังนี้</w:t>
      </w:r>
    </w:p>
    <w:p w14:paraId="1E959C8C" w14:textId="6878AD93" w:rsidR="00D0733A" w:rsidRPr="00B759A3" w:rsidRDefault="00D0733A" w:rsidP="007E5573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271"/>
        <w:gridCol w:w="1189"/>
        <w:gridCol w:w="241"/>
        <w:gridCol w:w="1163"/>
        <w:gridCol w:w="264"/>
        <w:gridCol w:w="1110"/>
      </w:tblGrid>
      <w:tr w:rsidR="00C5603B" w:rsidRPr="00B759A3" w14:paraId="3895CB0B" w14:textId="77777777" w:rsidTr="008214C8">
        <w:trPr>
          <w:trHeight w:val="427"/>
          <w:tblHeader/>
        </w:trPr>
        <w:tc>
          <w:tcPr>
            <w:tcW w:w="2115" w:type="pct"/>
          </w:tcPr>
          <w:p w14:paraId="76E38369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14:paraId="11353F4F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2CA61A3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69107CEF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03B" w:rsidRPr="00B759A3" w14:paraId="63354217" w14:textId="77777777" w:rsidTr="00BF4EB1">
        <w:trPr>
          <w:trHeight w:val="417"/>
          <w:tblHeader/>
        </w:trPr>
        <w:tc>
          <w:tcPr>
            <w:tcW w:w="2115" w:type="pct"/>
          </w:tcPr>
          <w:p w14:paraId="659B4640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10E2FC9D" w14:textId="695952ED" w:rsidR="00C5603B" w:rsidRPr="00B759A3" w:rsidRDefault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6F01D412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431A9DB" w14:textId="60D991A0" w:rsidR="00C5603B" w:rsidRPr="00B759A3" w:rsidRDefault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704DFF03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B3D08BA" w14:textId="674AD8F1" w:rsidR="00C5603B" w:rsidRPr="00B759A3" w:rsidRDefault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F84C479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724E5E" w14:textId="61A49129" w:rsidR="00C5603B" w:rsidRPr="00B759A3" w:rsidRDefault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5603B" w:rsidRPr="00B759A3" w14:paraId="1502627E" w14:textId="77777777" w:rsidTr="00BF4EB1">
        <w:trPr>
          <w:trHeight w:val="417"/>
          <w:tblHeader/>
        </w:trPr>
        <w:tc>
          <w:tcPr>
            <w:tcW w:w="2115" w:type="pct"/>
          </w:tcPr>
          <w:p w14:paraId="4AB272EC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5" w:type="pct"/>
            <w:gridSpan w:val="7"/>
          </w:tcPr>
          <w:p w14:paraId="3AEF9A62" w14:textId="77777777" w:rsidR="00C5603B" w:rsidRPr="00B759A3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5BC" w:rsidRPr="00B759A3" w14:paraId="351D3E1C" w14:textId="77777777" w:rsidTr="00BF4EB1">
        <w:trPr>
          <w:trHeight w:val="407"/>
        </w:trPr>
        <w:tc>
          <w:tcPr>
            <w:tcW w:w="2115" w:type="pct"/>
          </w:tcPr>
          <w:p w14:paraId="7AEDEDF3" w14:textId="2E9F785D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21" w:type="pct"/>
          </w:tcPr>
          <w:p w14:paraId="14CE7758" w14:textId="61E01962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6,146</w:t>
            </w:r>
          </w:p>
        </w:tc>
        <w:tc>
          <w:tcPr>
            <w:tcW w:w="145" w:type="pct"/>
          </w:tcPr>
          <w:p w14:paraId="4FC52C61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A447508" w14:textId="610E4C32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6,087</w:t>
            </w:r>
          </w:p>
        </w:tc>
        <w:tc>
          <w:tcPr>
            <w:tcW w:w="129" w:type="pct"/>
          </w:tcPr>
          <w:p w14:paraId="0F4A8E0C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38298B" w14:textId="598E51FF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4,610</w:t>
            </w:r>
          </w:p>
        </w:tc>
        <w:tc>
          <w:tcPr>
            <w:tcW w:w="141" w:type="pct"/>
          </w:tcPr>
          <w:p w14:paraId="179E8267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FD7924" w14:textId="50298C88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</w:tr>
      <w:tr w:rsidR="00A465BC" w:rsidRPr="00B759A3" w14:paraId="72341D82" w14:textId="77777777" w:rsidTr="00BF4EB1">
        <w:trPr>
          <w:trHeight w:val="397"/>
        </w:trPr>
        <w:tc>
          <w:tcPr>
            <w:tcW w:w="2115" w:type="pct"/>
          </w:tcPr>
          <w:p w14:paraId="3DE47E74" w14:textId="4AA5DE44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1D41085" w14:textId="2F7A994F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475,542</w:t>
            </w:r>
          </w:p>
        </w:tc>
        <w:tc>
          <w:tcPr>
            <w:tcW w:w="145" w:type="pct"/>
          </w:tcPr>
          <w:p w14:paraId="3F8A72C4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D61A8BD" w14:textId="6E074E53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191,861</w:t>
            </w:r>
          </w:p>
        </w:tc>
        <w:tc>
          <w:tcPr>
            <w:tcW w:w="129" w:type="pct"/>
          </w:tcPr>
          <w:p w14:paraId="66933BD7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B9780" w14:textId="2A55935D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453,112</w:t>
            </w:r>
          </w:p>
        </w:tc>
        <w:tc>
          <w:tcPr>
            <w:tcW w:w="141" w:type="pct"/>
          </w:tcPr>
          <w:p w14:paraId="6F9FCEA8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C7F5F8" w14:textId="74EB88CF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169,431</w:t>
            </w:r>
          </w:p>
        </w:tc>
      </w:tr>
      <w:tr w:rsidR="00A465BC" w:rsidRPr="00B759A3" w14:paraId="7CB4FB27" w14:textId="77777777" w:rsidTr="00BF4EB1">
        <w:trPr>
          <w:trHeight w:val="417"/>
        </w:trPr>
        <w:tc>
          <w:tcPr>
            <w:tcW w:w="2115" w:type="pct"/>
          </w:tcPr>
          <w:p w14:paraId="545CEC14" w14:textId="10152212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BD98BD1" w14:textId="3B34661D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481,688</w:t>
            </w:r>
          </w:p>
        </w:tc>
        <w:tc>
          <w:tcPr>
            <w:tcW w:w="145" w:type="pct"/>
          </w:tcPr>
          <w:p w14:paraId="33D58E85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2C943A2" w14:textId="31FFFD30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197,948</w:t>
            </w:r>
          </w:p>
        </w:tc>
        <w:tc>
          <w:tcPr>
            <w:tcW w:w="129" w:type="pct"/>
          </w:tcPr>
          <w:p w14:paraId="1E3463FD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AEC94FC" w14:textId="56D0E764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457,722</w:t>
            </w:r>
          </w:p>
        </w:tc>
        <w:tc>
          <w:tcPr>
            <w:tcW w:w="141" w:type="pct"/>
          </w:tcPr>
          <w:p w14:paraId="411C6A9A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A3274BA" w14:textId="2759A65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173,997</w:t>
            </w:r>
          </w:p>
        </w:tc>
      </w:tr>
    </w:tbl>
    <w:p w14:paraId="14190EF4" w14:textId="32ECAD6D" w:rsidR="00686F83" w:rsidRPr="00B759A3" w:rsidRDefault="00686F83" w:rsidP="007E5573">
      <w:pPr>
        <w:pStyle w:val="FSContent"/>
        <w:rPr>
          <w:cs/>
          <w:lang w:val="en-US"/>
        </w:rPr>
      </w:pPr>
    </w:p>
    <w:p w14:paraId="3CC60C1C" w14:textId="7006616B" w:rsidR="00686F83" w:rsidRPr="00B759A3" w:rsidRDefault="00686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B759A3">
        <w:rPr>
          <w:cs/>
        </w:rPr>
        <w:br w:type="page"/>
      </w:r>
    </w:p>
    <w:p w14:paraId="6284B5C5" w14:textId="49C3DE50" w:rsidR="004F56AB" w:rsidRPr="00B759A3" w:rsidRDefault="004F56AB" w:rsidP="008B3A3B">
      <w:pPr>
        <w:pStyle w:val="FSContent"/>
        <w:rPr>
          <w:lang w:val="en-US"/>
        </w:rPr>
      </w:pPr>
      <w:r w:rsidRPr="00B759A3">
        <w:rPr>
          <w:rFonts w:hint="cs"/>
          <w:cs/>
          <w:lang w:val="en-US"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</w:t>
      </w:r>
      <w:r w:rsidR="00012EDA" w:rsidRPr="00B759A3">
        <w:rPr>
          <w:cs/>
          <w:lang w:val="en-US"/>
        </w:rPr>
        <w:br w:type="textWrapping" w:clear="all"/>
      </w:r>
      <w:r w:rsidRPr="00B759A3">
        <w:rPr>
          <w:rFonts w:hint="cs"/>
          <w:cs/>
          <w:lang w:val="en-US"/>
        </w:rPr>
        <w:t xml:space="preserve">ณ 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>ธันวาคม ได้ดังนี้</w:t>
      </w:r>
    </w:p>
    <w:p w14:paraId="168F8D68" w14:textId="1F75C43D" w:rsidR="00D62169" w:rsidRPr="00B759A3" w:rsidRDefault="00D62169" w:rsidP="008B3A3B">
      <w:pPr>
        <w:pStyle w:val="FSContent"/>
        <w:rPr>
          <w:lang w:val="en-US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4F7FAD" w:rsidRPr="00B759A3" w14:paraId="65AAC79A" w14:textId="77777777">
        <w:trPr>
          <w:trHeight w:val="427"/>
          <w:tblHeader/>
        </w:trPr>
        <w:tc>
          <w:tcPr>
            <w:tcW w:w="1988" w:type="pct"/>
          </w:tcPr>
          <w:p w14:paraId="19E7A73C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67076D81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300DD5C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338D0AF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FAD" w:rsidRPr="00B759A3" w14:paraId="077E7870" w14:textId="77777777">
        <w:trPr>
          <w:trHeight w:val="417"/>
          <w:tblHeader/>
        </w:trPr>
        <w:tc>
          <w:tcPr>
            <w:tcW w:w="1988" w:type="pct"/>
          </w:tcPr>
          <w:p w14:paraId="63B84CDD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069A609" w14:textId="3D2204A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65BC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60136263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2B255DE" w14:textId="3260C434" w:rsidR="004F7FAD" w:rsidRPr="00B759A3" w:rsidRDefault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6E9500AF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5482E03" w14:textId="7829F187" w:rsidR="004F7FAD" w:rsidRPr="00B759A3" w:rsidRDefault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1D1A0D6C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81A408" w14:textId="7F7DDA7E" w:rsidR="004F7FAD" w:rsidRPr="00B759A3" w:rsidRDefault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F7FAD" w:rsidRPr="00B759A3" w14:paraId="030DBBC8" w14:textId="77777777">
        <w:trPr>
          <w:trHeight w:val="417"/>
          <w:tblHeader/>
        </w:trPr>
        <w:tc>
          <w:tcPr>
            <w:tcW w:w="1988" w:type="pct"/>
          </w:tcPr>
          <w:p w14:paraId="4FC76584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2F8E5989" w14:textId="77777777" w:rsidR="004F7FAD" w:rsidRPr="00B759A3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5BC" w:rsidRPr="00B759A3" w14:paraId="1E11AB12" w14:textId="77777777">
        <w:trPr>
          <w:trHeight w:val="407"/>
        </w:trPr>
        <w:tc>
          <w:tcPr>
            <w:tcW w:w="1988" w:type="pct"/>
          </w:tcPr>
          <w:p w14:paraId="40E9A76C" w14:textId="4E6BCBA6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5EC8A3D1" w14:textId="00911243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A465B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51" w:type="pct"/>
          </w:tcPr>
          <w:p w14:paraId="524161A4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14BACD1" w14:textId="78B8AA1F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84,933</w:t>
            </w:r>
          </w:p>
        </w:tc>
        <w:tc>
          <w:tcPr>
            <w:tcW w:w="135" w:type="pct"/>
          </w:tcPr>
          <w:p w14:paraId="3F319868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B09662" w14:textId="75281F10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A465B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7" w:type="pct"/>
          </w:tcPr>
          <w:p w14:paraId="4D862E2E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FA668DD" w14:textId="4C0ACEBA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68,071</w:t>
            </w:r>
          </w:p>
        </w:tc>
      </w:tr>
      <w:tr w:rsidR="00A465BC" w:rsidRPr="00B759A3" w14:paraId="5CF02194" w14:textId="77777777">
        <w:trPr>
          <w:trHeight w:val="407"/>
        </w:trPr>
        <w:tc>
          <w:tcPr>
            <w:tcW w:w="1988" w:type="pct"/>
          </w:tcPr>
          <w:p w14:paraId="7F4820CB" w14:textId="18707866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8" w:type="pct"/>
          </w:tcPr>
          <w:p w14:paraId="0D1EF699" w14:textId="269B1410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A465BC" w:rsidRPr="00B759A3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117B"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77E6FFF4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3F63291" w14:textId="7FC21D39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49,523</w:t>
            </w:r>
          </w:p>
        </w:tc>
        <w:tc>
          <w:tcPr>
            <w:tcW w:w="135" w:type="pct"/>
          </w:tcPr>
          <w:p w14:paraId="46FED97D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A7125" w14:textId="2D4F6A3B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A465BC" w:rsidRPr="00B759A3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117B"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2035F05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6614712" w14:textId="65039FE9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49,523</w:t>
            </w:r>
          </w:p>
        </w:tc>
      </w:tr>
      <w:tr w:rsidR="00A465BC" w:rsidRPr="00B759A3" w14:paraId="3AA55F82" w14:textId="77777777">
        <w:trPr>
          <w:trHeight w:val="397"/>
        </w:trPr>
        <w:tc>
          <w:tcPr>
            <w:tcW w:w="1988" w:type="pct"/>
          </w:tcPr>
          <w:p w14:paraId="26DCA1A4" w14:textId="5C6ED904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931CAB8" w14:textId="1CA69926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84,039</w:t>
            </w:r>
          </w:p>
        </w:tc>
        <w:tc>
          <w:tcPr>
            <w:tcW w:w="151" w:type="pct"/>
          </w:tcPr>
          <w:p w14:paraId="063AF340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92A236" w14:textId="662B4525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35" w:type="pct"/>
          </w:tcPr>
          <w:p w14:paraId="7A65C1CA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CC849DC" w14:textId="2016457D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84,039</w:t>
            </w:r>
          </w:p>
        </w:tc>
        <w:tc>
          <w:tcPr>
            <w:tcW w:w="147" w:type="pct"/>
          </w:tcPr>
          <w:p w14:paraId="1AC650EB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1B1299" w14:textId="31284212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A465BC" w:rsidRPr="00B759A3" w14:paraId="42E1D398" w14:textId="77777777">
        <w:trPr>
          <w:trHeight w:val="417"/>
        </w:trPr>
        <w:tc>
          <w:tcPr>
            <w:tcW w:w="1988" w:type="pct"/>
          </w:tcPr>
          <w:p w14:paraId="754DD597" w14:textId="41BCAF3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607FA1E" w14:textId="2E204593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A465B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51" w:type="pct"/>
          </w:tcPr>
          <w:p w14:paraId="3B1318E8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6AF451C" w14:textId="54FB684C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134,930</w:t>
            </w:r>
          </w:p>
        </w:tc>
        <w:tc>
          <w:tcPr>
            <w:tcW w:w="135" w:type="pct"/>
          </w:tcPr>
          <w:p w14:paraId="6CFB324A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BC52908" w14:textId="0FE58ECA" w:rsidR="00A465BC" w:rsidRPr="00B759A3" w:rsidRDefault="00C75BD8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="00A465B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E117B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55C40454" w14:textId="77777777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BE6DE0F" w14:textId="4DD0A98E" w:rsidR="00A465BC" w:rsidRPr="00B759A3" w:rsidRDefault="00A465BC" w:rsidP="00A4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118,068</w:t>
            </w:r>
          </w:p>
        </w:tc>
      </w:tr>
    </w:tbl>
    <w:p w14:paraId="76EC4612" w14:textId="77777777" w:rsidR="004F7FAD" w:rsidRPr="00B759A3" w:rsidRDefault="004F7FAD" w:rsidP="008B3A3B">
      <w:pPr>
        <w:pStyle w:val="FSContent"/>
        <w:rPr>
          <w:lang w:val="en-US"/>
        </w:rPr>
      </w:pPr>
    </w:p>
    <w:p w14:paraId="79D249E4" w14:textId="2CBD0504" w:rsidR="008B2830" w:rsidRPr="00B759A3" w:rsidRDefault="008B2830" w:rsidP="008B3A3B">
      <w:pPr>
        <w:pStyle w:val="FSContent"/>
        <w:rPr>
          <w:cs/>
          <w:lang w:val="en-US"/>
        </w:rPr>
      </w:pPr>
      <w:r w:rsidRPr="00B759A3">
        <w:rPr>
          <w:rFonts w:hint="cs"/>
          <w:cs/>
          <w:lang w:val="en-US"/>
        </w:rPr>
        <w:t xml:space="preserve">ณ วันที่ </w:t>
      </w:r>
      <w:r w:rsidR="002B317D" w:rsidRPr="00B759A3">
        <w:rPr>
          <w:lang w:val="en-US"/>
        </w:rPr>
        <w:t>31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 xml:space="preserve">ธันวาคม </w:t>
      </w:r>
      <w:r w:rsidR="002B317D" w:rsidRPr="00B759A3">
        <w:rPr>
          <w:lang w:val="en-US"/>
        </w:rPr>
        <w:t>256</w:t>
      </w:r>
      <w:r w:rsidR="0014084C" w:rsidRPr="00B759A3">
        <w:rPr>
          <w:lang w:val="en-US"/>
        </w:rPr>
        <w:t>8</w:t>
      </w:r>
      <w:r w:rsidRPr="00B759A3">
        <w:rPr>
          <w:lang w:val="en-US"/>
        </w:rPr>
        <w:t xml:space="preserve"> </w:t>
      </w:r>
      <w:r w:rsidR="008B3A3B" w:rsidRPr="00B759A3">
        <w:rPr>
          <w:rFonts w:hint="cs"/>
          <w:cs/>
          <w:lang w:val="en-US"/>
        </w:rPr>
        <w:t>กลุ่มบริษัทและ</w:t>
      </w:r>
      <w:r w:rsidR="002B317D" w:rsidRPr="00B759A3">
        <w:rPr>
          <w:cs/>
          <w:lang w:val="en-US"/>
        </w:rPr>
        <w:t>บริษัทมีวงเงินสินเชื่อที่ยังมิได้เบิกใช้</w:t>
      </w:r>
      <w:r w:rsidR="00FB39D7" w:rsidRPr="00B759A3">
        <w:rPr>
          <w:rFonts w:hint="cs"/>
          <w:cs/>
          <w:lang w:val="en-US"/>
        </w:rPr>
        <w:t xml:space="preserve">จำนวน </w:t>
      </w:r>
      <w:r w:rsidR="0014084C" w:rsidRPr="00B759A3">
        <w:rPr>
          <w:lang w:val="en-US"/>
        </w:rPr>
        <w:t>262.1</w:t>
      </w:r>
      <w:r w:rsidR="00FB39D7" w:rsidRPr="00B759A3">
        <w:rPr>
          <w:lang w:val="en-US"/>
        </w:rPr>
        <w:t xml:space="preserve"> </w:t>
      </w:r>
      <w:r w:rsidR="00FB39D7" w:rsidRPr="00B759A3">
        <w:rPr>
          <w:rFonts w:hint="cs"/>
          <w:cs/>
          <w:lang w:val="en-US"/>
        </w:rPr>
        <w:t>ล้านบาท</w:t>
      </w:r>
      <w:r w:rsidR="008B3A3B" w:rsidRPr="00B759A3">
        <w:rPr>
          <w:lang w:val="en-US"/>
        </w:rPr>
        <w:t xml:space="preserve"> </w:t>
      </w:r>
      <w:r w:rsidR="008B3A3B" w:rsidRPr="00B759A3">
        <w:rPr>
          <w:rFonts w:hint="cs"/>
          <w:cs/>
          <w:lang w:val="en-US"/>
        </w:rPr>
        <w:t xml:space="preserve">และ </w:t>
      </w:r>
      <w:r w:rsidR="00425E5C" w:rsidRPr="00B759A3">
        <w:rPr>
          <w:rFonts w:hint="cs"/>
          <w:cs/>
          <w:lang w:val="en-US"/>
        </w:rPr>
        <w:t xml:space="preserve">          </w:t>
      </w:r>
      <w:r w:rsidR="0014084C" w:rsidRPr="00B759A3">
        <w:rPr>
          <w:lang w:val="en-US"/>
        </w:rPr>
        <w:t>261.1</w:t>
      </w:r>
      <w:r w:rsidR="008B3A3B" w:rsidRPr="00B759A3">
        <w:rPr>
          <w:lang w:val="en-US"/>
        </w:rPr>
        <w:t xml:space="preserve"> </w:t>
      </w:r>
      <w:r w:rsidR="008B3A3B" w:rsidRPr="00B759A3">
        <w:rPr>
          <w:rFonts w:hint="cs"/>
          <w:cs/>
          <w:lang w:val="en-US"/>
        </w:rPr>
        <w:t>ล้านบาท ตามลำดับ</w:t>
      </w:r>
      <w:r w:rsidR="00FB39D7" w:rsidRPr="00B759A3">
        <w:rPr>
          <w:rFonts w:hint="cs"/>
          <w:cs/>
          <w:lang w:val="en-US"/>
        </w:rPr>
        <w:t xml:space="preserve"> </w:t>
      </w:r>
      <w:r w:rsidR="00FB39D7" w:rsidRPr="00B759A3">
        <w:rPr>
          <w:i/>
          <w:iCs/>
          <w:lang w:val="en-US"/>
        </w:rPr>
        <w:t>(256</w:t>
      </w:r>
      <w:r w:rsidR="0014084C" w:rsidRPr="00B759A3">
        <w:rPr>
          <w:i/>
          <w:iCs/>
          <w:lang w:val="en-US"/>
        </w:rPr>
        <w:t>7</w:t>
      </w:r>
      <w:r w:rsidR="00AC2AB8" w:rsidRPr="00B759A3">
        <w:rPr>
          <w:i/>
          <w:iCs/>
          <w:lang w:val="en-US"/>
        </w:rPr>
        <w:t xml:space="preserve"> </w:t>
      </w:r>
      <w:r w:rsidR="00FB39D7" w:rsidRPr="00B759A3">
        <w:rPr>
          <w:i/>
          <w:iCs/>
          <w:lang w:val="en-US"/>
        </w:rPr>
        <w:t xml:space="preserve">: </w:t>
      </w:r>
      <w:r w:rsidR="003729D8" w:rsidRPr="00B759A3">
        <w:rPr>
          <w:rFonts w:hint="cs"/>
          <w:i/>
          <w:iCs/>
          <w:cs/>
          <w:lang w:val="en-GB"/>
        </w:rPr>
        <w:t xml:space="preserve">จำนวน </w:t>
      </w:r>
      <w:r w:rsidR="0014084C" w:rsidRPr="00B759A3">
        <w:rPr>
          <w:i/>
          <w:iCs/>
          <w:lang w:val="en-US"/>
        </w:rPr>
        <w:t>148.1</w:t>
      </w:r>
      <w:r w:rsidR="0059538F" w:rsidRPr="00B759A3">
        <w:rPr>
          <w:i/>
          <w:iCs/>
          <w:lang w:val="en-US"/>
        </w:rPr>
        <w:t xml:space="preserve"> </w:t>
      </w:r>
      <w:r w:rsidR="00FB39D7" w:rsidRPr="00B759A3">
        <w:rPr>
          <w:rFonts w:hint="cs"/>
          <w:i/>
          <w:iCs/>
          <w:cs/>
          <w:lang w:val="en-US"/>
        </w:rPr>
        <w:t>ล้านบาท</w:t>
      </w:r>
      <w:r w:rsidR="00AC2AB8" w:rsidRPr="00B759A3">
        <w:rPr>
          <w:i/>
          <w:iCs/>
          <w:lang w:val="en-US"/>
        </w:rPr>
        <w:t xml:space="preserve"> </w:t>
      </w:r>
      <w:r w:rsidR="00AC2AB8" w:rsidRPr="00B759A3">
        <w:rPr>
          <w:rFonts w:hint="cs"/>
          <w:i/>
          <w:iCs/>
          <w:cs/>
          <w:lang w:val="en-US"/>
        </w:rPr>
        <w:t xml:space="preserve">และ </w:t>
      </w:r>
      <w:r w:rsidR="0014084C" w:rsidRPr="00B759A3">
        <w:rPr>
          <w:i/>
          <w:iCs/>
          <w:lang w:val="en-US"/>
        </w:rPr>
        <w:t>143.0</w:t>
      </w:r>
      <w:r w:rsidR="00AC2AB8" w:rsidRPr="00B759A3">
        <w:rPr>
          <w:i/>
          <w:iCs/>
          <w:lang w:val="en-US"/>
        </w:rPr>
        <w:t xml:space="preserve"> </w:t>
      </w:r>
      <w:r w:rsidR="00AC2AB8" w:rsidRPr="00B759A3">
        <w:rPr>
          <w:rFonts w:hint="cs"/>
          <w:i/>
          <w:iCs/>
          <w:cs/>
          <w:lang w:val="en-US"/>
        </w:rPr>
        <w:t>ล้านบาท ตามลำดับ</w:t>
      </w:r>
      <w:r w:rsidR="00FB39D7" w:rsidRPr="00B759A3">
        <w:rPr>
          <w:rFonts w:hint="cs"/>
          <w:i/>
          <w:iCs/>
          <w:cs/>
          <w:lang w:val="en-US"/>
        </w:rPr>
        <w:t>)</w:t>
      </w:r>
    </w:p>
    <w:p w14:paraId="0D9DCD1B" w14:textId="77777777" w:rsidR="008B2830" w:rsidRPr="00B759A3" w:rsidRDefault="008B2830" w:rsidP="008B3A3B">
      <w:pPr>
        <w:pStyle w:val="FSContent"/>
        <w:rPr>
          <w:lang w:val="en-US"/>
        </w:rPr>
      </w:pPr>
    </w:p>
    <w:p w14:paraId="22B38FFA" w14:textId="77777777" w:rsidR="00AC2AB8" w:rsidRPr="00B759A3" w:rsidRDefault="00AC2AB8" w:rsidP="00AC2AB8">
      <w:pPr>
        <w:pStyle w:val="FSContent"/>
        <w:numPr>
          <w:ilvl w:val="0"/>
          <w:numId w:val="20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B759A3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5DA735CC" w14:textId="77777777" w:rsidR="00AC2AB8" w:rsidRPr="00B759A3" w:rsidRDefault="00AC2AB8" w:rsidP="00AC2AB8">
      <w:pPr>
        <w:pStyle w:val="FSContent"/>
        <w:rPr>
          <w:lang w:val="en-US"/>
        </w:rPr>
      </w:pPr>
    </w:p>
    <w:p w14:paraId="72C7B3FD" w14:textId="22F121F0" w:rsidR="00AC2AB8" w:rsidRPr="00B759A3" w:rsidRDefault="00AC2AB8" w:rsidP="00AC2AB8">
      <w:pPr>
        <w:pStyle w:val="FSContent"/>
        <w:rPr>
          <w:cs/>
          <w:lang w:val="en-US"/>
        </w:rPr>
      </w:pPr>
      <w:r w:rsidRPr="00B759A3">
        <w:rPr>
          <w:cs/>
          <w:lang w:val="en-US"/>
        </w:rPr>
        <w:t xml:space="preserve">ณ 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>ธันวาคม</w:t>
      </w:r>
      <w:r w:rsidRPr="00B759A3">
        <w:rPr>
          <w:cs/>
          <w:lang w:val="en-US"/>
        </w:rPr>
        <w:t xml:space="preserve"> </w:t>
      </w:r>
      <w:r w:rsidRPr="00B759A3">
        <w:rPr>
          <w:lang w:val="en-US"/>
        </w:rPr>
        <w:t>256</w:t>
      </w:r>
      <w:r w:rsidR="0014084C" w:rsidRPr="00B759A3">
        <w:rPr>
          <w:lang w:val="en-US"/>
        </w:rPr>
        <w:t>8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 xml:space="preserve">กลุ่มบริษัทมีเงินเบิกเกินบัญชีจำนวน </w:t>
      </w:r>
      <w:r w:rsidR="0014084C" w:rsidRPr="00B759A3">
        <w:rPr>
          <w:lang w:val="en-US"/>
        </w:rPr>
        <w:t>33.6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 xml:space="preserve">ล้านบาท มีอัตราดอกเบี้ย </w:t>
      </w:r>
      <w:r w:rsidRPr="00B759A3">
        <w:rPr>
          <w:lang w:val="en-US"/>
        </w:rPr>
        <w:t xml:space="preserve">MOR-2.55% </w:t>
      </w:r>
      <w:r w:rsidRPr="00B759A3">
        <w:rPr>
          <w:rFonts w:hint="cs"/>
          <w:cs/>
          <w:lang w:val="en-US"/>
        </w:rPr>
        <w:t xml:space="preserve">ต่อปี </w:t>
      </w:r>
      <w:r w:rsidRPr="00B759A3">
        <w:rPr>
          <w:cs/>
          <w:lang w:val="en-US"/>
        </w:rPr>
        <w:t>โดยได้รับการค้ำประกันจากที่ดินที่เป็นกรรมสิทธิ์ของกลุ่มบริษัท</w:t>
      </w:r>
      <w:r w:rsidR="00EC2494" w:rsidRPr="00B759A3">
        <w:rPr>
          <w:rFonts w:hint="cs"/>
          <w:cs/>
          <w:lang w:val="en-US"/>
        </w:rPr>
        <w:t xml:space="preserve"> </w:t>
      </w:r>
      <w:r w:rsidRPr="00B759A3">
        <w:rPr>
          <w:i/>
          <w:iCs/>
          <w:cs/>
          <w:lang w:val="en-US"/>
        </w:rPr>
        <w:t>(</w:t>
      </w:r>
      <w:r w:rsidRPr="00B759A3">
        <w:rPr>
          <w:i/>
          <w:iCs/>
          <w:lang w:val="en-US"/>
        </w:rPr>
        <w:t>256</w:t>
      </w:r>
      <w:r w:rsidR="0014084C" w:rsidRPr="00B759A3">
        <w:rPr>
          <w:i/>
          <w:iCs/>
          <w:lang w:val="en-US"/>
        </w:rPr>
        <w:t>7</w:t>
      </w:r>
      <w:r w:rsidRPr="00B759A3">
        <w:rPr>
          <w:i/>
          <w:iCs/>
          <w:cs/>
          <w:lang w:val="en-US"/>
        </w:rPr>
        <w:t xml:space="preserve"> </w:t>
      </w:r>
      <w:r w:rsidRPr="00B759A3">
        <w:rPr>
          <w:i/>
          <w:iCs/>
          <w:lang w:val="en-US"/>
        </w:rPr>
        <w:t>:</w:t>
      </w:r>
      <w:r w:rsidRPr="00B759A3">
        <w:rPr>
          <w:i/>
          <w:iCs/>
          <w:cs/>
          <w:lang w:val="en-US"/>
        </w:rPr>
        <w:t xml:space="preserve"> </w:t>
      </w:r>
      <w:r w:rsidR="00E716D1" w:rsidRPr="00B759A3">
        <w:rPr>
          <w:rFonts w:hint="cs"/>
          <w:i/>
          <w:iCs/>
          <w:cs/>
          <w:lang w:val="en-US"/>
        </w:rPr>
        <w:t xml:space="preserve">จำนวน </w:t>
      </w:r>
      <w:r w:rsidR="0014084C" w:rsidRPr="00B759A3">
        <w:rPr>
          <w:i/>
          <w:iCs/>
          <w:lang w:val="en-US"/>
        </w:rPr>
        <w:t>6.9</w:t>
      </w:r>
      <w:r w:rsidRPr="00B759A3">
        <w:rPr>
          <w:i/>
          <w:iCs/>
          <w:lang w:val="en-US"/>
        </w:rPr>
        <w:t xml:space="preserve"> </w:t>
      </w:r>
      <w:r w:rsidRPr="00B759A3">
        <w:rPr>
          <w:i/>
          <w:iCs/>
          <w:cs/>
          <w:lang w:val="en-US"/>
        </w:rPr>
        <w:t xml:space="preserve">ล้านบาท </w:t>
      </w:r>
      <w:r w:rsidR="00F7376E" w:rsidRPr="00B759A3">
        <w:rPr>
          <w:rFonts w:hint="cs"/>
          <w:i/>
          <w:iCs/>
          <w:cs/>
          <w:lang w:val="en-US"/>
        </w:rPr>
        <w:t>มี</w:t>
      </w:r>
      <w:r w:rsidRPr="00B759A3">
        <w:rPr>
          <w:i/>
          <w:iCs/>
          <w:cs/>
          <w:lang w:val="en-US"/>
        </w:rPr>
        <w:t xml:space="preserve">อัตราดอกเบี้ย </w:t>
      </w:r>
      <w:r w:rsidR="0014084C" w:rsidRPr="00B759A3">
        <w:rPr>
          <w:rFonts w:hint="cs"/>
          <w:i/>
          <w:iCs/>
          <w:cs/>
          <w:lang w:val="en-US"/>
        </w:rPr>
        <w:t xml:space="preserve">             </w:t>
      </w:r>
      <w:r w:rsidR="00621C9C" w:rsidRPr="00B759A3">
        <w:rPr>
          <w:i/>
          <w:iCs/>
          <w:lang w:val="en-US"/>
        </w:rPr>
        <w:t xml:space="preserve">MOR-2.55% </w:t>
      </w:r>
      <w:r w:rsidR="0014084C" w:rsidRPr="00B759A3">
        <w:rPr>
          <w:rFonts w:hint="cs"/>
          <w:i/>
          <w:iCs/>
          <w:cs/>
          <w:lang w:val="en-US"/>
        </w:rPr>
        <w:t xml:space="preserve">และ </w:t>
      </w:r>
      <w:r w:rsidR="0014084C" w:rsidRPr="00B759A3">
        <w:rPr>
          <w:i/>
          <w:iCs/>
          <w:lang w:val="en-US"/>
        </w:rPr>
        <w:t>MOR-1.45%</w:t>
      </w:r>
      <w:r w:rsidR="00621C9C" w:rsidRPr="00B759A3">
        <w:rPr>
          <w:i/>
          <w:iCs/>
          <w:lang w:val="en-US"/>
        </w:rPr>
        <w:t xml:space="preserve"> </w:t>
      </w:r>
      <w:r w:rsidR="00621C9C" w:rsidRPr="00B759A3">
        <w:rPr>
          <w:i/>
          <w:iCs/>
          <w:cs/>
          <w:lang w:val="en-US"/>
        </w:rPr>
        <w:t>ต่อปี</w:t>
      </w:r>
      <w:r w:rsidR="00F7376E" w:rsidRPr="00B759A3">
        <w:rPr>
          <w:rFonts w:hint="cs"/>
          <w:i/>
          <w:iCs/>
          <w:cs/>
          <w:lang w:val="en-US"/>
        </w:rPr>
        <w:t xml:space="preserve"> </w:t>
      </w:r>
      <w:r w:rsidR="0014084C" w:rsidRPr="00B759A3">
        <w:rPr>
          <w:i/>
          <w:iCs/>
          <w:cs/>
          <w:lang w:val="en-US"/>
        </w:rPr>
        <w:t xml:space="preserve">โดยได้รับการค้ำประกันจากที่ดินที่เป็นกรรมสิทธิ์ของกลุ่มบริษัท </w:t>
      </w:r>
      <w:r w:rsidR="0014084C" w:rsidRPr="00B759A3">
        <w:rPr>
          <w:rFonts w:hint="cs"/>
          <w:i/>
          <w:iCs/>
          <w:cs/>
          <w:lang w:val="en-US"/>
        </w:rPr>
        <w:t>และ</w:t>
      </w:r>
      <w:r w:rsidR="0014084C" w:rsidRPr="00B759A3">
        <w:rPr>
          <w:i/>
          <w:iCs/>
          <w:cs/>
          <w:lang w:val="en-US"/>
        </w:rPr>
        <w:t>เงินฝากของกลุ่มบริษัทกับสถาบันการเงิน</w:t>
      </w:r>
      <w:r w:rsidRPr="00B759A3">
        <w:rPr>
          <w:i/>
          <w:iCs/>
          <w:cs/>
          <w:lang w:val="en-US"/>
        </w:rPr>
        <w:t>)</w:t>
      </w:r>
      <w:r w:rsidRPr="00B759A3">
        <w:rPr>
          <w:cs/>
          <w:lang w:val="en-US"/>
        </w:rPr>
        <w:t xml:space="preserve"> </w:t>
      </w:r>
    </w:p>
    <w:p w14:paraId="7250EBCA" w14:textId="77777777" w:rsidR="00AC2AB8" w:rsidRPr="00B759A3" w:rsidRDefault="00AC2AB8" w:rsidP="00AC2AB8">
      <w:pPr>
        <w:pStyle w:val="FSContent"/>
        <w:rPr>
          <w:lang w:val="en-US"/>
        </w:rPr>
      </w:pPr>
    </w:p>
    <w:p w14:paraId="2572A064" w14:textId="16569ED9" w:rsidR="00AC2AB8" w:rsidRPr="00B759A3" w:rsidRDefault="00AC2AB8" w:rsidP="00AC2AB8">
      <w:pPr>
        <w:pStyle w:val="FSContent"/>
        <w:rPr>
          <w:cs/>
          <w:lang w:val="en-US"/>
        </w:rPr>
      </w:pPr>
      <w:r w:rsidRPr="00B759A3">
        <w:rPr>
          <w:cs/>
          <w:lang w:val="en-US"/>
        </w:rPr>
        <w:t xml:space="preserve">ณ วันที่ </w:t>
      </w:r>
      <w:r w:rsidRPr="00B759A3">
        <w:rPr>
          <w:lang w:val="en-US"/>
        </w:rPr>
        <w:t>3</w:t>
      </w:r>
      <w:r w:rsidR="004523FA" w:rsidRPr="00B759A3">
        <w:rPr>
          <w:lang w:val="en-US"/>
        </w:rPr>
        <w:t>1</w:t>
      </w:r>
      <w:r w:rsidRPr="00B759A3">
        <w:rPr>
          <w:lang w:val="en-US"/>
        </w:rPr>
        <w:t xml:space="preserve"> </w:t>
      </w:r>
      <w:r w:rsidR="004523FA" w:rsidRPr="00B759A3">
        <w:rPr>
          <w:rFonts w:hint="cs"/>
          <w:cs/>
          <w:lang w:val="en-US"/>
        </w:rPr>
        <w:t>ธันวาคม</w:t>
      </w:r>
      <w:r w:rsidRPr="00B759A3">
        <w:rPr>
          <w:cs/>
          <w:lang w:val="en-US"/>
        </w:rPr>
        <w:t xml:space="preserve"> </w:t>
      </w:r>
      <w:r w:rsidRPr="00B759A3">
        <w:rPr>
          <w:lang w:val="en-US"/>
        </w:rPr>
        <w:t>256</w:t>
      </w:r>
      <w:r w:rsidR="0014084C" w:rsidRPr="00B759A3">
        <w:rPr>
          <w:lang w:val="en-US"/>
        </w:rPr>
        <w:t>8</w:t>
      </w:r>
      <w:r w:rsidRPr="00B759A3">
        <w:rPr>
          <w:lang w:val="en-US"/>
        </w:rPr>
        <w:t xml:space="preserve"> </w:t>
      </w:r>
      <w:r w:rsidR="0014084C" w:rsidRPr="00B759A3">
        <w:rPr>
          <w:cs/>
          <w:lang w:val="en-US"/>
        </w:rPr>
        <w:t xml:space="preserve">บริษัทมีเงินเบิกเกินบัญชีจำนวน </w:t>
      </w:r>
      <w:r w:rsidR="0014084C" w:rsidRPr="00B759A3">
        <w:rPr>
          <w:lang w:val="en-US"/>
        </w:rPr>
        <w:t xml:space="preserve">29.0 </w:t>
      </w:r>
      <w:r w:rsidR="0014084C" w:rsidRPr="00B759A3">
        <w:rPr>
          <w:cs/>
          <w:lang w:val="en-US"/>
        </w:rPr>
        <w:t xml:space="preserve">ล้านบาท มีอัตราดอกเบี้ย </w:t>
      </w:r>
      <w:r w:rsidR="0014084C" w:rsidRPr="00B759A3">
        <w:rPr>
          <w:lang w:val="en-US"/>
        </w:rPr>
        <w:t xml:space="preserve">MOR-2.55% </w:t>
      </w:r>
      <w:r w:rsidR="0014084C" w:rsidRPr="00B759A3">
        <w:rPr>
          <w:rFonts w:hint="cs"/>
          <w:cs/>
          <w:lang w:val="en-US"/>
        </w:rPr>
        <w:t xml:space="preserve">ต่อปี </w:t>
      </w:r>
      <w:r w:rsidR="0014084C" w:rsidRPr="00B759A3">
        <w:rPr>
          <w:cs/>
          <w:lang w:val="en-US"/>
        </w:rPr>
        <w:t>โดยได้รับการค้ำประกันจากที่ดินที่เป็นกรรมสิทธิ์ของกลุ่มบริษัท</w:t>
      </w:r>
      <w:r w:rsidRPr="00B759A3">
        <w:rPr>
          <w:cs/>
          <w:lang w:val="en-US"/>
        </w:rPr>
        <w:t xml:space="preserve"> </w:t>
      </w:r>
      <w:r w:rsidRPr="00B759A3">
        <w:rPr>
          <w:i/>
          <w:iCs/>
          <w:cs/>
          <w:lang w:val="en-US"/>
        </w:rPr>
        <w:t>(</w:t>
      </w:r>
      <w:r w:rsidRPr="00B759A3">
        <w:rPr>
          <w:i/>
          <w:iCs/>
          <w:lang w:val="en-US"/>
        </w:rPr>
        <w:t>256</w:t>
      </w:r>
      <w:r w:rsidR="0014084C" w:rsidRPr="00B759A3">
        <w:rPr>
          <w:i/>
          <w:iCs/>
          <w:lang w:val="en-US"/>
        </w:rPr>
        <w:t>7</w:t>
      </w:r>
      <w:r w:rsidRPr="00B759A3">
        <w:rPr>
          <w:i/>
          <w:iCs/>
          <w:lang w:val="en-US"/>
        </w:rPr>
        <w:t xml:space="preserve"> : </w:t>
      </w:r>
      <w:r w:rsidR="0014084C" w:rsidRPr="00B759A3">
        <w:rPr>
          <w:rFonts w:hint="cs"/>
          <w:i/>
          <w:iCs/>
          <w:cs/>
          <w:lang w:val="en-US"/>
        </w:rPr>
        <w:t>ไม่มี</w:t>
      </w:r>
      <w:r w:rsidRPr="00B759A3">
        <w:rPr>
          <w:i/>
          <w:iCs/>
          <w:cs/>
          <w:lang w:val="en-US"/>
        </w:rPr>
        <w:t>)</w:t>
      </w:r>
      <w:r w:rsidRPr="00B759A3">
        <w:rPr>
          <w:cs/>
          <w:lang w:val="en-US"/>
        </w:rPr>
        <w:t xml:space="preserve"> </w:t>
      </w:r>
    </w:p>
    <w:p w14:paraId="397FE77B" w14:textId="77777777" w:rsidR="00AC2AB8" w:rsidRPr="00B759A3" w:rsidRDefault="00AC2AB8" w:rsidP="00AC2AB8">
      <w:pPr>
        <w:pStyle w:val="FSContent"/>
        <w:rPr>
          <w:lang w:val="en-US"/>
        </w:rPr>
      </w:pPr>
    </w:p>
    <w:p w14:paraId="7AE03AA3" w14:textId="7926E5AC" w:rsidR="00AC2AB8" w:rsidRPr="00B759A3" w:rsidRDefault="00AC2AB8" w:rsidP="00AC2AB8">
      <w:pPr>
        <w:pStyle w:val="FSContent"/>
        <w:rPr>
          <w:lang w:val="en-US"/>
        </w:rPr>
      </w:pPr>
      <w:r w:rsidRPr="00B759A3">
        <w:rPr>
          <w:cs/>
          <w:lang w:val="en-US"/>
        </w:rPr>
        <w:t xml:space="preserve">ณ วันที่ </w:t>
      </w:r>
      <w:r w:rsidRPr="00B759A3">
        <w:rPr>
          <w:lang w:val="en-US"/>
        </w:rPr>
        <w:t>3</w:t>
      </w:r>
      <w:r w:rsidR="004523FA" w:rsidRPr="00B759A3">
        <w:rPr>
          <w:lang w:val="en-US"/>
        </w:rPr>
        <w:t>1</w:t>
      </w:r>
      <w:r w:rsidRPr="00B759A3">
        <w:rPr>
          <w:lang w:val="en-US"/>
        </w:rPr>
        <w:t xml:space="preserve"> </w:t>
      </w:r>
      <w:r w:rsidR="004523FA" w:rsidRPr="00B759A3">
        <w:rPr>
          <w:rFonts w:hint="cs"/>
          <w:cs/>
          <w:lang w:val="en-US"/>
        </w:rPr>
        <w:t>ธันวาคม</w:t>
      </w:r>
      <w:r w:rsidRPr="00B759A3">
        <w:rPr>
          <w:cs/>
          <w:lang w:val="en-US"/>
        </w:rPr>
        <w:t xml:space="preserve"> </w:t>
      </w:r>
      <w:r w:rsidRPr="00B759A3">
        <w:rPr>
          <w:lang w:val="en-US"/>
        </w:rPr>
        <w:t>256</w:t>
      </w:r>
      <w:r w:rsidR="0014084C" w:rsidRPr="00B759A3">
        <w:rPr>
          <w:lang w:val="en-US"/>
        </w:rPr>
        <w:t>8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 xml:space="preserve">กลุ่มบริษัทและบริษัทมีตั๋วสัญญาใช้เงินจากสถาบันการเงินรวม </w:t>
      </w:r>
      <w:r w:rsidR="0014084C" w:rsidRPr="00B759A3">
        <w:rPr>
          <w:lang w:val="en-US"/>
        </w:rPr>
        <w:t>14.2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>ล้านบาท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 xml:space="preserve">และ </w:t>
      </w:r>
      <w:r w:rsidR="0014084C" w:rsidRPr="00B759A3">
        <w:rPr>
          <w:lang w:val="en-US"/>
        </w:rPr>
        <w:t>10.0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>ล้านบาท ตามลำดับ มีอัตราดอกเบี้ยตามตลาด</w:t>
      </w:r>
      <w:r w:rsidR="005172B0" w:rsidRPr="00B759A3">
        <w:rPr>
          <w:lang w:val="en-US"/>
        </w:rPr>
        <w:t xml:space="preserve"> </w:t>
      </w:r>
      <w:bookmarkStart w:id="4" w:name="_Hlk189130572"/>
      <w:r w:rsidRPr="00B759A3">
        <w:rPr>
          <w:cs/>
          <w:lang w:val="en-US"/>
        </w:rPr>
        <w:t>โดยได้รับการค้ำประกันจากที่ดินที่เป็นกรรมสิทธิ์ของ</w:t>
      </w:r>
      <w:r w:rsidR="00BB1717" w:rsidRPr="00B759A3">
        <w:rPr>
          <w:rFonts w:hint="cs"/>
          <w:cs/>
          <w:lang w:val="en-US"/>
        </w:rPr>
        <w:t>กลุ่ม</w:t>
      </w:r>
      <w:r w:rsidRPr="00B759A3">
        <w:rPr>
          <w:cs/>
          <w:lang w:val="en-US"/>
        </w:rPr>
        <w:t>บริษัท</w:t>
      </w:r>
      <w:bookmarkEnd w:id="4"/>
      <w:r w:rsidR="00DD59CD" w:rsidRPr="00B759A3">
        <w:rPr>
          <w:lang w:val="en-US"/>
        </w:rPr>
        <w:t xml:space="preserve"> </w:t>
      </w:r>
      <w:r w:rsidRPr="00B759A3">
        <w:rPr>
          <w:i/>
          <w:iCs/>
          <w:cs/>
          <w:lang w:val="en-US"/>
        </w:rPr>
        <w:t>(</w:t>
      </w:r>
      <w:r w:rsidRPr="00B759A3">
        <w:rPr>
          <w:i/>
          <w:iCs/>
          <w:lang w:val="en-US"/>
        </w:rPr>
        <w:t>256</w:t>
      </w:r>
      <w:r w:rsidR="0014084C" w:rsidRPr="00B759A3">
        <w:rPr>
          <w:i/>
          <w:iCs/>
          <w:lang w:val="en-US"/>
        </w:rPr>
        <w:t>7</w:t>
      </w:r>
      <w:r w:rsidRPr="00B759A3">
        <w:rPr>
          <w:i/>
          <w:iCs/>
          <w:lang w:val="en-US"/>
        </w:rPr>
        <w:t xml:space="preserve"> : </w:t>
      </w:r>
      <w:r w:rsidR="00534D2D" w:rsidRPr="00B759A3">
        <w:rPr>
          <w:rFonts w:hint="cs"/>
          <w:i/>
          <w:iCs/>
          <w:cs/>
          <w:lang w:val="en-GB"/>
        </w:rPr>
        <w:t xml:space="preserve">จำนวน </w:t>
      </w:r>
      <w:r w:rsidR="0014084C" w:rsidRPr="00B759A3">
        <w:rPr>
          <w:i/>
          <w:iCs/>
          <w:lang w:val="en-US"/>
        </w:rPr>
        <w:t>50.0</w:t>
      </w:r>
      <w:r w:rsidR="00621C9C" w:rsidRPr="00B759A3">
        <w:rPr>
          <w:i/>
          <w:iCs/>
          <w:lang w:val="en-US"/>
        </w:rPr>
        <w:t xml:space="preserve"> </w:t>
      </w:r>
      <w:r w:rsidR="00621C9C" w:rsidRPr="00B759A3">
        <w:rPr>
          <w:rFonts w:hint="cs"/>
          <w:i/>
          <w:iCs/>
          <w:cs/>
          <w:lang w:val="en-US"/>
        </w:rPr>
        <w:t xml:space="preserve">ล้านบาท และ </w:t>
      </w:r>
      <w:r w:rsidR="0014084C" w:rsidRPr="00B759A3">
        <w:rPr>
          <w:i/>
          <w:iCs/>
          <w:lang w:val="en-US"/>
        </w:rPr>
        <w:t>50.0</w:t>
      </w:r>
      <w:r w:rsidR="00621C9C" w:rsidRPr="00B759A3">
        <w:rPr>
          <w:i/>
          <w:iCs/>
          <w:lang w:val="en-US"/>
        </w:rPr>
        <w:t xml:space="preserve"> </w:t>
      </w:r>
      <w:r w:rsidR="00621C9C" w:rsidRPr="00B759A3">
        <w:rPr>
          <w:rFonts w:hint="cs"/>
          <w:i/>
          <w:iCs/>
          <w:cs/>
          <w:lang w:val="en-US"/>
        </w:rPr>
        <w:t>ล้านบาท</w:t>
      </w:r>
      <w:r w:rsidR="00C55695" w:rsidRPr="00B759A3">
        <w:rPr>
          <w:rFonts w:hint="cs"/>
          <w:i/>
          <w:iCs/>
          <w:cs/>
          <w:lang w:val="en-US"/>
        </w:rPr>
        <w:t xml:space="preserve"> ตามลำดับ</w:t>
      </w:r>
      <w:r w:rsidR="00F7376E" w:rsidRPr="00B759A3">
        <w:rPr>
          <w:i/>
          <w:iCs/>
          <w:lang w:val="en-US"/>
        </w:rPr>
        <w:t xml:space="preserve"> </w:t>
      </w:r>
      <w:r w:rsidR="0014084C" w:rsidRPr="00B759A3">
        <w:rPr>
          <w:i/>
          <w:iCs/>
          <w:cs/>
          <w:lang w:val="en-US"/>
        </w:rPr>
        <w:t>มีอัตราดอกเบี้ยตามตลาด โดยได้รับการค้ำประกันจากที่ดินที่เป็นกรรมสิทธิ์ของกลุ่มบริษัท</w:t>
      </w:r>
      <w:r w:rsidRPr="00B759A3">
        <w:rPr>
          <w:i/>
          <w:iCs/>
          <w:cs/>
          <w:lang w:val="en-US"/>
        </w:rPr>
        <w:t>)</w:t>
      </w:r>
      <w:r w:rsidRPr="00B759A3">
        <w:rPr>
          <w:cs/>
          <w:lang w:val="en-US"/>
        </w:rPr>
        <w:t xml:space="preserve"> </w:t>
      </w:r>
    </w:p>
    <w:p w14:paraId="07368112" w14:textId="042A5D4A" w:rsidR="009F2E1B" w:rsidRPr="00B759A3" w:rsidRDefault="009F2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B759A3">
        <w:br w:type="page"/>
      </w:r>
    </w:p>
    <w:p w14:paraId="4DDE3C3C" w14:textId="46E1C91B" w:rsidR="002C4FD1" w:rsidRPr="00B759A3" w:rsidRDefault="002C4FD1" w:rsidP="0014084C">
      <w:pPr>
        <w:pStyle w:val="FSContent"/>
        <w:numPr>
          <w:ilvl w:val="0"/>
          <w:numId w:val="20"/>
        </w:numPr>
        <w:ind w:left="540" w:hanging="540"/>
        <w:rPr>
          <w:b/>
          <w:bCs/>
          <w:i/>
          <w:iCs/>
          <w:lang w:val="en-US"/>
        </w:rPr>
      </w:pPr>
      <w:r w:rsidRPr="00B759A3">
        <w:rPr>
          <w:rFonts w:asciiTheme="majorBidi" w:hAnsiTheme="majorBidi" w:cstheme="majorBidi" w:hint="cs"/>
          <w:b/>
          <w:bCs/>
          <w:i/>
          <w:iCs/>
          <w:cs/>
          <w:lang w:val="en-US"/>
        </w:rPr>
        <w:lastRenderedPageBreak/>
        <w:t>เงิน</w:t>
      </w:r>
      <w:r w:rsidRPr="00B759A3">
        <w:rPr>
          <w:rFonts w:hint="cs"/>
          <w:b/>
          <w:bCs/>
          <w:i/>
          <w:iCs/>
          <w:cs/>
          <w:lang w:val="en-US"/>
        </w:rPr>
        <w:t>กู้ยืมระยะยาวจากสถาบันการเงิน</w:t>
      </w:r>
    </w:p>
    <w:p w14:paraId="61B9A1FC" w14:textId="77777777" w:rsidR="002C4FD1" w:rsidRPr="00B759A3" w:rsidRDefault="002C4FD1" w:rsidP="002C4FD1">
      <w:pPr>
        <w:pStyle w:val="FSContent"/>
        <w:rPr>
          <w:lang w:val="en-US"/>
        </w:rPr>
      </w:pPr>
    </w:p>
    <w:p w14:paraId="770AD131" w14:textId="6445F0DE" w:rsidR="00416991" w:rsidRPr="00B759A3" w:rsidRDefault="002C4FD1" w:rsidP="003B1495">
      <w:pPr>
        <w:pStyle w:val="FSContent"/>
        <w:rPr>
          <w:lang w:val="en-US"/>
        </w:rPr>
      </w:pPr>
      <w:r w:rsidRPr="00B759A3">
        <w:rPr>
          <w:rFonts w:hint="cs"/>
          <w:cs/>
          <w:lang w:val="en-US"/>
        </w:rPr>
        <w:t xml:space="preserve">ณ 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 xml:space="preserve">ธันวาคม </w:t>
      </w:r>
      <w:r w:rsidRPr="00B759A3">
        <w:rPr>
          <w:lang w:val="en-US"/>
        </w:rPr>
        <w:t>256</w:t>
      </w:r>
      <w:r w:rsidR="0014084C" w:rsidRPr="00B759A3">
        <w:rPr>
          <w:lang w:val="en-US"/>
        </w:rPr>
        <w:t>8</w:t>
      </w:r>
      <w:r w:rsidRPr="00B759A3">
        <w:rPr>
          <w:lang w:val="en-US"/>
        </w:rPr>
        <w:t xml:space="preserve"> </w:t>
      </w:r>
      <w:r w:rsidR="00425E5C" w:rsidRPr="00B759A3">
        <w:rPr>
          <w:rFonts w:hint="cs"/>
          <w:cs/>
          <w:lang w:val="en-US"/>
        </w:rPr>
        <w:t>กลุ่มบริษัทและ</w:t>
      </w:r>
      <w:r w:rsidRPr="00B759A3">
        <w:rPr>
          <w:rFonts w:hint="cs"/>
          <w:cs/>
          <w:lang w:val="en-US"/>
        </w:rPr>
        <w:t>บริษัทมีเงินกู้ยืมระยะยาว</w:t>
      </w:r>
      <w:r w:rsidR="000348D5" w:rsidRPr="00B759A3">
        <w:rPr>
          <w:rFonts w:hint="cs"/>
          <w:cs/>
          <w:lang w:val="en-US"/>
        </w:rPr>
        <w:t>จากสถาบันการเงินหลายแห่ง</w:t>
      </w:r>
      <w:r w:rsidRPr="00B759A3">
        <w:rPr>
          <w:rFonts w:hint="cs"/>
          <w:cs/>
          <w:lang w:val="en-US"/>
        </w:rPr>
        <w:t xml:space="preserve">จำนวน </w:t>
      </w:r>
      <w:r w:rsidR="0014084C" w:rsidRPr="00B759A3">
        <w:rPr>
          <w:lang w:val="en-US"/>
        </w:rPr>
        <w:t>276.9</w:t>
      </w:r>
      <w:r w:rsidR="009A28A1" w:rsidRPr="00B759A3">
        <w:rPr>
          <w:lang w:val="en-US"/>
        </w:rPr>
        <w:t xml:space="preserve"> </w:t>
      </w:r>
      <w:r w:rsidR="0014084C"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>ล้านบาท</w:t>
      </w:r>
      <w:r w:rsidR="00AA02BF" w:rsidRPr="00B759A3">
        <w:rPr>
          <w:rFonts w:hint="cs"/>
          <w:cs/>
          <w:lang w:val="en-US"/>
        </w:rPr>
        <w:t xml:space="preserve"> และ </w:t>
      </w:r>
      <w:r w:rsidR="0014084C" w:rsidRPr="00B759A3">
        <w:rPr>
          <w:lang w:val="en-US"/>
        </w:rPr>
        <w:t>276.9</w:t>
      </w:r>
      <w:r w:rsidR="00AA02BF" w:rsidRPr="00B759A3">
        <w:rPr>
          <w:lang w:val="en-US"/>
        </w:rPr>
        <w:t xml:space="preserve"> </w:t>
      </w:r>
      <w:r w:rsidR="00AA02BF" w:rsidRPr="00B759A3">
        <w:rPr>
          <w:rFonts w:hint="cs"/>
          <w:cs/>
          <w:lang w:val="en-US"/>
        </w:rPr>
        <w:t>ล้านบาท ตามลำดับ</w:t>
      </w:r>
      <w:r w:rsidRPr="00B759A3">
        <w:rPr>
          <w:rFonts w:hint="cs"/>
          <w:cs/>
          <w:lang w:val="en-US"/>
        </w:rPr>
        <w:t xml:space="preserve"> </w:t>
      </w:r>
      <w:r w:rsidRPr="00B759A3">
        <w:rPr>
          <w:i/>
          <w:iCs/>
          <w:lang w:val="en-US"/>
        </w:rPr>
        <w:t>(25</w:t>
      </w:r>
      <w:r w:rsidR="005B14A7" w:rsidRPr="00B759A3">
        <w:rPr>
          <w:i/>
          <w:iCs/>
          <w:lang w:val="en-US"/>
        </w:rPr>
        <w:t>6</w:t>
      </w:r>
      <w:r w:rsidR="0014084C" w:rsidRPr="00B759A3">
        <w:rPr>
          <w:i/>
          <w:iCs/>
          <w:lang w:val="en-US"/>
        </w:rPr>
        <w:t>7</w:t>
      </w:r>
      <w:r w:rsidR="00AC2AB8" w:rsidRPr="00B759A3">
        <w:rPr>
          <w:i/>
          <w:iCs/>
          <w:lang w:val="en-US"/>
        </w:rPr>
        <w:t xml:space="preserve"> </w:t>
      </w:r>
      <w:r w:rsidRPr="00B759A3">
        <w:rPr>
          <w:i/>
          <w:iCs/>
          <w:lang w:val="en-US"/>
        </w:rPr>
        <w:t xml:space="preserve">: </w:t>
      </w:r>
      <w:r w:rsidR="00534D2D" w:rsidRPr="00B759A3">
        <w:rPr>
          <w:rFonts w:hint="cs"/>
          <w:i/>
          <w:iCs/>
          <w:cs/>
          <w:lang w:val="en-GB"/>
        </w:rPr>
        <w:t xml:space="preserve">จำนวน </w:t>
      </w:r>
      <w:r w:rsidR="0014084C" w:rsidRPr="00B759A3">
        <w:rPr>
          <w:i/>
          <w:iCs/>
          <w:lang w:val="en-US"/>
        </w:rPr>
        <w:t>6</w:t>
      </w:r>
      <w:r w:rsidR="005E2E41" w:rsidRPr="00B759A3">
        <w:rPr>
          <w:i/>
          <w:iCs/>
          <w:lang w:val="en-US"/>
        </w:rPr>
        <w:t>8</w:t>
      </w:r>
      <w:r w:rsidR="0014084C" w:rsidRPr="00B759A3">
        <w:rPr>
          <w:i/>
          <w:iCs/>
          <w:lang w:val="en-US"/>
        </w:rPr>
        <w:t>.</w:t>
      </w:r>
      <w:r w:rsidR="005E2E41" w:rsidRPr="00B759A3">
        <w:rPr>
          <w:i/>
          <w:iCs/>
          <w:lang w:val="en-US"/>
        </w:rPr>
        <w:t>1</w:t>
      </w:r>
      <w:r w:rsidR="00AC2AB8" w:rsidRPr="00B759A3">
        <w:rPr>
          <w:i/>
          <w:iCs/>
          <w:lang w:val="en-US"/>
        </w:rPr>
        <w:t xml:space="preserve"> </w:t>
      </w:r>
      <w:r w:rsidR="00AC2AB8" w:rsidRPr="00B759A3">
        <w:rPr>
          <w:rFonts w:hint="cs"/>
          <w:i/>
          <w:iCs/>
          <w:cs/>
          <w:lang w:val="en-US"/>
        </w:rPr>
        <w:t xml:space="preserve">ล้านบาท และ </w:t>
      </w:r>
      <w:r w:rsidR="0014084C" w:rsidRPr="00B759A3">
        <w:rPr>
          <w:i/>
          <w:iCs/>
          <w:lang w:val="en-US"/>
        </w:rPr>
        <w:t>6</w:t>
      </w:r>
      <w:r w:rsidR="00E6607C" w:rsidRPr="00B759A3">
        <w:rPr>
          <w:i/>
          <w:iCs/>
          <w:lang w:val="en-US"/>
        </w:rPr>
        <w:t>8</w:t>
      </w:r>
      <w:r w:rsidR="0014084C" w:rsidRPr="00B759A3">
        <w:rPr>
          <w:i/>
          <w:iCs/>
          <w:lang w:val="en-US"/>
        </w:rPr>
        <w:t>.</w:t>
      </w:r>
      <w:r w:rsidR="00E6607C" w:rsidRPr="00B759A3">
        <w:rPr>
          <w:i/>
          <w:iCs/>
          <w:lang w:val="en-US"/>
        </w:rPr>
        <w:t>1</w:t>
      </w:r>
      <w:r w:rsidRPr="00B759A3">
        <w:rPr>
          <w:i/>
          <w:iCs/>
          <w:lang w:val="en-US"/>
        </w:rPr>
        <w:t xml:space="preserve"> </w:t>
      </w:r>
      <w:r w:rsidRPr="00B759A3">
        <w:rPr>
          <w:i/>
          <w:iCs/>
          <w:cs/>
          <w:lang w:val="en-US"/>
        </w:rPr>
        <w:t>ล้านบาท</w:t>
      </w:r>
      <w:r w:rsidR="00AC2AB8" w:rsidRPr="00B759A3">
        <w:rPr>
          <w:rFonts w:hint="cs"/>
          <w:i/>
          <w:iCs/>
          <w:cs/>
          <w:lang w:val="en-US"/>
        </w:rPr>
        <w:t xml:space="preserve"> ตามลำดับ</w:t>
      </w:r>
      <w:r w:rsidRPr="00B759A3">
        <w:rPr>
          <w:i/>
          <w:iCs/>
          <w:lang w:val="en-US"/>
        </w:rPr>
        <w:t xml:space="preserve">) </w:t>
      </w:r>
      <w:r w:rsidRPr="00B759A3">
        <w:rPr>
          <w:rFonts w:hint="cs"/>
          <w:cs/>
          <w:lang w:val="en-US"/>
        </w:rPr>
        <w:t>โดย</w:t>
      </w:r>
      <w:r w:rsidR="003D1E39" w:rsidRPr="00B759A3">
        <w:rPr>
          <w:rFonts w:hint="cs"/>
          <w:cs/>
          <w:lang w:val="en-US"/>
        </w:rPr>
        <w:t>เ</w:t>
      </w:r>
      <w:r w:rsidRPr="00B759A3">
        <w:rPr>
          <w:rFonts w:hint="cs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B759A3">
        <w:rPr>
          <w:lang w:val="en-US"/>
        </w:rPr>
        <w:t>25</w:t>
      </w:r>
      <w:r w:rsidR="002B317D" w:rsidRPr="00B759A3">
        <w:rPr>
          <w:lang w:val="en-US"/>
        </w:rPr>
        <w:t>7</w:t>
      </w:r>
      <w:r w:rsidR="0014084C" w:rsidRPr="00B759A3">
        <w:rPr>
          <w:lang w:val="en-US"/>
        </w:rPr>
        <w:t>6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>ซึ่งมีรายละเอี</w:t>
      </w:r>
      <w:r w:rsidR="003D1E39" w:rsidRPr="00B759A3">
        <w:rPr>
          <w:rFonts w:hint="cs"/>
          <w:cs/>
          <w:lang w:val="en-US"/>
        </w:rPr>
        <w:t>ย</w:t>
      </w:r>
      <w:r w:rsidRPr="00B759A3">
        <w:rPr>
          <w:rFonts w:hint="cs"/>
          <w:cs/>
          <w:lang w:val="en-US"/>
        </w:rPr>
        <w:t>ดดังต่อไปนี้</w:t>
      </w:r>
    </w:p>
    <w:p w14:paraId="32DC4BC3" w14:textId="14CB5C06" w:rsidR="005E6DBE" w:rsidRPr="00B759A3" w:rsidRDefault="005E6DBE" w:rsidP="00C55695">
      <w:pPr>
        <w:pStyle w:val="FSContent"/>
        <w:rPr>
          <w:cs/>
          <w:lang w:val="en-US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70"/>
        <w:gridCol w:w="1350"/>
      </w:tblGrid>
      <w:tr w:rsidR="00C55695" w:rsidRPr="00B759A3" w14:paraId="609C9AE9" w14:textId="77777777" w:rsidTr="00C55695">
        <w:trPr>
          <w:tblHeader/>
        </w:trPr>
        <w:tc>
          <w:tcPr>
            <w:tcW w:w="2102" w:type="dxa"/>
          </w:tcPr>
          <w:p w14:paraId="612F47F3" w14:textId="77777777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6DE81076" w14:textId="7A092AE7" w:rsidR="00C55695" w:rsidRPr="00B759A3" w:rsidRDefault="00B50013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</w:tcPr>
          <w:p w14:paraId="7ACC813D" w14:textId="77777777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</w:tcPr>
          <w:p w14:paraId="12870377" w14:textId="6F7DA5B6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F3D" w:rsidRPr="00B759A3" w14:paraId="44EC80A6" w14:textId="77777777" w:rsidTr="00C55695">
        <w:trPr>
          <w:tblHeader/>
        </w:trPr>
        <w:tc>
          <w:tcPr>
            <w:tcW w:w="2102" w:type="dxa"/>
          </w:tcPr>
          <w:p w14:paraId="13E63202" w14:textId="77777777" w:rsidR="003B7F3D" w:rsidRPr="00B759A3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0119239D" w14:textId="76DAE475" w:rsidR="003B7F3D" w:rsidRPr="00B759A3" w:rsidRDefault="00B50013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</w:tcPr>
          <w:p w14:paraId="3C77E9F2" w14:textId="77777777" w:rsidR="003B7F3D" w:rsidRPr="00B759A3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</w:tcPr>
          <w:p w14:paraId="5F56AD53" w14:textId="77777777" w:rsidR="003B7F3D" w:rsidRPr="00B759A3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4283D" w14:textId="77777777" w:rsidR="003B7F3D" w:rsidRPr="00B759A3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20C872E5" w14:textId="77777777" w:rsidR="003B7F3D" w:rsidRPr="00B759A3" w:rsidRDefault="003B7F3D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55695" w:rsidRPr="00B759A3" w14:paraId="177AACB1" w14:textId="77777777" w:rsidTr="00C55695">
        <w:trPr>
          <w:tblHeader/>
        </w:trPr>
        <w:tc>
          <w:tcPr>
            <w:tcW w:w="2102" w:type="dxa"/>
          </w:tcPr>
          <w:p w14:paraId="72EFBCB3" w14:textId="0FCBCB77" w:rsidR="00C55695" w:rsidRPr="00B759A3" w:rsidRDefault="008342C0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722719FB" w14:textId="01D7A92A" w:rsidR="00C55695" w:rsidRPr="00B759A3" w:rsidRDefault="00B50013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</w:tcPr>
          <w:p w14:paraId="611CB53B" w14:textId="6192862F" w:rsidR="00C55695" w:rsidRPr="00B759A3" w:rsidRDefault="008342C0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1309" w:type="dxa"/>
          </w:tcPr>
          <w:p w14:paraId="2A634B52" w14:textId="7008CEAE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CF3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E4D6121" w14:textId="77777777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006947A" w14:textId="261208C8" w:rsidR="00C55695" w:rsidRPr="00B759A3" w:rsidRDefault="00520CF3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C55695" w:rsidRPr="00B759A3" w14:paraId="008B3BB8" w14:textId="77777777" w:rsidTr="00C55695">
        <w:trPr>
          <w:tblHeader/>
        </w:trPr>
        <w:tc>
          <w:tcPr>
            <w:tcW w:w="2102" w:type="dxa"/>
          </w:tcPr>
          <w:p w14:paraId="2EE0D8B3" w14:textId="18494A8E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02E61955" w14:textId="728DE2E2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</w:tcPr>
          <w:p w14:paraId="50667E3C" w14:textId="4D32AB0A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929" w:type="dxa"/>
            <w:gridSpan w:val="3"/>
          </w:tcPr>
          <w:p w14:paraId="0705B206" w14:textId="77777777" w:rsidR="00C55695" w:rsidRPr="00B759A3" w:rsidRDefault="00C55695" w:rsidP="00C5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CF3" w:rsidRPr="00B759A3" w14:paraId="3991F986" w14:textId="77777777" w:rsidTr="00C55695">
        <w:tc>
          <w:tcPr>
            <w:tcW w:w="2102" w:type="dxa"/>
          </w:tcPr>
          <w:p w14:paraId="34B23290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MLR-2.4%</w:t>
            </w:r>
          </w:p>
          <w:p w14:paraId="4C906110" w14:textId="755344C0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: MLR-2.15%</w:t>
            </w:r>
          </w:p>
        </w:tc>
        <w:tc>
          <w:tcPr>
            <w:tcW w:w="1417" w:type="dxa"/>
          </w:tcPr>
          <w:p w14:paraId="59E88664" w14:textId="02A635BE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2576</w:t>
            </w:r>
          </w:p>
        </w:tc>
        <w:tc>
          <w:tcPr>
            <w:tcW w:w="2552" w:type="dxa"/>
          </w:tcPr>
          <w:p w14:paraId="48789387" w14:textId="0D18A57F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54C07CC8" w14:textId="488E3C0C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147,652</w:t>
            </w:r>
          </w:p>
        </w:tc>
        <w:tc>
          <w:tcPr>
            <w:tcW w:w="270" w:type="dxa"/>
          </w:tcPr>
          <w:p w14:paraId="777FDD38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56A201" w14:textId="75AB447B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</w:tabs>
              <w:ind w:left="-79" w:right="3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0CF3" w:rsidRPr="00B759A3" w14:paraId="361EE515" w14:textId="77777777" w:rsidTr="00C55695">
        <w:tc>
          <w:tcPr>
            <w:tcW w:w="2102" w:type="dxa"/>
          </w:tcPr>
          <w:p w14:paraId="404A85CE" w14:textId="7DEF3A5C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MLR-1.5%</w:t>
            </w:r>
          </w:p>
          <w:p w14:paraId="6AD8317C" w14:textId="30962F4E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: MLR-1%</w:t>
            </w:r>
          </w:p>
        </w:tc>
        <w:tc>
          <w:tcPr>
            <w:tcW w:w="1417" w:type="dxa"/>
          </w:tcPr>
          <w:p w14:paraId="02EF3F90" w14:textId="2F2ED8FD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2576</w:t>
            </w:r>
          </w:p>
        </w:tc>
        <w:tc>
          <w:tcPr>
            <w:tcW w:w="2552" w:type="dxa"/>
          </w:tcPr>
          <w:p w14:paraId="2F661ECD" w14:textId="522178E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และบริษัทใหญ่ของกลุ่มบริษัท</w:t>
            </w:r>
          </w:p>
        </w:tc>
        <w:tc>
          <w:tcPr>
            <w:tcW w:w="1309" w:type="dxa"/>
          </w:tcPr>
          <w:p w14:paraId="7BB86DBF" w14:textId="549BBCEA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74,802</w:t>
            </w:r>
          </w:p>
        </w:tc>
        <w:tc>
          <w:tcPr>
            <w:tcW w:w="270" w:type="dxa"/>
          </w:tcPr>
          <w:p w14:paraId="6D572FF8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D83966" w14:textId="466F1CF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</w:tabs>
              <w:ind w:left="-79" w:right="3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0CF3" w:rsidRPr="00B759A3" w14:paraId="154C8B8D" w14:textId="77777777" w:rsidTr="00C55695">
        <w:tc>
          <w:tcPr>
            <w:tcW w:w="2102" w:type="dxa"/>
          </w:tcPr>
          <w:p w14:paraId="65ACEBBB" w14:textId="6BD6F4FD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5.25%</w:t>
            </w:r>
          </w:p>
          <w:p w14:paraId="2E2A6CDB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 xml:space="preserve">(2567: </w:t>
            </w:r>
          </w:p>
          <w:p w14:paraId="787EA369" w14:textId="748F07C8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 xml:space="preserve">1 :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MLR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-4.1%</w:t>
            </w:r>
          </w:p>
          <w:p w14:paraId="2D4FDB5F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2 - 3 : MLR-3.1%</w:t>
            </w:r>
          </w:p>
          <w:p w14:paraId="6B9FA400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4 - 5 : MLR-2.1%</w:t>
            </w:r>
          </w:p>
          <w:p w14:paraId="666381B1" w14:textId="2C9EE84C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6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 : MLR-1.6%)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</w:t>
            </w:r>
          </w:p>
        </w:tc>
        <w:tc>
          <w:tcPr>
            <w:tcW w:w="1417" w:type="dxa"/>
          </w:tcPr>
          <w:p w14:paraId="12736082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</w:tcPr>
          <w:p w14:paraId="5D12AB20" w14:textId="293A2D16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303BC511" w14:textId="0F12768F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15,705</w:t>
            </w:r>
          </w:p>
        </w:tc>
        <w:tc>
          <w:tcPr>
            <w:tcW w:w="270" w:type="dxa"/>
          </w:tcPr>
          <w:p w14:paraId="0003D9DF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C9F86F" w14:textId="267D958B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19,013</w:t>
            </w:r>
          </w:p>
        </w:tc>
      </w:tr>
      <w:tr w:rsidR="00772BB0" w:rsidRPr="00B759A3" w14:paraId="62609A88" w14:textId="77777777" w:rsidTr="008467F0">
        <w:tc>
          <w:tcPr>
            <w:tcW w:w="2102" w:type="dxa"/>
          </w:tcPr>
          <w:p w14:paraId="11785296" w14:textId="77777777" w:rsidR="00772BB0" w:rsidRPr="00B759A3" w:rsidRDefault="00772BB0" w:rsidP="0084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MLR-4.25%</w:t>
            </w:r>
          </w:p>
        </w:tc>
        <w:tc>
          <w:tcPr>
            <w:tcW w:w="1417" w:type="dxa"/>
          </w:tcPr>
          <w:p w14:paraId="500508C0" w14:textId="77777777" w:rsidR="00772BB0" w:rsidRPr="00B759A3" w:rsidRDefault="00772BB0" w:rsidP="0084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</w:tcPr>
          <w:p w14:paraId="6C2D99CB" w14:textId="77777777" w:rsidR="00772BB0" w:rsidRPr="00B759A3" w:rsidRDefault="00772BB0" w:rsidP="0084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2C71FE1A" w14:textId="77777777" w:rsidR="00772BB0" w:rsidRPr="00B759A3" w:rsidRDefault="00772BB0" w:rsidP="0084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12,798</w:t>
            </w:r>
          </w:p>
        </w:tc>
        <w:tc>
          <w:tcPr>
            <w:tcW w:w="270" w:type="dxa"/>
          </w:tcPr>
          <w:p w14:paraId="2C2E00F1" w14:textId="77777777" w:rsidR="00772BB0" w:rsidRPr="00B759A3" w:rsidRDefault="00772BB0" w:rsidP="0084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E6DAB0" w14:textId="77777777" w:rsidR="00772BB0" w:rsidRPr="00B759A3" w:rsidRDefault="00772BB0" w:rsidP="0084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</w:tabs>
              <w:ind w:left="-79" w:right="3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0CF3" w:rsidRPr="00B759A3" w14:paraId="733593F4" w14:textId="77777777" w:rsidTr="00C55695">
        <w:tc>
          <w:tcPr>
            <w:tcW w:w="2102" w:type="dxa"/>
          </w:tcPr>
          <w:p w14:paraId="34925DA1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6E1EAA90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298239EE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</w:tcPr>
          <w:p w14:paraId="03F53901" w14:textId="39BFA77B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กลุ่ม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บริษัท</w:t>
            </w:r>
            <w:r w:rsidR="00F24F66"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และบริษัทย่อย</w:t>
            </w:r>
          </w:p>
        </w:tc>
        <w:tc>
          <w:tcPr>
            <w:tcW w:w="1309" w:type="dxa"/>
          </w:tcPr>
          <w:p w14:paraId="71989129" w14:textId="5C3F34C1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10,874</w:t>
            </w:r>
          </w:p>
        </w:tc>
        <w:tc>
          <w:tcPr>
            <w:tcW w:w="270" w:type="dxa"/>
          </w:tcPr>
          <w:p w14:paraId="0505BBC6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01415E" w14:textId="0D2191D2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14,930</w:t>
            </w:r>
          </w:p>
        </w:tc>
      </w:tr>
      <w:tr w:rsidR="005C3092" w:rsidRPr="00B759A3" w14:paraId="5243A6B0" w14:textId="77777777" w:rsidTr="00491BB5">
        <w:tc>
          <w:tcPr>
            <w:tcW w:w="2102" w:type="dxa"/>
          </w:tcPr>
          <w:p w14:paraId="35C261A6" w14:textId="77777777" w:rsidR="005C3092" w:rsidRPr="00B759A3" w:rsidRDefault="005C3092" w:rsidP="005C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17" w:type="dxa"/>
          </w:tcPr>
          <w:p w14:paraId="7D28E3F5" w14:textId="77777777" w:rsidR="005C3092" w:rsidRPr="00B759A3" w:rsidRDefault="005C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</w:tcPr>
          <w:p w14:paraId="24BE3939" w14:textId="77777777" w:rsidR="005C3092" w:rsidRPr="00B759A3" w:rsidRDefault="005C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30A60611" w14:textId="77777777" w:rsidR="005C3092" w:rsidRPr="00B759A3" w:rsidRDefault="005C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6C438327" w14:textId="77777777" w:rsidR="005C3092" w:rsidRPr="00B759A3" w:rsidRDefault="005C3092" w:rsidP="005C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B6C38" w14:textId="77777777" w:rsidR="005C3092" w:rsidRPr="00B759A3" w:rsidRDefault="005C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22,036</w:t>
            </w:r>
          </w:p>
        </w:tc>
      </w:tr>
      <w:tr w:rsidR="00520CF3" w:rsidRPr="00B759A3" w14:paraId="2E825959" w14:textId="77777777" w:rsidTr="00491BB5">
        <w:tc>
          <w:tcPr>
            <w:tcW w:w="2102" w:type="dxa"/>
          </w:tcPr>
          <w:p w14:paraId="6979EB8D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054E806E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2FA1A745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</w:tcPr>
          <w:p w14:paraId="679ADB74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</w:tcPr>
          <w:p w14:paraId="073702B1" w14:textId="2D4D5139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</w:tabs>
              <w:ind w:left="-79" w:right="3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EE5EA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7722E5" w14:textId="1EEC61F0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11,562</w:t>
            </w:r>
          </w:p>
        </w:tc>
      </w:tr>
      <w:tr w:rsidR="00520CF3" w:rsidRPr="00B759A3" w14:paraId="1138B1B2" w14:textId="77777777" w:rsidTr="00C55695">
        <w:tc>
          <w:tcPr>
            <w:tcW w:w="2102" w:type="dxa"/>
          </w:tcPr>
          <w:p w14:paraId="59AA80F9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7D22C1E5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39756E8B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</w:tcPr>
          <w:p w14:paraId="691EAA2D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</w:tcPr>
          <w:p w14:paraId="58737ED3" w14:textId="30A3232D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</w:tabs>
              <w:ind w:left="-79" w:right="3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D555DE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4C1118" w14:textId="615BDE60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527</w:t>
            </w:r>
          </w:p>
        </w:tc>
      </w:tr>
      <w:tr w:rsidR="00520CF3" w:rsidRPr="00B759A3" w14:paraId="405DF3E1" w14:textId="77777777" w:rsidTr="00C55695">
        <w:tc>
          <w:tcPr>
            <w:tcW w:w="2102" w:type="dxa"/>
          </w:tcPr>
          <w:p w14:paraId="6E64E2AD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58E855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0D5C47F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DFF7C8" w14:textId="0CBA7C29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276,943</w:t>
            </w:r>
          </w:p>
        </w:tc>
        <w:tc>
          <w:tcPr>
            <w:tcW w:w="270" w:type="dxa"/>
          </w:tcPr>
          <w:p w14:paraId="62317D9C" w14:textId="77777777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ACB9BB" w14:textId="6507D7A2" w:rsidR="00520CF3" w:rsidRPr="00B759A3" w:rsidRDefault="00520CF3" w:rsidP="0052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68,068</w:t>
            </w:r>
          </w:p>
        </w:tc>
      </w:tr>
    </w:tbl>
    <w:p w14:paraId="03B139B0" w14:textId="77777777" w:rsidR="005E6DBE" w:rsidRPr="00B759A3" w:rsidRDefault="005E6DBE" w:rsidP="003B1495">
      <w:pPr>
        <w:pStyle w:val="FSContent"/>
        <w:rPr>
          <w:lang w:val="en-US"/>
        </w:rPr>
      </w:pPr>
    </w:p>
    <w:p w14:paraId="3B4B666C" w14:textId="5F125036" w:rsidR="0059254E" w:rsidRPr="00B759A3" w:rsidRDefault="005E6DBE" w:rsidP="003B1495">
      <w:pPr>
        <w:pStyle w:val="FSContent"/>
        <w:rPr>
          <w:lang w:val="en-US"/>
        </w:rPr>
      </w:pPr>
      <w:r w:rsidRPr="00B759A3">
        <w:rPr>
          <w:cs/>
          <w:lang w:val="en-US"/>
        </w:rPr>
        <w:t xml:space="preserve">ณ วันที่ </w:t>
      </w:r>
      <w:r w:rsidRPr="00B759A3">
        <w:rPr>
          <w:lang w:val="en-US"/>
        </w:rPr>
        <w:t xml:space="preserve">31 </w:t>
      </w:r>
      <w:r w:rsidRPr="00B759A3">
        <w:rPr>
          <w:rFonts w:hint="cs"/>
          <w:cs/>
          <w:lang w:val="en-US"/>
        </w:rPr>
        <w:t>ธันวาคม</w:t>
      </w:r>
      <w:r w:rsidRPr="00B759A3">
        <w:rPr>
          <w:lang w:val="en-US"/>
        </w:rPr>
        <w:t xml:space="preserve"> 256</w:t>
      </w:r>
      <w:r w:rsidR="00520CF3" w:rsidRPr="00B759A3">
        <w:rPr>
          <w:rFonts w:hint="cs"/>
          <w:cs/>
          <w:lang w:val="en-US"/>
        </w:rPr>
        <w:t>8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>เงิน</w:t>
      </w:r>
      <w:r w:rsidRPr="00B759A3">
        <w:rPr>
          <w:cs/>
          <w:lang w:val="en-US"/>
        </w:rPr>
        <w:t>กู้ยืมระยะ</w:t>
      </w:r>
      <w:r w:rsidRPr="00B759A3">
        <w:rPr>
          <w:rFonts w:hint="cs"/>
          <w:cs/>
          <w:lang w:val="en-US"/>
        </w:rPr>
        <w:t>ยาว</w:t>
      </w:r>
      <w:r w:rsidRPr="00B759A3">
        <w:rPr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520CF3" w:rsidRPr="00B759A3">
        <w:rPr>
          <w:lang w:val="en-US"/>
        </w:rPr>
        <w:t>17</w:t>
      </w:r>
      <w:r w:rsidRPr="00B759A3">
        <w:rPr>
          <w:lang w:val="en-US"/>
        </w:rPr>
        <w:t xml:space="preserve">0.0 </w:t>
      </w:r>
      <w:r w:rsidRPr="00B759A3">
        <w:rPr>
          <w:cs/>
          <w:lang w:val="en-US"/>
        </w:rPr>
        <w:t>ล้านบาท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 xml:space="preserve">และ </w:t>
      </w:r>
      <w:r w:rsidR="00520CF3" w:rsidRPr="00B759A3">
        <w:rPr>
          <w:lang w:val="en-US"/>
        </w:rPr>
        <w:t>17</w:t>
      </w:r>
      <w:r w:rsidRPr="00B759A3">
        <w:rPr>
          <w:lang w:val="en-US"/>
        </w:rPr>
        <w:t xml:space="preserve">0.0 </w:t>
      </w:r>
      <w:r w:rsidRPr="00B759A3">
        <w:rPr>
          <w:cs/>
          <w:lang w:val="en-US"/>
        </w:rPr>
        <w:t>ล้านบาท ตามลำดับ</w:t>
      </w:r>
      <w:r w:rsidR="00520CF3" w:rsidRPr="00B759A3">
        <w:rPr>
          <w:lang w:val="en-US"/>
        </w:rPr>
        <w:t xml:space="preserve"> </w:t>
      </w:r>
      <w:r w:rsidR="00520CF3" w:rsidRPr="00B759A3">
        <w:rPr>
          <w:cs/>
          <w:lang w:val="en-US"/>
        </w:rPr>
        <w:t>กำหนดให้บริษัทต้องดำรง (</w:t>
      </w:r>
      <w:r w:rsidR="00520CF3" w:rsidRPr="00B759A3">
        <w:rPr>
          <w:lang w:val="en-US"/>
        </w:rPr>
        <w:t xml:space="preserve">1) </w:t>
      </w:r>
      <w:r w:rsidR="00520CF3" w:rsidRPr="00B759A3">
        <w:rPr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520CF3" w:rsidRPr="00B759A3">
        <w:rPr>
          <w:lang w:val="en-US"/>
        </w:rPr>
        <w:t xml:space="preserve">(Debt-to-equity ratio) </w:t>
      </w:r>
      <w:r w:rsidR="00520CF3" w:rsidRPr="00B759A3">
        <w:rPr>
          <w:cs/>
          <w:lang w:val="en-US"/>
        </w:rPr>
        <w:t xml:space="preserve">ไม่เกินกว่า </w:t>
      </w:r>
      <w:r w:rsidR="00520CF3" w:rsidRPr="00B759A3">
        <w:rPr>
          <w:lang w:val="en-US"/>
        </w:rPr>
        <w:t xml:space="preserve">1.0 </w:t>
      </w:r>
      <w:r w:rsidR="00520CF3" w:rsidRPr="00B759A3">
        <w:rPr>
          <w:cs/>
          <w:lang w:val="en-US"/>
        </w:rPr>
        <w:t xml:space="preserve">เท่า </w:t>
      </w:r>
      <w:r w:rsidR="00C12B4F" w:rsidRPr="00B759A3">
        <w:rPr>
          <w:rFonts w:hint="cs"/>
          <w:cs/>
          <w:lang w:val="en-US"/>
        </w:rPr>
        <w:t xml:space="preserve">นับตั้งแต่ปี </w:t>
      </w:r>
      <w:r w:rsidR="00C12B4F" w:rsidRPr="00B759A3">
        <w:rPr>
          <w:lang w:val="en-US"/>
        </w:rPr>
        <w:t>256</w:t>
      </w:r>
      <w:r w:rsidR="00DC3DE1" w:rsidRPr="00B759A3">
        <w:rPr>
          <w:lang w:val="en-US"/>
        </w:rPr>
        <w:t>8</w:t>
      </w:r>
      <w:r w:rsidR="00C12B4F" w:rsidRPr="00B759A3">
        <w:rPr>
          <w:lang w:val="en-US"/>
        </w:rPr>
        <w:t xml:space="preserve"> </w:t>
      </w:r>
      <w:r w:rsidR="00C12B4F" w:rsidRPr="00B759A3">
        <w:rPr>
          <w:rFonts w:hint="cs"/>
          <w:cs/>
          <w:lang w:val="en-US"/>
        </w:rPr>
        <w:t xml:space="preserve">เป็นต้นไป </w:t>
      </w:r>
      <w:r w:rsidR="00520CF3" w:rsidRPr="00B759A3">
        <w:rPr>
          <w:lang w:val="en-US"/>
        </w:rPr>
        <w:t xml:space="preserve">(2) </w:t>
      </w:r>
      <w:r w:rsidR="00520CF3" w:rsidRPr="00B759A3">
        <w:rPr>
          <w:cs/>
          <w:lang w:val="en-US"/>
        </w:rPr>
        <w:t xml:space="preserve">อัตราส่วนความสามารถในการชำระหนี้ </w:t>
      </w:r>
      <w:r w:rsidR="00520CF3" w:rsidRPr="00B759A3">
        <w:rPr>
          <w:lang w:val="en-US"/>
        </w:rPr>
        <w:t xml:space="preserve">(Debt service coverage ratio: DSCR) </w:t>
      </w:r>
      <w:r w:rsidR="00520CF3" w:rsidRPr="00B759A3">
        <w:rPr>
          <w:cs/>
          <w:lang w:val="en-US"/>
        </w:rPr>
        <w:t xml:space="preserve">ไม่ต่ำกว่า </w:t>
      </w:r>
      <w:r w:rsidR="00520CF3" w:rsidRPr="00B759A3">
        <w:rPr>
          <w:lang w:val="en-US"/>
        </w:rPr>
        <w:t xml:space="preserve">1.2 </w:t>
      </w:r>
      <w:r w:rsidR="00520CF3" w:rsidRPr="00B759A3">
        <w:rPr>
          <w:cs/>
          <w:lang w:val="en-US"/>
        </w:rPr>
        <w:t xml:space="preserve">เท่า </w:t>
      </w:r>
      <w:r w:rsidR="00BC1BD3" w:rsidRPr="00B759A3">
        <w:rPr>
          <w:rFonts w:hint="cs"/>
          <w:cs/>
          <w:lang w:val="en-US"/>
        </w:rPr>
        <w:t>นับตั้งแต่</w:t>
      </w:r>
      <w:r w:rsidR="00026C6D" w:rsidRPr="00B759A3">
        <w:rPr>
          <w:rFonts w:hint="cs"/>
          <w:cs/>
          <w:lang w:val="en-US"/>
        </w:rPr>
        <w:t xml:space="preserve">ปี </w:t>
      </w:r>
      <w:r w:rsidR="00026C6D" w:rsidRPr="00B759A3">
        <w:rPr>
          <w:lang w:val="en-US"/>
        </w:rPr>
        <w:t>256</w:t>
      </w:r>
      <w:r w:rsidR="00DC3DE1" w:rsidRPr="00B759A3">
        <w:rPr>
          <w:lang w:val="en-US"/>
        </w:rPr>
        <w:t>8</w:t>
      </w:r>
      <w:r w:rsidR="00026C6D" w:rsidRPr="00B759A3">
        <w:rPr>
          <w:lang w:val="en-US"/>
        </w:rPr>
        <w:t xml:space="preserve"> </w:t>
      </w:r>
      <w:r w:rsidR="00B209A4" w:rsidRPr="00B759A3">
        <w:rPr>
          <w:rFonts w:hint="cs"/>
          <w:cs/>
          <w:lang w:val="en-US"/>
        </w:rPr>
        <w:t>เป็นต้นไป</w:t>
      </w:r>
      <w:r w:rsidR="00520CF3" w:rsidRPr="00B759A3">
        <w:rPr>
          <w:cs/>
          <w:lang w:val="en-US"/>
        </w:rPr>
        <w:t xml:space="preserve">และ </w:t>
      </w:r>
      <w:r w:rsidR="00520CF3" w:rsidRPr="00B759A3">
        <w:rPr>
          <w:lang w:val="en-US"/>
        </w:rPr>
        <w:t xml:space="preserve">(3) </w:t>
      </w:r>
      <w:r w:rsidR="00520CF3" w:rsidRPr="00B759A3">
        <w:rPr>
          <w:cs/>
          <w:lang w:val="en-US"/>
        </w:rPr>
        <w:t xml:space="preserve">อัตราส่วนทางการเงิน </w:t>
      </w:r>
      <w:r w:rsidR="00520CF3" w:rsidRPr="00B759A3">
        <w:rPr>
          <w:lang w:val="en-US"/>
        </w:rPr>
        <w:t xml:space="preserve">Interest bearing debt to EBITDA </w:t>
      </w:r>
      <w:r w:rsidR="00520CF3" w:rsidRPr="00B759A3">
        <w:rPr>
          <w:cs/>
          <w:lang w:val="en-US"/>
        </w:rPr>
        <w:t xml:space="preserve">ไม่เกินกว่า </w:t>
      </w:r>
      <w:r w:rsidR="00520CF3" w:rsidRPr="00B759A3">
        <w:rPr>
          <w:lang w:val="en-US"/>
        </w:rPr>
        <w:t xml:space="preserve">4.0 </w:t>
      </w:r>
      <w:r w:rsidR="00520CF3" w:rsidRPr="00B759A3">
        <w:rPr>
          <w:cs/>
          <w:lang w:val="en-US"/>
        </w:rPr>
        <w:t xml:space="preserve">เท่า ในปี </w:t>
      </w:r>
      <w:r w:rsidR="00520CF3" w:rsidRPr="00B759A3">
        <w:rPr>
          <w:lang w:val="en-US"/>
        </w:rPr>
        <w:t xml:space="preserve">2568 </w:t>
      </w:r>
      <w:r w:rsidR="00520CF3" w:rsidRPr="00B759A3">
        <w:rPr>
          <w:cs/>
          <w:lang w:val="en-US"/>
        </w:rPr>
        <w:t xml:space="preserve">ไม่เกินกว่า </w:t>
      </w:r>
      <w:r w:rsidR="00520CF3" w:rsidRPr="00B759A3">
        <w:rPr>
          <w:lang w:val="en-US"/>
        </w:rPr>
        <w:t>3.</w:t>
      </w:r>
      <w:r w:rsidR="002703CE" w:rsidRPr="00B759A3">
        <w:rPr>
          <w:lang w:val="en-US"/>
        </w:rPr>
        <w:t>5</w:t>
      </w:r>
      <w:r w:rsidR="00520CF3" w:rsidRPr="00B759A3">
        <w:rPr>
          <w:lang w:val="en-US"/>
        </w:rPr>
        <w:t xml:space="preserve"> </w:t>
      </w:r>
      <w:r w:rsidR="00520CF3" w:rsidRPr="00B759A3">
        <w:rPr>
          <w:cs/>
          <w:lang w:val="en-US"/>
        </w:rPr>
        <w:t xml:space="preserve">เท่า ในปี </w:t>
      </w:r>
      <w:r w:rsidR="00520CF3" w:rsidRPr="00B759A3">
        <w:rPr>
          <w:lang w:val="en-US"/>
        </w:rPr>
        <w:t>256</w:t>
      </w:r>
      <w:r w:rsidR="002703CE" w:rsidRPr="00B759A3">
        <w:rPr>
          <w:lang w:val="en-US"/>
        </w:rPr>
        <w:t>9</w:t>
      </w:r>
      <w:r w:rsidR="00520CF3" w:rsidRPr="00B759A3">
        <w:rPr>
          <w:lang w:val="en-US"/>
        </w:rPr>
        <w:t xml:space="preserve"> </w:t>
      </w:r>
      <w:r w:rsidR="00520CF3" w:rsidRPr="00B759A3">
        <w:rPr>
          <w:cs/>
          <w:lang w:val="en-US"/>
        </w:rPr>
        <w:t xml:space="preserve">และ </w:t>
      </w:r>
      <w:r w:rsidR="00520CF3" w:rsidRPr="00B759A3">
        <w:rPr>
          <w:lang w:val="en-US"/>
        </w:rPr>
        <w:t>25</w:t>
      </w:r>
      <w:r w:rsidR="002703CE" w:rsidRPr="00B759A3">
        <w:rPr>
          <w:lang w:val="en-US"/>
        </w:rPr>
        <w:t>70</w:t>
      </w:r>
      <w:r w:rsidR="00520CF3" w:rsidRPr="00B759A3">
        <w:rPr>
          <w:lang w:val="en-US"/>
        </w:rPr>
        <w:t xml:space="preserve"> </w:t>
      </w:r>
      <w:r w:rsidR="00520CF3" w:rsidRPr="00B759A3">
        <w:rPr>
          <w:cs/>
          <w:lang w:val="en-US"/>
        </w:rPr>
        <w:t xml:space="preserve">และไม่เกินกว่า </w:t>
      </w:r>
      <w:r w:rsidR="00520CF3" w:rsidRPr="00B759A3">
        <w:rPr>
          <w:lang w:val="en-US"/>
        </w:rPr>
        <w:t xml:space="preserve">2.0 </w:t>
      </w:r>
      <w:r w:rsidR="00520CF3" w:rsidRPr="00B759A3">
        <w:rPr>
          <w:cs/>
          <w:lang w:val="en-US"/>
        </w:rPr>
        <w:t xml:space="preserve">เท่า ตั้งแต่ปี </w:t>
      </w:r>
      <w:r w:rsidR="00520CF3" w:rsidRPr="00B759A3">
        <w:rPr>
          <w:lang w:val="en-US"/>
        </w:rPr>
        <w:t>25</w:t>
      </w:r>
      <w:r w:rsidR="002703CE" w:rsidRPr="00B759A3">
        <w:rPr>
          <w:lang w:val="en-US"/>
        </w:rPr>
        <w:t>71</w:t>
      </w:r>
      <w:r w:rsidR="00520CF3" w:rsidRPr="00B759A3">
        <w:rPr>
          <w:cs/>
          <w:lang w:val="en-US"/>
        </w:rPr>
        <w:t xml:space="preserve"> เป็นต้นไป</w:t>
      </w:r>
      <w:r w:rsidRPr="00B759A3">
        <w:rPr>
          <w:cs/>
          <w:lang w:val="en-US"/>
        </w:rPr>
        <w:t xml:space="preserve"> </w:t>
      </w:r>
      <w:r w:rsidRPr="00B759A3">
        <w:rPr>
          <w:i/>
          <w:iCs/>
          <w:lang w:val="en-US"/>
        </w:rPr>
        <w:t>(256</w:t>
      </w:r>
      <w:r w:rsidR="00520CF3" w:rsidRPr="00B759A3">
        <w:rPr>
          <w:rFonts w:hint="cs"/>
          <w:i/>
          <w:iCs/>
          <w:cs/>
          <w:lang w:val="en-US"/>
        </w:rPr>
        <w:t>7</w:t>
      </w:r>
      <w:r w:rsidRPr="00B759A3">
        <w:rPr>
          <w:i/>
          <w:iCs/>
          <w:lang w:val="en-US"/>
        </w:rPr>
        <w:t xml:space="preserve"> : </w:t>
      </w:r>
      <w:r w:rsidR="00E716D1" w:rsidRPr="00B759A3">
        <w:rPr>
          <w:rFonts w:hint="cs"/>
          <w:i/>
          <w:iCs/>
          <w:cs/>
          <w:lang w:val="en-US"/>
        </w:rPr>
        <w:t xml:space="preserve">จำนวน </w:t>
      </w:r>
      <w:r w:rsidR="00C55695" w:rsidRPr="00B759A3">
        <w:rPr>
          <w:i/>
          <w:iCs/>
          <w:lang w:val="en-US"/>
        </w:rPr>
        <w:t xml:space="preserve">20.0 </w:t>
      </w:r>
      <w:r w:rsidR="00C55695" w:rsidRPr="00B759A3">
        <w:rPr>
          <w:rFonts w:hint="cs"/>
          <w:i/>
          <w:iCs/>
          <w:cs/>
          <w:lang w:val="en-US"/>
        </w:rPr>
        <w:t xml:space="preserve">ล้านบาท และ </w:t>
      </w:r>
      <w:r w:rsidR="00C55695" w:rsidRPr="00B759A3">
        <w:rPr>
          <w:i/>
          <w:iCs/>
          <w:lang w:val="en-US"/>
        </w:rPr>
        <w:t xml:space="preserve">20.0 </w:t>
      </w:r>
      <w:r w:rsidR="00C55695" w:rsidRPr="00B759A3">
        <w:rPr>
          <w:rFonts w:hint="cs"/>
          <w:i/>
          <w:iCs/>
          <w:cs/>
          <w:lang w:val="en-US"/>
        </w:rPr>
        <w:t>ล้านบาท ตามลำดับ</w:t>
      </w:r>
      <w:r w:rsidRPr="00B759A3">
        <w:rPr>
          <w:i/>
          <w:iCs/>
          <w:cs/>
          <w:lang w:val="en-US"/>
        </w:rPr>
        <w:t xml:space="preserve"> กำหนดให้บริษัทต้องดำรง (</w:t>
      </w:r>
      <w:r w:rsidRPr="00B759A3">
        <w:rPr>
          <w:i/>
          <w:iCs/>
          <w:lang w:val="en-US"/>
        </w:rPr>
        <w:t xml:space="preserve">1) </w:t>
      </w:r>
      <w:r w:rsidRPr="00B759A3">
        <w:rPr>
          <w:i/>
          <w:iCs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B759A3">
        <w:rPr>
          <w:i/>
          <w:iCs/>
          <w:lang w:val="en-US"/>
        </w:rPr>
        <w:t xml:space="preserve">(Debt-to-equity ratio) </w:t>
      </w:r>
      <w:r w:rsidRPr="00B759A3">
        <w:rPr>
          <w:i/>
          <w:iCs/>
          <w:cs/>
          <w:lang w:val="en-US"/>
        </w:rPr>
        <w:t xml:space="preserve">ไม่เกินกว่า </w:t>
      </w:r>
      <w:r w:rsidRPr="00B759A3">
        <w:rPr>
          <w:i/>
          <w:iCs/>
          <w:lang w:val="en-US"/>
        </w:rPr>
        <w:t xml:space="preserve">1.0 </w:t>
      </w:r>
      <w:r w:rsidRPr="00B759A3">
        <w:rPr>
          <w:i/>
          <w:iCs/>
          <w:cs/>
          <w:lang w:val="en-US"/>
        </w:rPr>
        <w:t xml:space="preserve">เท่า </w:t>
      </w:r>
      <w:r w:rsidR="0064070F" w:rsidRPr="00B759A3">
        <w:rPr>
          <w:rFonts w:hint="cs"/>
          <w:i/>
          <w:iCs/>
          <w:cs/>
          <w:lang w:val="en-US"/>
        </w:rPr>
        <w:t xml:space="preserve">นับตั้งแต่ปี </w:t>
      </w:r>
      <w:r w:rsidR="0064070F" w:rsidRPr="00B759A3">
        <w:rPr>
          <w:i/>
          <w:iCs/>
          <w:lang w:val="en-US"/>
        </w:rPr>
        <w:t xml:space="preserve">2565 </w:t>
      </w:r>
      <w:r w:rsidR="0087711C" w:rsidRPr="00B759A3">
        <w:rPr>
          <w:rFonts w:hint="cs"/>
          <w:i/>
          <w:iCs/>
          <w:cs/>
          <w:lang w:val="en-US"/>
        </w:rPr>
        <w:t>เป็นต้นไป</w:t>
      </w:r>
      <w:r w:rsidR="0064070F" w:rsidRPr="00B759A3">
        <w:rPr>
          <w:i/>
          <w:iCs/>
          <w:lang w:val="en-US"/>
        </w:rPr>
        <w:t xml:space="preserve"> </w:t>
      </w:r>
      <w:r w:rsidRPr="00B759A3">
        <w:rPr>
          <w:i/>
          <w:iCs/>
          <w:lang w:val="en-US"/>
        </w:rPr>
        <w:t xml:space="preserve">(2) </w:t>
      </w:r>
      <w:r w:rsidRPr="00B759A3">
        <w:rPr>
          <w:i/>
          <w:iCs/>
          <w:cs/>
          <w:lang w:val="en-US"/>
        </w:rPr>
        <w:t xml:space="preserve">อัตราส่วนความสามารถในการชำระหนี้ </w:t>
      </w:r>
      <w:r w:rsidRPr="00B759A3">
        <w:rPr>
          <w:i/>
          <w:iCs/>
          <w:lang w:val="en-US"/>
        </w:rPr>
        <w:t xml:space="preserve">(Debt service coverage ratio: DSCR) </w:t>
      </w:r>
      <w:r w:rsidRPr="00B759A3">
        <w:rPr>
          <w:i/>
          <w:iCs/>
          <w:cs/>
          <w:lang w:val="en-US"/>
        </w:rPr>
        <w:t xml:space="preserve">ไม่ต่ำกว่า </w:t>
      </w:r>
      <w:r w:rsidRPr="00B759A3">
        <w:rPr>
          <w:i/>
          <w:iCs/>
          <w:lang w:val="en-US"/>
        </w:rPr>
        <w:t xml:space="preserve">1.2 </w:t>
      </w:r>
      <w:r w:rsidRPr="00B759A3">
        <w:rPr>
          <w:i/>
          <w:iCs/>
          <w:cs/>
          <w:lang w:val="en-US"/>
        </w:rPr>
        <w:t xml:space="preserve">เท่า </w:t>
      </w:r>
      <w:r w:rsidR="001845E6" w:rsidRPr="00B759A3">
        <w:rPr>
          <w:rFonts w:hint="cs"/>
          <w:i/>
          <w:iCs/>
          <w:cs/>
          <w:lang w:val="en-US"/>
        </w:rPr>
        <w:t xml:space="preserve">นับตั้งแต่ปี </w:t>
      </w:r>
      <w:r w:rsidR="006C70DF" w:rsidRPr="00B759A3">
        <w:rPr>
          <w:i/>
          <w:iCs/>
          <w:lang w:val="en-US"/>
        </w:rPr>
        <w:t xml:space="preserve">2565 </w:t>
      </w:r>
      <w:r w:rsidR="00FD7FD4" w:rsidRPr="00B759A3">
        <w:rPr>
          <w:rFonts w:hint="cs"/>
          <w:i/>
          <w:iCs/>
          <w:cs/>
          <w:lang w:val="en-US"/>
        </w:rPr>
        <w:t xml:space="preserve">เป็นต้นไป </w:t>
      </w:r>
      <w:r w:rsidRPr="00B759A3">
        <w:rPr>
          <w:i/>
          <w:iCs/>
          <w:cs/>
          <w:lang w:val="en-US"/>
        </w:rPr>
        <w:t xml:space="preserve">และ </w:t>
      </w:r>
      <w:r w:rsidRPr="00B759A3">
        <w:rPr>
          <w:i/>
          <w:iCs/>
          <w:lang w:val="en-US"/>
        </w:rPr>
        <w:t xml:space="preserve">(3) </w:t>
      </w:r>
      <w:r w:rsidRPr="00B759A3">
        <w:rPr>
          <w:i/>
          <w:iCs/>
          <w:cs/>
          <w:lang w:val="en-US"/>
        </w:rPr>
        <w:t xml:space="preserve">อัตราส่วนทางการเงิน </w:t>
      </w:r>
      <w:r w:rsidRPr="00B759A3">
        <w:rPr>
          <w:i/>
          <w:iCs/>
          <w:lang w:val="en-US"/>
        </w:rPr>
        <w:t xml:space="preserve">Interest bearing debt to EBITDA </w:t>
      </w:r>
      <w:r w:rsidRPr="00B759A3">
        <w:rPr>
          <w:i/>
          <w:iCs/>
          <w:cs/>
          <w:lang w:val="en-US"/>
        </w:rPr>
        <w:t xml:space="preserve">ไม่เกินกว่า </w:t>
      </w:r>
      <w:r w:rsidRPr="00B759A3">
        <w:rPr>
          <w:i/>
          <w:iCs/>
          <w:lang w:val="en-US"/>
        </w:rPr>
        <w:t xml:space="preserve">4.5 </w:t>
      </w:r>
      <w:r w:rsidRPr="00B759A3">
        <w:rPr>
          <w:i/>
          <w:iCs/>
          <w:cs/>
          <w:lang w:val="en-US"/>
        </w:rPr>
        <w:t xml:space="preserve">เท่า ในปี </w:t>
      </w:r>
      <w:r w:rsidRPr="00B759A3">
        <w:rPr>
          <w:i/>
          <w:iCs/>
          <w:lang w:val="en-US"/>
        </w:rPr>
        <w:t xml:space="preserve">2565 </w:t>
      </w:r>
      <w:r w:rsidRPr="00B759A3">
        <w:rPr>
          <w:i/>
          <w:iCs/>
          <w:cs/>
          <w:lang w:val="en-US"/>
        </w:rPr>
        <w:t xml:space="preserve">ไม่เกินกว่า </w:t>
      </w:r>
      <w:r w:rsidRPr="00B759A3">
        <w:rPr>
          <w:i/>
          <w:iCs/>
          <w:lang w:val="en-US"/>
        </w:rPr>
        <w:t xml:space="preserve">3.0 </w:t>
      </w:r>
      <w:r w:rsidRPr="00B759A3">
        <w:rPr>
          <w:i/>
          <w:iCs/>
          <w:cs/>
          <w:lang w:val="en-US"/>
        </w:rPr>
        <w:t xml:space="preserve">เท่า ในปี </w:t>
      </w:r>
      <w:r w:rsidRPr="00B759A3">
        <w:rPr>
          <w:i/>
          <w:iCs/>
          <w:lang w:val="en-US"/>
        </w:rPr>
        <w:t xml:space="preserve">2566 </w:t>
      </w:r>
      <w:r w:rsidRPr="00B759A3">
        <w:rPr>
          <w:i/>
          <w:iCs/>
          <w:cs/>
          <w:lang w:val="en-US"/>
        </w:rPr>
        <w:t xml:space="preserve">และ </w:t>
      </w:r>
      <w:r w:rsidRPr="00B759A3">
        <w:rPr>
          <w:i/>
          <w:iCs/>
          <w:lang w:val="en-US"/>
        </w:rPr>
        <w:t xml:space="preserve">2567 </w:t>
      </w:r>
      <w:r w:rsidRPr="00B759A3">
        <w:rPr>
          <w:i/>
          <w:iCs/>
          <w:cs/>
          <w:lang w:val="en-US"/>
        </w:rPr>
        <w:t xml:space="preserve">และไม่เกินกว่า </w:t>
      </w:r>
      <w:r w:rsidRPr="00B759A3">
        <w:rPr>
          <w:i/>
          <w:iCs/>
          <w:lang w:val="en-US"/>
        </w:rPr>
        <w:t xml:space="preserve">2.0 </w:t>
      </w:r>
      <w:r w:rsidRPr="00B759A3">
        <w:rPr>
          <w:i/>
          <w:iCs/>
          <w:cs/>
          <w:lang w:val="en-US"/>
        </w:rPr>
        <w:t xml:space="preserve">เท่า ตั้งแต่ปี </w:t>
      </w:r>
      <w:r w:rsidRPr="00B759A3">
        <w:rPr>
          <w:i/>
          <w:iCs/>
          <w:lang w:val="en-US"/>
        </w:rPr>
        <w:t>2568</w:t>
      </w:r>
      <w:r w:rsidRPr="00B759A3">
        <w:rPr>
          <w:i/>
          <w:iCs/>
          <w:cs/>
          <w:lang w:val="en-US"/>
        </w:rPr>
        <w:t xml:space="preserve"> เป็นต้นไป</w:t>
      </w:r>
      <w:r w:rsidR="00520CF3" w:rsidRPr="00B759A3">
        <w:rPr>
          <w:i/>
          <w:iCs/>
          <w:lang w:val="en-US"/>
        </w:rPr>
        <w:t>)</w:t>
      </w:r>
      <w:r w:rsidRPr="00B759A3">
        <w:rPr>
          <w:rFonts w:hint="cs"/>
          <w:cs/>
          <w:lang w:val="en-US"/>
        </w:rPr>
        <w:t xml:space="preserve"> </w:t>
      </w:r>
      <w:r w:rsidR="002703CE" w:rsidRPr="00B759A3">
        <w:rPr>
          <w:rFonts w:hint="cs"/>
          <w:cs/>
          <w:lang w:val="en-US"/>
        </w:rPr>
        <w:t xml:space="preserve">ทั้งนี้ กลุ่มบริษัทและบริษัทสามารถดำรงเงื่อนไขอัตราส่วนความสามารถในการชำระหนี้ในงบการเงินสำหรับปีสิ้นสุดวันที่ </w:t>
      </w:r>
      <w:r w:rsidR="002703CE" w:rsidRPr="00B759A3">
        <w:rPr>
          <w:lang w:val="en-US"/>
        </w:rPr>
        <w:t xml:space="preserve">31 </w:t>
      </w:r>
      <w:r w:rsidR="002703CE" w:rsidRPr="00B759A3">
        <w:rPr>
          <w:rFonts w:hint="cs"/>
          <w:cs/>
          <w:lang w:val="en-US"/>
        </w:rPr>
        <w:t xml:space="preserve">ธันวาคม </w:t>
      </w:r>
      <w:r w:rsidR="002703CE" w:rsidRPr="00B759A3">
        <w:rPr>
          <w:lang w:val="en-US"/>
        </w:rPr>
        <w:t xml:space="preserve">2568 </w:t>
      </w:r>
      <w:r w:rsidR="002703CE" w:rsidRPr="00B759A3">
        <w:rPr>
          <w:rFonts w:hint="cs"/>
          <w:cs/>
          <w:lang w:val="en-US"/>
        </w:rPr>
        <w:t xml:space="preserve">และ </w:t>
      </w:r>
      <w:r w:rsidR="002703CE" w:rsidRPr="00B759A3">
        <w:rPr>
          <w:lang w:val="en-US"/>
        </w:rPr>
        <w:t>2567</w:t>
      </w:r>
    </w:p>
    <w:p w14:paraId="08735178" w14:textId="77777777" w:rsidR="00C55695" w:rsidRPr="00B759A3" w:rsidRDefault="00C55695" w:rsidP="003B1495">
      <w:pPr>
        <w:pStyle w:val="FSContent"/>
        <w:rPr>
          <w:lang w:val="en-US"/>
        </w:rPr>
      </w:pPr>
    </w:p>
    <w:p w14:paraId="2F09ACA9" w14:textId="78C3AD34" w:rsidR="00EC7768" w:rsidRPr="00B759A3" w:rsidRDefault="00C55695" w:rsidP="0027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59A3">
        <w:br w:type="page"/>
      </w:r>
      <w:r w:rsidR="00EC7768" w:rsidRPr="00B759A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C5CBC" w:rsidRPr="00B759A3">
        <w:rPr>
          <w:rFonts w:ascii="Angsana New" w:hAnsi="Angsana New"/>
          <w:b/>
          <w:bCs/>
          <w:sz w:val="30"/>
          <w:szCs w:val="30"/>
        </w:rPr>
        <w:t>6</w:t>
      </w:r>
      <w:r w:rsidR="002703CE" w:rsidRPr="00B759A3">
        <w:rPr>
          <w:rFonts w:ascii="Angsana New" w:hAnsi="Angsana New"/>
          <w:b/>
          <w:bCs/>
          <w:sz w:val="30"/>
          <w:szCs w:val="30"/>
        </w:rPr>
        <w:tab/>
      </w:r>
      <w:r w:rsidR="00EC7768" w:rsidRPr="00B759A3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E9413D" w:rsidRPr="00B759A3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="00FF2475" w:rsidRPr="00B759A3">
        <w:rPr>
          <w:rFonts w:ascii="Angsana New" w:hAnsi="Angsana New" w:hint="cs"/>
          <w:b/>
          <w:bCs/>
          <w:sz w:val="30"/>
          <w:szCs w:val="30"/>
          <w:cs/>
        </w:rPr>
        <w:t>สำหรับ</w:t>
      </w:r>
      <w:r w:rsidR="00EC7768" w:rsidRPr="00B759A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2131A7F6" w14:textId="43984E66" w:rsidR="00DE1615" w:rsidRPr="00B759A3" w:rsidRDefault="00DE1615" w:rsidP="0027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59254E" w:rsidRPr="00B759A3" w14:paraId="3461E38E" w14:textId="77777777">
        <w:trPr>
          <w:trHeight w:val="427"/>
          <w:tblHeader/>
        </w:trPr>
        <w:tc>
          <w:tcPr>
            <w:tcW w:w="1988" w:type="pct"/>
          </w:tcPr>
          <w:p w14:paraId="3A3EDBF4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1888E7F3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737139E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6F87308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54E" w:rsidRPr="00B759A3" w14:paraId="094684CB" w14:textId="77777777" w:rsidTr="003B7F3D">
        <w:trPr>
          <w:trHeight w:val="417"/>
          <w:tblHeader/>
        </w:trPr>
        <w:tc>
          <w:tcPr>
            <w:tcW w:w="1988" w:type="pct"/>
          </w:tcPr>
          <w:p w14:paraId="2A639CEC" w14:textId="70EBF780" w:rsidR="0059254E" w:rsidRPr="00B759A3" w:rsidRDefault="000B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48" w:type="pct"/>
          </w:tcPr>
          <w:p w14:paraId="4A87D782" w14:textId="668DFEC9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586384E5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CEE29E4" w14:textId="388D9939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57CA14D3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E8DCC5F" w14:textId="337768D9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0E66408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19842C6" w14:textId="5D133DB1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9254E" w:rsidRPr="00B759A3" w14:paraId="271B9EE6" w14:textId="77777777">
        <w:trPr>
          <w:trHeight w:val="417"/>
          <w:tblHeader/>
        </w:trPr>
        <w:tc>
          <w:tcPr>
            <w:tcW w:w="1988" w:type="pct"/>
          </w:tcPr>
          <w:p w14:paraId="0534FA1B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C6B9AB9" w14:textId="77777777" w:rsidR="0059254E" w:rsidRPr="00B759A3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F3D" w:rsidRPr="00B759A3" w14:paraId="16916F7B" w14:textId="77777777" w:rsidTr="003B7F3D">
        <w:trPr>
          <w:trHeight w:val="407"/>
        </w:trPr>
        <w:tc>
          <w:tcPr>
            <w:tcW w:w="1988" w:type="pct"/>
          </w:tcPr>
          <w:p w14:paraId="026A7584" w14:textId="56EBB522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92AFF93" w14:textId="1A272E7A" w:rsidR="003B7F3D" w:rsidRPr="00B759A3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515DAC"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119B9435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18916BA8" w14:textId="5F937D95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35" w:type="pct"/>
          </w:tcPr>
          <w:p w14:paraId="1DDBBA90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190F870" w14:textId="06CC696D" w:rsidR="003B7F3D" w:rsidRPr="00B759A3" w:rsidRDefault="00421773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7" w:type="pct"/>
          </w:tcPr>
          <w:p w14:paraId="0197972A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F8EDBC2" w14:textId="7F8234BA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</w:tbl>
    <w:p w14:paraId="15F039F9" w14:textId="77777777" w:rsidR="0059254E" w:rsidRPr="00B759A3" w:rsidRDefault="0059254E" w:rsidP="0027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DC9C7" w14:textId="3BE2C67F" w:rsidR="00FF2475" w:rsidRPr="00B759A3" w:rsidRDefault="00FF247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3E69906" w14:textId="77777777" w:rsidR="00D5405C" w:rsidRPr="00B759A3" w:rsidRDefault="00D5405C" w:rsidP="0027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F88F6" w14:textId="5CC78274" w:rsidR="00E2612B" w:rsidRPr="00B759A3" w:rsidRDefault="00520044" w:rsidP="00A1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>กลุ่ม</w:t>
      </w:r>
      <w:r w:rsidR="00DE1615" w:rsidRPr="00B759A3">
        <w:rPr>
          <w:rFonts w:ascii="Angsana New" w:hAnsi="Angsana New"/>
          <w:sz w:val="30"/>
          <w:szCs w:val="30"/>
          <w:cs/>
        </w:rPr>
        <w:t>บริษัท</w:t>
      </w:r>
      <w:r w:rsidR="00467AF8" w:rsidRPr="00B759A3">
        <w:rPr>
          <w:rFonts w:ascii="Angsana New" w:hAnsi="Angsana New" w:hint="cs"/>
          <w:sz w:val="30"/>
          <w:szCs w:val="30"/>
          <w:cs/>
        </w:rPr>
        <w:t>และบริษัท</w:t>
      </w:r>
      <w:r w:rsidR="00DE1615" w:rsidRPr="00B759A3">
        <w:rPr>
          <w:rFonts w:ascii="Angsana New" w:hAnsi="Angsana New"/>
          <w:sz w:val="30"/>
          <w:szCs w:val="30"/>
          <w:cs/>
        </w:rPr>
        <w:t>จัดการโครงการ</w:t>
      </w:r>
      <w:r w:rsidR="00E66A6F" w:rsidRPr="00B759A3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DE1615" w:rsidRPr="00B759A3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DE1615" w:rsidRPr="00B759A3">
        <w:rPr>
          <w:rFonts w:ascii="Angsana New" w:hAnsi="Angsana New"/>
          <w:sz w:val="30"/>
          <w:szCs w:val="30"/>
        </w:rPr>
        <w:t xml:space="preserve">2541 </w:t>
      </w:r>
      <w:r w:rsidR="00DE1615" w:rsidRPr="00B759A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516DB2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DE1615" w:rsidRPr="00B759A3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C23230" w:rsidRPr="00B759A3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="00DE1615" w:rsidRPr="00B759A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4CE4493C" w14:textId="2E73F784" w:rsidR="002D78CB" w:rsidRPr="00B759A3" w:rsidRDefault="002D78CB" w:rsidP="0027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02E04" w:rsidRPr="00B759A3" w14:paraId="004FB91D" w14:textId="77777777">
        <w:trPr>
          <w:trHeight w:val="427"/>
          <w:tblHeader/>
        </w:trPr>
        <w:tc>
          <w:tcPr>
            <w:tcW w:w="1988" w:type="pct"/>
          </w:tcPr>
          <w:p w14:paraId="1D03B416" w14:textId="3583BF8F" w:rsidR="00902E04" w:rsidRPr="00B759A3" w:rsidRDefault="0038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462" w:type="pct"/>
            <w:gridSpan w:val="3"/>
          </w:tcPr>
          <w:p w14:paraId="322067F7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0413C82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1BB0F89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E04" w:rsidRPr="00B759A3" w14:paraId="2CA7B10A" w14:textId="77777777">
        <w:trPr>
          <w:trHeight w:val="417"/>
          <w:tblHeader/>
        </w:trPr>
        <w:tc>
          <w:tcPr>
            <w:tcW w:w="1988" w:type="pct"/>
          </w:tcPr>
          <w:p w14:paraId="0D7D45D0" w14:textId="32368C86" w:rsidR="00902E04" w:rsidRPr="00B759A3" w:rsidRDefault="00381EC1" w:rsidP="00E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648" w:type="pct"/>
          </w:tcPr>
          <w:p w14:paraId="19EBF07C" w14:textId="0C457DBD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03CE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0B7589E9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7386059" w14:textId="204940AB" w:rsidR="00902E04" w:rsidRPr="00B759A3" w:rsidRDefault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08D512B9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3BF542" w14:textId="53BDE448" w:rsidR="00902E04" w:rsidRPr="00B759A3" w:rsidRDefault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43CCBB5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5F936E" w14:textId="2CBE8A9E" w:rsidR="00902E04" w:rsidRPr="00B759A3" w:rsidRDefault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2E04" w:rsidRPr="00B759A3" w14:paraId="435BBF04" w14:textId="77777777">
        <w:trPr>
          <w:trHeight w:val="417"/>
          <w:tblHeader/>
        </w:trPr>
        <w:tc>
          <w:tcPr>
            <w:tcW w:w="1988" w:type="pct"/>
          </w:tcPr>
          <w:p w14:paraId="1A0EB2AA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40E8F069" w14:textId="77777777" w:rsidR="00902E04" w:rsidRPr="00B759A3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3CE" w:rsidRPr="00B759A3" w14:paraId="26C2A8B7" w14:textId="77777777">
        <w:trPr>
          <w:trHeight w:val="407"/>
        </w:trPr>
        <w:tc>
          <w:tcPr>
            <w:tcW w:w="1988" w:type="pct"/>
          </w:tcPr>
          <w:p w14:paraId="31BBD23F" w14:textId="6F663921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8" w:type="pct"/>
          </w:tcPr>
          <w:p w14:paraId="0D7D93E8" w14:textId="3C487A1B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19,766</w:t>
            </w:r>
          </w:p>
        </w:tc>
        <w:tc>
          <w:tcPr>
            <w:tcW w:w="151" w:type="pct"/>
          </w:tcPr>
          <w:p w14:paraId="259FD6AB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FFB181D" w14:textId="06A50162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16,592</w:t>
            </w:r>
          </w:p>
        </w:tc>
        <w:tc>
          <w:tcPr>
            <w:tcW w:w="135" w:type="pct"/>
          </w:tcPr>
          <w:p w14:paraId="5ED90100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6084F91" w14:textId="2454B616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17,703</w:t>
            </w:r>
          </w:p>
        </w:tc>
        <w:tc>
          <w:tcPr>
            <w:tcW w:w="147" w:type="pct"/>
          </w:tcPr>
          <w:p w14:paraId="47E13D1A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F1D69A" w14:textId="36C08280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</w:tr>
      <w:tr w:rsidR="002703CE" w:rsidRPr="00B759A3" w14:paraId="72C6C09E" w14:textId="77777777" w:rsidTr="003B7F3D">
        <w:trPr>
          <w:trHeight w:val="117"/>
        </w:trPr>
        <w:tc>
          <w:tcPr>
            <w:tcW w:w="1988" w:type="pct"/>
          </w:tcPr>
          <w:p w14:paraId="555C113C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480E151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5F4D166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pct"/>
          </w:tcPr>
          <w:p w14:paraId="2B6287C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7E009764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77BCC1F3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F697367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2B7CEE17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03CE" w:rsidRPr="00B759A3" w14:paraId="6179A208" w14:textId="77777777">
        <w:trPr>
          <w:trHeight w:val="407"/>
        </w:trPr>
        <w:tc>
          <w:tcPr>
            <w:tcW w:w="1988" w:type="pct"/>
          </w:tcPr>
          <w:p w14:paraId="29090450" w14:textId="1249EE1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48" w:type="pct"/>
          </w:tcPr>
          <w:p w14:paraId="59F73C4A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CD0CACE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1013E90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7CA12B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E3D1925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FAADC3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3E8B522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3CE" w:rsidRPr="00B759A3" w14:paraId="25132FF3" w14:textId="77777777">
        <w:trPr>
          <w:trHeight w:val="407"/>
        </w:trPr>
        <w:tc>
          <w:tcPr>
            <w:tcW w:w="1988" w:type="pct"/>
          </w:tcPr>
          <w:p w14:paraId="37CEAE87" w14:textId="6C233A0B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8" w:type="pct"/>
          </w:tcPr>
          <w:p w14:paraId="0F0A4EC8" w14:textId="76F7CC4E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  <w:tc>
          <w:tcPr>
            <w:tcW w:w="151" w:type="pct"/>
          </w:tcPr>
          <w:p w14:paraId="197D0B0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D1DB4A2" w14:textId="4C9535B9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1,843</w:t>
            </w:r>
          </w:p>
        </w:tc>
        <w:tc>
          <w:tcPr>
            <w:tcW w:w="135" w:type="pct"/>
          </w:tcPr>
          <w:p w14:paraId="27A78C8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1C81E64" w14:textId="728543B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147" w:type="pct"/>
          </w:tcPr>
          <w:p w14:paraId="5542D75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4D005A" w14:textId="4F7A92E4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1,225</w:t>
            </w:r>
          </w:p>
        </w:tc>
      </w:tr>
      <w:tr w:rsidR="002703CE" w:rsidRPr="00B759A3" w14:paraId="01E58444" w14:textId="77777777" w:rsidTr="00902E04">
        <w:trPr>
          <w:trHeight w:val="407"/>
        </w:trPr>
        <w:tc>
          <w:tcPr>
            <w:tcW w:w="1988" w:type="pct"/>
          </w:tcPr>
          <w:p w14:paraId="43313022" w14:textId="5D0FC5D2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1106D6E" w14:textId="4F2E5D9C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51" w:type="pct"/>
          </w:tcPr>
          <w:p w14:paraId="7E42F012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900DDF2" w14:textId="52AF1B7E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35" w:type="pct"/>
          </w:tcPr>
          <w:p w14:paraId="614F6D0C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F1740EC" w14:textId="485E36E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7" w:type="pct"/>
          </w:tcPr>
          <w:p w14:paraId="7A22763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71E5668" w14:textId="4C3AC0DE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2703CE" w:rsidRPr="00B759A3" w14:paraId="72B72796" w14:textId="77777777" w:rsidTr="00902E04">
        <w:trPr>
          <w:trHeight w:val="407"/>
        </w:trPr>
        <w:tc>
          <w:tcPr>
            <w:tcW w:w="1988" w:type="pct"/>
          </w:tcPr>
          <w:p w14:paraId="52684BF2" w14:textId="3FAA8B3E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6365557" w14:textId="3FEA0A4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2,669</w:t>
            </w:r>
          </w:p>
        </w:tc>
        <w:tc>
          <w:tcPr>
            <w:tcW w:w="151" w:type="pct"/>
          </w:tcPr>
          <w:p w14:paraId="6D749696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CC1EA3C" w14:textId="01A7C86B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</w:t>
            </w:r>
          </w:p>
        </w:tc>
        <w:tc>
          <w:tcPr>
            <w:tcW w:w="135" w:type="pct"/>
          </w:tcPr>
          <w:p w14:paraId="2643CF73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27A257A" w14:textId="54C47480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1,859</w:t>
            </w:r>
          </w:p>
        </w:tc>
        <w:tc>
          <w:tcPr>
            <w:tcW w:w="147" w:type="pct"/>
          </w:tcPr>
          <w:p w14:paraId="72FC83B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C563835" w14:textId="4B3869F9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</w:t>
            </w:r>
          </w:p>
        </w:tc>
      </w:tr>
      <w:tr w:rsidR="002703CE" w:rsidRPr="00B759A3" w14:paraId="0E75DCF5" w14:textId="77777777" w:rsidTr="008A2E70">
        <w:trPr>
          <w:trHeight w:val="117"/>
        </w:trPr>
        <w:tc>
          <w:tcPr>
            <w:tcW w:w="1988" w:type="pct"/>
          </w:tcPr>
          <w:p w14:paraId="439C9F16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6A8FE1E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2CDB90F3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pct"/>
          </w:tcPr>
          <w:p w14:paraId="7E548F2B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0D055D1C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21D1B1A6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0498E2C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7841C6D5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03CE" w:rsidRPr="00B759A3" w14:paraId="7ABACB0F" w14:textId="77777777">
        <w:trPr>
          <w:trHeight w:val="407"/>
        </w:trPr>
        <w:tc>
          <w:tcPr>
            <w:tcW w:w="1988" w:type="pct"/>
          </w:tcPr>
          <w:p w14:paraId="5E95C0D9" w14:textId="5EFB15BC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" w:type="pct"/>
          </w:tcPr>
          <w:p w14:paraId="32143586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C5636B6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27DC693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E37C2C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C3924AA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4060B4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CAB628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3CE" w:rsidRPr="00B759A3" w14:paraId="5E52256D" w14:textId="77777777">
        <w:trPr>
          <w:trHeight w:val="407"/>
        </w:trPr>
        <w:tc>
          <w:tcPr>
            <w:tcW w:w="1988" w:type="pct"/>
          </w:tcPr>
          <w:p w14:paraId="49F0C56E" w14:textId="3E513835" w:rsidR="002703CE" w:rsidRPr="00B759A3" w:rsidRDefault="002703CE" w:rsidP="002703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ขาดทุนจากการประมาณ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648" w:type="pct"/>
          </w:tcPr>
          <w:p w14:paraId="34D2F80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823A67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4B073FA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022F43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800B5EF" w14:textId="77777777" w:rsidR="002703CE" w:rsidRPr="00B759A3" w:rsidRDefault="002703CE" w:rsidP="002703C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50495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91AA5AA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3CE" w:rsidRPr="00B759A3" w14:paraId="7C80EFF4" w14:textId="77777777">
        <w:trPr>
          <w:trHeight w:val="407"/>
        </w:trPr>
        <w:tc>
          <w:tcPr>
            <w:tcW w:w="1988" w:type="pct"/>
          </w:tcPr>
          <w:p w14:paraId="621BD3AF" w14:textId="79824B90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48" w:type="pct"/>
          </w:tcPr>
          <w:p w14:paraId="6094CF04" w14:textId="33E4E89F" w:rsidR="002703CE" w:rsidRPr="00B759A3" w:rsidRDefault="002703CE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51" w:type="pct"/>
          </w:tcPr>
          <w:p w14:paraId="47D6C29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4F4EC09" w14:textId="1DFE632D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30FD76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1C87FB5" w14:textId="15BF34A0" w:rsidR="002703CE" w:rsidRPr="00B759A3" w:rsidRDefault="002703CE" w:rsidP="002703C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D84068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A2BC712" w14:textId="7A5FC826" w:rsidR="002703CE" w:rsidRPr="00B759A3" w:rsidRDefault="002703CE" w:rsidP="002703CE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3CE" w:rsidRPr="00B759A3" w14:paraId="500DFB52" w14:textId="77777777">
        <w:trPr>
          <w:trHeight w:val="407"/>
        </w:trPr>
        <w:tc>
          <w:tcPr>
            <w:tcW w:w="1988" w:type="pct"/>
          </w:tcPr>
          <w:p w14:paraId="339734D6" w14:textId="436F4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48" w:type="pct"/>
          </w:tcPr>
          <w:p w14:paraId="4AD2CB03" w14:textId="6243D019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15DAC" w:rsidRPr="00B759A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51" w:type="pct"/>
          </w:tcPr>
          <w:p w14:paraId="13C300B1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AFE4E88" w14:textId="10A51C6C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35" w:type="pct"/>
          </w:tcPr>
          <w:p w14:paraId="49179524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8C168D6" w14:textId="40F4CC8B" w:rsidR="002703CE" w:rsidRPr="00B759A3" w:rsidRDefault="002703CE" w:rsidP="0010100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DF9CA8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899461" w14:textId="3A707870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</w:tr>
      <w:tr w:rsidR="002703CE" w:rsidRPr="00B759A3" w14:paraId="47A5D312" w14:textId="77777777" w:rsidTr="00902E04">
        <w:trPr>
          <w:trHeight w:val="407"/>
        </w:trPr>
        <w:tc>
          <w:tcPr>
            <w:tcW w:w="1988" w:type="pct"/>
          </w:tcPr>
          <w:p w14:paraId="34464274" w14:textId="3F9F42BD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67033F6" w14:textId="626539ED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51" w:type="pct"/>
          </w:tcPr>
          <w:p w14:paraId="1986135A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7A112E6" w14:textId="199B0CA1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35" w:type="pct"/>
          </w:tcPr>
          <w:p w14:paraId="095EEC08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991A6A8" w14:textId="64142142" w:rsidR="002703CE" w:rsidRPr="00B759A3" w:rsidRDefault="002703CE" w:rsidP="0010100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B333E8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CDAF997" w14:textId="4D4A450D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2703CE" w:rsidRPr="00B759A3" w14:paraId="1E338AC2" w14:textId="77777777" w:rsidTr="00902E04">
        <w:trPr>
          <w:trHeight w:val="407"/>
        </w:trPr>
        <w:tc>
          <w:tcPr>
            <w:tcW w:w="1988" w:type="pct"/>
          </w:tcPr>
          <w:p w14:paraId="5349C07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F6AB6E1" w14:textId="52334DC3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515DA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4BF6C16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5466B3A8" w14:textId="759C86FA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1,489</w:t>
            </w:r>
          </w:p>
        </w:tc>
        <w:tc>
          <w:tcPr>
            <w:tcW w:w="135" w:type="pct"/>
          </w:tcPr>
          <w:p w14:paraId="03071E0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318D9C0" w14:textId="65004F0E" w:rsidR="002703CE" w:rsidRPr="00B759A3" w:rsidRDefault="002703CE" w:rsidP="0010100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666C5A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577BC2" w14:textId="227E7E4E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1,489</w:t>
            </w:r>
          </w:p>
        </w:tc>
      </w:tr>
      <w:tr w:rsidR="002703CE" w:rsidRPr="00B759A3" w14:paraId="0365B906" w14:textId="77777777" w:rsidTr="00A9326A">
        <w:trPr>
          <w:trHeight w:val="407"/>
        </w:trPr>
        <w:tc>
          <w:tcPr>
            <w:tcW w:w="1988" w:type="pct"/>
          </w:tcPr>
          <w:p w14:paraId="3DF3CB61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CCE1CD5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A34F3FE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C811E3A" w14:textId="77777777" w:rsidR="002703CE" w:rsidRPr="00B759A3" w:rsidRDefault="002703CE" w:rsidP="002703C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07197C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0D9495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DFA5D0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E8F0AC" w14:textId="77777777" w:rsidR="002703CE" w:rsidRPr="00B759A3" w:rsidRDefault="002703CE" w:rsidP="002703CE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703CE" w:rsidRPr="00B759A3" w14:paraId="0F3833BC" w14:textId="77777777" w:rsidTr="00A9326A">
        <w:trPr>
          <w:trHeight w:val="407"/>
        </w:trPr>
        <w:tc>
          <w:tcPr>
            <w:tcW w:w="1988" w:type="pct"/>
          </w:tcPr>
          <w:p w14:paraId="65DA5095" w14:textId="5CF48F60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อื่น</w:t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03524AE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116E65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42C4DBAE" w14:textId="77777777" w:rsidR="002703CE" w:rsidRPr="00B759A3" w:rsidRDefault="002703CE" w:rsidP="002703C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52C7B85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8B554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53C5A9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D2ACB3" w14:textId="77777777" w:rsidR="002703CE" w:rsidRPr="00B759A3" w:rsidRDefault="002703CE" w:rsidP="002703CE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703CE" w:rsidRPr="00B759A3" w14:paraId="27AF36B6" w14:textId="77777777" w:rsidTr="00A9326A">
        <w:trPr>
          <w:trHeight w:val="407"/>
        </w:trPr>
        <w:tc>
          <w:tcPr>
            <w:tcW w:w="1988" w:type="pct"/>
          </w:tcPr>
          <w:p w14:paraId="5D563F57" w14:textId="07D29965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0C8E35E" w14:textId="6029678E" w:rsidR="002703CE" w:rsidRPr="00B759A3" w:rsidRDefault="002703CE" w:rsidP="001E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(3,401)</w:t>
            </w:r>
          </w:p>
        </w:tc>
        <w:tc>
          <w:tcPr>
            <w:tcW w:w="151" w:type="pct"/>
          </w:tcPr>
          <w:p w14:paraId="45C76EA1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EEBFC65" w14:textId="59C67599" w:rsidR="002703CE" w:rsidRPr="00B759A3" w:rsidRDefault="002703CE" w:rsidP="001E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  <w:tc>
          <w:tcPr>
            <w:tcW w:w="135" w:type="pct"/>
          </w:tcPr>
          <w:p w14:paraId="0E3E635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A76DB3A" w14:textId="3EA14AA3" w:rsidR="002703CE" w:rsidRPr="00B759A3" w:rsidRDefault="002703CE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(3,401)</w:t>
            </w:r>
          </w:p>
        </w:tc>
        <w:tc>
          <w:tcPr>
            <w:tcW w:w="147" w:type="pct"/>
          </w:tcPr>
          <w:p w14:paraId="0CC4FDE4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C4CC1AE" w14:textId="0CD17993" w:rsidR="002703CE" w:rsidRPr="00B759A3" w:rsidRDefault="002703CE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</w:tr>
      <w:tr w:rsidR="002703CE" w:rsidRPr="00B759A3" w14:paraId="0D0D66E5" w14:textId="77777777" w:rsidTr="00902E04">
        <w:trPr>
          <w:trHeight w:val="407"/>
        </w:trPr>
        <w:tc>
          <w:tcPr>
            <w:tcW w:w="1988" w:type="pct"/>
          </w:tcPr>
          <w:p w14:paraId="24A44CB3" w14:textId="6670B9B0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E1F37C8" w14:textId="657BE77F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19,92</w:t>
            </w:r>
            <w:r w:rsidR="00515DA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1EABDBCF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21C5A1C" w14:textId="16DB5ABD" w:rsidR="002703CE" w:rsidRPr="00B759A3" w:rsidRDefault="002703CE" w:rsidP="001E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135" w:type="pct"/>
          </w:tcPr>
          <w:p w14:paraId="54B9A9B4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1B04DCE" w14:textId="0070B201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16,161</w:t>
            </w:r>
          </w:p>
        </w:tc>
        <w:tc>
          <w:tcPr>
            <w:tcW w:w="147" w:type="pct"/>
          </w:tcPr>
          <w:p w14:paraId="13A5DBDD" w14:textId="77777777" w:rsidR="002703CE" w:rsidRPr="00B759A3" w:rsidRDefault="002703CE" w:rsidP="0027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CF062DC" w14:textId="1B018A40" w:rsidR="002703CE" w:rsidRPr="00B759A3" w:rsidRDefault="002703CE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17,703</w:t>
            </w:r>
          </w:p>
        </w:tc>
      </w:tr>
    </w:tbl>
    <w:p w14:paraId="5A47E722" w14:textId="05665B26" w:rsidR="002819DD" w:rsidRPr="00B759A3" w:rsidRDefault="002819DD" w:rsidP="00A1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6F61DC" w:rsidRPr="00B759A3" w14:paraId="13B76185" w14:textId="77777777">
        <w:trPr>
          <w:trHeight w:val="427"/>
          <w:tblHeader/>
        </w:trPr>
        <w:tc>
          <w:tcPr>
            <w:tcW w:w="1988" w:type="pct"/>
          </w:tcPr>
          <w:p w14:paraId="31BFFCC5" w14:textId="6E309F70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62" w:type="pct"/>
            <w:gridSpan w:val="3"/>
          </w:tcPr>
          <w:p w14:paraId="2D50D29B" w14:textId="77777777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0AC5143" w14:textId="77777777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3DB63FB9" w14:textId="77777777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1DC" w:rsidRPr="00B759A3" w14:paraId="1E21FE6E" w14:textId="77777777">
        <w:trPr>
          <w:trHeight w:val="417"/>
          <w:tblHeader/>
        </w:trPr>
        <w:tc>
          <w:tcPr>
            <w:tcW w:w="1988" w:type="pct"/>
          </w:tcPr>
          <w:p w14:paraId="7D24DF77" w14:textId="6EA6DC33" w:rsidR="006F61DC" w:rsidRPr="00B759A3" w:rsidRDefault="006F61DC" w:rsidP="00D34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48" w:type="pct"/>
          </w:tcPr>
          <w:p w14:paraId="0A9DC242" w14:textId="37476611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100A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6132125A" w14:textId="77777777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8F6DF42" w14:textId="6F3AD9BA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100A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11DFDBA5" w14:textId="77777777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3F9F54C" w14:textId="375BEF21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100A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74452D4" w14:textId="77777777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2A7046" w14:textId="389E4845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100A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F61DC" w:rsidRPr="00B759A3" w14:paraId="17CBBE6A" w14:textId="77777777">
        <w:trPr>
          <w:trHeight w:val="417"/>
          <w:tblHeader/>
        </w:trPr>
        <w:tc>
          <w:tcPr>
            <w:tcW w:w="1988" w:type="pct"/>
          </w:tcPr>
          <w:p w14:paraId="3EBEA2AD" w14:textId="77777777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2739945" w14:textId="7D7F78CA" w:rsidR="006F61DC" w:rsidRPr="00B759A3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0100A" w:rsidRPr="00B759A3" w14:paraId="5A509792" w14:textId="77777777">
        <w:trPr>
          <w:trHeight w:val="407"/>
        </w:trPr>
        <w:tc>
          <w:tcPr>
            <w:tcW w:w="1988" w:type="pct"/>
          </w:tcPr>
          <w:p w14:paraId="7E54B3E2" w14:textId="37082153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48" w:type="pct"/>
          </w:tcPr>
          <w:p w14:paraId="1285DAF8" w14:textId="07DA5A88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2.20 - 2.79</w:t>
            </w:r>
          </w:p>
        </w:tc>
        <w:tc>
          <w:tcPr>
            <w:tcW w:w="151" w:type="pct"/>
          </w:tcPr>
          <w:p w14:paraId="342E04EE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47FF813" w14:textId="0CEF9AF6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2.54 - 3.63</w:t>
            </w:r>
          </w:p>
        </w:tc>
        <w:tc>
          <w:tcPr>
            <w:tcW w:w="135" w:type="pct"/>
          </w:tcPr>
          <w:p w14:paraId="1C5CD409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3F1CA9" w14:textId="34E7D539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2.54 - 2.79</w:t>
            </w:r>
          </w:p>
        </w:tc>
        <w:tc>
          <w:tcPr>
            <w:tcW w:w="147" w:type="pct"/>
          </w:tcPr>
          <w:p w14:paraId="003B4C80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F27A73" w14:textId="5ECC912D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2.54 - 2.79</w:t>
            </w:r>
          </w:p>
        </w:tc>
      </w:tr>
      <w:tr w:rsidR="0010100A" w:rsidRPr="00B759A3" w14:paraId="266C1D8E" w14:textId="77777777">
        <w:trPr>
          <w:trHeight w:val="407"/>
        </w:trPr>
        <w:tc>
          <w:tcPr>
            <w:tcW w:w="1988" w:type="pct"/>
          </w:tcPr>
          <w:p w14:paraId="0B7A0895" w14:textId="1CB6A7E1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48" w:type="pct"/>
          </w:tcPr>
          <w:p w14:paraId="63A7EFE7" w14:textId="456353BF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4.00 - 5.00</w:t>
            </w:r>
          </w:p>
        </w:tc>
        <w:tc>
          <w:tcPr>
            <w:tcW w:w="151" w:type="pct"/>
          </w:tcPr>
          <w:p w14:paraId="3CAB5E77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553C423" w14:textId="4A9707AF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4.00 - 5.00</w:t>
            </w:r>
          </w:p>
        </w:tc>
        <w:tc>
          <w:tcPr>
            <w:tcW w:w="135" w:type="pct"/>
          </w:tcPr>
          <w:p w14:paraId="49984270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39A6B7" w14:textId="25E21159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47" w:type="pct"/>
          </w:tcPr>
          <w:p w14:paraId="4BBDA720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C15F26" w14:textId="7F5309C2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10100A" w:rsidRPr="00B759A3" w14:paraId="3BB721C5" w14:textId="77777777">
        <w:trPr>
          <w:trHeight w:val="407"/>
        </w:trPr>
        <w:tc>
          <w:tcPr>
            <w:tcW w:w="1988" w:type="pct"/>
          </w:tcPr>
          <w:p w14:paraId="3D07657F" w14:textId="7B974B52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8" w:type="pct"/>
          </w:tcPr>
          <w:p w14:paraId="5FCD906D" w14:textId="15659421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1.91 - 34.38</w:t>
            </w:r>
          </w:p>
        </w:tc>
        <w:tc>
          <w:tcPr>
            <w:tcW w:w="151" w:type="pct"/>
          </w:tcPr>
          <w:p w14:paraId="6C2A96E3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8EB74E2" w14:textId="0E927DAD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1.91 - 34.38</w:t>
            </w:r>
          </w:p>
        </w:tc>
        <w:tc>
          <w:tcPr>
            <w:tcW w:w="135" w:type="pct"/>
          </w:tcPr>
          <w:p w14:paraId="3BEFC3AA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832281F" w14:textId="7A7DD90A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  <w:tc>
          <w:tcPr>
            <w:tcW w:w="147" w:type="pct"/>
          </w:tcPr>
          <w:p w14:paraId="373A2586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BE4DAF" w14:textId="373725D6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</w:tr>
    </w:tbl>
    <w:p w14:paraId="36FE4259" w14:textId="77777777" w:rsidR="003B7F3D" w:rsidRPr="00B759A3" w:rsidRDefault="003B7F3D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41175" w14:textId="5E03130A" w:rsidR="00DE1615" w:rsidRPr="00B759A3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0EB3C3" w14:textId="77777777" w:rsidR="00DE1615" w:rsidRPr="00B759A3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2F5DD" w14:textId="074570D6" w:rsidR="00DE1615" w:rsidRPr="00B759A3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759A3">
        <w:rPr>
          <w:rFonts w:asciiTheme="majorBidi" w:hAnsiTheme="majorBidi" w:cstheme="majorBidi"/>
          <w:sz w:val="30"/>
          <w:szCs w:val="30"/>
        </w:rPr>
        <w:t>31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759A3">
        <w:rPr>
          <w:rFonts w:asciiTheme="majorBidi" w:hAnsiTheme="majorBidi" w:cstheme="majorBidi"/>
          <w:sz w:val="30"/>
          <w:szCs w:val="30"/>
        </w:rPr>
        <w:t>256</w:t>
      </w:r>
      <w:r w:rsidR="0010100A" w:rsidRPr="00B759A3">
        <w:rPr>
          <w:rFonts w:asciiTheme="majorBidi" w:hAnsiTheme="majorBidi" w:cstheme="majorBidi"/>
          <w:sz w:val="30"/>
          <w:szCs w:val="30"/>
        </w:rPr>
        <w:t>8</w:t>
      </w:r>
      <w:r w:rsidR="00BB1717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D2B01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B90494" w:rsidRPr="00B759A3">
        <w:rPr>
          <w:rFonts w:asciiTheme="majorBidi" w:hAnsiTheme="majorBidi" w:cstheme="majorBidi"/>
          <w:sz w:val="30"/>
          <w:szCs w:val="30"/>
        </w:rPr>
        <w:t>1</w:t>
      </w:r>
      <w:r w:rsidR="0010100A" w:rsidRPr="00B759A3">
        <w:rPr>
          <w:rFonts w:asciiTheme="majorBidi" w:hAnsiTheme="majorBidi" w:cstheme="majorBidi"/>
          <w:sz w:val="30"/>
          <w:szCs w:val="30"/>
        </w:rPr>
        <w:t>5</w:t>
      </w:r>
      <w:r w:rsidR="00B90494" w:rsidRPr="00B759A3">
        <w:rPr>
          <w:rFonts w:asciiTheme="majorBidi" w:hAnsiTheme="majorBidi" w:cstheme="majorBidi"/>
          <w:sz w:val="30"/>
          <w:szCs w:val="30"/>
        </w:rPr>
        <w:t xml:space="preserve"> -</w:t>
      </w:r>
      <w:r w:rsidR="00BC5C17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B90494" w:rsidRPr="00B759A3">
        <w:rPr>
          <w:rFonts w:asciiTheme="majorBidi" w:hAnsiTheme="majorBidi" w:cstheme="majorBidi"/>
          <w:sz w:val="30"/>
          <w:szCs w:val="30"/>
        </w:rPr>
        <w:t>2</w:t>
      </w:r>
      <w:r w:rsidR="0010100A" w:rsidRPr="00B759A3">
        <w:rPr>
          <w:rFonts w:asciiTheme="majorBidi" w:hAnsiTheme="majorBidi" w:cstheme="majorBidi"/>
          <w:sz w:val="30"/>
          <w:szCs w:val="30"/>
        </w:rPr>
        <w:t>2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ปี</w:t>
      </w:r>
      <w:r w:rsidR="005411B3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411B3" w:rsidRPr="00B759A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0100A" w:rsidRPr="00B759A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C6BCF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1B3" w:rsidRPr="00B759A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C6BCF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 13 -</w:t>
      </w:r>
      <w:r w:rsidR="009C6BCF" w:rsidRPr="00B759A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C6BCF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23 </w:t>
      </w:r>
      <w:r w:rsidR="009C6BCF" w:rsidRPr="00B759A3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5411B3" w:rsidRPr="00B759A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03384C" w14:textId="77777777" w:rsidR="006A0ED5" w:rsidRPr="00B759A3" w:rsidRDefault="006A0ED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174C0" w14:textId="54F1786D" w:rsidR="00DE1615" w:rsidRPr="00B759A3" w:rsidRDefault="00DE1615" w:rsidP="00C82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88EB14" w14:textId="77777777" w:rsidR="00DE1615" w:rsidRPr="00B759A3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F255F" w14:textId="15D3124B" w:rsidR="00DE1615" w:rsidRPr="00B759A3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C5329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51094F" w:rsidRPr="00B759A3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="00485854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854" w:rsidRPr="00B759A3">
        <w:rPr>
          <w:rFonts w:asciiTheme="majorBidi" w:hAnsiTheme="majorBidi"/>
          <w:sz w:val="30"/>
          <w:szCs w:val="30"/>
          <w:cs/>
        </w:rPr>
        <w:t>มีผลกระทบต่อจำนวนหนี้สินผลประโยชน์ดังต่อไปนี้</w:t>
      </w:r>
    </w:p>
    <w:p w14:paraId="3EC8553F" w14:textId="77777777" w:rsidR="00800360" w:rsidRPr="00B759A3" w:rsidRDefault="00800360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CD064" w14:textId="77777777" w:rsidR="00D64029" w:rsidRPr="00B759A3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17EFB" w14:textId="77777777" w:rsidR="00D64029" w:rsidRPr="00B759A3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6B178" w14:textId="77777777" w:rsidR="00D64029" w:rsidRPr="00B759A3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39D33" w14:textId="77777777" w:rsidR="00D64029" w:rsidRPr="00B759A3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8B494" w14:textId="77777777" w:rsidR="00D64029" w:rsidRPr="00B759A3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A8359" w14:textId="77777777" w:rsidR="00D64029" w:rsidRPr="00B759A3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398AF" w14:textId="77777777" w:rsidR="00D64029" w:rsidRPr="00B759A3" w:rsidRDefault="00D64029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1134"/>
        <w:gridCol w:w="262"/>
        <w:gridCol w:w="1134"/>
        <w:gridCol w:w="261"/>
        <w:gridCol w:w="1134"/>
        <w:gridCol w:w="261"/>
        <w:gridCol w:w="1134"/>
      </w:tblGrid>
      <w:tr w:rsidR="003B7F3D" w:rsidRPr="00B759A3" w14:paraId="150319C5" w14:textId="77777777" w:rsidTr="008A2E70">
        <w:trPr>
          <w:trHeight w:val="396"/>
        </w:trPr>
        <w:tc>
          <w:tcPr>
            <w:tcW w:w="3878" w:type="dxa"/>
          </w:tcPr>
          <w:p w14:paraId="00500DCB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vAlign w:val="bottom"/>
          </w:tcPr>
          <w:p w14:paraId="0ED98682" w14:textId="298187EC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A09D057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34F779A9" w14:textId="4F89EBB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F3D" w:rsidRPr="00B759A3" w14:paraId="63BEF2F6" w14:textId="77777777" w:rsidTr="008A2E70">
        <w:trPr>
          <w:trHeight w:val="396"/>
        </w:trPr>
        <w:tc>
          <w:tcPr>
            <w:tcW w:w="3878" w:type="dxa"/>
          </w:tcPr>
          <w:p w14:paraId="6FF741B6" w14:textId="4A40552C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ภาระผูกพันของโครงการ</w:t>
            </w:r>
          </w:p>
        </w:tc>
        <w:tc>
          <w:tcPr>
            <w:tcW w:w="2530" w:type="dxa"/>
            <w:gridSpan w:val="3"/>
            <w:vAlign w:val="bottom"/>
          </w:tcPr>
          <w:p w14:paraId="47921074" w14:textId="100A1855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  <w:tc>
          <w:tcPr>
            <w:tcW w:w="261" w:type="dxa"/>
          </w:tcPr>
          <w:p w14:paraId="498E0935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6928F7FF" w14:textId="21106041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</w:tr>
      <w:tr w:rsidR="003B7F3D" w:rsidRPr="00B759A3" w14:paraId="1848CC45" w14:textId="2FFD02CC" w:rsidTr="008A2E70">
        <w:trPr>
          <w:trHeight w:val="396"/>
        </w:trPr>
        <w:tc>
          <w:tcPr>
            <w:tcW w:w="3878" w:type="dxa"/>
          </w:tcPr>
          <w:p w14:paraId="14352069" w14:textId="21104C75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พนักงานเพิ่มขึ้น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5529196F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24C1A77E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4436364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1" w:type="dxa"/>
          </w:tcPr>
          <w:p w14:paraId="59765637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012348D" w14:textId="4698AC4E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Align w:val="bottom"/>
          </w:tcPr>
          <w:p w14:paraId="3E0F4136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86123B4" w14:textId="6A1704F9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E92E1A" w:rsidRPr="00B759A3" w14:paraId="6AD421B7" w14:textId="77777777" w:rsidTr="00F52099">
        <w:trPr>
          <w:trHeight w:val="396"/>
        </w:trPr>
        <w:tc>
          <w:tcPr>
            <w:tcW w:w="3878" w:type="dxa"/>
          </w:tcPr>
          <w:p w14:paraId="374DAC60" w14:textId="77777777" w:rsidR="00E92E1A" w:rsidRPr="00B759A3" w:rsidRDefault="00E92E1A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25C75351" w14:textId="52A5735F" w:rsidR="00E92E1A" w:rsidRPr="00B759A3" w:rsidRDefault="00E92E1A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F3D" w:rsidRPr="00B759A3" w14:paraId="5B12BC3F" w14:textId="61A370D4" w:rsidTr="003B7F3D">
        <w:trPr>
          <w:trHeight w:val="396"/>
        </w:trPr>
        <w:tc>
          <w:tcPr>
            <w:tcW w:w="3878" w:type="dxa"/>
          </w:tcPr>
          <w:p w14:paraId="71096416" w14:textId="6FF5A992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0100A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34" w:type="dxa"/>
            <w:vAlign w:val="bottom"/>
          </w:tcPr>
          <w:p w14:paraId="10518CF1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2398B139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D3AFF9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8D808C3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96FBBFA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A3D4742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62C56F2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B7F3D" w:rsidRPr="00B759A3" w14:paraId="05884EE6" w14:textId="7E106B43" w:rsidTr="003B7F3D">
        <w:trPr>
          <w:trHeight w:val="396"/>
        </w:trPr>
        <w:tc>
          <w:tcPr>
            <w:tcW w:w="3878" w:type="dxa"/>
          </w:tcPr>
          <w:p w14:paraId="31A60360" w14:textId="76D404DE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8DC56F0" w14:textId="1D6BE0C2" w:rsidR="003B7F3D" w:rsidRPr="00B759A3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317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vAlign w:val="bottom"/>
          </w:tcPr>
          <w:p w14:paraId="47FFFF97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2FD2BDB" w14:textId="3EE49489" w:rsidR="003B7F3D" w:rsidRPr="00B759A3" w:rsidRDefault="00B90494" w:rsidP="0051280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800</w:t>
            </w:r>
          </w:p>
        </w:tc>
        <w:tc>
          <w:tcPr>
            <w:tcW w:w="261" w:type="dxa"/>
          </w:tcPr>
          <w:p w14:paraId="70904C25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3BEF28C" w14:textId="4F58FCCC" w:rsidR="003B7F3D" w:rsidRPr="00B759A3" w:rsidRDefault="00B90494" w:rsidP="0051280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(1,8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54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1" w:type="dxa"/>
          </w:tcPr>
          <w:p w14:paraId="0AD509E1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6EFD203" w14:textId="1E178F92" w:rsidR="003B7F3D" w:rsidRPr="00B759A3" w:rsidRDefault="00B90494" w:rsidP="0051280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248</w:t>
            </w:r>
          </w:p>
        </w:tc>
      </w:tr>
      <w:tr w:rsidR="003B7F3D" w:rsidRPr="00B759A3" w14:paraId="02776BD3" w14:textId="4958B3DA" w:rsidTr="00B90494">
        <w:trPr>
          <w:trHeight w:val="396"/>
        </w:trPr>
        <w:tc>
          <w:tcPr>
            <w:tcW w:w="3878" w:type="dxa"/>
          </w:tcPr>
          <w:p w14:paraId="594774F7" w14:textId="199D8658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55F1667" w14:textId="36801A31" w:rsidR="003B7F3D" w:rsidRPr="00B759A3" w:rsidRDefault="00B90494" w:rsidP="0051280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786</w:t>
            </w:r>
          </w:p>
        </w:tc>
        <w:tc>
          <w:tcPr>
            <w:tcW w:w="262" w:type="dxa"/>
            <w:vAlign w:val="bottom"/>
          </w:tcPr>
          <w:p w14:paraId="4BEB2BC2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FA901D" w14:textId="54A72B06" w:rsidR="003B7F3D" w:rsidRPr="00B759A3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346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1" w:type="dxa"/>
          </w:tcPr>
          <w:p w14:paraId="4F58F1C6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22F59D5" w14:textId="1E7729D8" w:rsidR="003B7F3D" w:rsidRPr="00B759A3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275</w:t>
            </w:r>
          </w:p>
        </w:tc>
        <w:tc>
          <w:tcPr>
            <w:tcW w:w="261" w:type="dxa"/>
          </w:tcPr>
          <w:p w14:paraId="6077ABBC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AF88836" w14:textId="0F4443AD" w:rsidR="003B7F3D" w:rsidRPr="00B759A3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908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3B7F3D" w:rsidRPr="00B759A3" w14:paraId="4291FACF" w14:textId="5B8E6D89" w:rsidTr="00B90494">
        <w:trPr>
          <w:trHeight w:val="396"/>
        </w:trPr>
        <w:tc>
          <w:tcPr>
            <w:tcW w:w="3878" w:type="dxa"/>
          </w:tcPr>
          <w:p w14:paraId="1DE31047" w14:textId="45089F4C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AF43FEC" w14:textId="77C05984" w:rsidR="003B7F3D" w:rsidRPr="00B759A3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081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vAlign w:val="bottom"/>
          </w:tcPr>
          <w:p w14:paraId="77450930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E7E6914" w14:textId="732B59CE" w:rsidR="003B7F3D" w:rsidRPr="00B759A3" w:rsidRDefault="00B90494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975</w:t>
            </w:r>
          </w:p>
        </w:tc>
        <w:tc>
          <w:tcPr>
            <w:tcW w:w="261" w:type="dxa"/>
          </w:tcPr>
          <w:p w14:paraId="0FA11B4B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EC255F" w14:textId="73A620F5" w:rsidR="003B7F3D" w:rsidRPr="00B759A3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757</w:t>
            </w: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1" w:type="dxa"/>
          </w:tcPr>
          <w:p w14:paraId="3EA0E3E7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20D0C98" w14:textId="2549E6BA" w:rsidR="003B7F3D" w:rsidRPr="00B759A3" w:rsidRDefault="00B90494" w:rsidP="00B90494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3,</w:t>
            </w:r>
            <w:r w:rsidR="0010100A"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592</w:t>
            </w:r>
          </w:p>
        </w:tc>
      </w:tr>
      <w:tr w:rsidR="003B7F3D" w:rsidRPr="00B759A3" w14:paraId="12EB5BB2" w14:textId="49A8E54E" w:rsidTr="003B7F3D">
        <w:trPr>
          <w:trHeight w:val="396"/>
        </w:trPr>
        <w:tc>
          <w:tcPr>
            <w:tcW w:w="3878" w:type="dxa"/>
          </w:tcPr>
          <w:p w14:paraId="14F2D31E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299D9D3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234648C6" w14:textId="77777777" w:rsidR="003B7F3D" w:rsidRPr="00B759A3" w:rsidRDefault="003B7F3D" w:rsidP="003B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A629497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C2CEAC6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E1460D1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515BB83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F71C31E" w14:textId="77777777" w:rsidR="003B7F3D" w:rsidRPr="00B759A3" w:rsidRDefault="003B7F3D" w:rsidP="003B7F3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10100A" w:rsidRPr="00B759A3" w14:paraId="33E36C50" w14:textId="7A574850" w:rsidTr="003B7F3D">
        <w:trPr>
          <w:trHeight w:val="396"/>
        </w:trPr>
        <w:tc>
          <w:tcPr>
            <w:tcW w:w="3878" w:type="dxa"/>
          </w:tcPr>
          <w:p w14:paraId="64C2DCBC" w14:textId="6D4710E9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34" w:type="dxa"/>
            <w:vAlign w:val="bottom"/>
          </w:tcPr>
          <w:p w14:paraId="229B0326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2FD47D08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5CD668A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9BC0714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082DADF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A55A114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17E0CFE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10100A" w:rsidRPr="00B759A3" w14:paraId="0FA3B8D3" w14:textId="5BC51D5A">
        <w:trPr>
          <w:trHeight w:val="396"/>
        </w:trPr>
        <w:tc>
          <w:tcPr>
            <w:tcW w:w="3878" w:type="dxa"/>
          </w:tcPr>
          <w:p w14:paraId="7355588A" w14:textId="4AB6768C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C32A7AF" w14:textId="62F9FDD4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(2,016)</w:t>
            </w:r>
          </w:p>
        </w:tc>
        <w:tc>
          <w:tcPr>
            <w:tcW w:w="262" w:type="dxa"/>
            <w:vAlign w:val="bottom"/>
          </w:tcPr>
          <w:p w14:paraId="2E57C0AA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786F64C" w14:textId="261AE960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2,408</w:t>
            </w:r>
          </w:p>
        </w:tc>
        <w:tc>
          <w:tcPr>
            <w:tcW w:w="261" w:type="dxa"/>
          </w:tcPr>
          <w:p w14:paraId="5B4D9507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BB5D510" w14:textId="1B8044AB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(1,805)</w:t>
            </w:r>
          </w:p>
        </w:tc>
        <w:tc>
          <w:tcPr>
            <w:tcW w:w="261" w:type="dxa"/>
          </w:tcPr>
          <w:p w14:paraId="5A3308BE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403DE90" w14:textId="3102EAF5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2,162</w:t>
            </w:r>
          </w:p>
        </w:tc>
      </w:tr>
      <w:tr w:rsidR="0010100A" w:rsidRPr="00B759A3" w14:paraId="24739E44" w14:textId="137E0997">
        <w:trPr>
          <w:trHeight w:val="396"/>
        </w:trPr>
        <w:tc>
          <w:tcPr>
            <w:tcW w:w="3878" w:type="dxa"/>
          </w:tcPr>
          <w:p w14:paraId="3C5F7D1C" w14:textId="0F8EBAA9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64F6FB1" w14:textId="7BAB9901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262" w:type="dxa"/>
            <w:vAlign w:val="bottom"/>
          </w:tcPr>
          <w:p w14:paraId="207CAEF2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A5044FD" w14:textId="533D7B6C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(1,957)</w:t>
            </w:r>
          </w:p>
        </w:tc>
        <w:tc>
          <w:tcPr>
            <w:tcW w:w="261" w:type="dxa"/>
          </w:tcPr>
          <w:p w14:paraId="2347F47B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1A9AED5" w14:textId="4900A2C9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2,024</w:t>
            </w:r>
          </w:p>
        </w:tc>
        <w:tc>
          <w:tcPr>
            <w:tcW w:w="261" w:type="dxa"/>
          </w:tcPr>
          <w:p w14:paraId="15B45B2A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542A013" w14:textId="0436F6A1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(1,729)</w:t>
            </w:r>
          </w:p>
        </w:tc>
      </w:tr>
      <w:tr w:rsidR="0010100A" w:rsidRPr="00B759A3" w14:paraId="025F5029" w14:textId="4803D7E9">
        <w:trPr>
          <w:trHeight w:val="396"/>
        </w:trPr>
        <w:tc>
          <w:tcPr>
            <w:tcW w:w="3878" w:type="dxa"/>
          </w:tcPr>
          <w:p w14:paraId="6D779FF6" w14:textId="5B3C6751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14085E6" w14:textId="3C9845B8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(2,715)</w:t>
            </w:r>
          </w:p>
        </w:tc>
        <w:tc>
          <w:tcPr>
            <w:tcW w:w="262" w:type="dxa"/>
            <w:vAlign w:val="bottom"/>
          </w:tcPr>
          <w:p w14:paraId="435D80D3" w14:textId="77777777" w:rsidR="0010100A" w:rsidRPr="00B759A3" w:rsidRDefault="0010100A" w:rsidP="0010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24084C" w14:textId="730FAC3A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3,329</w:t>
            </w:r>
          </w:p>
        </w:tc>
        <w:tc>
          <w:tcPr>
            <w:tcW w:w="261" w:type="dxa"/>
          </w:tcPr>
          <w:p w14:paraId="745895D2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AF67F3" w14:textId="63ABD4AA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(2,452)</w:t>
            </w:r>
          </w:p>
        </w:tc>
        <w:tc>
          <w:tcPr>
            <w:tcW w:w="261" w:type="dxa"/>
          </w:tcPr>
          <w:p w14:paraId="5834C67D" w14:textId="77777777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7EEBC5" w14:textId="7284721B" w:rsidR="0010100A" w:rsidRPr="00B759A3" w:rsidRDefault="0010100A" w:rsidP="0010100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3,146</w:t>
            </w:r>
          </w:p>
        </w:tc>
      </w:tr>
    </w:tbl>
    <w:p w14:paraId="5225783C" w14:textId="39073F50" w:rsidR="00E716D1" w:rsidRPr="00B759A3" w:rsidRDefault="00E716D1" w:rsidP="0088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614BD59" w14:textId="77777777" w:rsidR="00E716D1" w:rsidRPr="00B759A3" w:rsidRDefault="00E7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1137DF" w14:textId="617E1116" w:rsidR="001A4DE7" w:rsidRPr="00B759A3" w:rsidRDefault="00E63AD5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BC5CBC"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t>7</w:t>
      </w:r>
      <w:r w:rsidR="001A4DE7"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B759A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7777777" w:rsidR="001A4DE7" w:rsidRPr="00B759A3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59"/>
        <w:gridCol w:w="869"/>
        <w:gridCol w:w="247"/>
        <w:gridCol w:w="883"/>
        <w:gridCol w:w="246"/>
        <w:gridCol w:w="886"/>
        <w:gridCol w:w="246"/>
        <w:gridCol w:w="984"/>
        <w:gridCol w:w="270"/>
        <w:gridCol w:w="1026"/>
      </w:tblGrid>
      <w:tr w:rsidR="00B375B2" w:rsidRPr="00B759A3" w14:paraId="49BA1100" w14:textId="77777777">
        <w:trPr>
          <w:trHeight w:hRule="exact" w:val="447"/>
          <w:tblHeader/>
        </w:trPr>
        <w:tc>
          <w:tcPr>
            <w:tcW w:w="3559" w:type="dxa"/>
          </w:tcPr>
          <w:p w14:paraId="5C2138F5" w14:textId="77777777" w:rsidR="00B375B2" w:rsidRPr="00B759A3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</w:tcPr>
          <w:p w14:paraId="019307F1" w14:textId="77777777" w:rsidR="00B375B2" w:rsidRPr="00B759A3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00A46279" w14:textId="77777777" w:rsidR="00B375B2" w:rsidRPr="00B759A3" w:rsidRDefault="00B375B2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1" w:type="dxa"/>
            <w:gridSpan w:val="7"/>
          </w:tcPr>
          <w:p w14:paraId="0C69965C" w14:textId="0F3C0135" w:rsidR="00B375B2" w:rsidRPr="00B759A3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A4DE7" w:rsidRPr="00B759A3" w14:paraId="771CBA23" w14:textId="77777777" w:rsidTr="007401FE">
        <w:trPr>
          <w:trHeight w:hRule="exact" w:val="447"/>
          <w:tblHeader/>
        </w:trPr>
        <w:tc>
          <w:tcPr>
            <w:tcW w:w="3559" w:type="dxa"/>
          </w:tcPr>
          <w:p w14:paraId="1D195586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</w:tcPr>
          <w:p w14:paraId="6FF2B84A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7" w:type="dxa"/>
          </w:tcPr>
          <w:p w14:paraId="4D94DB14" w14:textId="77777777" w:rsidR="001A4DE7" w:rsidRPr="00B759A3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5" w:type="dxa"/>
            <w:gridSpan w:val="3"/>
          </w:tcPr>
          <w:p w14:paraId="62A57331" w14:textId="26BFD559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2814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00411258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  <w:gridSpan w:val="3"/>
          </w:tcPr>
          <w:p w14:paraId="5B6970E4" w14:textId="7BD96A1C" w:rsidR="001A4DE7" w:rsidRPr="00B759A3" w:rsidRDefault="00C52814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A4DE7" w:rsidRPr="00B759A3" w14:paraId="5331EEE1" w14:textId="77777777" w:rsidTr="007401FE">
        <w:trPr>
          <w:trHeight w:hRule="exact" w:val="448"/>
          <w:tblHeader/>
        </w:trPr>
        <w:tc>
          <w:tcPr>
            <w:tcW w:w="3559" w:type="dxa"/>
          </w:tcPr>
          <w:p w14:paraId="241DBABE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391BF66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7" w:type="dxa"/>
          </w:tcPr>
          <w:p w14:paraId="2968849F" w14:textId="77777777" w:rsidR="001A4DE7" w:rsidRPr="00B759A3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9B49610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6" w:type="dxa"/>
          </w:tcPr>
          <w:p w14:paraId="0FEDB689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2D806DA1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6" w:type="dxa"/>
          </w:tcPr>
          <w:p w14:paraId="32FA7462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D4FA499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36A68FD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44A5880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A4DE7" w:rsidRPr="00B759A3" w14:paraId="07F5445A" w14:textId="77777777" w:rsidTr="007401FE">
        <w:trPr>
          <w:trHeight w:hRule="exact" w:val="430"/>
          <w:tblHeader/>
        </w:trPr>
        <w:tc>
          <w:tcPr>
            <w:tcW w:w="3559" w:type="dxa"/>
          </w:tcPr>
          <w:p w14:paraId="3DA61969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829ABA9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90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7" w:type="dxa"/>
          </w:tcPr>
          <w:p w14:paraId="61AB360E" w14:textId="77777777" w:rsidR="001A4DE7" w:rsidRPr="00B759A3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1" w:type="dxa"/>
            <w:gridSpan w:val="7"/>
          </w:tcPr>
          <w:p w14:paraId="004591C1" w14:textId="77777777" w:rsidR="001A4DE7" w:rsidRPr="00B759A3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9260F7" w:rsidRPr="00B759A3" w14:paraId="0BEE04FB" w14:textId="77777777" w:rsidTr="00C52814">
        <w:trPr>
          <w:trHeight w:val="20"/>
        </w:trPr>
        <w:tc>
          <w:tcPr>
            <w:tcW w:w="3559" w:type="dxa"/>
          </w:tcPr>
          <w:p w14:paraId="674BDCC1" w14:textId="77777777" w:rsidR="009260F7" w:rsidRPr="00B759A3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9" w:type="dxa"/>
          </w:tcPr>
          <w:p w14:paraId="6460B8D6" w14:textId="77777777" w:rsidR="009260F7" w:rsidRPr="00B759A3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D9FC766" w14:textId="77777777" w:rsidR="009260F7" w:rsidRPr="00B759A3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5B19635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8DC365D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231E4FB9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5CE5400D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1D71660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82510C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96BE99E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B759A3" w14:paraId="4D8DFF2A" w14:textId="77777777" w:rsidTr="00C52814">
        <w:trPr>
          <w:trHeight w:val="20"/>
        </w:trPr>
        <w:tc>
          <w:tcPr>
            <w:tcW w:w="3559" w:type="dxa"/>
          </w:tcPr>
          <w:p w14:paraId="4541B599" w14:textId="77777777" w:rsidR="009260F7" w:rsidRPr="00B759A3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04E09311" w14:textId="77777777" w:rsidR="009260F7" w:rsidRPr="00B759A3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76968B" w14:textId="77777777" w:rsidR="009260F7" w:rsidRPr="00B759A3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7E7A2224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E7CC281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033E996C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3906D73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26C38483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F54C1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8234EAD" w14:textId="77777777" w:rsidR="009260F7" w:rsidRPr="00B759A3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2814" w:rsidRPr="00B759A3" w14:paraId="0B520232" w14:textId="77777777" w:rsidTr="00C52814">
        <w:trPr>
          <w:trHeight w:val="20"/>
        </w:trPr>
        <w:tc>
          <w:tcPr>
            <w:tcW w:w="3559" w:type="dxa"/>
          </w:tcPr>
          <w:p w14:paraId="5B82D090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44880A24" w14:textId="5959B971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31F9DB26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59591300" w14:textId="587C2AA6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711,862</w:t>
            </w:r>
          </w:p>
        </w:tc>
        <w:tc>
          <w:tcPr>
            <w:tcW w:w="246" w:type="dxa"/>
          </w:tcPr>
          <w:p w14:paraId="493ACACE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6F831893" w14:textId="76CE759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355,931</w:t>
            </w:r>
          </w:p>
        </w:tc>
        <w:tc>
          <w:tcPr>
            <w:tcW w:w="246" w:type="dxa"/>
          </w:tcPr>
          <w:p w14:paraId="1352B425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6D5A2EA" w14:textId="11F31FA7" w:rsidR="00C52814" w:rsidRPr="00B759A3" w:rsidRDefault="00C52814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682,500</w:t>
            </w:r>
          </w:p>
        </w:tc>
        <w:tc>
          <w:tcPr>
            <w:tcW w:w="270" w:type="dxa"/>
          </w:tcPr>
          <w:p w14:paraId="2CD7E30B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712DF662" w14:textId="4BFC0A14" w:rsidR="00C52814" w:rsidRPr="00B759A3" w:rsidRDefault="00C52814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341,250</w:t>
            </w:r>
          </w:p>
        </w:tc>
      </w:tr>
      <w:tr w:rsidR="00C52814" w:rsidRPr="00B759A3" w14:paraId="51A3214F" w14:textId="77777777" w:rsidTr="00C52814">
        <w:trPr>
          <w:trHeight w:val="20"/>
        </w:trPr>
        <w:tc>
          <w:tcPr>
            <w:tcW w:w="3559" w:type="dxa"/>
          </w:tcPr>
          <w:p w14:paraId="6C61CE3D" w14:textId="20BA15D2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69" w:type="dxa"/>
          </w:tcPr>
          <w:p w14:paraId="7F31F6B0" w14:textId="4CCF55D6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3AD1B9F2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AD74412" w14:textId="39453E69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F5B2122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7612F0D6" w14:textId="0C47E856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FAE39A0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9E5A0F0" w14:textId="7BCD324C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(207,925)</w:t>
            </w:r>
          </w:p>
        </w:tc>
        <w:tc>
          <w:tcPr>
            <w:tcW w:w="270" w:type="dxa"/>
          </w:tcPr>
          <w:p w14:paraId="295C1405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4C78CED2" w14:textId="10BAA202" w:rsidR="00C52814" w:rsidRPr="00B759A3" w:rsidRDefault="00C52814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(103,963)</w:t>
            </w:r>
          </w:p>
        </w:tc>
      </w:tr>
      <w:tr w:rsidR="00C52814" w:rsidRPr="00B759A3" w14:paraId="00A6A848" w14:textId="77777777" w:rsidTr="00D732C1">
        <w:trPr>
          <w:trHeight w:val="20"/>
        </w:trPr>
        <w:tc>
          <w:tcPr>
            <w:tcW w:w="3559" w:type="dxa"/>
          </w:tcPr>
          <w:p w14:paraId="3FCA482D" w14:textId="5517036E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9" w:type="dxa"/>
          </w:tcPr>
          <w:p w14:paraId="4E3FC295" w14:textId="75D5A6CA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7F18BEF8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3631F0F" w14:textId="30781C49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CAB831A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AD151A4" w14:textId="3DA8E8E9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B35C835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94E8BF9" w14:textId="2594FE36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237,287</w:t>
            </w:r>
          </w:p>
        </w:tc>
        <w:tc>
          <w:tcPr>
            <w:tcW w:w="270" w:type="dxa"/>
          </w:tcPr>
          <w:p w14:paraId="255C8688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9A1D649" w14:textId="10ED3616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118,644</w:t>
            </w:r>
          </w:p>
        </w:tc>
      </w:tr>
      <w:tr w:rsidR="00C52814" w:rsidRPr="00B759A3" w14:paraId="39A8A475" w14:textId="77777777" w:rsidTr="005935ED">
        <w:trPr>
          <w:trHeight w:val="20"/>
        </w:trPr>
        <w:tc>
          <w:tcPr>
            <w:tcW w:w="3559" w:type="dxa"/>
          </w:tcPr>
          <w:p w14:paraId="3E25718C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3D81D45D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8BCB8B8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3B0748E1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183B802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5536D727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631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3E8D660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674E73D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7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7B1C7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6CBF5FC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2814" w:rsidRPr="00B759A3" w14:paraId="46F22BA3" w14:textId="77777777" w:rsidTr="005935ED">
        <w:trPr>
          <w:trHeight w:val="20"/>
        </w:trPr>
        <w:tc>
          <w:tcPr>
            <w:tcW w:w="3559" w:type="dxa"/>
          </w:tcPr>
          <w:p w14:paraId="15B9E32A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174C80C0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6CF40BF5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697B9769" w14:textId="5D1F8BDB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711,862</w:t>
            </w:r>
          </w:p>
        </w:tc>
        <w:tc>
          <w:tcPr>
            <w:tcW w:w="246" w:type="dxa"/>
          </w:tcPr>
          <w:p w14:paraId="456C7614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6CFABC6C" w14:textId="5092C091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355,931</w:t>
            </w:r>
          </w:p>
        </w:tc>
        <w:tc>
          <w:tcPr>
            <w:tcW w:w="246" w:type="dxa"/>
          </w:tcPr>
          <w:p w14:paraId="6A1B6F4C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39899E63" w14:textId="03678778" w:rsidR="00C52814" w:rsidRPr="00B759A3" w:rsidRDefault="00C52814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711,862</w:t>
            </w:r>
          </w:p>
        </w:tc>
        <w:tc>
          <w:tcPr>
            <w:tcW w:w="270" w:type="dxa"/>
          </w:tcPr>
          <w:p w14:paraId="6F8E0564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71CDD5" w14:textId="58BB43D8" w:rsidR="00C52814" w:rsidRPr="00B759A3" w:rsidRDefault="00C52814" w:rsidP="0051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355,931</w:t>
            </w:r>
          </w:p>
        </w:tc>
      </w:tr>
      <w:tr w:rsidR="00C52814" w:rsidRPr="00B759A3" w14:paraId="7AC7E50C" w14:textId="77777777" w:rsidTr="005935ED">
        <w:trPr>
          <w:trHeight w:val="20"/>
        </w:trPr>
        <w:tc>
          <w:tcPr>
            <w:tcW w:w="3559" w:type="dxa"/>
          </w:tcPr>
          <w:p w14:paraId="73CE468E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</w:tcPr>
          <w:p w14:paraId="4B75B7D0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7E1974B6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319F5544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896E1F3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</w:tcPr>
          <w:p w14:paraId="5F6715B8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0B92A02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2A8D535D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3D8F3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666A4AB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814" w:rsidRPr="00B759A3" w14:paraId="07D09119" w14:textId="77777777" w:rsidTr="00C52814">
        <w:trPr>
          <w:trHeight w:val="20"/>
        </w:trPr>
        <w:tc>
          <w:tcPr>
            <w:tcW w:w="3559" w:type="dxa"/>
          </w:tcPr>
          <w:p w14:paraId="005687B7" w14:textId="52FBBDF5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ออกและชำระแล้ว</w:t>
            </w:r>
          </w:p>
        </w:tc>
        <w:tc>
          <w:tcPr>
            <w:tcW w:w="869" w:type="dxa"/>
          </w:tcPr>
          <w:p w14:paraId="12A11E26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A0E40CB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FD87B4E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EFF16EF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2B1FA01F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74EA22B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EB054D1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29FE1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8AC5F4A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814" w:rsidRPr="00B759A3" w14:paraId="3E770F83" w14:textId="77777777" w:rsidTr="00C52814">
        <w:trPr>
          <w:trHeight w:val="20"/>
        </w:trPr>
        <w:tc>
          <w:tcPr>
            <w:tcW w:w="3559" w:type="dxa"/>
          </w:tcPr>
          <w:p w14:paraId="19157556" w14:textId="1EB34263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674334A3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8474D99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0278AE25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ABD6076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7E2A7059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D25033D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4FFA0D35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9801F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115053F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814" w:rsidRPr="00B759A3" w14:paraId="2A4DD652" w14:textId="77777777" w:rsidTr="00C52814">
        <w:trPr>
          <w:trHeight w:val="20"/>
        </w:trPr>
        <w:tc>
          <w:tcPr>
            <w:tcW w:w="3559" w:type="dxa"/>
          </w:tcPr>
          <w:p w14:paraId="30B2AC47" w14:textId="5E069665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5187F7FC" w14:textId="7525F19F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6841505E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CB50D7A" w14:textId="3E5922AE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246" w:type="dxa"/>
          </w:tcPr>
          <w:p w14:paraId="38D2C74E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0934C7D7" w14:textId="5E48BCF9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237,287</w:t>
            </w:r>
          </w:p>
        </w:tc>
        <w:tc>
          <w:tcPr>
            <w:tcW w:w="246" w:type="dxa"/>
          </w:tcPr>
          <w:p w14:paraId="48E3480A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524F85AB" w14:textId="1D8D6ABF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270" w:type="dxa"/>
          </w:tcPr>
          <w:p w14:paraId="4FC7C963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3E85B3C1" w14:textId="50168C62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237,277</w:t>
            </w:r>
          </w:p>
        </w:tc>
      </w:tr>
      <w:tr w:rsidR="00C52814" w:rsidRPr="00B759A3" w14:paraId="069B7886" w14:textId="77777777" w:rsidTr="00C52814">
        <w:trPr>
          <w:trHeight w:val="20"/>
        </w:trPr>
        <w:tc>
          <w:tcPr>
            <w:tcW w:w="3559" w:type="dxa"/>
          </w:tcPr>
          <w:p w14:paraId="3DC49701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เพิ่มขึ้นจากการใช้สิทธิ</w:t>
            </w:r>
          </w:p>
          <w:p w14:paraId="17F84347" w14:textId="39E1D3EF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869" w:type="dxa"/>
          </w:tcPr>
          <w:p w14:paraId="4BB3641C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9BC22" w14:textId="3C14700C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03F326D1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F0D35DD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24D7D3" w14:textId="00002725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A788075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06F492C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E4FB4A" w14:textId="6E01C16F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A895094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630E9F8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E4F9A3" w14:textId="1D8C710A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B499AB7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E1E1118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1104F" w14:textId="22828902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52814" w:rsidRPr="00B759A3" w14:paraId="17C27E3E" w14:textId="77777777" w:rsidTr="00C52814">
        <w:trPr>
          <w:trHeight w:val="20"/>
        </w:trPr>
        <w:tc>
          <w:tcPr>
            <w:tcW w:w="3559" w:type="dxa"/>
          </w:tcPr>
          <w:p w14:paraId="4F5CF2C6" w14:textId="278C581C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3BDA7C0F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7D61507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AF1959D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105B3B4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72CBCA0B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F12F70B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59C1BF6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9AAB3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F4651F3" w14:textId="77777777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814" w:rsidRPr="00B759A3" w14:paraId="37DB1721" w14:textId="77777777" w:rsidTr="00C52814">
        <w:trPr>
          <w:trHeight w:val="20"/>
        </w:trPr>
        <w:tc>
          <w:tcPr>
            <w:tcW w:w="3559" w:type="dxa"/>
          </w:tcPr>
          <w:p w14:paraId="4CF1052F" w14:textId="4E1CED4F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5560BEC1" w14:textId="771B4915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7B82D46A" w14:textId="77777777" w:rsidR="00C52814" w:rsidRPr="00B759A3" w:rsidRDefault="00C52814" w:rsidP="00C528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651BF2B2" w14:textId="2D6715E2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246" w:type="dxa"/>
          </w:tcPr>
          <w:p w14:paraId="7C3A912B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6DE01E26" w14:textId="66BF4CE0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237,287</w:t>
            </w:r>
          </w:p>
        </w:tc>
        <w:tc>
          <w:tcPr>
            <w:tcW w:w="246" w:type="dxa"/>
          </w:tcPr>
          <w:p w14:paraId="49F177A3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4F878E57" w14:textId="0C16E611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270" w:type="dxa"/>
          </w:tcPr>
          <w:p w14:paraId="1E6C8F8D" w14:textId="77777777" w:rsidR="00C52814" w:rsidRPr="00B759A3" w:rsidRDefault="00C52814" w:rsidP="00C5281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45CBD5EF" w14:textId="316DE161" w:rsidR="00C52814" w:rsidRPr="00B759A3" w:rsidRDefault="00C52814" w:rsidP="00C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237,287</w:t>
            </w:r>
          </w:p>
        </w:tc>
      </w:tr>
    </w:tbl>
    <w:p w14:paraId="668B2A7F" w14:textId="479C6D4E" w:rsidR="002C4FD1" w:rsidRPr="00B759A3" w:rsidRDefault="002C4FD1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57EE9" w14:textId="3A801C31" w:rsidR="00606BCE" w:rsidRPr="00B759A3" w:rsidRDefault="00294369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62F1BA8" w14:textId="5593CC2D" w:rsidR="00DB4F0D" w:rsidRPr="00B759A3" w:rsidRDefault="00D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br w:type="page"/>
      </w:r>
    </w:p>
    <w:p w14:paraId="44C963EC" w14:textId="70F8272D" w:rsidR="00C52814" w:rsidRPr="00B759A3" w:rsidRDefault="00C52814" w:rsidP="00C5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ในระหว่างปีสิ้นสุดวันที่ </w:t>
      </w:r>
      <w:r w:rsidRPr="00B759A3">
        <w:rPr>
          <w:rFonts w:asciiTheme="majorBidi" w:hAnsiTheme="majorBidi" w:cstheme="majorBidi"/>
          <w:sz w:val="30"/>
          <w:szCs w:val="30"/>
        </w:rPr>
        <w:t xml:space="preserve">31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759A3">
        <w:rPr>
          <w:rFonts w:asciiTheme="majorBidi" w:hAnsiTheme="majorBidi" w:cstheme="majorBidi"/>
          <w:sz w:val="30"/>
          <w:szCs w:val="30"/>
        </w:rPr>
        <w:t xml:space="preserve">2568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</w:p>
    <w:p w14:paraId="7D0B3C82" w14:textId="77777777" w:rsidR="00C52814" w:rsidRPr="00B759A3" w:rsidRDefault="00C52814" w:rsidP="00C5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D3705" w14:textId="77777777" w:rsidR="00C52814" w:rsidRPr="00B759A3" w:rsidRDefault="00C52814" w:rsidP="00C5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การใช้สิทธิแปลงสภาพ</w:t>
      </w:r>
    </w:p>
    <w:p w14:paraId="02D494F6" w14:textId="77777777" w:rsidR="00C52814" w:rsidRPr="00B759A3" w:rsidRDefault="00C52814" w:rsidP="00C5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34230" w14:textId="3F17BEF9" w:rsidR="00C52814" w:rsidRPr="00B759A3" w:rsidRDefault="00C52814" w:rsidP="00C52814">
      <w:pPr>
        <w:pStyle w:val="FSContent"/>
        <w:rPr>
          <w:rFonts w:asciiTheme="majorBidi" w:hAnsiTheme="majorBidi" w:cstheme="majorBidi"/>
          <w:lang w:val="en-US"/>
        </w:rPr>
      </w:pPr>
      <w:r w:rsidRPr="00B759A3">
        <w:rPr>
          <w:rFonts w:asciiTheme="majorBidi" w:hAnsiTheme="majorBidi" w:cstheme="majorBidi"/>
          <w:cs/>
          <w:lang w:val="en-US"/>
        </w:rPr>
        <w:t>ในระหว่าง</w:t>
      </w:r>
      <w:r w:rsidRPr="00B759A3">
        <w:rPr>
          <w:rFonts w:asciiTheme="majorBidi" w:hAnsiTheme="majorBidi" w:cstheme="majorBidi" w:hint="cs"/>
          <w:cs/>
          <w:lang w:val="en-US"/>
        </w:rPr>
        <w:t>ปี</w:t>
      </w:r>
      <w:r w:rsidRPr="00B759A3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B759A3">
        <w:rPr>
          <w:rFonts w:asciiTheme="majorBidi" w:hAnsiTheme="majorBidi" w:cstheme="majorBidi"/>
          <w:lang w:val="en-US"/>
        </w:rPr>
        <w:t xml:space="preserve">31 </w:t>
      </w:r>
      <w:r w:rsidRPr="00B759A3">
        <w:rPr>
          <w:rFonts w:asciiTheme="majorBidi" w:hAnsiTheme="majorBidi" w:cstheme="majorBidi" w:hint="cs"/>
          <w:cs/>
          <w:lang w:val="en-US"/>
        </w:rPr>
        <w:t>ธันวาคม</w:t>
      </w:r>
      <w:r w:rsidRPr="00B759A3">
        <w:rPr>
          <w:rFonts w:asciiTheme="majorBidi" w:hAnsiTheme="majorBidi" w:cstheme="majorBidi"/>
          <w:cs/>
          <w:lang w:val="en-US"/>
        </w:rPr>
        <w:t xml:space="preserve"> </w:t>
      </w:r>
      <w:r w:rsidRPr="00B759A3">
        <w:rPr>
          <w:rFonts w:asciiTheme="majorBidi" w:hAnsiTheme="majorBidi" w:cstheme="majorBidi"/>
          <w:lang w:val="en-US"/>
        </w:rPr>
        <w:t>2568</w:t>
      </w:r>
      <w:r w:rsidRPr="00B759A3">
        <w:rPr>
          <w:rFonts w:asciiTheme="majorBidi" w:hAnsiTheme="majorBidi" w:cstheme="majorBidi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 w:rsidRPr="00B759A3">
        <w:rPr>
          <w:rFonts w:asciiTheme="majorBidi" w:hAnsiTheme="majorBidi" w:cstheme="majorBidi" w:hint="cs"/>
          <w:cs/>
          <w:lang w:val="en-US"/>
        </w:rPr>
        <w:t xml:space="preserve">ครั้งที่ </w:t>
      </w:r>
      <w:r w:rsidRPr="00B759A3">
        <w:rPr>
          <w:rFonts w:asciiTheme="majorBidi" w:hAnsiTheme="majorBidi" w:cstheme="majorBidi"/>
          <w:lang w:val="en-US"/>
        </w:rPr>
        <w:t xml:space="preserve">2 (JSP-W2) </w:t>
      </w:r>
      <w:r w:rsidRPr="00B759A3">
        <w:rPr>
          <w:rFonts w:asciiTheme="majorBidi" w:hAnsiTheme="majorBidi" w:cstheme="majorBidi"/>
          <w:cs/>
          <w:lang w:val="en-US"/>
        </w:rPr>
        <w:t xml:space="preserve">จำนวน </w:t>
      </w:r>
      <w:r w:rsidRPr="00B759A3">
        <w:rPr>
          <w:rFonts w:asciiTheme="majorBidi" w:hAnsiTheme="majorBidi" w:cstheme="majorBidi"/>
          <w:lang w:val="en-US"/>
        </w:rPr>
        <w:t>13</w:t>
      </w:r>
      <w:r w:rsidRPr="00B759A3">
        <w:rPr>
          <w:rFonts w:asciiTheme="majorBidi" w:hAnsiTheme="majorBidi" w:cstheme="majorBidi"/>
          <w:cs/>
          <w:lang w:val="en-US"/>
        </w:rPr>
        <w:t xml:space="preserve"> หน่วย เป็นหุ้นสามัญจำนวน</w:t>
      </w:r>
      <w:r w:rsidRPr="00B759A3">
        <w:rPr>
          <w:rFonts w:asciiTheme="majorBidi" w:hAnsiTheme="majorBidi" w:cstheme="majorBidi"/>
          <w:lang w:val="en-US"/>
        </w:rPr>
        <w:t xml:space="preserve"> 13</w:t>
      </w:r>
      <w:r w:rsidRPr="00B759A3">
        <w:rPr>
          <w:rFonts w:asciiTheme="majorBidi" w:hAnsiTheme="majorBidi" w:cstheme="majorBidi"/>
          <w:cs/>
          <w:lang w:val="en-US"/>
        </w:rPr>
        <w:t xml:space="preserve"> หุ้น ในราคาใช้สิทธิหุ้นละ </w:t>
      </w:r>
      <w:r w:rsidRPr="00B759A3">
        <w:rPr>
          <w:rFonts w:asciiTheme="majorBidi" w:hAnsiTheme="majorBidi" w:cstheme="majorBidi"/>
          <w:lang w:val="en-US"/>
        </w:rPr>
        <w:t xml:space="preserve">4.00 </w:t>
      </w:r>
      <w:r w:rsidRPr="00B759A3">
        <w:rPr>
          <w:rFonts w:asciiTheme="majorBidi" w:hAnsiTheme="majorBidi" w:cstheme="majorBidi"/>
          <w:cs/>
          <w:lang w:val="en-US"/>
        </w:rPr>
        <w:t>บาท</w:t>
      </w:r>
      <w:r w:rsidRPr="00B759A3">
        <w:rPr>
          <w:rFonts w:asciiTheme="majorBidi" w:hAnsiTheme="majorBidi" w:cstheme="majorBidi"/>
          <w:lang w:val="en-US"/>
        </w:rPr>
        <w:t xml:space="preserve"> </w:t>
      </w:r>
      <w:r w:rsidRPr="00B759A3">
        <w:rPr>
          <w:rFonts w:asciiTheme="majorBidi" w:hAnsiTheme="majorBidi" w:cstheme="majorBidi"/>
          <w:cs/>
          <w:lang w:val="en-US"/>
        </w:rPr>
        <w:t xml:space="preserve">และบริษัทได้รับเงินชำระค่าหุ้นเพิ่มทุนครบถ้วนแล้ว บริษัทได้จดทะเบียนเพิ่มทุนกับกระทรวงพาณิชย์แล้วเมื่อวันที่ </w:t>
      </w:r>
      <w:r w:rsidRPr="00B759A3">
        <w:rPr>
          <w:rFonts w:asciiTheme="majorBidi" w:hAnsiTheme="majorBidi" w:cstheme="majorBidi"/>
          <w:lang w:val="en-US"/>
        </w:rPr>
        <w:br/>
        <w:t xml:space="preserve">18 </w:t>
      </w:r>
      <w:r w:rsidRPr="00B759A3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B759A3">
        <w:rPr>
          <w:rFonts w:asciiTheme="majorBidi" w:hAnsiTheme="majorBidi" w:cstheme="majorBidi"/>
          <w:lang w:val="en-US"/>
        </w:rPr>
        <w:t>2568</w:t>
      </w:r>
    </w:p>
    <w:p w14:paraId="656DEA7B" w14:textId="77777777" w:rsidR="00C52814" w:rsidRPr="00B759A3" w:rsidRDefault="00C52814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9FE74" w14:textId="4FCC232A" w:rsidR="00CD358C" w:rsidRPr="00B759A3" w:rsidRDefault="00CD358C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 w:rsidRPr="00B759A3">
        <w:rPr>
          <w:rFonts w:asciiTheme="majorBidi" w:hAnsiTheme="majorBidi" w:cstheme="majorBidi"/>
          <w:sz w:val="30"/>
          <w:szCs w:val="30"/>
        </w:rPr>
        <w:t xml:space="preserve">31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759A3">
        <w:rPr>
          <w:rFonts w:asciiTheme="majorBidi" w:hAnsiTheme="majorBidi" w:cstheme="majorBidi"/>
          <w:sz w:val="30"/>
          <w:szCs w:val="30"/>
        </w:rPr>
        <w:t xml:space="preserve">2567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</w:p>
    <w:p w14:paraId="4E43963A" w14:textId="77777777" w:rsidR="00D64029" w:rsidRPr="00B759A3" w:rsidRDefault="00D64029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FC9E4" w14:textId="77777777" w:rsidR="00CD358C" w:rsidRPr="00B759A3" w:rsidRDefault="00CD358C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การใช้สิทธิแปลงสภาพ</w:t>
      </w:r>
    </w:p>
    <w:p w14:paraId="5250F59F" w14:textId="77777777" w:rsidR="00CD358C" w:rsidRPr="00B759A3" w:rsidRDefault="00CD358C" w:rsidP="00CD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BC964" w14:textId="7042CEAA" w:rsidR="00CD358C" w:rsidRPr="00B759A3" w:rsidRDefault="00CD358C" w:rsidP="00CD358C">
      <w:pPr>
        <w:pStyle w:val="FSContent"/>
        <w:rPr>
          <w:rFonts w:asciiTheme="majorBidi" w:hAnsiTheme="majorBidi" w:cstheme="majorBidi"/>
          <w:lang w:val="en-US"/>
        </w:rPr>
      </w:pPr>
      <w:r w:rsidRPr="00B759A3">
        <w:rPr>
          <w:rFonts w:asciiTheme="majorBidi" w:hAnsiTheme="majorBidi" w:cstheme="majorBidi"/>
          <w:cs/>
          <w:lang w:val="en-US"/>
        </w:rPr>
        <w:t>ในระหว่าง</w:t>
      </w:r>
      <w:r w:rsidRPr="00B759A3">
        <w:rPr>
          <w:rFonts w:asciiTheme="majorBidi" w:hAnsiTheme="majorBidi" w:cstheme="majorBidi" w:hint="cs"/>
          <w:cs/>
          <w:lang w:val="en-US"/>
        </w:rPr>
        <w:t>ปี</w:t>
      </w:r>
      <w:r w:rsidRPr="00B759A3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B759A3">
        <w:rPr>
          <w:rFonts w:asciiTheme="majorBidi" w:hAnsiTheme="majorBidi" w:cstheme="majorBidi"/>
          <w:lang w:val="en-US"/>
        </w:rPr>
        <w:t xml:space="preserve">31 </w:t>
      </w:r>
      <w:r w:rsidRPr="00B759A3">
        <w:rPr>
          <w:rFonts w:asciiTheme="majorBidi" w:hAnsiTheme="majorBidi" w:cstheme="majorBidi" w:hint="cs"/>
          <w:cs/>
          <w:lang w:val="en-US"/>
        </w:rPr>
        <w:t>ธันวาคม</w:t>
      </w:r>
      <w:r w:rsidRPr="00B759A3">
        <w:rPr>
          <w:rFonts w:asciiTheme="majorBidi" w:hAnsiTheme="majorBidi" w:cstheme="majorBidi"/>
          <w:cs/>
          <w:lang w:val="en-US"/>
        </w:rPr>
        <w:t xml:space="preserve"> </w:t>
      </w:r>
      <w:r w:rsidRPr="00B759A3">
        <w:rPr>
          <w:rFonts w:asciiTheme="majorBidi" w:hAnsiTheme="majorBidi" w:cstheme="majorBidi"/>
          <w:lang w:val="en-US"/>
        </w:rPr>
        <w:t>2567</w:t>
      </w:r>
      <w:r w:rsidRPr="00B759A3">
        <w:rPr>
          <w:rFonts w:asciiTheme="majorBidi" w:hAnsiTheme="majorBidi" w:cstheme="majorBidi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 w:rsidRPr="00B759A3">
        <w:rPr>
          <w:rFonts w:asciiTheme="majorBidi" w:hAnsiTheme="majorBidi" w:cstheme="majorBidi" w:hint="cs"/>
          <w:cs/>
          <w:lang w:val="en-US"/>
        </w:rPr>
        <w:t xml:space="preserve">ครั้งที่ </w:t>
      </w:r>
      <w:r w:rsidRPr="00B759A3">
        <w:rPr>
          <w:rFonts w:asciiTheme="majorBidi" w:hAnsiTheme="majorBidi" w:cstheme="majorBidi"/>
          <w:lang w:val="en-US"/>
        </w:rPr>
        <w:t xml:space="preserve">1 (JSP-W1) </w:t>
      </w:r>
      <w:r w:rsidRPr="00B759A3">
        <w:rPr>
          <w:rFonts w:asciiTheme="majorBidi" w:hAnsiTheme="majorBidi" w:cstheme="majorBidi"/>
          <w:cs/>
          <w:lang w:val="en-US"/>
        </w:rPr>
        <w:t xml:space="preserve">จำนวน </w:t>
      </w:r>
      <w:r w:rsidRPr="00B759A3">
        <w:rPr>
          <w:rFonts w:asciiTheme="majorBidi" w:hAnsiTheme="majorBidi" w:cstheme="majorBidi"/>
          <w:lang w:val="en-US"/>
        </w:rPr>
        <w:t>20,021</w:t>
      </w:r>
      <w:r w:rsidRPr="00B759A3">
        <w:rPr>
          <w:rFonts w:asciiTheme="majorBidi" w:hAnsiTheme="majorBidi" w:cstheme="majorBidi"/>
          <w:cs/>
          <w:lang w:val="en-US"/>
        </w:rPr>
        <w:t xml:space="preserve"> หน่วย เป็นหุ้นสามัญจำนวน</w:t>
      </w:r>
      <w:r w:rsidRPr="00B759A3">
        <w:rPr>
          <w:rFonts w:asciiTheme="majorBidi" w:hAnsiTheme="majorBidi" w:cstheme="majorBidi"/>
          <w:lang w:val="en-US"/>
        </w:rPr>
        <w:t xml:space="preserve"> 20,021</w:t>
      </w:r>
      <w:r w:rsidRPr="00B759A3">
        <w:rPr>
          <w:rFonts w:asciiTheme="majorBidi" w:hAnsiTheme="majorBidi" w:cstheme="majorBidi"/>
          <w:cs/>
          <w:lang w:val="en-US"/>
        </w:rPr>
        <w:t xml:space="preserve"> หุ้น ในราคาใช้สิทธิหุ้นละ </w:t>
      </w:r>
      <w:r w:rsidRPr="00B759A3">
        <w:rPr>
          <w:rFonts w:asciiTheme="majorBidi" w:hAnsiTheme="majorBidi" w:cstheme="majorBidi"/>
          <w:lang w:val="en-US"/>
        </w:rPr>
        <w:t xml:space="preserve">2.50 </w:t>
      </w:r>
      <w:r w:rsidRPr="00B759A3">
        <w:rPr>
          <w:rFonts w:asciiTheme="majorBidi" w:hAnsiTheme="majorBidi" w:cstheme="majorBidi"/>
          <w:cs/>
          <w:lang w:val="en-US"/>
        </w:rPr>
        <w:t>บาท</w:t>
      </w:r>
      <w:r w:rsidRPr="00B759A3">
        <w:rPr>
          <w:rFonts w:asciiTheme="majorBidi" w:hAnsiTheme="majorBidi" w:cstheme="majorBidi"/>
          <w:lang w:val="en-US"/>
        </w:rPr>
        <w:t xml:space="preserve"> </w:t>
      </w:r>
      <w:r w:rsidRPr="00B759A3">
        <w:rPr>
          <w:rFonts w:asciiTheme="majorBidi" w:hAnsiTheme="majorBidi" w:cstheme="majorBidi"/>
          <w:cs/>
          <w:lang w:val="en-US"/>
        </w:rPr>
        <w:t xml:space="preserve">และบริษัทได้รับเงินชำระค่าหุ้นเพิ่มทุนครบถ้วนแล้ว บริษัทได้จดทะเบียนเพิ่มทุนกับกระทรวงพาณิชย์แล้วเมื่อวันที่ </w:t>
      </w:r>
      <w:r w:rsidR="00E56AD8" w:rsidRPr="00B759A3">
        <w:rPr>
          <w:rFonts w:asciiTheme="majorBidi" w:hAnsiTheme="majorBidi" w:cstheme="majorBidi"/>
          <w:lang w:val="en-US"/>
        </w:rPr>
        <w:br/>
      </w:r>
      <w:r w:rsidRPr="00B759A3">
        <w:rPr>
          <w:rFonts w:asciiTheme="majorBidi" w:hAnsiTheme="majorBidi" w:cstheme="majorBidi"/>
          <w:lang w:val="en-US"/>
        </w:rPr>
        <w:t xml:space="preserve">13 </w:t>
      </w:r>
      <w:r w:rsidRPr="00B759A3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B759A3">
        <w:rPr>
          <w:rFonts w:asciiTheme="majorBidi" w:hAnsiTheme="majorBidi" w:cstheme="majorBidi"/>
          <w:lang w:val="en-US"/>
        </w:rPr>
        <w:t>2567</w:t>
      </w:r>
    </w:p>
    <w:p w14:paraId="40AA87CD" w14:textId="77777777" w:rsidR="00CD358C" w:rsidRPr="00B759A3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7938C4" w14:textId="2C31A26A" w:rsidR="00CD358C" w:rsidRPr="00B759A3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การตัดหุ้นสามัญที่ยังไม่ได้จำหน่าย</w:t>
      </w:r>
    </w:p>
    <w:p w14:paraId="5E810F6F" w14:textId="77777777" w:rsidR="00CD358C" w:rsidRPr="00B759A3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BD855" w14:textId="2B76E296" w:rsidR="00B814D1" w:rsidRPr="00B759A3" w:rsidRDefault="00B814D1" w:rsidP="00B814D1">
      <w:pPr>
        <w:pStyle w:val="FSContent"/>
        <w:rPr>
          <w:lang w:val="en-US"/>
        </w:rPr>
      </w:pPr>
      <w:r w:rsidRPr="00B759A3">
        <w:rPr>
          <w:rFonts w:hint="cs"/>
          <w:cs/>
        </w:rPr>
        <w:t>ในการ</w:t>
      </w:r>
      <w:r w:rsidRPr="00B759A3">
        <w:rPr>
          <w:rFonts w:hint="cs"/>
          <w:cs/>
          <w:lang w:val="en-US"/>
        </w:rPr>
        <w:t>ประชุมวิสามัญผู้ถือหุ้น</w:t>
      </w:r>
      <w:r w:rsidRPr="00B759A3">
        <w:rPr>
          <w:rFonts w:hint="cs"/>
          <w:cs/>
        </w:rPr>
        <w:t>เมื่อ</w:t>
      </w:r>
      <w:r w:rsidRPr="00B759A3">
        <w:rPr>
          <w:rFonts w:hint="cs"/>
          <w:cs/>
          <w:lang w:val="en-US"/>
        </w:rPr>
        <w:t xml:space="preserve">วันที่ </w:t>
      </w:r>
      <w:r w:rsidRPr="00B759A3">
        <w:rPr>
          <w:lang w:val="en-US"/>
        </w:rPr>
        <w:t xml:space="preserve">14 </w:t>
      </w:r>
      <w:r w:rsidRPr="00B759A3">
        <w:rPr>
          <w:rFonts w:hint="cs"/>
          <w:cs/>
          <w:lang w:val="en-US"/>
        </w:rPr>
        <w:t xml:space="preserve">พฤศจิกายน </w:t>
      </w:r>
      <w:r w:rsidRPr="00B759A3">
        <w:rPr>
          <w:lang w:val="en-US"/>
        </w:rPr>
        <w:t xml:space="preserve">2567 </w:t>
      </w:r>
      <w:r w:rsidRPr="00B759A3">
        <w:rPr>
          <w:rFonts w:hint="cs"/>
          <w:cs/>
          <w:lang w:val="en-US"/>
        </w:rPr>
        <w:t>ผู้ถือหุ้นมีมติอนุมัติ</w:t>
      </w:r>
      <w:r w:rsidRPr="00B759A3">
        <w:rPr>
          <w:cs/>
          <w:lang w:val="en-US"/>
        </w:rPr>
        <w:t>การ</w:t>
      </w:r>
      <w:r w:rsidRPr="00B759A3">
        <w:rPr>
          <w:rFonts w:hint="cs"/>
          <w:cs/>
          <w:lang w:val="en-US"/>
        </w:rPr>
        <w:t>ลด</w:t>
      </w:r>
      <w:r w:rsidRPr="00B759A3">
        <w:rPr>
          <w:cs/>
          <w:lang w:val="en-US"/>
        </w:rPr>
        <w:t>ทุนจดทะเบียนของบริษัท</w:t>
      </w:r>
      <w:r w:rsidRPr="00B759A3">
        <w:rPr>
          <w:rFonts w:hint="cs"/>
          <w:cs/>
          <w:lang w:val="en-US"/>
        </w:rPr>
        <w:t xml:space="preserve">จาก </w:t>
      </w:r>
      <w:r w:rsidRPr="00B759A3">
        <w:rPr>
          <w:lang w:val="en-US"/>
        </w:rPr>
        <w:t xml:space="preserve">341.3 </w:t>
      </w:r>
      <w:r w:rsidRPr="00B759A3">
        <w:rPr>
          <w:rFonts w:hint="cs"/>
          <w:cs/>
          <w:lang w:val="en-US"/>
        </w:rPr>
        <w:t xml:space="preserve">ล้านบาท (แบ่งเป็น </w:t>
      </w:r>
      <w:r w:rsidRPr="00B759A3">
        <w:rPr>
          <w:lang w:val="en-US"/>
        </w:rPr>
        <w:t xml:space="preserve">682.5 </w:t>
      </w:r>
      <w:r w:rsidRPr="00B759A3">
        <w:rPr>
          <w:rFonts w:hint="cs"/>
          <w:cs/>
          <w:lang w:val="en-US"/>
        </w:rPr>
        <w:t xml:space="preserve">ล้านหุ้น มูลค่าหุ้นละ </w:t>
      </w:r>
      <w:r w:rsidRPr="00B759A3">
        <w:rPr>
          <w:lang w:val="en-US"/>
        </w:rPr>
        <w:t xml:space="preserve">0.5 </w:t>
      </w:r>
      <w:r w:rsidRPr="00B759A3">
        <w:rPr>
          <w:rFonts w:hint="cs"/>
          <w:cs/>
          <w:lang w:val="en-US"/>
        </w:rPr>
        <w:t xml:space="preserve">บาท) เป็น </w:t>
      </w:r>
      <w:r w:rsidRPr="00B759A3">
        <w:rPr>
          <w:lang w:val="en-US"/>
        </w:rPr>
        <w:t xml:space="preserve">237.3 </w:t>
      </w:r>
      <w:r w:rsidRPr="00B759A3">
        <w:rPr>
          <w:rFonts w:hint="cs"/>
          <w:cs/>
          <w:lang w:val="en-US"/>
        </w:rPr>
        <w:t xml:space="preserve">ล้านบาท (แบ่งเป็น </w:t>
      </w:r>
      <w:r w:rsidRPr="00B759A3">
        <w:rPr>
          <w:lang w:val="en-US"/>
        </w:rPr>
        <w:t xml:space="preserve">474.6 </w:t>
      </w:r>
      <w:r w:rsidRPr="00B759A3">
        <w:rPr>
          <w:rFonts w:hint="cs"/>
          <w:cs/>
          <w:lang w:val="en-US"/>
        </w:rPr>
        <w:t xml:space="preserve">ล้านหุ้น มูลค่าหุ้นละ </w:t>
      </w:r>
      <w:r w:rsidRPr="00B759A3">
        <w:rPr>
          <w:lang w:val="en-US"/>
        </w:rPr>
        <w:t xml:space="preserve">0.5 </w:t>
      </w:r>
      <w:r w:rsidRPr="00B759A3">
        <w:rPr>
          <w:rFonts w:hint="cs"/>
          <w:cs/>
          <w:lang w:val="en-US"/>
        </w:rPr>
        <w:t>บาท) โดยตัดจำหน่ายหุ้นสามัญที่ยังไม่ได้ออกจำหน่าย</w:t>
      </w:r>
      <w:r w:rsidRPr="00B759A3">
        <w:rPr>
          <w:cs/>
          <w:lang w:val="en-US"/>
        </w:rPr>
        <w:t xml:space="preserve">จำนวน </w:t>
      </w:r>
      <w:r w:rsidRPr="00B759A3">
        <w:rPr>
          <w:lang w:val="en-US"/>
        </w:rPr>
        <w:t xml:space="preserve">207.9 </w:t>
      </w:r>
      <w:r w:rsidRPr="00B759A3">
        <w:rPr>
          <w:cs/>
          <w:lang w:val="en-US"/>
        </w:rPr>
        <w:t>ล้าน</w:t>
      </w:r>
      <w:r w:rsidRPr="00B759A3">
        <w:rPr>
          <w:rFonts w:hint="cs"/>
          <w:cs/>
          <w:lang w:val="en-US"/>
        </w:rPr>
        <w:t xml:space="preserve">หุ้น มูลค่าหุ้นละ </w:t>
      </w:r>
      <w:r w:rsidRPr="00B759A3">
        <w:rPr>
          <w:lang w:val="en-US"/>
        </w:rPr>
        <w:t xml:space="preserve">0.5 </w:t>
      </w:r>
      <w:r w:rsidRPr="00B759A3">
        <w:rPr>
          <w:rFonts w:hint="cs"/>
          <w:cs/>
          <w:lang w:val="en-US"/>
        </w:rPr>
        <w:t xml:space="preserve">บาท รวมเป็นเงิน </w:t>
      </w:r>
      <w:r w:rsidRPr="00B759A3">
        <w:rPr>
          <w:lang w:val="en-US"/>
        </w:rPr>
        <w:t xml:space="preserve">104.0 </w:t>
      </w:r>
      <w:r w:rsidRPr="00B759A3">
        <w:rPr>
          <w:rFonts w:hint="cs"/>
          <w:cs/>
          <w:lang w:val="en-US"/>
        </w:rPr>
        <w:t>ล้านบาท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 xml:space="preserve">ซึ่งเป็นหุ้นสามัญจดทะเบียนเพื่อรองรับการใช้สิทธิตามใบสำคัญแสดงสิทธิที่จะซื้อหุ้นสามัญของบริษัท ครั้งที่ </w:t>
      </w:r>
      <w:r w:rsidRPr="00B759A3">
        <w:rPr>
          <w:lang w:val="en-US"/>
        </w:rPr>
        <w:t xml:space="preserve">1 (JSP-W1) </w:t>
      </w:r>
      <w:r w:rsidRPr="00B759A3">
        <w:rPr>
          <w:rFonts w:hint="cs"/>
          <w:cs/>
          <w:lang w:val="en-US"/>
        </w:rPr>
        <w:t>ที่หมดอายุแล้ว ทั้งนี้บริษัทได้จดทะเบียน</w:t>
      </w:r>
      <w:r w:rsidR="009E6B62" w:rsidRPr="00B759A3">
        <w:rPr>
          <w:rFonts w:hint="cs"/>
          <w:cs/>
          <w:lang w:val="en-US"/>
        </w:rPr>
        <w:t>ลด</w:t>
      </w:r>
      <w:r w:rsidRPr="00B759A3">
        <w:rPr>
          <w:rFonts w:hint="cs"/>
          <w:cs/>
          <w:lang w:val="en-US"/>
        </w:rPr>
        <w:t>ทุน</w:t>
      </w:r>
      <w:r w:rsidR="009E6B62" w:rsidRPr="00B759A3">
        <w:rPr>
          <w:rFonts w:hint="cs"/>
          <w:cs/>
          <w:lang w:val="en-US"/>
        </w:rPr>
        <w:t>จดทะเบียน</w:t>
      </w:r>
      <w:r w:rsidRPr="00B759A3">
        <w:rPr>
          <w:rFonts w:hint="cs"/>
          <w:cs/>
          <w:lang w:val="en-US"/>
        </w:rPr>
        <w:t xml:space="preserve">กับกระทรวงพาณิชย์แล้วเมื่อวันที่ </w:t>
      </w:r>
      <w:r w:rsidRPr="00B759A3">
        <w:rPr>
          <w:lang w:val="en-US"/>
        </w:rPr>
        <w:t xml:space="preserve">15 </w:t>
      </w:r>
      <w:r w:rsidRPr="00B759A3">
        <w:rPr>
          <w:rFonts w:hint="cs"/>
          <w:cs/>
          <w:lang w:val="en-US"/>
        </w:rPr>
        <w:t xml:space="preserve">พฤศจิกายน </w:t>
      </w:r>
      <w:r w:rsidRPr="00B759A3">
        <w:rPr>
          <w:lang w:val="en-US"/>
        </w:rPr>
        <w:t>2567</w:t>
      </w:r>
    </w:p>
    <w:p w14:paraId="0DEB4126" w14:textId="29280DFF" w:rsidR="00A7751D" w:rsidRPr="00B759A3" w:rsidRDefault="00A7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br w:type="page"/>
      </w:r>
    </w:p>
    <w:p w14:paraId="48B8D967" w14:textId="03B2DCEC" w:rsidR="00CD358C" w:rsidRPr="00B759A3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การออกและจัดสรรหุ้นสามัญ</w:t>
      </w:r>
    </w:p>
    <w:p w14:paraId="1E14EC77" w14:textId="77777777" w:rsidR="00CD358C" w:rsidRPr="00B759A3" w:rsidRDefault="00CD358C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04F825" w14:textId="7F9C17DD" w:rsidR="00CD358C" w:rsidRPr="00B759A3" w:rsidRDefault="00CD358C" w:rsidP="00CD358C">
      <w:pPr>
        <w:pStyle w:val="FSContent"/>
        <w:rPr>
          <w:lang w:val="en-US"/>
        </w:rPr>
      </w:pPr>
      <w:r w:rsidRPr="00B759A3">
        <w:rPr>
          <w:rFonts w:hint="cs"/>
          <w:cs/>
        </w:rPr>
        <w:t>ในการ</w:t>
      </w:r>
      <w:r w:rsidRPr="00B759A3">
        <w:rPr>
          <w:rFonts w:hint="cs"/>
          <w:cs/>
          <w:lang w:val="en-US"/>
        </w:rPr>
        <w:t>ประชุมวิสามัญผู้ถือหุ้น</w:t>
      </w:r>
      <w:r w:rsidRPr="00B759A3">
        <w:rPr>
          <w:rFonts w:hint="cs"/>
          <w:cs/>
        </w:rPr>
        <w:t>เมื่อ</w:t>
      </w:r>
      <w:r w:rsidRPr="00B759A3">
        <w:rPr>
          <w:rFonts w:hint="cs"/>
          <w:cs/>
          <w:lang w:val="en-US"/>
        </w:rPr>
        <w:t xml:space="preserve">วันที่ </w:t>
      </w:r>
      <w:r w:rsidRPr="00B759A3">
        <w:rPr>
          <w:lang w:val="en-US"/>
        </w:rPr>
        <w:t xml:space="preserve">14 </w:t>
      </w:r>
      <w:r w:rsidRPr="00B759A3">
        <w:rPr>
          <w:rFonts w:hint="cs"/>
          <w:cs/>
          <w:lang w:val="en-US"/>
        </w:rPr>
        <w:t xml:space="preserve">พฤศจิกายน </w:t>
      </w:r>
      <w:r w:rsidRPr="00B759A3">
        <w:rPr>
          <w:lang w:val="en-US"/>
        </w:rPr>
        <w:t xml:space="preserve">2567 </w:t>
      </w:r>
      <w:r w:rsidRPr="00B759A3">
        <w:rPr>
          <w:rFonts w:hint="cs"/>
          <w:cs/>
          <w:lang w:val="en-US"/>
        </w:rPr>
        <w:t>ผู้ถือหุ้นมีมติอนุมัติ</w:t>
      </w:r>
      <w:r w:rsidRPr="00B759A3">
        <w:rPr>
          <w:cs/>
          <w:lang w:val="en-US"/>
        </w:rPr>
        <w:t>การเพิ่มทุนจดทะเบียนของบริษัท</w:t>
      </w:r>
      <w:r w:rsidRPr="00B759A3">
        <w:rPr>
          <w:rFonts w:hint="cs"/>
          <w:cs/>
          <w:lang w:val="en-US"/>
        </w:rPr>
        <w:t xml:space="preserve">จาก </w:t>
      </w:r>
      <w:r w:rsidRPr="00B759A3">
        <w:rPr>
          <w:lang w:val="en-US"/>
        </w:rPr>
        <w:t xml:space="preserve">237.3 </w:t>
      </w:r>
      <w:r w:rsidRPr="00B759A3">
        <w:rPr>
          <w:rFonts w:hint="cs"/>
          <w:cs/>
          <w:lang w:val="en-US"/>
        </w:rPr>
        <w:t xml:space="preserve">ล้านบาท (แบ่งเป็น </w:t>
      </w:r>
      <w:r w:rsidRPr="00B759A3">
        <w:rPr>
          <w:lang w:val="en-US"/>
        </w:rPr>
        <w:t xml:space="preserve">474.6 </w:t>
      </w:r>
      <w:r w:rsidRPr="00B759A3">
        <w:rPr>
          <w:rFonts w:hint="cs"/>
          <w:cs/>
          <w:lang w:val="en-US"/>
        </w:rPr>
        <w:t xml:space="preserve">ล้านหุ้น มูลค่าหุ้นละ </w:t>
      </w:r>
      <w:r w:rsidRPr="00B759A3">
        <w:rPr>
          <w:lang w:val="en-US"/>
        </w:rPr>
        <w:t xml:space="preserve">0.5 </w:t>
      </w:r>
      <w:r w:rsidRPr="00B759A3">
        <w:rPr>
          <w:rFonts w:hint="cs"/>
          <w:cs/>
          <w:lang w:val="en-US"/>
        </w:rPr>
        <w:t xml:space="preserve">บาท) เป็น </w:t>
      </w:r>
      <w:r w:rsidRPr="00B759A3">
        <w:rPr>
          <w:lang w:val="en-US"/>
        </w:rPr>
        <w:t xml:space="preserve">355.9 </w:t>
      </w:r>
      <w:r w:rsidRPr="00B759A3">
        <w:rPr>
          <w:rFonts w:hint="cs"/>
          <w:cs/>
          <w:lang w:val="en-US"/>
        </w:rPr>
        <w:t xml:space="preserve">ล้านบาท (แบ่งเป็น </w:t>
      </w:r>
      <w:r w:rsidRPr="00B759A3">
        <w:rPr>
          <w:lang w:val="en-US"/>
        </w:rPr>
        <w:t xml:space="preserve">711.9 </w:t>
      </w:r>
      <w:r w:rsidRPr="00B759A3">
        <w:rPr>
          <w:rFonts w:hint="cs"/>
          <w:cs/>
          <w:lang w:val="en-US"/>
        </w:rPr>
        <w:t xml:space="preserve">ล้านหุ้น มูลค่าหุ้นละ </w:t>
      </w:r>
      <w:r w:rsidRPr="00B759A3">
        <w:rPr>
          <w:lang w:val="en-US"/>
        </w:rPr>
        <w:t xml:space="preserve">0.5 </w:t>
      </w:r>
      <w:r w:rsidRPr="00B759A3">
        <w:rPr>
          <w:rFonts w:hint="cs"/>
          <w:cs/>
          <w:lang w:val="en-US"/>
        </w:rPr>
        <w:t>บาท) โดยออกหุ้นสามัญใหม่</w:t>
      </w:r>
      <w:r w:rsidRPr="00B759A3">
        <w:rPr>
          <w:cs/>
          <w:lang w:val="en-US"/>
        </w:rPr>
        <w:t xml:space="preserve">จำนวน </w:t>
      </w:r>
      <w:r w:rsidRPr="00B759A3">
        <w:rPr>
          <w:lang w:val="en-US"/>
        </w:rPr>
        <w:t xml:space="preserve">237.3 </w:t>
      </w:r>
      <w:r w:rsidRPr="00B759A3">
        <w:rPr>
          <w:cs/>
          <w:lang w:val="en-US"/>
        </w:rPr>
        <w:t>ล้าน</w:t>
      </w:r>
      <w:r w:rsidRPr="00B759A3">
        <w:rPr>
          <w:rFonts w:hint="cs"/>
          <w:cs/>
          <w:lang w:val="en-US"/>
        </w:rPr>
        <w:t xml:space="preserve">หุ้น มูลค่าหุ้นละ </w:t>
      </w:r>
      <w:r w:rsidRPr="00B759A3">
        <w:rPr>
          <w:lang w:val="en-US"/>
        </w:rPr>
        <w:t xml:space="preserve">0.5 </w:t>
      </w:r>
      <w:r w:rsidRPr="00B759A3">
        <w:rPr>
          <w:rFonts w:hint="cs"/>
          <w:cs/>
          <w:lang w:val="en-US"/>
        </w:rPr>
        <w:t xml:space="preserve">บาท รวมเป็นเงิน </w:t>
      </w:r>
      <w:r w:rsidRPr="00B759A3">
        <w:rPr>
          <w:lang w:val="en-US"/>
        </w:rPr>
        <w:t xml:space="preserve">118.6 </w:t>
      </w:r>
      <w:r w:rsidRPr="00B759A3">
        <w:rPr>
          <w:rFonts w:hint="cs"/>
          <w:cs/>
          <w:lang w:val="en-US"/>
        </w:rPr>
        <w:t>ล้านบาท ทั้งนี้บริษัทได้จดทะเบียนเพิ่มทุน</w:t>
      </w:r>
      <w:r w:rsidR="009E6B62" w:rsidRPr="00B759A3">
        <w:rPr>
          <w:rFonts w:hint="cs"/>
          <w:cs/>
          <w:lang w:val="en-US"/>
        </w:rPr>
        <w:t>จดทะเบียน</w:t>
      </w:r>
      <w:r w:rsidRPr="00B759A3">
        <w:rPr>
          <w:rFonts w:hint="cs"/>
          <w:cs/>
          <w:lang w:val="en-US"/>
        </w:rPr>
        <w:t xml:space="preserve">กับกระทรวงพาณิชย์แล้วเมื่อวันที่ </w:t>
      </w:r>
      <w:r w:rsidRPr="00B759A3">
        <w:rPr>
          <w:lang w:val="en-US"/>
        </w:rPr>
        <w:t xml:space="preserve">15 </w:t>
      </w:r>
      <w:r w:rsidRPr="00B759A3">
        <w:rPr>
          <w:rFonts w:hint="cs"/>
          <w:cs/>
          <w:lang w:val="en-US"/>
        </w:rPr>
        <w:t xml:space="preserve">พฤศจิกายน </w:t>
      </w:r>
      <w:r w:rsidRPr="00B759A3">
        <w:rPr>
          <w:lang w:val="en-US"/>
        </w:rPr>
        <w:t>2567</w:t>
      </w:r>
    </w:p>
    <w:p w14:paraId="65B0A391" w14:textId="77777777" w:rsidR="00CD358C" w:rsidRPr="00B759A3" w:rsidRDefault="00CD358C" w:rsidP="00CD358C">
      <w:pPr>
        <w:pStyle w:val="FSContent"/>
        <w:rPr>
          <w:sz w:val="24"/>
          <w:szCs w:val="24"/>
          <w:lang w:val="en-US"/>
        </w:rPr>
      </w:pPr>
    </w:p>
    <w:p w14:paraId="447FE2E4" w14:textId="616C157A" w:rsidR="00CD358C" w:rsidRPr="00B759A3" w:rsidRDefault="00CD358C" w:rsidP="00CD358C">
      <w:pPr>
        <w:pStyle w:val="FSContent"/>
        <w:rPr>
          <w:lang w:val="en-US"/>
        </w:rPr>
      </w:pPr>
      <w:r w:rsidRPr="00B759A3">
        <w:rPr>
          <w:rFonts w:hint="cs"/>
          <w:cs/>
          <w:lang w:val="en-US"/>
        </w:rPr>
        <w:t>ในวันเดียวกันผู้ถือหุ้นมีมติอนุมัติ</w:t>
      </w:r>
      <w:r w:rsidRPr="00B759A3">
        <w:rPr>
          <w:cs/>
          <w:lang w:val="en-US"/>
        </w:rPr>
        <w:t xml:space="preserve">การจัดสรรหุ้นสามัญเพิ่มทุนของบริษัทจำนวน </w:t>
      </w:r>
      <w:r w:rsidRPr="00B759A3">
        <w:rPr>
          <w:lang w:val="en-US"/>
        </w:rPr>
        <w:t xml:space="preserve">237.3 </w:t>
      </w:r>
      <w:r w:rsidRPr="00B759A3">
        <w:rPr>
          <w:cs/>
          <w:lang w:val="en-US"/>
        </w:rPr>
        <w:t xml:space="preserve">ล้านหุ้น มูลค่าที่ตราไว้หุ้นละ </w:t>
      </w:r>
      <w:r w:rsidRPr="00B759A3">
        <w:rPr>
          <w:lang w:val="en-US"/>
        </w:rPr>
        <w:t xml:space="preserve">0.50 </w:t>
      </w:r>
      <w:r w:rsidRPr="00B759A3">
        <w:rPr>
          <w:cs/>
          <w:lang w:val="en-US"/>
        </w:rPr>
        <w:t>บาท เพื่อรองรับการใช้สิทธิตามใบสำคัญแสดงสิทธิที่จะซื้อหุ้นสามัญของบริษัท</w:t>
      </w:r>
      <w:r w:rsidRPr="00B759A3">
        <w:rPr>
          <w:lang w:val="en-US"/>
        </w:rPr>
        <w:t xml:space="preserve"> </w:t>
      </w:r>
      <w:r w:rsidRPr="00B759A3">
        <w:rPr>
          <w:rFonts w:hint="cs"/>
          <w:cs/>
          <w:lang w:val="en-US"/>
        </w:rPr>
        <w:t xml:space="preserve">ครั้งที่ </w:t>
      </w:r>
      <w:r w:rsidRPr="00B759A3">
        <w:rPr>
          <w:lang w:val="en-US"/>
        </w:rPr>
        <w:t>2</w:t>
      </w:r>
      <w:r w:rsidRPr="00B759A3">
        <w:rPr>
          <w:cs/>
          <w:lang w:val="en-US"/>
        </w:rPr>
        <w:t xml:space="preserve"> (</w:t>
      </w:r>
      <w:r w:rsidRPr="00B759A3">
        <w:rPr>
          <w:lang w:val="en-US"/>
        </w:rPr>
        <w:t>JSP-W2</w:t>
      </w:r>
      <w:r w:rsidRPr="00B759A3">
        <w:rPr>
          <w:cs/>
          <w:lang w:val="en-US"/>
        </w:rPr>
        <w:t>)</w:t>
      </w:r>
      <w:r w:rsidRPr="00B759A3">
        <w:rPr>
          <w:lang w:val="en-US"/>
        </w:rPr>
        <w:t xml:space="preserve"> </w:t>
      </w:r>
      <w:r w:rsidRPr="00B759A3">
        <w:rPr>
          <w:cs/>
          <w:lang w:val="en-US"/>
        </w:rPr>
        <w:t xml:space="preserve">จำนวน </w:t>
      </w:r>
      <w:r w:rsidRPr="00B759A3">
        <w:rPr>
          <w:lang w:val="en-US"/>
        </w:rPr>
        <w:t xml:space="preserve">237.3 </w:t>
      </w:r>
      <w:r w:rsidRPr="00B759A3">
        <w:rPr>
          <w:cs/>
          <w:lang w:val="en-US"/>
        </w:rPr>
        <w:t>ล้านหน่วย ที่จัดสรรให้แก่ผู้ถือหุ้นเดิมตามสัดส่วนการถือหุ้น</w:t>
      </w:r>
    </w:p>
    <w:p w14:paraId="72F29E2F" w14:textId="77777777" w:rsidR="00DB4F0D" w:rsidRPr="00B759A3" w:rsidRDefault="00DB4F0D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B8D9D8" w14:textId="77777777" w:rsidR="00FD3D1A" w:rsidRPr="00B759A3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E89F2A3" w14:textId="77777777" w:rsidR="00FD3D1A" w:rsidRPr="00B759A3" w:rsidRDefault="00FD3D1A" w:rsidP="00C5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B7EBBD" w14:textId="4425B9BB" w:rsidR="00CD1981" w:rsidRPr="00B759A3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759A3">
        <w:rPr>
          <w:rFonts w:asciiTheme="majorBidi" w:hAnsiTheme="majorBidi" w:cstheme="majorBidi"/>
          <w:sz w:val="30"/>
          <w:szCs w:val="30"/>
        </w:rPr>
        <w:t xml:space="preserve">2535 </w:t>
      </w:r>
      <w:r w:rsidRPr="00B759A3">
        <w:rPr>
          <w:rFonts w:asciiTheme="majorBidi" w:hAnsiTheme="majorBidi"/>
          <w:sz w:val="30"/>
          <w:szCs w:val="30"/>
          <w:cs/>
        </w:rPr>
        <w:t xml:space="preserve">มาตรา </w:t>
      </w:r>
      <w:r w:rsidRPr="00B759A3">
        <w:rPr>
          <w:rFonts w:asciiTheme="majorBidi" w:hAnsiTheme="majorBidi" w:cstheme="majorBidi"/>
          <w:sz w:val="30"/>
          <w:szCs w:val="30"/>
        </w:rPr>
        <w:t xml:space="preserve">51 </w:t>
      </w:r>
      <w:r w:rsidRPr="00B759A3">
        <w:rPr>
          <w:rFonts w:asciiTheme="majorBidi" w:hAnsi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92ADDDF" w14:textId="77777777" w:rsidR="00B814D1" w:rsidRPr="00B759A3" w:rsidRDefault="00B814D1" w:rsidP="00C5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AA52C8" w14:textId="26BC7CC3" w:rsidR="00C87C3E" w:rsidRPr="00B759A3" w:rsidRDefault="00C52814" w:rsidP="00C8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BC5CBC"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t>8</w:t>
      </w:r>
      <w:r w:rsidR="00C87C3E"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87C3E" w:rsidRPr="00B759A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ใบสำคัญแสดงสิทธิที่จะซื้อหุ้น</w:t>
      </w:r>
    </w:p>
    <w:p w14:paraId="40E32021" w14:textId="0FD85C63" w:rsidR="00C87C3E" w:rsidRPr="00B759A3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6"/>
          <w:szCs w:val="26"/>
        </w:rPr>
      </w:pPr>
    </w:p>
    <w:p w14:paraId="19796B9A" w14:textId="21C67F8E" w:rsidR="00B02ECA" w:rsidRPr="00B759A3" w:rsidRDefault="00B02ECA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ใบสำคัญแสดงสิทธิที่จะซื้อหุ้นสามัญของบริษัท ครั้งที่ </w:t>
      </w:r>
      <w:r w:rsidRPr="00B759A3">
        <w:rPr>
          <w:rFonts w:asciiTheme="majorBidi" w:hAnsiTheme="majorBidi"/>
          <w:b/>
          <w:bCs/>
          <w:i/>
          <w:iCs/>
          <w:sz w:val="30"/>
          <w:szCs w:val="30"/>
        </w:rPr>
        <w:t>1 (JSP-W1)</w:t>
      </w:r>
    </w:p>
    <w:p w14:paraId="5448D1D8" w14:textId="77777777" w:rsidR="00B02ECA" w:rsidRPr="00B759A3" w:rsidRDefault="00B02ECA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7A5CFFDA" w14:textId="5EA26007" w:rsidR="00C87C3E" w:rsidRPr="00B759A3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B759A3">
        <w:rPr>
          <w:rFonts w:asciiTheme="majorBidi" w:hAnsiTheme="majorBidi" w:cstheme="majorBidi"/>
          <w:sz w:val="30"/>
          <w:szCs w:val="30"/>
        </w:rPr>
        <w:t xml:space="preserve">16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B759A3">
        <w:rPr>
          <w:rFonts w:asciiTheme="majorBidi" w:hAnsiTheme="majorBidi" w:cstheme="majorBidi"/>
          <w:sz w:val="30"/>
          <w:szCs w:val="30"/>
        </w:rPr>
        <w:t xml:space="preserve">2565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="00443C03" w:rsidRPr="00B759A3">
        <w:rPr>
          <w:rFonts w:asciiTheme="majorBidi" w:hAnsiTheme="majorBidi"/>
          <w:sz w:val="30"/>
          <w:szCs w:val="30"/>
          <w:cs/>
        </w:rPr>
        <w:t>การออกและเสนอขายใบสำคัญแสดงสิทธิที่จะซื้อหุ้นสามัญของบริษัท</w:t>
      </w:r>
      <w:r w:rsidR="008171FE" w:rsidRPr="00B759A3">
        <w:rPr>
          <w:rFonts w:asciiTheme="majorBidi" w:hAnsiTheme="majorBidi"/>
          <w:sz w:val="30"/>
          <w:szCs w:val="30"/>
        </w:rPr>
        <w:t xml:space="preserve"> </w:t>
      </w:r>
      <w:r w:rsidR="008171FE" w:rsidRPr="00B759A3">
        <w:rPr>
          <w:rFonts w:asciiTheme="majorBidi" w:hAnsiTheme="majorBidi" w:hint="cs"/>
          <w:sz w:val="30"/>
          <w:szCs w:val="30"/>
          <w:cs/>
        </w:rPr>
        <w:t xml:space="preserve">ครั้งที่ </w:t>
      </w:r>
      <w:r w:rsidR="008171FE" w:rsidRPr="00B759A3">
        <w:rPr>
          <w:rFonts w:asciiTheme="majorBidi" w:hAnsiTheme="majorBidi"/>
          <w:sz w:val="30"/>
          <w:szCs w:val="30"/>
        </w:rPr>
        <w:t>1</w:t>
      </w:r>
      <w:r w:rsidR="00443C03" w:rsidRPr="00B759A3">
        <w:rPr>
          <w:rFonts w:asciiTheme="majorBidi" w:hAnsiTheme="majorBidi"/>
          <w:sz w:val="30"/>
          <w:szCs w:val="30"/>
          <w:cs/>
        </w:rPr>
        <w:t xml:space="preserve"> (</w:t>
      </w:r>
      <w:r w:rsidR="00443C03" w:rsidRPr="00B759A3">
        <w:rPr>
          <w:rFonts w:asciiTheme="majorBidi" w:hAnsiTheme="majorBidi" w:cstheme="majorBidi"/>
          <w:sz w:val="30"/>
          <w:szCs w:val="30"/>
        </w:rPr>
        <w:t>J</w:t>
      </w:r>
      <w:r w:rsidR="00B02ECA" w:rsidRPr="00B759A3">
        <w:rPr>
          <w:rFonts w:asciiTheme="majorBidi" w:hAnsiTheme="majorBidi" w:cstheme="majorBidi"/>
          <w:sz w:val="30"/>
          <w:szCs w:val="30"/>
        </w:rPr>
        <w:t>S</w:t>
      </w:r>
      <w:r w:rsidR="00443C03" w:rsidRPr="00B759A3">
        <w:rPr>
          <w:rFonts w:asciiTheme="majorBidi" w:hAnsiTheme="majorBidi" w:cstheme="majorBidi"/>
          <w:sz w:val="30"/>
          <w:szCs w:val="30"/>
        </w:rPr>
        <w:t>P-W</w:t>
      </w:r>
      <w:r w:rsidR="00443C03" w:rsidRPr="00B759A3">
        <w:rPr>
          <w:rFonts w:asciiTheme="majorBidi" w:hAnsiTheme="majorBidi"/>
          <w:sz w:val="30"/>
          <w:szCs w:val="30"/>
        </w:rPr>
        <w:t>1</w:t>
      </w:r>
      <w:r w:rsidR="00443C03" w:rsidRPr="00B759A3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="00443C03" w:rsidRPr="00B759A3">
        <w:rPr>
          <w:rFonts w:asciiTheme="majorBidi" w:hAnsiTheme="majorBidi"/>
          <w:sz w:val="30"/>
          <w:szCs w:val="30"/>
        </w:rPr>
        <w:t>227.5</w:t>
      </w:r>
      <w:r w:rsidR="00443C03" w:rsidRPr="00B759A3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 w:rsidR="00443C03" w:rsidRPr="00B759A3">
        <w:rPr>
          <w:rFonts w:asciiTheme="majorBidi" w:hAnsiTheme="majorBidi"/>
          <w:sz w:val="30"/>
          <w:szCs w:val="30"/>
        </w:rPr>
        <w:t>2</w:t>
      </w:r>
      <w:r w:rsidR="00443C03" w:rsidRPr="00B759A3">
        <w:rPr>
          <w:rFonts w:asciiTheme="majorBidi" w:hAnsiTheme="majorBidi"/>
          <w:sz w:val="30"/>
          <w:szCs w:val="30"/>
          <w:cs/>
        </w:rPr>
        <w:t xml:space="preserve"> หุ้นสามัญเดิมต่อ</w:t>
      </w:r>
      <w:r w:rsidR="00ED0517"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="00A7751D" w:rsidRPr="00B759A3">
        <w:rPr>
          <w:rFonts w:asciiTheme="majorBidi" w:hAnsiTheme="majorBidi"/>
          <w:sz w:val="30"/>
          <w:szCs w:val="30"/>
        </w:rPr>
        <w:t>1</w:t>
      </w:r>
      <w:r w:rsidR="00443C03" w:rsidRPr="00B759A3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 w:rsidR="00443C03" w:rsidRPr="00B759A3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3E902E79" w14:textId="03FCA96B" w:rsidR="00C87C3E" w:rsidRPr="00B759A3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6"/>
          <w:szCs w:val="2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70"/>
        <w:gridCol w:w="5940"/>
      </w:tblGrid>
      <w:tr w:rsidR="000653AC" w:rsidRPr="00B759A3" w14:paraId="52ADC15D" w14:textId="77777777" w:rsidTr="00C937E4">
        <w:trPr>
          <w:tblHeader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FB4E2" w14:textId="77777777" w:rsidR="00443C03" w:rsidRPr="00B759A3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275B1DD1" w14:textId="77777777" w:rsidR="00443C03" w:rsidRPr="00B759A3" w:rsidRDefault="00443C03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39AFD" w14:textId="77777777" w:rsidR="00443C03" w:rsidRPr="00B759A3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3E2569" w:rsidRPr="00B759A3" w14:paraId="2646B6CA" w14:textId="77777777" w:rsidTr="00C937E4">
        <w:tc>
          <w:tcPr>
            <w:tcW w:w="2970" w:type="dxa"/>
            <w:tcBorders>
              <w:top w:val="single" w:sz="4" w:space="0" w:color="auto"/>
            </w:tcBorders>
            <w:hideMark/>
          </w:tcPr>
          <w:p w14:paraId="6EDFE486" w14:textId="77777777" w:rsidR="00443C03" w:rsidRPr="00B759A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E4EDD6C" w14:textId="77777777" w:rsidR="00443C03" w:rsidRPr="00B759A3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tcBorders>
              <w:top w:val="single" w:sz="4" w:space="0" w:color="auto"/>
            </w:tcBorders>
            <w:hideMark/>
          </w:tcPr>
          <w:p w14:paraId="52912BB6" w14:textId="2C32640B" w:rsidR="00443C03" w:rsidRPr="00B759A3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C1B87" w:rsidRPr="00B759A3" w14:paraId="558F2B80" w14:textId="77777777" w:rsidTr="00EE437C">
        <w:tc>
          <w:tcPr>
            <w:tcW w:w="2970" w:type="dxa"/>
            <w:hideMark/>
          </w:tcPr>
          <w:p w14:paraId="01DF3CC7" w14:textId="77777777" w:rsidR="00443C03" w:rsidRPr="00B759A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6C2B4627" w14:textId="77777777" w:rsidR="00443C03" w:rsidRPr="00B759A3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hideMark/>
          </w:tcPr>
          <w:p w14:paraId="532F3849" w14:textId="7562692E" w:rsidR="00443C03" w:rsidRPr="00B759A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เว้นแต่จะมีการปรับอัตราการใช้สิทธิตามเงื่อนไขการปรับสิทธิ</w:t>
            </w:r>
          </w:p>
        </w:tc>
      </w:tr>
      <w:tr w:rsidR="001C1B87" w:rsidRPr="00B759A3" w14:paraId="532BE2B2" w14:textId="77777777" w:rsidTr="00EE437C">
        <w:tc>
          <w:tcPr>
            <w:tcW w:w="2970" w:type="dxa"/>
            <w:hideMark/>
          </w:tcPr>
          <w:p w14:paraId="7084A550" w14:textId="77777777" w:rsidR="00443C03" w:rsidRPr="00B759A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2BC6E9C5" w14:textId="77777777" w:rsidR="00443C03" w:rsidRPr="00B759A3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hideMark/>
          </w:tcPr>
          <w:p w14:paraId="080189A0" w14:textId="77777777" w:rsidR="00443C03" w:rsidRPr="00B759A3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="00443C03"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C03"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  <w:p w14:paraId="1B2107F8" w14:textId="77777777" w:rsidR="00C937E4" w:rsidRPr="00B759A3" w:rsidRDefault="00C937E4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30037" w14:textId="3FB5C65C" w:rsidR="00A7751D" w:rsidRPr="00B759A3" w:rsidRDefault="00A7751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B87" w:rsidRPr="00B759A3" w14:paraId="51DFA96D" w14:textId="77777777" w:rsidTr="00EE437C">
        <w:tc>
          <w:tcPr>
            <w:tcW w:w="2970" w:type="dxa"/>
            <w:hideMark/>
          </w:tcPr>
          <w:p w14:paraId="3E30EDC1" w14:textId="77777777" w:rsidR="00443C03" w:rsidRPr="00B759A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761DCE51" w14:textId="77777777" w:rsidR="00443C03" w:rsidRPr="00B759A3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hideMark/>
          </w:tcPr>
          <w:p w14:paraId="1BDEEABA" w14:textId="74A82C25" w:rsidR="008D5B4D" w:rsidRPr="00B759A3" w:rsidRDefault="008D5B4D" w:rsidP="008D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B759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B759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759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สิงหาคม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4E461830" w14:textId="77777777" w:rsidR="00A7751D" w:rsidRPr="00B759A3" w:rsidRDefault="00A7751D" w:rsidP="00C4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4DB2E786" w14:textId="164ACA78" w:rsidR="000C73EC" w:rsidRPr="00B759A3" w:rsidRDefault="000C73EC" w:rsidP="00C4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B759A3">
        <w:rPr>
          <w:rFonts w:asciiTheme="majorBidi" w:hAnsiTheme="majorBidi"/>
          <w:sz w:val="30"/>
          <w:szCs w:val="30"/>
        </w:rPr>
        <w:t xml:space="preserve">JSP-W1 </w:t>
      </w:r>
      <w:r w:rsidRPr="00B759A3">
        <w:rPr>
          <w:rFonts w:asciiTheme="majorBidi" w:hAnsiTheme="majorBidi"/>
          <w:sz w:val="30"/>
          <w:szCs w:val="30"/>
          <w:cs/>
        </w:rPr>
        <w:t>มีดังนี้</w:t>
      </w:r>
    </w:p>
    <w:p w14:paraId="6368EFEC" w14:textId="77777777" w:rsidR="000C73EC" w:rsidRPr="00B759A3" w:rsidRDefault="000C73EC" w:rsidP="00C4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990"/>
        <w:gridCol w:w="270"/>
        <w:gridCol w:w="990"/>
        <w:gridCol w:w="270"/>
        <w:gridCol w:w="900"/>
        <w:gridCol w:w="270"/>
        <w:gridCol w:w="990"/>
        <w:gridCol w:w="270"/>
        <w:gridCol w:w="1080"/>
        <w:gridCol w:w="270"/>
        <w:gridCol w:w="1440"/>
      </w:tblGrid>
      <w:tr w:rsidR="000C73EC" w:rsidRPr="00B759A3" w14:paraId="01F3CED8" w14:textId="77777777">
        <w:trPr>
          <w:tblHeader/>
        </w:trPr>
        <w:tc>
          <w:tcPr>
            <w:tcW w:w="1440" w:type="dxa"/>
          </w:tcPr>
          <w:p w14:paraId="4BC90E52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37349B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จำนวนหน่วยใบสำคัญแสดงสิทธิ</w:t>
            </w:r>
          </w:p>
        </w:tc>
        <w:tc>
          <w:tcPr>
            <w:tcW w:w="270" w:type="dxa"/>
            <w:vAlign w:val="bottom"/>
          </w:tcPr>
          <w:p w14:paraId="0FEA0FD4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16DF2B0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</w:t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270" w:type="dxa"/>
            <w:vAlign w:val="bottom"/>
          </w:tcPr>
          <w:p w14:paraId="12040608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F682E4F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  <w:vAlign w:val="bottom"/>
          </w:tcPr>
          <w:p w14:paraId="1AC55887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E205FE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เงินรับจากการใช้สิทธิในการซื้อหุ้นสามัญ</w:t>
            </w:r>
          </w:p>
        </w:tc>
        <w:tc>
          <w:tcPr>
            <w:tcW w:w="270" w:type="dxa"/>
            <w:vAlign w:val="bottom"/>
          </w:tcPr>
          <w:p w14:paraId="3D0C97AC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7237661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ทุนที่ชำระแล้ว</w:t>
            </w:r>
            <w:r w:rsidRPr="00B759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ที่เพิ่มขึ้นจากการใช้สิทธิจากใบสำคัญแสดงสิทธิ</w:t>
            </w:r>
          </w:p>
        </w:tc>
        <w:tc>
          <w:tcPr>
            <w:tcW w:w="270" w:type="dxa"/>
            <w:vAlign w:val="bottom"/>
          </w:tcPr>
          <w:p w14:paraId="1681395D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6825B41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วันที่จดทะเบียน</w:t>
            </w:r>
            <w:r w:rsidRPr="00B759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เพิ่มทุนจากการใช้สิทธิตามใบสำคัญแสดงสิทธิกับกระทรวงพาณิชย์</w:t>
            </w:r>
          </w:p>
        </w:tc>
      </w:tr>
      <w:tr w:rsidR="000C73EC" w:rsidRPr="00B759A3" w14:paraId="37B1BC61" w14:textId="77777777" w:rsidTr="00B02ECA">
        <w:trPr>
          <w:tblHeader/>
        </w:trPr>
        <w:tc>
          <w:tcPr>
            <w:tcW w:w="1440" w:type="dxa"/>
          </w:tcPr>
          <w:p w14:paraId="0152DC43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2D894C3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น่วย)</w:t>
            </w:r>
          </w:p>
        </w:tc>
        <w:tc>
          <w:tcPr>
            <w:tcW w:w="270" w:type="dxa"/>
          </w:tcPr>
          <w:p w14:paraId="29CFE3F0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hideMark/>
          </w:tcPr>
          <w:p w14:paraId="27683286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หุ้น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3670B54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hideMark/>
          </w:tcPr>
          <w:p w14:paraId="032A8EC1" w14:textId="0CDCE748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12B3318C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F807A82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E8DC56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hideMark/>
          </w:tcPr>
          <w:p w14:paraId="4659CD0C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1C1E4C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hideMark/>
          </w:tcPr>
          <w:p w14:paraId="17C33AC1" w14:textId="77777777" w:rsidR="000C73EC" w:rsidRPr="00B759A3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B02ECA" w:rsidRPr="00B759A3" w14:paraId="147DBDC0" w14:textId="77777777">
        <w:trPr>
          <w:trHeight w:val="137"/>
        </w:trPr>
        <w:tc>
          <w:tcPr>
            <w:tcW w:w="1440" w:type="dxa"/>
          </w:tcPr>
          <w:p w14:paraId="0A62B639" w14:textId="7A2D58C2" w:rsidR="00B02ECA" w:rsidRPr="00B759A3" w:rsidRDefault="00B02E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07F5500C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0C9DB2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0A9E7E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6EFFAB" w14:textId="77777777" w:rsidR="00B02ECA" w:rsidRPr="00B759A3" w:rsidRDefault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53304B" w14:textId="77777777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079AD" w14:textId="77777777" w:rsidR="00B02ECA" w:rsidRPr="00B759A3" w:rsidRDefault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89FD0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17D0B8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EFABC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D5DA9C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0641F" w14:textId="77777777" w:rsidR="00B02ECA" w:rsidRPr="00B759A3" w:rsidRDefault="00B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ECA" w:rsidRPr="00B759A3" w14:paraId="06923119" w14:textId="77777777" w:rsidTr="00B02ECA">
        <w:trPr>
          <w:trHeight w:val="137"/>
        </w:trPr>
        <w:tc>
          <w:tcPr>
            <w:tcW w:w="1440" w:type="dxa"/>
          </w:tcPr>
          <w:p w14:paraId="5DD7B4B9" w14:textId="5CC8F115" w:rsidR="00B02ECA" w:rsidRPr="00B759A3" w:rsidRDefault="00B02EC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เดือนสิงหาคม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3CF4F3" w14:textId="67150463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20,021</w:t>
            </w:r>
          </w:p>
        </w:tc>
        <w:tc>
          <w:tcPr>
            <w:tcW w:w="270" w:type="dxa"/>
          </w:tcPr>
          <w:p w14:paraId="388DDCA7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56CC5C" w14:textId="626A9049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20,021</w:t>
            </w:r>
          </w:p>
        </w:tc>
        <w:tc>
          <w:tcPr>
            <w:tcW w:w="270" w:type="dxa"/>
          </w:tcPr>
          <w:p w14:paraId="5DEAA928" w14:textId="77777777" w:rsidR="00B02ECA" w:rsidRPr="00B759A3" w:rsidRDefault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8452B" w14:textId="62164EE1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513229BC" w14:textId="77777777" w:rsidR="00B02ECA" w:rsidRPr="00B759A3" w:rsidRDefault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77E419" w14:textId="7890FC83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6E763B8A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D720A2" w14:textId="03D68D0E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000BB84E" w14:textId="77777777" w:rsidR="00B02ECA" w:rsidRPr="00B759A3" w:rsidRDefault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AA2675" w14:textId="0F491E9C" w:rsidR="00B02ECA" w:rsidRPr="00B759A3" w:rsidRDefault="00B02ECA" w:rsidP="00B02ECA">
            <w:pPr>
              <w:pStyle w:val="BodyText"/>
              <w:tabs>
                <w:tab w:val="clear" w:pos="90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B759A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02ECA" w:rsidRPr="00B759A3" w14:paraId="14477B2F" w14:textId="77777777" w:rsidTr="00B02ECA">
        <w:trPr>
          <w:trHeight w:val="137"/>
        </w:trPr>
        <w:tc>
          <w:tcPr>
            <w:tcW w:w="1440" w:type="dxa"/>
          </w:tcPr>
          <w:p w14:paraId="59B35950" w14:textId="77777777" w:rsidR="00B02ECA" w:rsidRPr="00B759A3" w:rsidRDefault="00B02ECA" w:rsidP="00B02EC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64680" w14:textId="3F13CA76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20,021</w:t>
            </w:r>
          </w:p>
        </w:tc>
        <w:tc>
          <w:tcPr>
            <w:tcW w:w="270" w:type="dxa"/>
          </w:tcPr>
          <w:p w14:paraId="647B80AD" w14:textId="77777777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676D" w14:textId="754AF5F1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20,021</w:t>
            </w:r>
          </w:p>
        </w:tc>
        <w:tc>
          <w:tcPr>
            <w:tcW w:w="270" w:type="dxa"/>
          </w:tcPr>
          <w:p w14:paraId="5100C718" w14:textId="77777777" w:rsidR="00B02ECA" w:rsidRPr="00B759A3" w:rsidRDefault="00B02ECA" w:rsidP="00B02ECA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5E2BF5C" w14:textId="3132FA9B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D3E585" w14:textId="77777777" w:rsidR="00B02ECA" w:rsidRPr="00B759A3" w:rsidRDefault="00B02ECA" w:rsidP="00B02ECA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18E288" w14:textId="003B8197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77B72C42" w14:textId="77777777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29CA4D" w14:textId="05E7378E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6342BC38" w14:textId="77777777" w:rsidR="00B02ECA" w:rsidRPr="00B759A3" w:rsidRDefault="00B02ECA" w:rsidP="00B0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3B9ECB" w14:textId="77777777" w:rsidR="00B02ECA" w:rsidRPr="00B759A3" w:rsidRDefault="00B02ECA" w:rsidP="00B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83960F8" w14:textId="77777777" w:rsidR="007E77E4" w:rsidRPr="00B759A3" w:rsidRDefault="007E77E4" w:rsidP="007E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3CA78E28" w14:textId="68EBAF6B" w:rsidR="007E77E4" w:rsidRPr="00B759A3" w:rsidRDefault="007E77E4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B759A3">
        <w:rPr>
          <w:rFonts w:asciiTheme="majorBidi" w:hAnsiTheme="majorBidi"/>
          <w:sz w:val="30"/>
          <w:szCs w:val="30"/>
        </w:rPr>
        <w:t xml:space="preserve">31 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B759A3">
        <w:rPr>
          <w:rFonts w:asciiTheme="majorBidi" w:hAnsiTheme="majorBidi"/>
          <w:sz w:val="30"/>
          <w:szCs w:val="30"/>
        </w:rPr>
        <w:t>256</w:t>
      </w:r>
      <w:r w:rsidR="00B02ECA" w:rsidRPr="00B759A3">
        <w:rPr>
          <w:rFonts w:asciiTheme="majorBidi" w:hAnsiTheme="majorBidi"/>
          <w:sz w:val="30"/>
          <w:szCs w:val="30"/>
        </w:rPr>
        <w:t xml:space="preserve">7 </w:t>
      </w:r>
      <w:r w:rsidR="00B02ECA" w:rsidRPr="00B759A3">
        <w:rPr>
          <w:rFonts w:asciiTheme="majorBidi" w:hAnsiTheme="majorBidi" w:hint="cs"/>
          <w:sz w:val="30"/>
          <w:szCs w:val="30"/>
          <w:cs/>
        </w:rPr>
        <w:t xml:space="preserve">ใบสำคัญแสดงสิทธิที่จะซื้อหุ้น </w:t>
      </w:r>
      <w:r w:rsidR="00B02ECA" w:rsidRPr="00B759A3">
        <w:rPr>
          <w:rFonts w:asciiTheme="majorBidi" w:hAnsiTheme="majorBidi"/>
          <w:sz w:val="30"/>
          <w:szCs w:val="30"/>
        </w:rPr>
        <w:t xml:space="preserve">JSP-W1 </w:t>
      </w:r>
      <w:r w:rsidR="00B02ECA" w:rsidRPr="00B759A3">
        <w:rPr>
          <w:rFonts w:asciiTheme="majorBidi" w:hAnsiTheme="majorBidi" w:hint="cs"/>
          <w:sz w:val="30"/>
          <w:szCs w:val="30"/>
          <w:cs/>
        </w:rPr>
        <w:t xml:space="preserve">ที่ยังไม่ได้สิทธิจำนวนคงเหลือจำนวน </w:t>
      </w:r>
      <w:r w:rsidR="00B02ECA" w:rsidRPr="00B759A3">
        <w:rPr>
          <w:rFonts w:asciiTheme="majorBidi" w:hAnsiTheme="majorBidi"/>
          <w:sz w:val="30"/>
          <w:szCs w:val="30"/>
        </w:rPr>
        <w:t xml:space="preserve">207.9 </w:t>
      </w:r>
      <w:r w:rsidR="00B02ECA" w:rsidRPr="00B759A3">
        <w:rPr>
          <w:rFonts w:asciiTheme="majorBidi" w:hAnsiTheme="majorBidi" w:hint="cs"/>
          <w:sz w:val="30"/>
          <w:szCs w:val="30"/>
          <w:cs/>
        </w:rPr>
        <w:t>ล้านหน่วย หมดอายุแล้ว</w:t>
      </w:r>
      <w:r w:rsidRPr="00B759A3">
        <w:rPr>
          <w:rFonts w:asciiTheme="majorBidi" w:hAnsiTheme="majorBidi"/>
          <w:sz w:val="30"/>
          <w:szCs w:val="30"/>
        </w:rPr>
        <w:t xml:space="preserve"> </w:t>
      </w:r>
    </w:p>
    <w:p w14:paraId="7882A513" w14:textId="77777777" w:rsidR="00B02ECA" w:rsidRPr="00B759A3" w:rsidRDefault="00B02ECA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7F6E812F" w14:textId="3CD7F915" w:rsidR="00B02ECA" w:rsidRPr="00B759A3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ใบสำคัญแสดงสิทธิที่จะซื้อหุ้นสามัญของบริษัท ครั้งที่ </w:t>
      </w:r>
      <w:r w:rsidRPr="00B759A3">
        <w:rPr>
          <w:rFonts w:asciiTheme="majorBidi" w:hAnsiTheme="majorBidi"/>
          <w:b/>
          <w:bCs/>
          <w:i/>
          <w:iCs/>
          <w:sz w:val="30"/>
          <w:szCs w:val="30"/>
        </w:rPr>
        <w:t>2 (JSP-W2)</w:t>
      </w:r>
    </w:p>
    <w:p w14:paraId="4D5EF769" w14:textId="77777777" w:rsidR="00B02ECA" w:rsidRPr="00B759A3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6636A" w14:textId="4793520D" w:rsidR="00B02ECA" w:rsidRPr="00B759A3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B759A3">
        <w:rPr>
          <w:rFonts w:asciiTheme="majorBidi" w:hAnsiTheme="majorBidi" w:cstheme="majorBidi"/>
          <w:sz w:val="30"/>
          <w:szCs w:val="30"/>
        </w:rPr>
        <w:t xml:space="preserve">14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B759A3">
        <w:rPr>
          <w:rFonts w:asciiTheme="majorBidi" w:hAnsiTheme="majorBidi" w:cstheme="majorBidi"/>
          <w:sz w:val="30"/>
          <w:szCs w:val="30"/>
        </w:rPr>
        <w:t xml:space="preserve">2567 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Pr="00B759A3">
        <w:rPr>
          <w:rFonts w:asciiTheme="majorBidi" w:hAnsiTheme="majorBidi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 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ครั้งที่ </w:t>
      </w:r>
      <w:r w:rsidRPr="00B759A3">
        <w:rPr>
          <w:rFonts w:asciiTheme="majorBidi" w:hAnsiTheme="majorBidi"/>
          <w:sz w:val="30"/>
          <w:szCs w:val="30"/>
        </w:rPr>
        <w:t xml:space="preserve">2 </w:t>
      </w:r>
      <w:r w:rsidRPr="00B759A3">
        <w:rPr>
          <w:rFonts w:asciiTheme="majorBidi" w:hAnsiTheme="majorBidi"/>
          <w:sz w:val="30"/>
          <w:szCs w:val="30"/>
          <w:cs/>
        </w:rPr>
        <w:t>(</w:t>
      </w:r>
      <w:r w:rsidRPr="00B759A3">
        <w:rPr>
          <w:rFonts w:asciiTheme="majorBidi" w:hAnsiTheme="majorBidi" w:cstheme="majorBidi"/>
          <w:sz w:val="30"/>
          <w:szCs w:val="30"/>
        </w:rPr>
        <w:t>JSP-W</w:t>
      </w:r>
      <w:r w:rsidRPr="00B759A3">
        <w:rPr>
          <w:rFonts w:asciiTheme="majorBidi" w:hAnsiTheme="majorBidi"/>
          <w:sz w:val="30"/>
          <w:szCs w:val="30"/>
        </w:rPr>
        <w:t>2</w:t>
      </w:r>
      <w:r w:rsidRPr="00B759A3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Pr="00B759A3">
        <w:rPr>
          <w:rFonts w:asciiTheme="majorBidi" w:hAnsiTheme="majorBidi"/>
          <w:sz w:val="30"/>
          <w:szCs w:val="30"/>
        </w:rPr>
        <w:t>237.3</w:t>
      </w:r>
      <w:r w:rsidRPr="00B759A3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 w:rsidRPr="00B759A3">
        <w:rPr>
          <w:rFonts w:asciiTheme="majorBidi" w:hAnsiTheme="majorBidi"/>
          <w:sz w:val="30"/>
          <w:szCs w:val="30"/>
        </w:rPr>
        <w:t>2</w:t>
      </w:r>
      <w:r w:rsidRPr="00B759A3">
        <w:rPr>
          <w:rFonts w:asciiTheme="majorBidi" w:hAnsiTheme="majorBidi"/>
          <w:sz w:val="30"/>
          <w:szCs w:val="30"/>
          <w:cs/>
        </w:rPr>
        <w:t xml:space="preserve"> หุ้นสามัญเดิมต่อ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/>
          <w:sz w:val="30"/>
          <w:szCs w:val="30"/>
        </w:rPr>
        <w:t>1</w:t>
      </w:r>
      <w:r w:rsidRPr="00B759A3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 w:rsidRPr="00B759A3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5A60C567" w14:textId="77777777" w:rsidR="00B02ECA" w:rsidRPr="00B759A3" w:rsidRDefault="00B02ECA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0653AC" w:rsidRPr="00B759A3" w14:paraId="7E7A4948" w14:textId="77777777" w:rsidTr="00C937E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1EFD6" w14:textId="77777777" w:rsidR="00B02ECA" w:rsidRPr="00B759A3" w:rsidRDefault="00B02ECA" w:rsidP="008A2E70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0CDAC268" w14:textId="77777777" w:rsidR="00B02ECA" w:rsidRPr="00B759A3" w:rsidRDefault="00B02ECA" w:rsidP="008A2E70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0C535" w14:textId="77777777" w:rsidR="00B02ECA" w:rsidRPr="00B759A3" w:rsidRDefault="00B02ECA" w:rsidP="008A2E70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3E2569" w:rsidRPr="00B759A3" w14:paraId="5ADA6690" w14:textId="77777777" w:rsidTr="00C937E4">
        <w:tc>
          <w:tcPr>
            <w:tcW w:w="3510" w:type="dxa"/>
            <w:tcBorders>
              <w:top w:val="single" w:sz="4" w:space="0" w:color="auto"/>
            </w:tcBorders>
            <w:hideMark/>
          </w:tcPr>
          <w:p w14:paraId="345A56DA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08C2C13D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single" w:sz="4" w:space="0" w:color="auto"/>
            </w:tcBorders>
            <w:hideMark/>
          </w:tcPr>
          <w:p w14:paraId="327C050C" w14:textId="5FE7A31C" w:rsidR="00B02ECA" w:rsidRPr="00B759A3" w:rsidRDefault="007A5044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C1B87" w:rsidRPr="00B759A3" w14:paraId="3B0A606B" w14:textId="77777777" w:rsidTr="008A2E70">
        <w:tc>
          <w:tcPr>
            <w:tcW w:w="3510" w:type="dxa"/>
            <w:hideMark/>
          </w:tcPr>
          <w:p w14:paraId="079D8DEA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4259F731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06CDA96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1C1B87" w:rsidRPr="00B759A3" w14:paraId="632E7C61" w14:textId="77777777" w:rsidTr="008A2E70">
        <w:tc>
          <w:tcPr>
            <w:tcW w:w="3510" w:type="dxa"/>
            <w:hideMark/>
          </w:tcPr>
          <w:p w14:paraId="1821BDFE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618279EF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658CBCA9" w14:textId="19BCAF4D" w:rsidR="00B02ECA" w:rsidRPr="00B759A3" w:rsidRDefault="007A5044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4.00</w:t>
            </w:r>
            <w:r w:rsidR="00B02ECA"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2ECA"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1C1B87" w:rsidRPr="00B759A3" w14:paraId="47EFC22E" w14:textId="77777777" w:rsidTr="008A2E70">
        <w:tc>
          <w:tcPr>
            <w:tcW w:w="3510" w:type="dxa"/>
            <w:hideMark/>
          </w:tcPr>
          <w:p w14:paraId="09667F0A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3C246864" w14:textId="77777777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BC5A249" w14:textId="7BF4260E" w:rsidR="00B02ECA" w:rsidRPr="00B759A3" w:rsidRDefault="00B02ECA" w:rsidP="008A2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="Angsana New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ผู้ถือใบสำคัญแสดงสิทธิสามารถใช้สิทธิตามใบสำคัญแสดงสิทธิได้</w:t>
            </w:r>
            <w:r w:rsidR="007A5044" w:rsidRPr="00B759A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ครั้งเดียวในวันที่ครบกำหนดอายุของใบสำคัญแสดงสิทธิซึ่งจะตรงกับวันที่ </w:t>
            </w:r>
            <w:r w:rsidR="007A5044" w:rsidRPr="00B759A3">
              <w:rPr>
                <w:rFonts w:asciiTheme="majorBidi" w:hAnsiTheme="majorBidi" w:cs="Angsana New"/>
                <w:sz w:val="30"/>
                <w:szCs w:val="30"/>
              </w:rPr>
              <w:t xml:space="preserve">8 </w:t>
            </w:r>
            <w:r w:rsidR="007A5044" w:rsidRPr="00B759A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ธันวาคม </w:t>
            </w:r>
            <w:r w:rsidR="007A5044" w:rsidRPr="00B759A3">
              <w:rPr>
                <w:rFonts w:asciiTheme="majorBidi" w:hAnsiTheme="majorBidi" w:cs="Angsana New"/>
                <w:sz w:val="30"/>
                <w:szCs w:val="30"/>
              </w:rPr>
              <w:t>2568</w:t>
            </w:r>
            <w:r w:rsidRPr="00B759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18D4E44A" w14:textId="77777777" w:rsidR="00C46C07" w:rsidRPr="00B759A3" w:rsidRDefault="00C46C07" w:rsidP="00B0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17B4B081" w14:textId="38BF86C2" w:rsidR="00C46C07" w:rsidRPr="00B759A3" w:rsidRDefault="00C46C07" w:rsidP="00C4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B759A3">
        <w:rPr>
          <w:rFonts w:asciiTheme="majorBidi" w:hAnsiTheme="majorBidi"/>
          <w:sz w:val="30"/>
          <w:szCs w:val="30"/>
        </w:rPr>
        <w:t xml:space="preserve">JSP-W2 </w:t>
      </w:r>
      <w:r w:rsidRPr="00B759A3">
        <w:rPr>
          <w:rFonts w:asciiTheme="majorBidi" w:hAnsiTheme="majorBidi"/>
          <w:sz w:val="30"/>
          <w:szCs w:val="30"/>
          <w:cs/>
        </w:rPr>
        <w:t>มีดังนี้</w:t>
      </w:r>
    </w:p>
    <w:p w14:paraId="09E40575" w14:textId="77777777" w:rsidR="00C46C07" w:rsidRPr="00B759A3" w:rsidRDefault="00C46C07" w:rsidP="00C4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990"/>
        <w:gridCol w:w="270"/>
        <w:gridCol w:w="990"/>
        <w:gridCol w:w="270"/>
        <w:gridCol w:w="900"/>
        <w:gridCol w:w="270"/>
        <w:gridCol w:w="990"/>
        <w:gridCol w:w="270"/>
        <w:gridCol w:w="1080"/>
        <w:gridCol w:w="270"/>
        <w:gridCol w:w="1440"/>
      </w:tblGrid>
      <w:tr w:rsidR="00C46C07" w:rsidRPr="00B759A3" w14:paraId="4DF281C5" w14:textId="77777777">
        <w:trPr>
          <w:tblHeader/>
        </w:trPr>
        <w:tc>
          <w:tcPr>
            <w:tcW w:w="1440" w:type="dxa"/>
          </w:tcPr>
          <w:p w14:paraId="0BB1FCA6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636270C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จำนวนหน่วยใบสำคัญแสดงสิทธิ</w:t>
            </w:r>
          </w:p>
        </w:tc>
        <w:tc>
          <w:tcPr>
            <w:tcW w:w="270" w:type="dxa"/>
            <w:vAlign w:val="bottom"/>
          </w:tcPr>
          <w:p w14:paraId="2684E0C9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2B0484C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</w:t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270" w:type="dxa"/>
            <w:vAlign w:val="bottom"/>
          </w:tcPr>
          <w:p w14:paraId="4FD27E2D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93F53C5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  <w:vAlign w:val="bottom"/>
          </w:tcPr>
          <w:p w14:paraId="6D7D9B15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6B371C3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เงินรับจากการใช้สิทธิในการซื้อหุ้นสามัญ</w:t>
            </w:r>
          </w:p>
        </w:tc>
        <w:tc>
          <w:tcPr>
            <w:tcW w:w="270" w:type="dxa"/>
            <w:vAlign w:val="bottom"/>
          </w:tcPr>
          <w:p w14:paraId="2D200681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0A65356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ทุนที่ชำระแล้ว</w:t>
            </w:r>
            <w:r w:rsidRPr="00B759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ที่เพิ่มขึ้นจากการใช้สิทธิจากใบสำคัญแสดงสิทธิ</w:t>
            </w:r>
          </w:p>
        </w:tc>
        <w:tc>
          <w:tcPr>
            <w:tcW w:w="270" w:type="dxa"/>
            <w:vAlign w:val="bottom"/>
          </w:tcPr>
          <w:p w14:paraId="47D7E73A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0CE85DF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วันที่จดทะเบียน</w:t>
            </w:r>
            <w:r w:rsidRPr="00B759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เพิ่มทุนจากการใช้สิทธิตามใบสำคัญแสดงสิทธิกับกระทรวงพาณิชย์</w:t>
            </w:r>
          </w:p>
        </w:tc>
      </w:tr>
      <w:tr w:rsidR="00C46C07" w:rsidRPr="00B759A3" w14:paraId="302360DB" w14:textId="77777777">
        <w:trPr>
          <w:tblHeader/>
        </w:trPr>
        <w:tc>
          <w:tcPr>
            <w:tcW w:w="1440" w:type="dxa"/>
          </w:tcPr>
          <w:p w14:paraId="6B694086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FDD4C57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น่วย)</w:t>
            </w:r>
          </w:p>
        </w:tc>
        <w:tc>
          <w:tcPr>
            <w:tcW w:w="270" w:type="dxa"/>
          </w:tcPr>
          <w:p w14:paraId="27C68298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hideMark/>
          </w:tcPr>
          <w:p w14:paraId="058CC4A8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หุ้น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46126CB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hideMark/>
          </w:tcPr>
          <w:p w14:paraId="1E19F158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644C8E44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7FAA39D" w14:textId="4D3B41D3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563A0DE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hideMark/>
          </w:tcPr>
          <w:p w14:paraId="2A1F2E88" w14:textId="5EE67FC8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B759A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B759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948CEA2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hideMark/>
          </w:tcPr>
          <w:p w14:paraId="492BCB4F" w14:textId="77777777" w:rsidR="00C46C07" w:rsidRPr="00B759A3" w:rsidRDefault="00C46C0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C46C07" w:rsidRPr="00B759A3" w14:paraId="2470C6EB" w14:textId="77777777">
        <w:trPr>
          <w:trHeight w:val="137"/>
        </w:trPr>
        <w:tc>
          <w:tcPr>
            <w:tcW w:w="1440" w:type="dxa"/>
          </w:tcPr>
          <w:p w14:paraId="58476C27" w14:textId="4615B47A" w:rsidR="00C46C07" w:rsidRPr="00B759A3" w:rsidRDefault="00C46C0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470CEFA8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2D18D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3E000A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45619" w14:textId="77777777" w:rsidR="00C46C07" w:rsidRPr="00B759A3" w:rsidRDefault="00C46C07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B7EE73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384CD" w14:textId="77777777" w:rsidR="00C46C07" w:rsidRPr="00B759A3" w:rsidRDefault="00C46C07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4A69D6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B2DE0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ABE363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F0DED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062972" w14:textId="77777777" w:rsidR="00C46C07" w:rsidRPr="00B759A3" w:rsidRDefault="00C4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6C07" w:rsidRPr="00B759A3" w14:paraId="1ED955A6" w14:textId="77777777">
        <w:trPr>
          <w:trHeight w:val="137"/>
        </w:trPr>
        <w:tc>
          <w:tcPr>
            <w:tcW w:w="1440" w:type="dxa"/>
          </w:tcPr>
          <w:p w14:paraId="158BEA4F" w14:textId="72CAD79D" w:rsidR="00C46C07" w:rsidRPr="00B759A3" w:rsidRDefault="00C46C0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A8905F" w14:textId="3E831A53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64B764C6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A1FF15" w14:textId="5BAE8AB1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63C3ABD5" w14:textId="77777777" w:rsidR="00C46C07" w:rsidRPr="00B759A3" w:rsidRDefault="00C46C07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A3F719" w14:textId="6B8D6381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59A3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70" w:type="dxa"/>
          </w:tcPr>
          <w:p w14:paraId="014B696E" w14:textId="77777777" w:rsidR="00C46C07" w:rsidRPr="00B759A3" w:rsidRDefault="00C46C07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18514A" w14:textId="1A9DB639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50F363CB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834DF" w14:textId="339C2F50" w:rsidR="00C46C07" w:rsidRPr="00B759A3" w:rsidRDefault="00D05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121057D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DC41E8" w14:textId="22D29DDD" w:rsidR="00C46C07" w:rsidRPr="00B759A3" w:rsidRDefault="00C46C07">
            <w:pPr>
              <w:pStyle w:val="BodyText"/>
              <w:tabs>
                <w:tab w:val="clear" w:pos="90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759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759A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46C07" w:rsidRPr="00B759A3" w14:paraId="27DD83A9" w14:textId="77777777">
        <w:trPr>
          <w:trHeight w:val="137"/>
        </w:trPr>
        <w:tc>
          <w:tcPr>
            <w:tcW w:w="1440" w:type="dxa"/>
          </w:tcPr>
          <w:p w14:paraId="12B783C5" w14:textId="77777777" w:rsidR="00C46C07" w:rsidRPr="00B759A3" w:rsidRDefault="00C46C0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46D477" w14:textId="7F808CAE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2951A00A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756C0F" w14:textId="746723FB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22BF5FC8" w14:textId="77777777" w:rsidR="00C46C07" w:rsidRPr="00B759A3" w:rsidRDefault="00C46C07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2CA3773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BE0EAB" w14:textId="77777777" w:rsidR="00C46C07" w:rsidRPr="00B759A3" w:rsidRDefault="00C46C07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459270" w14:textId="3B91AEAA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580F7DC5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58D96A" w14:textId="04987F45" w:rsidR="00C46C07" w:rsidRPr="00B759A3" w:rsidRDefault="00D05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C999219" w14:textId="77777777" w:rsidR="00C46C07" w:rsidRPr="00B759A3" w:rsidRDefault="00C46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8693B6" w14:textId="77777777" w:rsidR="00C46C07" w:rsidRPr="00B759A3" w:rsidRDefault="00C4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810BC5D" w14:textId="77777777" w:rsidR="00C46C07" w:rsidRPr="00B759A3" w:rsidRDefault="00C46C07" w:rsidP="00C4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0719AF80" w14:textId="79CC54D8" w:rsidR="00B02ECA" w:rsidRPr="00B759A3" w:rsidRDefault="007A5044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B759A3">
        <w:rPr>
          <w:rFonts w:asciiTheme="majorBidi" w:hAnsiTheme="majorBidi"/>
          <w:sz w:val="30"/>
          <w:szCs w:val="30"/>
        </w:rPr>
        <w:t xml:space="preserve">31 </w:t>
      </w:r>
      <w:r w:rsidRPr="00B759A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C46C07" w:rsidRPr="00B759A3">
        <w:rPr>
          <w:rFonts w:asciiTheme="majorBidi" w:hAnsiTheme="majorBidi"/>
          <w:sz w:val="30"/>
          <w:szCs w:val="30"/>
        </w:rPr>
        <w:t>2568</w:t>
      </w:r>
      <w:r w:rsidR="00C46C07" w:rsidRPr="00B759A3">
        <w:rPr>
          <w:rFonts w:asciiTheme="majorBidi" w:hAnsiTheme="majorBidi"/>
          <w:sz w:val="30"/>
          <w:szCs w:val="30"/>
          <w:cs/>
        </w:rPr>
        <w:t xml:space="preserve"> ใบสำคัญแสดงสิทธิที่จะซื้อหุ้น </w:t>
      </w:r>
      <w:r w:rsidR="00C46C07" w:rsidRPr="00B759A3">
        <w:rPr>
          <w:rFonts w:asciiTheme="majorBidi" w:hAnsiTheme="majorBidi"/>
          <w:sz w:val="30"/>
          <w:szCs w:val="30"/>
        </w:rPr>
        <w:t>JSP-W2</w:t>
      </w:r>
      <w:r w:rsidR="00C46C07" w:rsidRPr="00B759A3">
        <w:rPr>
          <w:rFonts w:asciiTheme="majorBidi" w:hAnsiTheme="majorBidi"/>
          <w:sz w:val="30"/>
          <w:szCs w:val="30"/>
          <w:cs/>
        </w:rPr>
        <w:t xml:space="preserve"> ที่ยังไม่ได้สิทธิจำนวนคงเหลือจำนวน </w:t>
      </w:r>
      <w:r w:rsidR="00C46C07" w:rsidRPr="00B759A3">
        <w:rPr>
          <w:rFonts w:asciiTheme="majorBidi" w:hAnsiTheme="majorBidi"/>
          <w:sz w:val="30"/>
          <w:szCs w:val="30"/>
        </w:rPr>
        <w:t>237.3</w:t>
      </w:r>
      <w:r w:rsidR="00C46C07" w:rsidRPr="00B759A3">
        <w:rPr>
          <w:rFonts w:asciiTheme="majorBidi" w:hAnsiTheme="majorBidi"/>
          <w:sz w:val="30"/>
          <w:szCs w:val="30"/>
          <w:cs/>
        </w:rPr>
        <w:t xml:space="preserve"> ล้านหน่วย หมดอายุแล้ว </w:t>
      </w:r>
      <w:r w:rsidR="00C46C07" w:rsidRPr="00B759A3">
        <w:rPr>
          <w:rFonts w:asciiTheme="majorBidi" w:hAnsiTheme="majorBidi"/>
          <w:i/>
          <w:iCs/>
          <w:sz w:val="30"/>
          <w:szCs w:val="30"/>
        </w:rPr>
        <w:t>(2</w:t>
      </w:r>
      <w:r w:rsidRPr="00B759A3">
        <w:rPr>
          <w:rFonts w:asciiTheme="majorBidi" w:hAnsiTheme="majorBidi"/>
          <w:i/>
          <w:iCs/>
          <w:sz w:val="30"/>
          <w:szCs w:val="30"/>
        </w:rPr>
        <w:t>567</w:t>
      </w:r>
      <w:r w:rsidR="00C46C07" w:rsidRPr="00B759A3">
        <w:rPr>
          <w:rFonts w:asciiTheme="majorBidi" w:hAnsiTheme="majorBidi"/>
          <w:i/>
          <w:iCs/>
          <w:sz w:val="30"/>
          <w:szCs w:val="30"/>
        </w:rPr>
        <w:t xml:space="preserve"> :</w:t>
      </w:r>
      <w:r w:rsidRPr="00B759A3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B759A3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บริษัทมีใบสำคัญแสดงสิทธิ </w:t>
      </w:r>
      <w:r w:rsidRPr="00B759A3">
        <w:rPr>
          <w:rFonts w:asciiTheme="majorBidi" w:hAnsiTheme="majorBidi"/>
          <w:i/>
          <w:iCs/>
          <w:sz w:val="30"/>
          <w:szCs w:val="30"/>
        </w:rPr>
        <w:t xml:space="preserve">JSP-W2 </w:t>
      </w:r>
      <w:r w:rsidRPr="00B759A3">
        <w:rPr>
          <w:rFonts w:asciiTheme="majorBidi" w:hAnsiTheme="majorBidi" w:hint="cs"/>
          <w:i/>
          <w:iCs/>
          <w:sz w:val="30"/>
          <w:szCs w:val="30"/>
          <w:cs/>
        </w:rPr>
        <w:t>ที่ยังไม่ได้ใช้สิทธิซื้อหุ้นคงเหลือ</w:t>
      </w:r>
      <w:r w:rsidR="005D1CD6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>จำนวน</w:t>
      </w:r>
      <w:r w:rsidRPr="00B759A3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759A3">
        <w:rPr>
          <w:rFonts w:asciiTheme="majorBidi" w:hAnsiTheme="majorBidi"/>
          <w:i/>
          <w:iCs/>
          <w:sz w:val="30"/>
          <w:szCs w:val="30"/>
        </w:rPr>
        <w:t xml:space="preserve">237.3 </w:t>
      </w:r>
      <w:r w:rsidRPr="00B759A3">
        <w:rPr>
          <w:rFonts w:asciiTheme="majorBidi" w:hAnsiTheme="majorBidi" w:hint="cs"/>
          <w:i/>
          <w:iCs/>
          <w:sz w:val="30"/>
          <w:szCs w:val="30"/>
          <w:cs/>
        </w:rPr>
        <w:t>ล้านหน่วย</w:t>
      </w:r>
      <w:r w:rsidR="00C46C07" w:rsidRPr="00B759A3">
        <w:rPr>
          <w:rFonts w:asciiTheme="majorBidi" w:hAnsiTheme="majorBidi"/>
          <w:i/>
          <w:iCs/>
          <w:sz w:val="30"/>
          <w:szCs w:val="30"/>
        </w:rPr>
        <w:t>)</w:t>
      </w:r>
      <w:r w:rsidR="00C46C07" w:rsidRPr="00B759A3">
        <w:rPr>
          <w:rFonts w:asciiTheme="majorBidi" w:hAnsiTheme="majorBidi"/>
          <w:sz w:val="30"/>
          <w:szCs w:val="30"/>
        </w:rPr>
        <w:t xml:space="preserve"> </w:t>
      </w:r>
    </w:p>
    <w:p w14:paraId="44F6574D" w14:textId="5D3B65B9" w:rsidR="00C937E4" w:rsidRPr="00B759A3" w:rsidRDefault="00C93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</w:rPr>
        <w:br w:type="page"/>
      </w:r>
    </w:p>
    <w:p w14:paraId="0490CA9F" w14:textId="559C869A" w:rsidR="00597858" w:rsidRPr="00B759A3" w:rsidRDefault="00BC5CBC" w:rsidP="00890DA6">
      <w:pPr>
        <w:pStyle w:val="FSContent"/>
        <w:tabs>
          <w:tab w:val="left" w:pos="540"/>
        </w:tabs>
        <w:ind w:left="0"/>
        <w:rPr>
          <w:spacing w:val="-4"/>
          <w:lang w:val="en-US"/>
        </w:rPr>
      </w:pPr>
      <w:r w:rsidRPr="00B759A3">
        <w:rPr>
          <w:rFonts w:asciiTheme="majorBidi" w:hAnsiTheme="majorBidi" w:cstheme="majorBidi"/>
          <w:b/>
          <w:bCs/>
          <w:lang w:val="en-GB"/>
        </w:rPr>
        <w:lastRenderedPageBreak/>
        <w:t>19</w:t>
      </w:r>
      <w:r w:rsidR="00890DA6" w:rsidRPr="00B759A3">
        <w:rPr>
          <w:rFonts w:asciiTheme="majorBidi" w:hAnsiTheme="majorBidi" w:cstheme="majorBidi"/>
          <w:b/>
          <w:bCs/>
          <w:cs/>
          <w:lang w:val="en-GB"/>
        </w:rPr>
        <w:tab/>
      </w:r>
      <w:r w:rsidR="00597858" w:rsidRPr="00B759A3">
        <w:rPr>
          <w:rFonts w:asciiTheme="majorBidi" w:hAnsiTheme="majorBidi" w:cstheme="majorBidi"/>
          <w:b/>
          <w:bCs/>
          <w:cs/>
          <w:lang w:val="en-GB"/>
        </w:rPr>
        <w:t>สำรอง</w:t>
      </w:r>
    </w:p>
    <w:p w14:paraId="41B9D8C1" w14:textId="71653D14" w:rsidR="00597858" w:rsidRPr="00B759A3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553CA" w14:textId="77777777" w:rsidR="004C66A0" w:rsidRPr="00B759A3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061C421B" w14:textId="77777777" w:rsidR="004C66A0" w:rsidRPr="00B759A3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520B17F" w14:textId="77777777" w:rsidR="004C66A0" w:rsidRPr="00B759A3" w:rsidRDefault="004C66A0" w:rsidP="004C66A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/</w:t>
      </w: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3E52339" w14:textId="77777777" w:rsidR="004C66A0" w:rsidRPr="00B759A3" w:rsidRDefault="004C66A0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5FA37" w14:textId="09A01357" w:rsidR="00B30364" w:rsidRPr="00B759A3" w:rsidRDefault="00597858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D129518" w14:textId="77777777" w:rsidR="00D257B2" w:rsidRPr="00B759A3" w:rsidRDefault="00D257B2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18753" w14:textId="4B97CBB1" w:rsidR="00597858" w:rsidRPr="00B759A3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759A3">
        <w:rPr>
          <w:rFonts w:asciiTheme="majorBidi" w:hAnsiTheme="majorBidi" w:cstheme="majorBidi"/>
          <w:sz w:val="30"/>
          <w:szCs w:val="30"/>
        </w:rPr>
        <w:t>2535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759A3">
        <w:rPr>
          <w:rFonts w:asciiTheme="majorBidi" w:hAnsiTheme="majorBidi" w:cstheme="majorBidi"/>
          <w:sz w:val="30"/>
          <w:szCs w:val="30"/>
        </w:rPr>
        <w:t>116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759A3">
        <w:rPr>
          <w:rFonts w:asciiTheme="majorBidi" w:hAnsiTheme="majorBidi" w:cstheme="majorBidi"/>
          <w:sz w:val="30"/>
          <w:szCs w:val="30"/>
        </w:rPr>
        <w:t>“</w:t>
      </w:r>
      <w:r w:rsidRPr="00B759A3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759A3">
        <w:rPr>
          <w:rFonts w:asciiTheme="majorBidi" w:hAnsiTheme="majorBidi" w:cstheme="majorBidi"/>
          <w:sz w:val="30"/>
          <w:szCs w:val="30"/>
        </w:rPr>
        <w:t>”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B759A3">
        <w:rPr>
          <w:rFonts w:asciiTheme="majorBidi" w:hAnsiTheme="majorBidi" w:cstheme="majorBidi"/>
          <w:sz w:val="30"/>
          <w:szCs w:val="30"/>
        </w:rPr>
        <w:t xml:space="preserve">5 </w:t>
      </w:r>
      <w:r w:rsidRPr="00B759A3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373FE3" w:rsidRPr="00B759A3">
        <w:rPr>
          <w:rFonts w:asciiTheme="majorBidi" w:hAnsiTheme="majorBidi"/>
          <w:sz w:val="30"/>
          <w:szCs w:val="30"/>
          <w:cs/>
        </w:rPr>
        <w:t>สำรอง</w:t>
      </w:r>
      <w:r w:rsidR="00F975A5" w:rsidRPr="00B759A3">
        <w:rPr>
          <w:rFonts w:asciiTheme="majorBidi" w:hAnsiTheme="majorBidi" w:hint="cs"/>
          <w:sz w:val="30"/>
          <w:szCs w:val="30"/>
          <w:cs/>
        </w:rPr>
        <w:t>ดังกล่าว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มีจำนวนไม่น้อยกว่าร้อยละ </w:t>
      </w:r>
      <w:r w:rsidRPr="00B759A3">
        <w:rPr>
          <w:rFonts w:asciiTheme="majorBidi" w:hAnsiTheme="majorBidi" w:cstheme="majorBidi"/>
          <w:sz w:val="30"/>
          <w:szCs w:val="30"/>
        </w:rPr>
        <w:t xml:space="preserve">10 </w:t>
      </w:r>
      <w:r w:rsidRPr="00B759A3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740C3B3" w14:textId="77777777" w:rsidR="00891E73" w:rsidRPr="00B759A3" w:rsidRDefault="00891E73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ADA1C" w14:textId="4FC77996" w:rsidR="00891E73" w:rsidRPr="00B759A3" w:rsidRDefault="00891E73" w:rsidP="008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ในระหว่างปีสิ้นสุดวันที่ </w:t>
      </w:r>
      <w:r w:rsidR="004D0C58" w:rsidRPr="00B759A3">
        <w:rPr>
          <w:rFonts w:asciiTheme="majorBidi" w:hAnsiTheme="majorBidi"/>
          <w:sz w:val="30"/>
          <w:szCs w:val="30"/>
        </w:rPr>
        <w:t>31</w:t>
      </w:r>
      <w:r w:rsidRPr="00B759A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D0C58" w:rsidRPr="00B759A3">
        <w:rPr>
          <w:rFonts w:asciiTheme="majorBidi" w:hAnsiTheme="majorBidi"/>
          <w:sz w:val="30"/>
          <w:szCs w:val="30"/>
        </w:rPr>
        <w:t xml:space="preserve">2568 </w:t>
      </w:r>
      <w:r w:rsidRPr="00B759A3">
        <w:rPr>
          <w:rFonts w:asciiTheme="majorBidi" w:hAnsiTheme="majorBidi"/>
          <w:sz w:val="30"/>
          <w:szCs w:val="30"/>
          <w:cs/>
        </w:rPr>
        <w:t xml:space="preserve">บริษัทได้จัดสรรสำรองตามกฎหมายเป็นจำนวน </w:t>
      </w:r>
      <w:r w:rsidR="004D0C58" w:rsidRPr="00B759A3">
        <w:rPr>
          <w:rFonts w:asciiTheme="majorBidi" w:hAnsiTheme="majorBidi"/>
          <w:sz w:val="30"/>
          <w:szCs w:val="30"/>
        </w:rPr>
        <w:t>3.</w:t>
      </w:r>
      <w:r w:rsidR="00F84C2B" w:rsidRPr="00B759A3">
        <w:rPr>
          <w:rFonts w:asciiTheme="majorBidi" w:hAnsiTheme="majorBidi"/>
          <w:sz w:val="30"/>
          <w:szCs w:val="30"/>
        </w:rPr>
        <w:t>0</w:t>
      </w:r>
      <w:r w:rsidR="004D0C58" w:rsidRPr="00B759A3">
        <w:rPr>
          <w:rFonts w:asciiTheme="majorBidi" w:hAnsiTheme="majorBidi"/>
          <w:sz w:val="30"/>
          <w:szCs w:val="30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4D0C58" w:rsidRPr="00B759A3">
        <w:rPr>
          <w:rFonts w:asciiTheme="majorBidi" w:hAnsiTheme="majorBidi"/>
          <w:sz w:val="30"/>
          <w:szCs w:val="30"/>
          <w:cs/>
        </w:rPr>
        <w:br/>
      </w:r>
      <w:r w:rsidRPr="00B759A3">
        <w:rPr>
          <w:rFonts w:asciiTheme="majorBidi" w:hAnsiTheme="majorBidi"/>
          <w:i/>
          <w:iCs/>
          <w:sz w:val="30"/>
          <w:szCs w:val="30"/>
          <w:cs/>
        </w:rPr>
        <w:t>(</w:t>
      </w:r>
      <w:r w:rsidR="004D0C58" w:rsidRPr="00B759A3">
        <w:rPr>
          <w:rFonts w:asciiTheme="majorBidi" w:hAnsiTheme="majorBidi"/>
          <w:i/>
          <w:iCs/>
          <w:sz w:val="30"/>
          <w:szCs w:val="30"/>
        </w:rPr>
        <w:t>2567</w:t>
      </w:r>
      <w:r w:rsidRPr="00B759A3">
        <w:rPr>
          <w:rFonts w:asciiTheme="majorBidi" w:hAnsiTheme="majorBidi"/>
          <w:i/>
          <w:iCs/>
          <w:sz w:val="30"/>
          <w:szCs w:val="30"/>
          <w:cs/>
        </w:rPr>
        <w:t>: ไม่มี)</w:t>
      </w:r>
    </w:p>
    <w:p w14:paraId="13B179D7" w14:textId="77777777" w:rsidR="00711AEB" w:rsidRPr="00B759A3" w:rsidRDefault="00711AEB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8E603" w14:textId="322348B6" w:rsidR="00CC43D0" w:rsidRPr="00B759A3" w:rsidRDefault="00C21273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/>
          <w:b/>
          <w:bCs/>
          <w:sz w:val="30"/>
          <w:szCs w:val="30"/>
          <w:cs/>
        </w:rPr>
        <w:t>การโอนทุนสำรองตามกฎหมายและส่วนเกินมูลค่าหุ้นเพื่อชดเชยผลขาดทุนสะสม</w:t>
      </w:r>
    </w:p>
    <w:p w14:paraId="238E837E" w14:textId="77777777" w:rsidR="00CC43D0" w:rsidRPr="00B759A3" w:rsidRDefault="00CC43D0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BD192" w14:textId="60CC9109" w:rsidR="00CC43D0" w:rsidRPr="00B759A3" w:rsidRDefault="00C21273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4560AF" w:rsidRPr="00B759A3">
        <w:rPr>
          <w:rFonts w:asciiTheme="majorBidi" w:hAnsiTheme="majorBidi"/>
          <w:sz w:val="30"/>
          <w:szCs w:val="30"/>
        </w:rPr>
        <w:t xml:space="preserve">22 </w:t>
      </w:r>
      <w:r w:rsidRPr="00B759A3">
        <w:rPr>
          <w:rFonts w:asciiTheme="majorBidi" w:hAnsiTheme="majorBidi"/>
          <w:sz w:val="30"/>
          <w:szCs w:val="30"/>
          <w:cs/>
        </w:rPr>
        <w:t>เมษายน</w:t>
      </w:r>
      <w:r w:rsidR="004560AF" w:rsidRPr="00B759A3">
        <w:rPr>
          <w:rFonts w:asciiTheme="majorBidi" w:hAnsiTheme="majorBidi"/>
          <w:sz w:val="30"/>
          <w:szCs w:val="30"/>
        </w:rPr>
        <w:t xml:space="preserve"> 2568 </w:t>
      </w:r>
      <w:r w:rsidRPr="00B759A3">
        <w:rPr>
          <w:rFonts w:asciiTheme="majorBidi" w:hAnsiTheme="majorBidi"/>
          <w:sz w:val="30"/>
          <w:szCs w:val="30"/>
          <w:cs/>
        </w:rPr>
        <w:t>ที่ประชุมสามัญผู้ถือหุ้นของบริษัทมีมติอนุมัติให้บริษัทโอนทุนสำรองตามกฎหมายและส่วนเกินมูลค่าหุ้นจำนวน</w:t>
      </w:r>
      <w:r w:rsidR="004560AF" w:rsidRPr="00B759A3">
        <w:rPr>
          <w:rFonts w:asciiTheme="majorBidi" w:hAnsiTheme="majorBidi"/>
          <w:sz w:val="30"/>
          <w:szCs w:val="30"/>
        </w:rPr>
        <w:t xml:space="preserve"> 3.9 </w:t>
      </w:r>
      <w:r w:rsidRPr="00B759A3">
        <w:rPr>
          <w:rFonts w:asciiTheme="majorBidi" w:hAnsiTheme="majorBidi"/>
          <w:sz w:val="30"/>
          <w:szCs w:val="30"/>
          <w:cs/>
        </w:rPr>
        <w:t>ล้านบาท และ</w:t>
      </w:r>
      <w:r w:rsidR="004560AF" w:rsidRPr="00B759A3">
        <w:rPr>
          <w:rFonts w:asciiTheme="majorBidi" w:hAnsiTheme="majorBidi"/>
          <w:sz w:val="30"/>
          <w:szCs w:val="30"/>
        </w:rPr>
        <w:t xml:space="preserve"> 49.6 </w:t>
      </w:r>
      <w:r w:rsidRPr="00B759A3">
        <w:rPr>
          <w:rFonts w:asciiTheme="majorBidi" w:hAnsiTheme="majorBidi"/>
          <w:sz w:val="30"/>
          <w:szCs w:val="30"/>
          <w:cs/>
        </w:rPr>
        <w:t>ล้านบาท ตามลำดับ เพื่อชดเชยผลขาดทุนสะสมทั้งหมดของบริษัท และบริษัทได้บันทึกโอนทุนสำรองตามกฎหมายและส่วนเกินมูลค่าหุ้นสามัญแล้วเสร็จในวันเดียวกัน</w:t>
      </w:r>
    </w:p>
    <w:p w14:paraId="14E2B603" w14:textId="77777777" w:rsidR="001C2811" w:rsidRPr="00B759A3" w:rsidRDefault="001C2811" w:rsidP="008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0BCF" w14:textId="08AD72EC" w:rsidR="00314BD9" w:rsidRPr="00B759A3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1E478BF" w14:textId="40CA474F" w:rsidR="00314BD9" w:rsidRPr="00B759A3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7B107" w14:textId="33A542C4" w:rsidR="00B11526" w:rsidRPr="00B759A3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65FF2854" w14:textId="77777777" w:rsidR="00B11526" w:rsidRPr="00B759A3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B3758" w14:textId="77777777" w:rsidR="007A5044" w:rsidRPr="00B759A3" w:rsidRDefault="00B11526" w:rsidP="003B6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</w:t>
      </w:r>
      <w:r w:rsidR="00422C3B" w:rsidRPr="00B759A3">
        <w:rPr>
          <w:rFonts w:asciiTheme="majorBidi" w:hAnsiTheme="majorBidi" w:cstheme="majorBidi" w:hint="cs"/>
          <w:sz w:val="30"/>
          <w:szCs w:val="30"/>
          <w:cs/>
        </w:rPr>
        <w:t>ต้นทุนที่สูงกว่า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มูลค่าตามบัญชีของกิจการหรือธุรกิจภายใต้การควบคุมเดียวกัน ณ วันที่ได้มา</w:t>
      </w:r>
      <w:r w:rsidR="00422C3B" w:rsidRPr="00B759A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จะไม่จำหน่ายและจะคงอยู่จนกว่าธุรกิจจะถูกขายหรือจำหน่ายออกไป</w:t>
      </w:r>
    </w:p>
    <w:p w14:paraId="0923F9E5" w14:textId="5993CBF7" w:rsidR="00472335" w:rsidRPr="00B759A3" w:rsidRDefault="0047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br w:type="page"/>
      </w:r>
    </w:p>
    <w:p w14:paraId="22CD967C" w14:textId="0E1695BD" w:rsidR="002C4FD1" w:rsidRPr="00B759A3" w:rsidRDefault="007A5044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2</w:t>
      </w:r>
      <w:r w:rsidR="00BC5CBC"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t>0</w:t>
      </w:r>
      <w:r w:rsidR="002C4FD1" w:rsidRPr="00B759A3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B759A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B759A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B759A3" w:rsidRDefault="002C4FD1" w:rsidP="008E4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7498A" w14:textId="3D9773C3" w:rsidR="008E4328" w:rsidRPr="00B759A3" w:rsidRDefault="0007717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/>
          <w:sz w:val="30"/>
          <w:szCs w:val="30"/>
          <w:cs/>
        </w:rPr>
        <w:t>ผู้บริหารพิจารณาว่า</w:t>
      </w:r>
      <w:r w:rsidR="00F975A5" w:rsidRPr="00B759A3">
        <w:rPr>
          <w:rFonts w:asciiTheme="majorBidi" w:hAnsi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/>
          <w:sz w:val="30"/>
          <w:szCs w:val="30"/>
          <w:cs/>
        </w:rPr>
        <w:t xml:space="preserve">บริษัทมี </w:t>
      </w:r>
      <w:r w:rsidR="004560AF" w:rsidRPr="00B759A3">
        <w:rPr>
          <w:rFonts w:asciiTheme="majorBidi" w:hAnsiTheme="majorBidi"/>
          <w:sz w:val="30"/>
          <w:szCs w:val="30"/>
        </w:rPr>
        <w:t>4</w:t>
      </w:r>
      <w:r w:rsidRPr="00B759A3">
        <w:rPr>
          <w:rFonts w:asciiTheme="majorBidi" w:hAnsiTheme="majorBidi"/>
          <w:sz w:val="30"/>
          <w:szCs w:val="30"/>
          <w:cs/>
        </w:rPr>
        <w:t xml:space="preserve"> ส่วนงานที่รายงาน </w:t>
      </w:r>
      <w:r w:rsidRPr="00B759A3">
        <w:rPr>
          <w:rFonts w:asciiTheme="majorBidi" w:hAnsiTheme="majorBidi" w:hint="cs"/>
          <w:sz w:val="30"/>
          <w:szCs w:val="30"/>
          <w:cs/>
        </w:rPr>
        <w:t>ซึ่ง</w:t>
      </w:r>
      <w:r w:rsidR="00991CCD" w:rsidRPr="00B759A3">
        <w:rPr>
          <w:rFonts w:asciiTheme="majorBidi" w:hAnsiTheme="majorBidi" w:cstheme="majorBidi"/>
          <w:sz w:val="30"/>
          <w:szCs w:val="30"/>
          <w:cs/>
        </w:rPr>
        <w:t>เป็นหน่วยงานธุรกิจที่สำคัญของ</w:t>
      </w:r>
      <w:r w:rsidR="00F975A5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91CCD" w:rsidRPr="00B759A3">
        <w:rPr>
          <w:rFonts w:asciiTheme="majorBidi" w:hAnsiTheme="majorBidi" w:cstheme="majorBidi"/>
          <w:sz w:val="30"/>
          <w:szCs w:val="30"/>
          <w:cs/>
        </w:rPr>
        <w:t>บริษัท หน่วยงานธุรกิจที่สำคัญนี้ผลิตสินค้า</w:t>
      </w:r>
      <w:r w:rsidR="007B168D" w:rsidRPr="00B759A3">
        <w:rPr>
          <w:rFonts w:asciiTheme="majorBidi" w:hAnsiTheme="majorBidi"/>
          <w:sz w:val="30"/>
          <w:szCs w:val="30"/>
          <w:cs/>
        </w:rPr>
        <w:t>และบริการ</w:t>
      </w:r>
      <w:r w:rsidR="00991CCD" w:rsidRPr="00B759A3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780C94" w:rsidRPr="00B759A3"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</w:t>
      </w:r>
      <w:r w:rsidR="00F975A5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80C94" w:rsidRPr="00B759A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53E1E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0C94" w:rsidRPr="00B759A3">
        <w:rPr>
          <w:rFonts w:asciiTheme="majorBidi" w:hAnsiTheme="majorBidi" w:cstheme="majorBidi" w:hint="cs"/>
          <w:sz w:val="30"/>
          <w:szCs w:val="30"/>
          <w:cs/>
        </w:rPr>
        <w:t>โดยสรุปมีดังนี้</w:t>
      </w:r>
    </w:p>
    <w:p w14:paraId="56C00A89" w14:textId="77777777" w:rsidR="008E7B5D" w:rsidRPr="00B759A3" w:rsidRDefault="008E7B5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3"/>
        <w:gridCol w:w="7560"/>
      </w:tblGrid>
      <w:tr w:rsidR="008E4328" w:rsidRPr="00B759A3" w14:paraId="39781F8B" w14:textId="77777777" w:rsidTr="00D64100">
        <w:trPr>
          <w:cantSplit/>
        </w:trPr>
        <w:tc>
          <w:tcPr>
            <w:tcW w:w="1703" w:type="dxa"/>
          </w:tcPr>
          <w:p w14:paraId="5A0EC844" w14:textId="05BFA557" w:rsidR="008E4328" w:rsidRPr="00B759A3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 w:rsidRPr="00B759A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B759A3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B759A3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0425CEB8" w14:textId="77777777" w:rsidR="008E4328" w:rsidRPr="00B759A3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759A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B759A3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8E4328" w:rsidRPr="00B759A3" w14:paraId="090D51ED" w14:textId="77777777" w:rsidTr="00D64100">
        <w:trPr>
          <w:cantSplit/>
        </w:trPr>
        <w:tc>
          <w:tcPr>
            <w:tcW w:w="1703" w:type="dxa"/>
          </w:tcPr>
          <w:p w14:paraId="505EE1E6" w14:textId="441D33FB" w:rsidR="008E4328" w:rsidRPr="00B759A3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 w:rsidRPr="00B759A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B759A3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B759A3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30D1C8E" w14:textId="77777777" w:rsidR="008E4328" w:rsidRPr="00B759A3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759A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B759A3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  <w:tr w:rsidR="00E54635" w:rsidRPr="00B759A3" w14:paraId="4AB9E355" w14:textId="77777777" w:rsidTr="00D64100">
        <w:trPr>
          <w:cantSplit/>
        </w:trPr>
        <w:tc>
          <w:tcPr>
            <w:tcW w:w="1703" w:type="dxa"/>
          </w:tcPr>
          <w:p w14:paraId="302661B0" w14:textId="25ACC976" w:rsidR="00E54635" w:rsidRPr="00B759A3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B759A3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4B7E6372" w14:textId="70B97C2C" w:rsidR="00E54635" w:rsidRPr="00B759A3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E54635" w:rsidRPr="00B759A3" w14:paraId="0A27A9D5" w14:textId="77777777" w:rsidTr="00D64100">
        <w:trPr>
          <w:cantSplit/>
        </w:trPr>
        <w:tc>
          <w:tcPr>
            <w:tcW w:w="1703" w:type="dxa"/>
          </w:tcPr>
          <w:p w14:paraId="5AA44AF6" w14:textId="16DD88B1" w:rsidR="00E54635" w:rsidRPr="00B759A3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60" w:type="dxa"/>
          </w:tcPr>
          <w:p w14:paraId="6BDCA15F" w14:textId="62304B34" w:rsidR="00E54635" w:rsidRPr="00B759A3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 รับจ้างวิจัยผลิตภัณฑ์ และจัดฝึกอบรมเกี่ยวกับผลิตภัณฑ์เพื่อสุขภาพ</w:t>
            </w:r>
          </w:p>
        </w:tc>
      </w:tr>
    </w:tbl>
    <w:p w14:paraId="320BC900" w14:textId="77777777" w:rsidR="00FD3D1A" w:rsidRPr="00B759A3" w:rsidRDefault="00FD3D1A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087F278" w14:textId="707A0516" w:rsidR="00742E5E" w:rsidRPr="00B759A3" w:rsidRDefault="00E25ED0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B759A3">
        <w:rPr>
          <w:rFonts w:ascii="Angsana New" w:hAnsi="Angsana New" w:hint="cs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B759A3">
        <w:rPr>
          <w:rFonts w:ascii="Angsana New" w:hAnsi="Angsana New"/>
          <w:sz w:val="30"/>
          <w:szCs w:val="30"/>
        </w:rPr>
        <w:t>256</w:t>
      </w:r>
      <w:r w:rsidR="00C21273" w:rsidRPr="00B759A3">
        <w:rPr>
          <w:rFonts w:ascii="Angsana New" w:hAnsi="Angsana New"/>
          <w:sz w:val="30"/>
          <w:szCs w:val="30"/>
        </w:rPr>
        <w:t>8</w:t>
      </w:r>
      <w:r w:rsidRPr="00B759A3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B759A3">
        <w:rPr>
          <w:rFonts w:ascii="Angsana New" w:hAnsi="Angsana New"/>
          <w:sz w:val="30"/>
          <w:szCs w:val="30"/>
        </w:rPr>
        <w:t>256</w:t>
      </w:r>
      <w:r w:rsidR="00C21273" w:rsidRPr="00B759A3">
        <w:rPr>
          <w:rFonts w:ascii="Angsana New" w:hAnsi="Angsana New"/>
          <w:sz w:val="30"/>
          <w:szCs w:val="30"/>
        </w:rPr>
        <w:t>7</w:t>
      </w:r>
    </w:p>
    <w:p w14:paraId="12FEC6A5" w14:textId="77777777" w:rsidR="00251FCF" w:rsidRPr="00B759A3" w:rsidRDefault="00251FCF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688E90DB" w14:textId="4FF14191" w:rsidR="006B3B1D" w:rsidRPr="00B759A3" w:rsidRDefault="00482F38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B759A3">
        <w:rPr>
          <w:rFonts w:ascii="Times New Roman" w:hAnsi="Times New Roman"/>
          <w:sz w:val="22"/>
          <w:szCs w:val="30"/>
          <w:cs/>
          <w:lang w:val="en-GB"/>
        </w:rPr>
        <w:t>ผลการดำเนินงานของแต่ละส่วนงานวัดโดยใช้กำไร</w:t>
      </w:r>
      <w:r w:rsidR="004C259F" w:rsidRPr="00B759A3">
        <w:rPr>
          <w:rFonts w:ascii="Times New Roman" w:hAnsi="Times New Roman" w:hint="cs"/>
          <w:sz w:val="22"/>
          <w:szCs w:val="30"/>
          <w:cs/>
          <w:lang w:val="en-GB"/>
        </w:rPr>
        <w:t>จากการดำเนิงาน</w:t>
      </w:r>
      <w:r w:rsidRPr="00B759A3">
        <w:rPr>
          <w:rFonts w:ascii="Times New Roman" w:hAnsi="Times New Roman"/>
          <w:sz w:val="22"/>
          <w:szCs w:val="30"/>
          <w:cs/>
          <w:lang w:val="en-GB"/>
        </w:rPr>
        <w:t>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E35058" w:rsidRPr="00B759A3">
        <w:rPr>
          <w:rFonts w:ascii="Times New Roman" w:hAnsi="Times New Roman" w:hint="cs"/>
          <w:sz w:val="22"/>
          <w:szCs w:val="30"/>
          <w:cs/>
          <w:lang w:val="en-GB"/>
        </w:rPr>
        <w:t>จากการดำเนินงาน</w:t>
      </w:r>
      <w:r w:rsidRPr="00B759A3">
        <w:rPr>
          <w:rFonts w:ascii="Times New Roman" w:hAnsi="Times New Roman"/>
          <w:sz w:val="22"/>
          <w:szCs w:val="30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BF4DA62" w14:textId="77777777" w:rsidR="00482F38" w:rsidRPr="00B759A3" w:rsidRDefault="00482F38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4057FFAB" w14:textId="3811432C" w:rsidR="006B3B1D" w:rsidRPr="00B759A3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B759A3">
        <w:rPr>
          <w:rFonts w:ascii="Times New Roman" w:hAnsi="Times New Roman" w:hint="cs"/>
          <w:sz w:val="22"/>
          <w:szCs w:val="30"/>
          <w:cs/>
          <w:lang w:val="en-GB"/>
        </w:rPr>
        <w:t>รายได้หลักของ</w:t>
      </w:r>
      <w:r w:rsidR="00F975A5" w:rsidRPr="00B759A3">
        <w:rPr>
          <w:rFonts w:ascii="Times New Roman" w:hAnsi="Times New Roman" w:hint="cs"/>
          <w:sz w:val="22"/>
          <w:szCs w:val="30"/>
          <w:cs/>
          <w:lang w:val="en-GB"/>
        </w:rPr>
        <w:t>กลุ่ม</w:t>
      </w:r>
      <w:r w:rsidRPr="00B759A3">
        <w:rPr>
          <w:rFonts w:ascii="Times New Roman" w:hAnsi="Times New Roman" w:hint="cs"/>
          <w:sz w:val="22"/>
          <w:szCs w:val="30"/>
          <w:cs/>
          <w:lang w:val="en-GB"/>
        </w:rPr>
        <w:t>บริษัท</w:t>
      </w:r>
      <w:r w:rsidR="00F975A5" w:rsidRPr="00B759A3">
        <w:rPr>
          <w:rFonts w:ascii="Times New Roman" w:hAnsi="Times New Roman" w:hint="cs"/>
          <w:sz w:val="22"/>
          <w:szCs w:val="30"/>
          <w:cs/>
          <w:lang w:val="en-GB"/>
        </w:rPr>
        <w:t>และบริษัท</w:t>
      </w:r>
      <w:r w:rsidRPr="00B759A3">
        <w:rPr>
          <w:rFonts w:ascii="Times New Roman" w:hAnsi="Times New Roman" w:hint="cs"/>
          <w:sz w:val="22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71F5DEDC" w14:textId="77777777" w:rsidR="00D35F99" w:rsidRPr="00B759A3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3AE29A5" w14:textId="77777777" w:rsidR="00D35F99" w:rsidRPr="00B759A3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D35F99" w:rsidRPr="00B759A3" w:rsidSect="00ED5D97">
          <w:footerReference w:type="default" r:id="rId15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tbl>
      <w:tblPr>
        <w:tblW w:w="4821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958"/>
        <w:gridCol w:w="1462"/>
        <w:gridCol w:w="236"/>
        <w:gridCol w:w="1451"/>
        <w:gridCol w:w="236"/>
        <w:gridCol w:w="1451"/>
        <w:gridCol w:w="236"/>
        <w:gridCol w:w="1454"/>
        <w:gridCol w:w="236"/>
        <w:gridCol w:w="1325"/>
        <w:gridCol w:w="236"/>
        <w:gridCol w:w="1729"/>
      </w:tblGrid>
      <w:tr w:rsidR="00920A71" w:rsidRPr="00B759A3" w14:paraId="7A6E4705" w14:textId="77777777" w:rsidTr="00175C36">
        <w:trPr>
          <w:trHeight w:val="451"/>
        </w:trPr>
        <w:tc>
          <w:tcPr>
            <w:tcW w:w="1413" w:type="pct"/>
          </w:tcPr>
          <w:p w14:paraId="45D8B922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587" w:type="pct"/>
            <w:gridSpan w:val="11"/>
          </w:tcPr>
          <w:p w14:paraId="26432EFC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0A71" w:rsidRPr="00B759A3" w14:paraId="2387A357" w14:textId="77777777" w:rsidTr="00175C36">
        <w:trPr>
          <w:trHeight w:val="451"/>
        </w:trPr>
        <w:tc>
          <w:tcPr>
            <w:tcW w:w="1413" w:type="pct"/>
          </w:tcPr>
          <w:p w14:paraId="73A783F9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7C7EDCB7" w14:textId="55E403B4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BA3EF4"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C21273"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22" w:type="pct"/>
            <w:vAlign w:val="bottom"/>
          </w:tcPr>
          <w:p w14:paraId="29E66306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4" w:type="pct"/>
            <w:vAlign w:val="bottom"/>
          </w:tcPr>
          <w:p w14:paraId="0671B17A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14:paraId="52B2560F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4" w:type="pct"/>
            <w:vAlign w:val="bottom"/>
          </w:tcPr>
          <w:p w14:paraId="1E9C54E5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14:paraId="6E7187B1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4" w:type="pct"/>
            <w:vAlign w:val="bottom"/>
          </w:tcPr>
          <w:p w14:paraId="146F7B7A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14:paraId="13E0B9A3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2F3E4C2D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vAlign w:val="bottom"/>
          </w:tcPr>
          <w:p w14:paraId="03FD2967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4" w:type="pct"/>
          </w:tcPr>
          <w:p w14:paraId="2229F9BC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3F5E664E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20A71" w:rsidRPr="00B759A3" w14:paraId="153E9C6A" w14:textId="77777777" w:rsidTr="00175C36">
        <w:trPr>
          <w:trHeight w:val="451"/>
        </w:trPr>
        <w:tc>
          <w:tcPr>
            <w:tcW w:w="1413" w:type="pct"/>
          </w:tcPr>
          <w:p w14:paraId="12157DF2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7" w:type="pct"/>
            <w:gridSpan w:val="11"/>
          </w:tcPr>
          <w:p w14:paraId="5D8D6A94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09B" w:rsidRPr="00B759A3" w14:paraId="6AAB3D9F" w14:textId="77777777" w:rsidTr="00175C36">
        <w:trPr>
          <w:trHeight w:val="451"/>
        </w:trPr>
        <w:tc>
          <w:tcPr>
            <w:tcW w:w="1413" w:type="pct"/>
          </w:tcPr>
          <w:p w14:paraId="1E035086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22" w:type="pct"/>
          </w:tcPr>
          <w:p w14:paraId="0034D922" w14:textId="6FF95B7A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 w:rsidR="009A309B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84" w:type="pct"/>
          </w:tcPr>
          <w:p w14:paraId="067AA68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</w:tcPr>
          <w:p w14:paraId="2A532CDD" w14:textId="5DE95732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419</w:t>
            </w:r>
            <w:r w:rsidR="009A309B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624</w:t>
            </w:r>
          </w:p>
        </w:tc>
        <w:tc>
          <w:tcPr>
            <w:tcW w:w="84" w:type="pct"/>
          </w:tcPr>
          <w:p w14:paraId="53ECD563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</w:tcPr>
          <w:p w14:paraId="3FC32C57" w14:textId="7CE53578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184,74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84" w:type="pct"/>
          </w:tcPr>
          <w:p w14:paraId="3D88E105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72D475F" w14:textId="31D26791" w:rsidR="009A309B" w:rsidRPr="00B759A3" w:rsidRDefault="00D439D5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675FC9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="009A309B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C4FC2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798</w:t>
            </w:r>
          </w:p>
        </w:tc>
        <w:tc>
          <w:tcPr>
            <w:tcW w:w="84" w:type="pct"/>
          </w:tcPr>
          <w:p w14:paraId="2F17D716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3" w:type="pct"/>
          </w:tcPr>
          <w:p w14:paraId="40A33D16" w14:textId="3B6AACCB" w:rsidR="009A309B" w:rsidRPr="00B759A3" w:rsidRDefault="00675FC9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</w:t>
            </w:r>
            <w:r w:rsidR="009A309B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84" w:type="pct"/>
          </w:tcPr>
          <w:p w14:paraId="516B4384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</w:tcPr>
          <w:p w14:paraId="1B0A0695" w14:textId="40E2538F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1,010</w:t>
            </w:r>
            <w:r w:rsidR="009A309B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224</w:t>
            </w:r>
          </w:p>
        </w:tc>
      </w:tr>
      <w:tr w:rsidR="009A309B" w:rsidRPr="00B759A3" w14:paraId="183DC838" w14:textId="77777777" w:rsidTr="00175C36">
        <w:trPr>
          <w:trHeight w:val="451"/>
        </w:trPr>
        <w:tc>
          <w:tcPr>
            <w:tcW w:w="1413" w:type="pct"/>
          </w:tcPr>
          <w:p w14:paraId="4667DF24" w14:textId="6AA13633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C2127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C21273"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19E854E0" w14:textId="2AD16010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69,402</w:t>
            </w:r>
          </w:p>
        </w:tc>
        <w:tc>
          <w:tcPr>
            <w:tcW w:w="84" w:type="pct"/>
          </w:tcPr>
          <w:p w14:paraId="010CE554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14:paraId="66C673B9" w14:textId="7046C72E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134</w:t>
            </w:r>
            <w:r w:rsidR="009A309B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802</w:t>
            </w:r>
          </w:p>
        </w:tc>
        <w:tc>
          <w:tcPr>
            <w:tcW w:w="84" w:type="pct"/>
          </w:tcPr>
          <w:p w14:paraId="6652607D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14:paraId="014C9061" w14:textId="0341857A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</w:t>
            </w:r>
            <w:r w:rsidR="009A309B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</w:t>
            </w:r>
            <w:r w:rsidR="009646DE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84" w:type="pct"/>
          </w:tcPr>
          <w:p w14:paraId="714B7B1A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7BE988B" w14:textId="1DCBC540" w:rsidR="009A309B" w:rsidRPr="00B759A3" w:rsidRDefault="00657EB1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6D1047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1,3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40)</w:t>
            </w:r>
          </w:p>
        </w:tc>
        <w:tc>
          <w:tcPr>
            <w:tcW w:w="84" w:type="pct"/>
          </w:tcPr>
          <w:p w14:paraId="65EEFADD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1C1ADF8E" w14:textId="4CA47A2D" w:rsidR="009A309B" w:rsidRPr="00B759A3" w:rsidRDefault="00657EB1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78</w:t>
            </w:r>
          </w:p>
        </w:tc>
        <w:tc>
          <w:tcPr>
            <w:tcW w:w="84" w:type="pct"/>
          </w:tcPr>
          <w:p w14:paraId="4DFF1A4F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4EA12CBA" w14:textId="7615B8E1" w:rsidR="009A309B" w:rsidRPr="00B759A3" w:rsidRDefault="00C21273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232</w:t>
            </w:r>
            <w:r w:rsidR="008933D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9E26DE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292</w:t>
            </w:r>
          </w:p>
        </w:tc>
      </w:tr>
      <w:tr w:rsidR="00920A71" w:rsidRPr="00B759A3" w14:paraId="02FE364B" w14:textId="77777777" w:rsidTr="00175C36">
        <w:trPr>
          <w:trHeight w:val="451"/>
        </w:trPr>
        <w:tc>
          <w:tcPr>
            <w:tcW w:w="1413" w:type="pct"/>
          </w:tcPr>
          <w:p w14:paraId="1536CE5C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729753DE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3279718C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7805D21C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125A7C9A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346AE04F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032C11AB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CAE6DDD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AB99F96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1E2C2858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1F146C32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D8784CA" w14:textId="77777777" w:rsidR="00920A71" w:rsidRPr="00B759A3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09B" w:rsidRPr="00B759A3" w14:paraId="1628FF8F" w14:textId="77777777" w:rsidTr="00175C36">
        <w:trPr>
          <w:trHeight w:val="451"/>
        </w:trPr>
        <w:tc>
          <w:tcPr>
            <w:tcW w:w="1413" w:type="pct"/>
          </w:tcPr>
          <w:p w14:paraId="6D7586ED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22" w:type="pct"/>
          </w:tcPr>
          <w:p w14:paraId="50C62E55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DEC4393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BE9504B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0BA2AAE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11044276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6B7655E6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5CA38C3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29F0735F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3" w:type="pct"/>
          </w:tcPr>
          <w:p w14:paraId="0886D7E2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3814C0CF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</w:tcPr>
          <w:p w14:paraId="0F359886" w14:textId="630C3919" w:rsidR="009A309B" w:rsidRPr="00B759A3" w:rsidRDefault="00C21273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</w:t>
            </w:r>
            <w:r w:rsidR="009A309B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461</w:t>
            </w:r>
          </w:p>
        </w:tc>
      </w:tr>
      <w:tr w:rsidR="009A309B" w:rsidRPr="00B759A3" w14:paraId="4DB343C2" w14:textId="77777777" w:rsidTr="00175C36">
        <w:trPr>
          <w:trHeight w:val="451"/>
        </w:trPr>
        <w:tc>
          <w:tcPr>
            <w:tcW w:w="1413" w:type="pct"/>
          </w:tcPr>
          <w:p w14:paraId="3DE0D13D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22" w:type="pct"/>
          </w:tcPr>
          <w:p w14:paraId="74C7E52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33AEFAC3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5AD6CC6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7D6C62C8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2168AEB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75DC2160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18F94F12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2F5B2E4C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3" w:type="pct"/>
          </w:tcPr>
          <w:p w14:paraId="580BDB65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59EC9DF6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</w:tcPr>
          <w:p w14:paraId="6574D243" w14:textId="16DC5558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026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4973B5" w:rsidRPr="00B759A3" w14:paraId="5BE915F4" w14:textId="77777777" w:rsidTr="00175C36">
        <w:trPr>
          <w:trHeight w:val="451"/>
        </w:trPr>
        <w:tc>
          <w:tcPr>
            <w:tcW w:w="2537" w:type="pct"/>
            <w:gridSpan w:val="4"/>
          </w:tcPr>
          <w:p w14:paraId="589DFBC4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ด้อยค่าของ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ที่ไม่ใช่สินทรัพย์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84" w:type="pct"/>
          </w:tcPr>
          <w:p w14:paraId="3FD06425" w14:textId="77777777" w:rsidR="004973B5" w:rsidRPr="00B759A3" w:rsidRDefault="004973B5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389EC665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3E2DDA32" w14:textId="77777777" w:rsidR="004973B5" w:rsidRPr="00B759A3" w:rsidRDefault="004973B5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0189146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84" w:type="pct"/>
          </w:tcPr>
          <w:p w14:paraId="4989ED7E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473" w:type="pct"/>
          </w:tcPr>
          <w:p w14:paraId="4B68C40E" w14:textId="77777777" w:rsidR="004973B5" w:rsidRPr="00B759A3" w:rsidRDefault="004973B5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0D3626EE" w14:textId="77777777" w:rsidR="004973B5" w:rsidRPr="00B759A3" w:rsidRDefault="004973B5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</w:tcPr>
          <w:p w14:paraId="718023C4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17,385</w:t>
            </w:r>
          </w:p>
        </w:tc>
      </w:tr>
      <w:tr w:rsidR="009A309B" w:rsidRPr="00B759A3" w14:paraId="12F03B99" w14:textId="77777777" w:rsidTr="00175C36">
        <w:trPr>
          <w:trHeight w:val="451"/>
        </w:trPr>
        <w:tc>
          <w:tcPr>
            <w:tcW w:w="1935" w:type="pct"/>
            <w:gridSpan w:val="2"/>
          </w:tcPr>
          <w:p w14:paraId="16F47647" w14:textId="74889C52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84" w:type="pct"/>
          </w:tcPr>
          <w:p w14:paraId="3B6A4800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7759096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2DCAB9B8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554380B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19ADC12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9D7B263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22E342CE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03868D3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BE4292E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0CBE5F" w14:textId="1308FB65" w:rsidR="009A309B" w:rsidRPr="00B759A3" w:rsidRDefault="00C21273" w:rsidP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(14,257)</w:t>
            </w:r>
          </w:p>
        </w:tc>
      </w:tr>
      <w:tr w:rsidR="009A309B" w:rsidRPr="00B759A3" w14:paraId="050D01B5" w14:textId="77777777" w:rsidTr="00175C36">
        <w:trPr>
          <w:trHeight w:val="451"/>
        </w:trPr>
        <w:tc>
          <w:tcPr>
            <w:tcW w:w="1935" w:type="pct"/>
            <w:gridSpan w:val="2"/>
          </w:tcPr>
          <w:p w14:paraId="653E5174" w14:textId="61884BCA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C21273"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  <w:r w:rsidR="00B75703" w:rsidRPr="00B759A3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4" w:type="pct"/>
          </w:tcPr>
          <w:p w14:paraId="22C7CD3F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6619B842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03BEBC08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474042A4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07496F3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273C3818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4C40C384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6B996DC6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7815486D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3887568" w14:textId="3EC8C347" w:rsidR="009A309B" w:rsidRPr="00B759A3" w:rsidRDefault="00C21273" w:rsidP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(3,295)</w:t>
            </w:r>
          </w:p>
        </w:tc>
      </w:tr>
      <w:tr w:rsidR="009A309B" w:rsidRPr="00B759A3" w14:paraId="6C88243E" w14:textId="77777777" w:rsidTr="00175C36">
        <w:trPr>
          <w:trHeight w:val="451"/>
        </w:trPr>
        <w:tc>
          <w:tcPr>
            <w:tcW w:w="1413" w:type="pct"/>
          </w:tcPr>
          <w:p w14:paraId="2D729048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22" w:type="pct"/>
          </w:tcPr>
          <w:p w14:paraId="1F15EAA2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26D6FF7A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2113AEC2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0B240E3D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0142F1C3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004170C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699038D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5CE17E6F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3" w:type="pct"/>
          </w:tcPr>
          <w:p w14:paraId="51BC5319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0CCB9B4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</w:tcPr>
          <w:p w14:paraId="08FCFD25" w14:textId="1ADEEA64" w:rsidR="009A309B" w:rsidRPr="00B759A3" w:rsidRDefault="009A309B" w:rsidP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21273"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14,557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A309B" w:rsidRPr="00B759A3" w14:paraId="539A5060" w14:textId="77777777" w:rsidTr="00175C36">
        <w:trPr>
          <w:trHeight w:val="451"/>
        </w:trPr>
        <w:tc>
          <w:tcPr>
            <w:tcW w:w="1413" w:type="pct"/>
          </w:tcPr>
          <w:p w14:paraId="3DE35A61" w14:textId="7899924F" w:rsidR="009A309B" w:rsidRPr="00B759A3" w:rsidRDefault="00FA1E31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9A309B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22" w:type="pct"/>
          </w:tcPr>
          <w:p w14:paraId="560F1ED1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1D1E2121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27E9A35D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14:paraId="492CFF5A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</w:tcPr>
          <w:p w14:paraId="5E4CEDFE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4853225B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859EB47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6CA3E40C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3" w:type="pct"/>
          </w:tcPr>
          <w:p w14:paraId="667097B8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08795553" w14:textId="77777777" w:rsidR="009A309B" w:rsidRPr="00B759A3" w:rsidRDefault="009A309B" w:rsidP="009A3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1CAFEB6" w14:textId="6D70744E" w:rsidR="009A309B" w:rsidRPr="00B759A3" w:rsidRDefault="00BD6F9F" w:rsidP="009F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100</w:t>
            </w:r>
            <w:r w:rsidR="00982E4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003</w:t>
            </w:r>
          </w:p>
        </w:tc>
      </w:tr>
    </w:tbl>
    <w:p w14:paraId="53CE9EDD" w14:textId="430ADDC7" w:rsidR="00C21273" w:rsidRPr="00B759A3" w:rsidRDefault="00C21273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2EB065E" w14:textId="77777777" w:rsidR="00C21273" w:rsidRPr="00B759A3" w:rsidRDefault="00C21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4806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960"/>
        <w:gridCol w:w="1510"/>
        <w:gridCol w:w="6"/>
        <w:gridCol w:w="242"/>
        <w:gridCol w:w="6"/>
        <w:gridCol w:w="1505"/>
        <w:gridCol w:w="6"/>
        <w:gridCol w:w="245"/>
        <w:gridCol w:w="6"/>
        <w:gridCol w:w="1505"/>
        <w:gridCol w:w="6"/>
        <w:gridCol w:w="245"/>
        <w:gridCol w:w="6"/>
        <w:gridCol w:w="1505"/>
        <w:gridCol w:w="6"/>
        <w:gridCol w:w="230"/>
        <w:gridCol w:w="6"/>
        <w:gridCol w:w="1369"/>
        <w:gridCol w:w="6"/>
        <w:gridCol w:w="243"/>
        <w:gridCol w:w="6"/>
        <w:gridCol w:w="1341"/>
        <w:gridCol w:w="6"/>
      </w:tblGrid>
      <w:tr w:rsidR="00C21273" w:rsidRPr="00B759A3" w14:paraId="40C48B76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10FE621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580" w:type="pct"/>
            <w:gridSpan w:val="21"/>
          </w:tcPr>
          <w:p w14:paraId="0A06C51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1273" w:rsidRPr="00B759A3" w14:paraId="0E73658E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4F26F40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246DA65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541" w:type="pct"/>
            <w:vAlign w:val="bottom"/>
          </w:tcPr>
          <w:p w14:paraId="1D93F92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9" w:type="pct"/>
            <w:gridSpan w:val="2"/>
            <w:vAlign w:val="bottom"/>
          </w:tcPr>
          <w:p w14:paraId="50C93B6F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52F9E000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pct"/>
            <w:gridSpan w:val="2"/>
            <w:vAlign w:val="bottom"/>
          </w:tcPr>
          <w:p w14:paraId="57132F3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1606912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pct"/>
            <w:gridSpan w:val="2"/>
            <w:vAlign w:val="bottom"/>
          </w:tcPr>
          <w:p w14:paraId="14FAF53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7A9DD80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  <w:gridSpan w:val="2"/>
          </w:tcPr>
          <w:p w14:paraId="147491D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570B4868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9" w:type="pct"/>
            <w:gridSpan w:val="2"/>
          </w:tcPr>
          <w:p w14:paraId="66E5A82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1371C3D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21273" w:rsidRPr="00B759A3" w14:paraId="289BD987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7C0BA68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0" w:type="pct"/>
            <w:gridSpan w:val="21"/>
          </w:tcPr>
          <w:p w14:paraId="65FFFD0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273" w:rsidRPr="00B759A3" w14:paraId="5DBA0B4F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7DF4E8E8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41" w:type="pct"/>
          </w:tcPr>
          <w:p w14:paraId="3797F67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308,388</w:t>
            </w:r>
          </w:p>
        </w:tc>
        <w:tc>
          <w:tcPr>
            <w:tcW w:w="89" w:type="pct"/>
            <w:gridSpan w:val="2"/>
          </w:tcPr>
          <w:p w14:paraId="5BD6A8D0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gridSpan w:val="2"/>
          </w:tcPr>
          <w:p w14:paraId="55172A3F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337,199</w:t>
            </w:r>
          </w:p>
        </w:tc>
        <w:tc>
          <w:tcPr>
            <w:tcW w:w="90" w:type="pct"/>
            <w:gridSpan w:val="2"/>
          </w:tcPr>
          <w:p w14:paraId="74BCA84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gridSpan w:val="2"/>
          </w:tcPr>
          <w:p w14:paraId="04915DA7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140,026</w:t>
            </w:r>
          </w:p>
        </w:tc>
        <w:tc>
          <w:tcPr>
            <w:tcW w:w="90" w:type="pct"/>
            <w:gridSpan w:val="2"/>
          </w:tcPr>
          <w:p w14:paraId="57C294D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14:paraId="5ED45597" w14:textId="77777777" w:rsidR="00C21273" w:rsidRPr="00B759A3" w:rsidRDefault="00C21273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8,037</w:t>
            </w:r>
          </w:p>
        </w:tc>
        <w:tc>
          <w:tcPr>
            <w:tcW w:w="84" w:type="pct"/>
            <w:gridSpan w:val="2"/>
          </w:tcPr>
          <w:p w14:paraId="12E47420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gridSpan w:val="2"/>
          </w:tcPr>
          <w:p w14:paraId="6147A32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30,835</w:t>
            </w:r>
          </w:p>
        </w:tc>
        <w:tc>
          <w:tcPr>
            <w:tcW w:w="89" w:type="pct"/>
            <w:gridSpan w:val="2"/>
          </w:tcPr>
          <w:p w14:paraId="144BCDF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gridSpan w:val="2"/>
          </w:tcPr>
          <w:p w14:paraId="3B2A382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824,485</w:t>
            </w:r>
          </w:p>
        </w:tc>
      </w:tr>
      <w:tr w:rsidR="00C21273" w:rsidRPr="00B759A3" w14:paraId="69E9A210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4550C44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46874EF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69,491</w:t>
            </w:r>
          </w:p>
        </w:tc>
        <w:tc>
          <w:tcPr>
            <w:tcW w:w="89" w:type="pct"/>
            <w:gridSpan w:val="2"/>
          </w:tcPr>
          <w:p w14:paraId="4FEDD5F0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5417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114,370</w:t>
            </w:r>
          </w:p>
        </w:tc>
        <w:tc>
          <w:tcPr>
            <w:tcW w:w="90" w:type="pct"/>
            <w:gridSpan w:val="2"/>
          </w:tcPr>
          <w:p w14:paraId="001D2D94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A34D8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23,632</w:t>
            </w:r>
          </w:p>
        </w:tc>
        <w:tc>
          <w:tcPr>
            <w:tcW w:w="90" w:type="pct"/>
            <w:gridSpan w:val="2"/>
          </w:tcPr>
          <w:p w14:paraId="577A3782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14:paraId="06B053D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(1,632)</w:t>
            </w:r>
          </w:p>
        </w:tc>
        <w:tc>
          <w:tcPr>
            <w:tcW w:w="84" w:type="pct"/>
            <w:gridSpan w:val="2"/>
          </w:tcPr>
          <w:p w14:paraId="358C2762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FA5C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3,032</w:t>
            </w:r>
          </w:p>
        </w:tc>
        <w:tc>
          <w:tcPr>
            <w:tcW w:w="89" w:type="pct"/>
            <w:gridSpan w:val="2"/>
          </w:tcPr>
          <w:p w14:paraId="2516BE1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6940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208,893</w:t>
            </w:r>
          </w:p>
        </w:tc>
      </w:tr>
      <w:tr w:rsidR="00C21273" w:rsidRPr="00B759A3" w14:paraId="161A1338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42FB31A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9ABC3F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0D89590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</w:tcPr>
          <w:p w14:paraId="692874BF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5013A71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</w:tcPr>
          <w:p w14:paraId="1CFEFAA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7CE36AFA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</w:tcPr>
          <w:p w14:paraId="3B8BF880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gridSpan w:val="2"/>
          </w:tcPr>
          <w:p w14:paraId="03C90DC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53219B59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4B51974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</w:tcBorders>
          </w:tcPr>
          <w:p w14:paraId="14262304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273" w:rsidRPr="00B759A3" w14:paraId="07E8E7F9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015FF8C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41" w:type="pct"/>
          </w:tcPr>
          <w:p w14:paraId="59D6BA6F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1DBB289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3011F0B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3B4D7D78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26D3334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0F62AD4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579DE35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gridSpan w:val="2"/>
          </w:tcPr>
          <w:p w14:paraId="5F267D8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gridSpan w:val="2"/>
          </w:tcPr>
          <w:p w14:paraId="62AB965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gridSpan w:val="2"/>
          </w:tcPr>
          <w:p w14:paraId="6BB354B4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gridSpan w:val="2"/>
          </w:tcPr>
          <w:p w14:paraId="59C57A12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21,447</w:t>
            </w:r>
          </w:p>
        </w:tc>
      </w:tr>
      <w:tr w:rsidR="00C21273" w:rsidRPr="00B759A3" w14:paraId="44B9C34D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0D17F05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41" w:type="pct"/>
          </w:tcPr>
          <w:p w14:paraId="6A6CB609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67907572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2BF6921F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2D5084D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0504A37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1E00D08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204C5D8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gridSpan w:val="2"/>
          </w:tcPr>
          <w:p w14:paraId="2CADBEE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gridSpan w:val="2"/>
          </w:tcPr>
          <w:p w14:paraId="20811469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gridSpan w:val="2"/>
          </w:tcPr>
          <w:p w14:paraId="12F8C2F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gridSpan w:val="2"/>
          </w:tcPr>
          <w:p w14:paraId="6C5CF1E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(125,307)</w:t>
            </w:r>
          </w:p>
        </w:tc>
      </w:tr>
      <w:tr w:rsidR="00C21273" w:rsidRPr="00B759A3" w14:paraId="2801DE83" w14:textId="77777777" w:rsidTr="00175C36">
        <w:trPr>
          <w:trHeight w:val="451"/>
        </w:trPr>
        <w:tc>
          <w:tcPr>
            <w:tcW w:w="1961" w:type="pct"/>
            <w:gridSpan w:val="3"/>
          </w:tcPr>
          <w:p w14:paraId="25862F6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ด้อยค่าของ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ที่ไม่ใช่สินทรัพย์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89" w:type="pct"/>
            <w:gridSpan w:val="2"/>
          </w:tcPr>
          <w:p w14:paraId="27D622E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5D056AC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33DF42D8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1714226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7A796DC9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1F75AF1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gridSpan w:val="2"/>
          </w:tcPr>
          <w:p w14:paraId="00CA843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gridSpan w:val="2"/>
          </w:tcPr>
          <w:p w14:paraId="743FAFD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gridSpan w:val="2"/>
          </w:tcPr>
          <w:p w14:paraId="4A498DD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gridSpan w:val="2"/>
          </w:tcPr>
          <w:p w14:paraId="02D45D09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(115,990)</w:t>
            </w:r>
          </w:p>
        </w:tc>
      </w:tr>
      <w:tr w:rsidR="00C21273" w:rsidRPr="00B759A3" w14:paraId="0A4D097C" w14:textId="77777777" w:rsidTr="00175C36">
        <w:trPr>
          <w:trHeight w:val="451"/>
        </w:trPr>
        <w:tc>
          <w:tcPr>
            <w:tcW w:w="1961" w:type="pct"/>
            <w:gridSpan w:val="3"/>
          </w:tcPr>
          <w:p w14:paraId="6AC222E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89" w:type="pct"/>
            <w:gridSpan w:val="2"/>
          </w:tcPr>
          <w:p w14:paraId="34C2DF0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32F3C05A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4C27133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1219DD2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0545304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4A58EB5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gridSpan w:val="2"/>
          </w:tcPr>
          <w:p w14:paraId="5049CF4F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3AA2EDF4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178F84D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gridSpan w:val="2"/>
          </w:tcPr>
          <w:p w14:paraId="77E7950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(2,684)</w:t>
            </w:r>
          </w:p>
        </w:tc>
      </w:tr>
      <w:tr w:rsidR="00C21273" w:rsidRPr="00B759A3" w14:paraId="66F55CC8" w14:textId="77777777" w:rsidTr="00175C36">
        <w:trPr>
          <w:trHeight w:val="451"/>
        </w:trPr>
        <w:tc>
          <w:tcPr>
            <w:tcW w:w="1961" w:type="pct"/>
            <w:gridSpan w:val="3"/>
          </w:tcPr>
          <w:p w14:paraId="487188BA" w14:textId="6D032F83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  <w:r w:rsidR="00B75703" w:rsidRPr="00B759A3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9" w:type="pct"/>
            <w:gridSpan w:val="2"/>
          </w:tcPr>
          <w:p w14:paraId="469727A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2FD8201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1153A23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5083EB7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6FEDA80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0B54B07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gridSpan w:val="2"/>
          </w:tcPr>
          <w:p w14:paraId="4B01E86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233D4282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002D4A9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gridSpan w:val="2"/>
          </w:tcPr>
          <w:p w14:paraId="6492989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(3,097)</w:t>
            </w:r>
          </w:p>
        </w:tc>
      </w:tr>
      <w:tr w:rsidR="00C21273" w:rsidRPr="00B759A3" w14:paraId="73CD64CE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6DF5512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1" w:type="pct"/>
          </w:tcPr>
          <w:p w14:paraId="77371F9A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18C46071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40B48E84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69CC320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59A7E260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18A460AF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751DCAF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gridSpan w:val="2"/>
          </w:tcPr>
          <w:p w14:paraId="12FFC105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gridSpan w:val="2"/>
          </w:tcPr>
          <w:p w14:paraId="789C904A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gridSpan w:val="2"/>
          </w:tcPr>
          <w:p w14:paraId="29585EEB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gridSpan w:val="2"/>
          </w:tcPr>
          <w:p w14:paraId="3E3E36E9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(16,567)</w:t>
            </w:r>
          </w:p>
        </w:tc>
      </w:tr>
      <w:tr w:rsidR="00C21273" w:rsidRPr="00B759A3" w14:paraId="409ACD5B" w14:textId="77777777" w:rsidTr="00175C36">
        <w:trPr>
          <w:gridAfter w:val="1"/>
          <w:wAfter w:w="2" w:type="pct"/>
          <w:trHeight w:val="451"/>
        </w:trPr>
        <w:tc>
          <w:tcPr>
            <w:tcW w:w="1418" w:type="pct"/>
          </w:tcPr>
          <w:p w14:paraId="29A11CB6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41" w:type="pct"/>
          </w:tcPr>
          <w:p w14:paraId="24D73EE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</w:tcPr>
          <w:p w14:paraId="70959E2D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36E21843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1AC99C2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43796262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gridSpan w:val="2"/>
          </w:tcPr>
          <w:p w14:paraId="22C022F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400B3880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  <w:gridSpan w:val="2"/>
          </w:tcPr>
          <w:p w14:paraId="09835242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  <w:gridSpan w:val="2"/>
          </w:tcPr>
          <w:p w14:paraId="0DF75398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gridSpan w:val="2"/>
          </w:tcPr>
          <w:p w14:paraId="644EA8BC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C2F2E" w14:textId="77777777" w:rsidR="00C21273" w:rsidRPr="00B759A3" w:rsidRDefault="00C2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(33,305)</w:t>
            </w:r>
          </w:p>
        </w:tc>
      </w:tr>
    </w:tbl>
    <w:p w14:paraId="5C48A9C1" w14:textId="77777777" w:rsidR="00EE4EB4" w:rsidRPr="00B759A3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E54DD13" w14:textId="77777777" w:rsidR="00EE4EB4" w:rsidRPr="00B759A3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411EE1D" w14:textId="76D256B2" w:rsidR="00EE4EB4" w:rsidRPr="00B759A3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EE4EB4" w:rsidRPr="00B759A3" w:rsidSect="00175C36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01BA7AF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B759A3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4FFCC7C7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F890A04" w14:textId="0AF16DDE" w:rsidR="00BE0EC1" w:rsidRPr="00B759A3" w:rsidRDefault="00AF3765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759A3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B759A3">
        <w:rPr>
          <w:rFonts w:ascii="Angsana New" w:hAnsi="Angsana New"/>
          <w:sz w:val="30"/>
          <w:szCs w:val="30"/>
          <w:cs/>
        </w:rPr>
        <w:t>บริษัท</w:t>
      </w:r>
      <w:r w:rsidR="00BE0EC1"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ดำเนินธุรกิจเฉพาะในประเทศเท่านั้น และไม่มีรายได้จากต่างประเทศหรือสินทรัพย์ในต่างประเทศที่มีสาระสำคัญ</w:t>
      </w:r>
    </w:p>
    <w:p w14:paraId="3752046F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080ED04" w14:textId="77777777" w:rsidR="00BE0EC1" w:rsidRPr="00B759A3" w:rsidRDefault="00BE0EC1" w:rsidP="00BE0EC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4D11925C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628C072" w14:textId="68D7E253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  <w:r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รายได้จากลูกค้าหลัก</w:t>
      </w:r>
      <w:r w:rsidR="009208B5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</w:t>
      </w:r>
      <w:r w:rsidR="009208B5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ราย</w:t>
      </w:r>
      <w:r w:rsidR="008E4996"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สำหรับปีสิ้นสุดวันที่ </w:t>
      </w:r>
      <w:r w:rsidR="008E4996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 w:rsidR="008E4996"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ธันวาคม </w:t>
      </w:r>
      <w:r w:rsidR="008E4996" w:rsidRPr="00B759A3">
        <w:rPr>
          <w:rFonts w:asciiTheme="majorBidi" w:hAnsiTheme="majorBidi" w:cstheme="majorBidi"/>
          <w:sz w:val="30"/>
          <w:szCs w:val="30"/>
        </w:rPr>
        <w:t>256</w:t>
      </w:r>
      <w:r w:rsidR="00747A8C" w:rsidRPr="00B759A3">
        <w:rPr>
          <w:rFonts w:asciiTheme="majorBidi" w:hAnsiTheme="majorBidi" w:cstheme="majorBidi"/>
          <w:sz w:val="30"/>
          <w:szCs w:val="30"/>
        </w:rPr>
        <w:t>8</w:t>
      </w:r>
      <w:r w:rsidR="008E4996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</w:t>
      </w:r>
      <w:r w:rsidR="00601F70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="003552E9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และบริษัท</w:t>
      </w:r>
      <w:r w:rsidR="008E4996"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เป็นเงินจำนวน </w:t>
      </w:r>
      <w:r w:rsidR="001126F9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747A8C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189.2</w:t>
      </w:r>
      <w:r w:rsidR="008E4996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4996"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9A4E34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70F7A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="00270F7A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747A8C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130.1</w:t>
      </w:r>
      <w:r w:rsidR="00270F7A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865B79"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B15026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ตามลำดับ</w:t>
      </w:r>
      <w:r w:rsidR="00E24D16" w:rsidRPr="00B759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6</w:t>
      </w:r>
      <w:r w:rsidR="00747A8C"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="00C65566"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="00F55E33" w:rsidRPr="00B759A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715AD" w:rsidRPr="00B759A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รายได้จากลูกค้าหลัก </w:t>
      </w:r>
      <w:r w:rsidR="004715AD"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2 </w:t>
      </w:r>
      <w:r w:rsidR="004715AD" w:rsidRPr="00B759A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รายเป็นเงินจำนวน </w:t>
      </w:r>
      <w:r w:rsidR="00747A8C"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125.6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1D6530" w:rsidRPr="00B759A3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D6530" w:rsidRPr="00B759A3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747A8C"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80.8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B759A3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ตามลำดับ)</w:t>
      </w:r>
    </w:p>
    <w:p w14:paraId="546B93E7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E15F17D" w14:textId="77777777" w:rsidR="00BE0EC1" w:rsidRPr="00B759A3" w:rsidRDefault="00BE0EC1" w:rsidP="00BE0EC1">
      <w:pPr>
        <w:ind w:left="540"/>
        <w:rPr>
          <w:b/>
          <w:bCs/>
          <w:i/>
          <w:iCs/>
          <w:szCs w:val="30"/>
          <w:lang w:val="en-AU"/>
        </w:rPr>
      </w:pPr>
      <w:r w:rsidRPr="00B759A3">
        <w:rPr>
          <w:b/>
          <w:bCs/>
          <w:i/>
          <w:iCs/>
          <w:szCs w:val="30"/>
          <w:cs/>
          <w:lang w:val="en-AU"/>
        </w:rPr>
        <w:t>ยอดคงเหลือของสัญญา</w:t>
      </w:r>
    </w:p>
    <w:p w14:paraId="6ADE29D1" w14:textId="77777777" w:rsidR="00BE0EC1" w:rsidRPr="00B759A3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7F715DC" w14:textId="77777777" w:rsidR="00BE0EC1" w:rsidRPr="00B759A3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ตารางต่อไปนี้ให้ข้อมูลเกี่ยวกับลูกหนี้และหนี้สินที่เกิดจากสัญญาที่ทำกับลูกค้า</w:t>
      </w:r>
      <w:r w:rsidRPr="00B759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0D0E7829" w14:textId="6D0F9690" w:rsidR="00BE0EC1" w:rsidRPr="00B759A3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3B1B57" w:rsidRPr="00B759A3" w14:paraId="25CD4113" w14:textId="77777777">
        <w:trPr>
          <w:trHeight w:val="427"/>
          <w:tblHeader/>
        </w:trPr>
        <w:tc>
          <w:tcPr>
            <w:tcW w:w="1988" w:type="pct"/>
          </w:tcPr>
          <w:p w14:paraId="1D7B2FAF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19E110C3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A4CC78D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1E906DB3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B57" w:rsidRPr="00B759A3" w14:paraId="62EC23A5" w14:textId="77777777">
        <w:trPr>
          <w:trHeight w:val="417"/>
          <w:tblHeader/>
        </w:trPr>
        <w:tc>
          <w:tcPr>
            <w:tcW w:w="1988" w:type="pct"/>
          </w:tcPr>
          <w:p w14:paraId="4E462F99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59CD52C" w14:textId="108BC478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1CAAFBF6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690D352" w14:textId="1AE0549F" w:rsidR="003B1B57" w:rsidRPr="00B759A3" w:rsidRDefault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5D07F184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4C9310B" w14:textId="07715C00" w:rsidR="003B1B57" w:rsidRPr="00B759A3" w:rsidRDefault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056B2F8B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0B91FA" w14:textId="30114CAB" w:rsidR="003B1B57" w:rsidRPr="00B759A3" w:rsidRDefault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1B57" w:rsidRPr="00B759A3" w14:paraId="05679BA8" w14:textId="77777777">
        <w:trPr>
          <w:trHeight w:val="417"/>
          <w:tblHeader/>
        </w:trPr>
        <w:tc>
          <w:tcPr>
            <w:tcW w:w="1988" w:type="pct"/>
          </w:tcPr>
          <w:p w14:paraId="3F57700F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872C120" w14:textId="77777777" w:rsidR="003B1B57" w:rsidRPr="00B759A3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7A8C" w:rsidRPr="00B759A3" w14:paraId="55573594" w14:textId="77777777" w:rsidTr="003B1B57">
        <w:trPr>
          <w:trHeight w:val="407"/>
        </w:trPr>
        <w:tc>
          <w:tcPr>
            <w:tcW w:w="1988" w:type="pct"/>
          </w:tcPr>
          <w:p w14:paraId="72CB23E4" w14:textId="08B09D3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8" w:type="pct"/>
            <w:vAlign w:val="bottom"/>
          </w:tcPr>
          <w:p w14:paraId="762CD3F1" w14:textId="6955369E" w:rsidR="00747A8C" w:rsidRPr="00B759A3" w:rsidRDefault="00747A8C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169,328</w:t>
            </w:r>
          </w:p>
        </w:tc>
        <w:tc>
          <w:tcPr>
            <w:tcW w:w="151" w:type="pct"/>
          </w:tcPr>
          <w:p w14:paraId="30CBB6F8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3709A9" w14:textId="545A21B8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129,432</w:t>
            </w:r>
          </w:p>
        </w:tc>
        <w:tc>
          <w:tcPr>
            <w:tcW w:w="135" w:type="pct"/>
          </w:tcPr>
          <w:p w14:paraId="647A496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25E9FF4" w14:textId="060902C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109,496</w:t>
            </w:r>
          </w:p>
        </w:tc>
        <w:tc>
          <w:tcPr>
            <w:tcW w:w="147" w:type="pct"/>
          </w:tcPr>
          <w:p w14:paraId="432B1B92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7CD9843" w14:textId="52EDAB85" w:rsidR="00747A8C" w:rsidRPr="00B759A3" w:rsidRDefault="00747A8C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80,842</w:t>
            </w:r>
          </w:p>
        </w:tc>
      </w:tr>
      <w:tr w:rsidR="00747A8C" w:rsidRPr="00B759A3" w14:paraId="24EC2C4E" w14:textId="77777777" w:rsidTr="003B1B57">
        <w:trPr>
          <w:trHeight w:val="407"/>
        </w:trPr>
        <w:tc>
          <w:tcPr>
            <w:tcW w:w="1988" w:type="pct"/>
          </w:tcPr>
          <w:p w14:paraId="6DF5EAB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/>
                <w:sz w:val="30"/>
                <w:szCs w:val="30"/>
              </w:rPr>
            </w:pPr>
            <w:r w:rsidRPr="00B759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759A3">
              <w:rPr>
                <w:rFonts w:asciiTheme="majorBidi" w:hAnsiTheme="majorBidi"/>
                <w:sz w:val="30"/>
                <w:szCs w:val="30"/>
              </w:rPr>
              <w:tab/>
            </w:r>
            <w:r w:rsidRPr="00B759A3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DAF568B" w14:textId="26CB24E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        </w:t>
            </w:r>
            <w:r w:rsidRPr="00B759A3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A97DBEE" w14:textId="2844E8A2" w:rsidR="00747A8C" w:rsidRPr="00B759A3" w:rsidRDefault="00747A8C" w:rsidP="00473F5B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(17,945)</w:t>
            </w:r>
          </w:p>
        </w:tc>
        <w:tc>
          <w:tcPr>
            <w:tcW w:w="151" w:type="pct"/>
          </w:tcPr>
          <w:p w14:paraId="4EDCED3C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C860458" w14:textId="5FD38FA8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(12,896)</w:t>
            </w:r>
          </w:p>
        </w:tc>
        <w:tc>
          <w:tcPr>
            <w:tcW w:w="135" w:type="pct"/>
          </w:tcPr>
          <w:p w14:paraId="0C616CE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09A9D1A" w14:textId="1F85BB23" w:rsidR="00747A8C" w:rsidRPr="00B759A3" w:rsidRDefault="00747A8C" w:rsidP="00473F5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(8,083)</w:t>
            </w:r>
          </w:p>
        </w:tc>
        <w:tc>
          <w:tcPr>
            <w:tcW w:w="147" w:type="pct"/>
          </w:tcPr>
          <w:p w14:paraId="1689AC1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A9C9AD2" w14:textId="7E5D25FD" w:rsidR="00747A8C" w:rsidRPr="00B759A3" w:rsidRDefault="00747A8C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(5,999)</w:t>
            </w:r>
          </w:p>
        </w:tc>
      </w:tr>
      <w:tr w:rsidR="00747A8C" w:rsidRPr="00B759A3" w14:paraId="5212319C" w14:textId="77777777" w:rsidTr="003B1B57">
        <w:trPr>
          <w:trHeight w:val="407"/>
        </w:trPr>
        <w:tc>
          <w:tcPr>
            <w:tcW w:w="1988" w:type="pct"/>
          </w:tcPr>
          <w:p w14:paraId="136C60CA" w14:textId="51F81F4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9DE8E" w14:textId="4D2A6FC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151,383</w:t>
            </w:r>
          </w:p>
        </w:tc>
        <w:tc>
          <w:tcPr>
            <w:tcW w:w="151" w:type="pct"/>
          </w:tcPr>
          <w:p w14:paraId="3E6BB7C4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5AD4C" w14:textId="3B17F71E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116,536</w:t>
            </w:r>
          </w:p>
        </w:tc>
        <w:tc>
          <w:tcPr>
            <w:tcW w:w="135" w:type="pct"/>
          </w:tcPr>
          <w:p w14:paraId="4E86274F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ECE5B" w14:textId="4300FB94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101,413</w:t>
            </w:r>
          </w:p>
        </w:tc>
        <w:tc>
          <w:tcPr>
            <w:tcW w:w="147" w:type="pct"/>
          </w:tcPr>
          <w:p w14:paraId="665F259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0177" w14:textId="23E177A4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74,843</w:t>
            </w:r>
          </w:p>
        </w:tc>
      </w:tr>
      <w:tr w:rsidR="00747A8C" w:rsidRPr="00B759A3" w14:paraId="398613A5" w14:textId="77777777" w:rsidTr="003B1B57">
        <w:trPr>
          <w:trHeight w:val="407"/>
        </w:trPr>
        <w:tc>
          <w:tcPr>
            <w:tcW w:w="1988" w:type="pct"/>
          </w:tcPr>
          <w:p w14:paraId="1F05FF6C" w14:textId="59D2E9F9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44248C3B" w14:textId="34E53FF2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247D8A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7F0E343" w14:textId="7BB39EE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F4B49CC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565AE363" w14:textId="1F14CAC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D2235B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53A34475" w14:textId="6B43B21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7A8C" w:rsidRPr="00B759A3" w14:paraId="1B621B1D" w14:textId="77777777" w:rsidTr="003B1B57">
        <w:trPr>
          <w:trHeight w:val="407"/>
        </w:trPr>
        <w:tc>
          <w:tcPr>
            <w:tcW w:w="1988" w:type="pct"/>
          </w:tcPr>
          <w:p w14:paraId="4FA07A77" w14:textId="36D5F171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hint="cs"/>
                <w:szCs w:val="30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648" w:type="pct"/>
            <w:vAlign w:val="bottom"/>
          </w:tcPr>
          <w:p w14:paraId="5A86FB0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580BB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7C52CD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56F08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C564782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01FF3F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8A9F67E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7A8C" w:rsidRPr="00B759A3" w14:paraId="66C60DBB" w14:textId="77777777" w:rsidTr="003B1B57">
        <w:trPr>
          <w:trHeight w:val="407"/>
        </w:trPr>
        <w:tc>
          <w:tcPr>
            <w:tcW w:w="1988" w:type="pct"/>
          </w:tcPr>
          <w:p w14:paraId="5DE507D8" w14:textId="489C4A6D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648" w:type="pct"/>
            <w:vAlign w:val="bottom"/>
          </w:tcPr>
          <w:p w14:paraId="366AC75B" w14:textId="3EA56FFB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15,438</w:t>
            </w:r>
          </w:p>
        </w:tc>
        <w:tc>
          <w:tcPr>
            <w:tcW w:w="151" w:type="pct"/>
          </w:tcPr>
          <w:p w14:paraId="396EB863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7A48EFF" w14:textId="60D22C70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13,765</w:t>
            </w:r>
          </w:p>
        </w:tc>
        <w:tc>
          <w:tcPr>
            <w:tcW w:w="135" w:type="pct"/>
          </w:tcPr>
          <w:p w14:paraId="2F0EAF18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15FF91E" w14:textId="36FC674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13,621</w:t>
            </w:r>
          </w:p>
        </w:tc>
        <w:tc>
          <w:tcPr>
            <w:tcW w:w="147" w:type="pct"/>
          </w:tcPr>
          <w:p w14:paraId="39E4E61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D5BD34E" w14:textId="6BFC2E20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</w:tr>
      <w:tr w:rsidR="00747A8C" w:rsidRPr="00B759A3" w14:paraId="78EC4E1E" w14:textId="77777777" w:rsidTr="003B1B57">
        <w:trPr>
          <w:trHeight w:val="407"/>
        </w:trPr>
        <w:tc>
          <w:tcPr>
            <w:tcW w:w="1988" w:type="pct"/>
          </w:tcPr>
          <w:p w14:paraId="4FF592FB" w14:textId="2EE0114A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เงินรับล่วงหน้าระยะยาว</w:t>
            </w:r>
          </w:p>
        </w:tc>
        <w:tc>
          <w:tcPr>
            <w:tcW w:w="648" w:type="pct"/>
            <w:vAlign w:val="bottom"/>
          </w:tcPr>
          <w:p w14:paraId="1B1490C3" w14:textId="4F313D6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6,628</w:t>
            </w:r>
          </w:p>
        </w:tc>
        <w:tc>
          <w:tcPr>
            <w:tcW w:w="151" w:type="pct"/>
          </w:tcPr>
          <w:p w14:paraId="7F0239B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36C25A1" w14:textId="61401262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  <w:tc>
          <w:tcPr>
            <w:tcW w:w="135" w:type="pct"/>
          </w:tcPr>
          <w:p w14:paraId="36EC3B6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FAE99F5" w14:textId="6FB7095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6,628</w:t>
            </w:r>
          </w:p>
        </w:tc>
        <w:tc>
          <w:tcPr>
            <w:tcW w:w="147" w:type="pct"/>
          </w:tcPr>
          <w:p w14:paraId="08551BCE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4187278" w14:textId="5912895B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</w:tr>
    </w:tbl>
    <w:p w14:paraId="09ABD0E3" w14:textId="77777777" w:rsidR="003B1B57" w:rsidRPr="00B759A3" w:rsidRDefault="003B1B57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09CF8AD" w14:textId="29746FCE" w:rsidR="00BE0EC1" w:rsidRPr="00B759A3" w:rsidRDefault="00BE0EC1" w:rsidP="0013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เงินมัดจำรับค่าสินค้าและ</w:t>
      </w:r>
      <w:r w:rsidRPr="00B759A3">
        <w:rPr>
          <w:rFonts w:asciiTheme="majorBidi" w:hAnsiTheme="majorBidi"/>
          <w:sz w:val="30"/>
          <w:szCs w:val="30"/>
          <w:cs/>
        </w:rPr>
        <w:t>เงินรับล่วงหน้าระยะยาวส่วนใหญ่เกิดจากการขายสินค้าที่สั่งผลิตซึ่ง</w:t>
      </w:r>
      <w:r w:rsidR="00C152B6" w:rsidRPr="00B759A3">
        <w:rPr>
          <w:rFonts w:asciiTheme="majorBidi" w:hAnsiTheme="majorBidi" w:hint="cs"/>
          <w:sz w:val="30"/>
          <w:szCs w:val="30"/>
          <w:cs/>
        </w:rPr>
        <w:t>กลุ่ม</w:t>
      </w:r>
      <w:r w:rsidR="0046659C" w:rsidRPr="00B759A3">
        <w:rPr>
          <w:rFonts w:ascii="Angsana New" w:hAnsi="Angsana New" w:hint="cs"/>
          <w:sz w:val="30"/>
          <w:szCs w:val="30"/>
          <w:cs/>
        </w:rPr>
        <w:t>บริษัท</w:t>
      </w:r>
      <w:r w:rsidRPr="00B759A3">
        <w:rPr>
          <w:rFonts w:asciiTheme="majorBidi" w:hAnsiTheme="majorBidi"/>
          <w:sz w:val="30"/>
          <w:szCs w:val="30"/>
          <w:cs/>
        </w:rPr>
        <w:t>จะรับรู้เป็นรายได้จากการขาย ณ วันที่มีการส่งมอบสินค้าให้กับลูกค้า โดยหนี้สินที่เกิดจากสัญญาของ</w:t>
      </w:r>
      <w:r w:rsidR="008E4996" w:rsidRPr="00B759A3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B759A3">
        <w:rPr>
          <w:rFonts w:asciiTheme="majorBidi" w:hAnsiTheme="majorBidi"/>
          <w:sz w:val="30"/>
          <w:szCs w:val="30"/>
          <w:cs/>
        </w:rPr>
        <w:t xml:space="preserve">บริษัทจำนวน </w:t>
      </w:r>
      <w:r w:rsidR="00747A8C" w:rsidRPr="00B759A3">
        <w:rPr>
          <w:rFonts w:asciiTheme="majorBidi" w:hAnsiTheme="majorBidi"/>
          <w:sz w:val="30"/>
          <w:szCs w:val="30"/>
        </w:rPr>
        <w:t>6.6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/>
          <w:sz w:val="30"/>
          <w:szCs w:val="30"/>
          <w:cs/>
        </w:rPr>
        <w:t>ล้านบาท</w:t>
      </w:r>
      <w:r w:rsidR="00133E94" w:rsidRPr="00B759A3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747A8C" w:rsidRPr="00B759A3">
        <w:rPr>
          <w:rFonts w:asciiTheme="majorBidi" w:hAnsiTheme="majorBidi"/>
          <w:sz w:val="30"/>
          <w:szCs w:val="30"/>
        </w:rPr>
        <w:t>6.6</w:t>
      </w:r>
      <w:r w:rsidR="00133E94" w:rsidRPr="00B759A3">
        <w:rPr>
          <w:rFonts w:asciiTheme="majorBidi" w:hAnsiTheme="majorBidi"/>
          <w:sz w:val="30"/>
          <w:szCs w:val="30"/>
        </w:rPr>
        <w:t xml:space="preserve"> </w:t>
      </w:r>
      <w:r w:rsidR="00133E94" w:rsidRPr="00B759A3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  <w:r w:rsidR="008E4996" w:rsidRPr="00B759A3">
        <w:rPr>
          <w:rFonts w:asciiTheme="majorBidi" w:hAnsi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47A8C" w:rsidRPr="00B759A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A309B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84E04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747A8C" w:rsidRPr="00B759A3">
        <w:rPr>
          <w:rFonts w:asciiTheme="majorBidi" w:hAnsiTheme="majorBidi"/>
          <w:i/>
          <w:iCs/>
          <w:sz w:val="30"/>
          <w:szCs w:val="30"/>
        </w:rPr>
        <w:t>8.8</w:t>
      </w:r>
      <w:r w:rsidR="008E4996" w:rsidRPr="00B759A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E4996" w:rsidRPr="00B759A3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133E94" w:rsidRPr="00B759A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33E94" w:rsidRPr="00B759A3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747A8C" w:rsidRPr="00B759A3">
        <w:rPr>
          <w:rFonts w:asciiTheme="majorBidi" w:hAnsiTheme="majorBidi"/>
          <w:i/>
          <w:iCs/>
          <w:sz w:val="30"/>
          <w:szCs w:val="30"/>
        </w:rPr>
        <w:t>8.8</w:t>
      </w:r>
      <w:r w:rsidR="00133E94" w:rsidRPr="00B759A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33E94" w:rsidRPr="00B759A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Pr="00B759A3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759A3">
        <w:rPr>
          <w:rFonts w:asciiTheme="majorBidi" w:hAnsiTheme="majorBidi"/>
          <w:sz w:val="30"/>
          <w:szCs w:val="30"/>
          <w:cs/>
        </w:rPr>
        <w:t xml:space="preserve"> </w:t>
      </w:r>
      <w:r w:rsidR="00747A8C" w:rsidRPr="00B759A3">
        <w:rPr>
          <w:rFonts w:asciiTheme="majorBidi" w:hAnsiTheme="majorBidi"/>
          <w:sz w:val="30"/>
          <w:szCs w:val="30"/>
        </w:rPr>
        <w:br/>
      </w:r>
      <w:r w:rsidRPr="00B759A3">
        <w:rPr>
          <w:rFonts w:asciiTheme="majorBidi" w:hAnsiTheme="majorBidi"/>
          <w:sz w:val="30"/>
          <w:szCs w:val="30"/>
          <w:cs/>
        </w:rPr>
        <w:t xml:space="preserve">มีกำหนดส่งมอบสินค้าให้กับลูกค้าเกินกว่า </w:t>
      </w:r>
      <w:r w:rsidRPr="00B759A3">
        <w:rPr>
          <w:rFonts w:asciiTheme="majorBidi" w:hAnsiTheme="majorBidi" w:cstheme="majorBidi"/>
          <w:sz w:val="30"/>
          <w:szCs w:val="30"/>
        </w:rPr>
        <w:t xml:space="preserve">12 </w:t>
      </w:r>
      <w:r w:rsidRPr="00B759A3">
        <w:rPr>
          <w:rFonts w:asciiTheme="majorBidi" w:hAnsiTheme="majorBidi"/>
          <w:sz w:val="30"/>
          <w:szCs w:val="30"/>
          <w:cs/>
        </w:rPr>
        <w:t>เดือนนับจากวันที่รายงาน</w:t>
      </w:r>
    </w:p>
    <w:p w14:paraId="371E8BA8" w14:textId="77777777" w:rsidR="00273537" w:rsidRPr="00B759A3" w:rsidRDefault="00273537" w:rsidP="0013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p w14:paraId="3E79D832" w14:textId="6BF40687" w:rsidR="00BE0EC1" w:rsidRPr="00B759A3" w:rsidRDefault="00BE0EC1" w:rsidP="00BE0EC1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6367BB05" w14:textId="77777777" w:rsidR="00BE0EC1" w:rsidRPr="00B759A3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D7EAC40" w14:textId="062E0D66" w:rsidR="00BE0EC1" w:rsidRPr="00B759A3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B759A3">
        <w:rPr>
          <w:rFonts w:asciiTheme="majorBidi" w:hAnsiTheme="majorBidi" w:hint="cs"/>
          <w:sz w:val="30"/>
          <w:szCs w:val="30"/>
          <w:cs/>
        </w:rPr>
        <w:t>ค่านายหน้าที่จ่ายเพื่อให้ได้มาซึ่งสัญญาระยะยาวเป็นต้นทุนส่วนเพิ่มในการได้มาซึ่งสัญญา ดังนั้น</w:t>
      </w:r>
      <w:r w:rsidR="00995187" w:rsidRPr="00B759A3">
        <w:rPr>
          <w:rFonts w:asciiTheme="majorBidi" w:hAnsiTheme="majorBidi" w:hint="cs"/>
          <w:sz w:val="30"/>
          <w:szCs w:val="30"/>
          <w:cs/>
        </w:rPr>
        <w:t>กลุ่ม</w:t>
      </w:r>
      <w:r w:rsidR="0091649C" w:rsidRPr="00B759A3">
        <w:rPr>
          <w:rFonts w:ascii="Angsana New" w:hAnsi="Angsana New" w:hint="cs"/>
          <w:sz w:val="30"/>
          <w:szCs w:val="30"/>
          <w:cs/>
        </w:rPr>
        <w:t>บริษัท</w:t>
      </w:r>
      <w:r w:rsidRPr="00B759A3">
        <w:rPr>
          <w:rFonts w:asciiTheme="majorBidi" w:hAnsiTheme="majorBidi" w:hint="cs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1FA2C947" w14:textId="77777777" w:rsidR="00BE0EC1" w:rsidRPr="00B759A3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3105AD8" w14:textId="72F20C59" w:rsidR="00BE0EC1" w:rsidRPr="00B759A3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759A3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BE0EC1"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บริษัทตัดจำหน่าย</w:t>
      </w:r>
      <w:r w:rsidR="00133E94"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>สินทรัพย์</w:t>
      </w:r>
      <w:r w:rsidR="00BE0EC1"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ต้นทุนของสัญญาระหว่างปีสิ้นสุดวันที่ </w:t>
      </w:r>
      <w:r w:rsidR="00BE0EC1" w:rsidRPr="00B759A3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BE0EC1" w:rsidRPr="00B759A3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="00BE0EC1" w:rsidRPr="00B759A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F02D1" w:rsidRPr="00B759A3">
        <w:rPr>
          <w:rFonts w:asciiTheme="majorBidi" w:hAnsiTheme="majorBidi" w:cstheme="majorBidi"/>
          <w:sz w:val="30"/>
          <w:szCs w:val="30"/>
        </w:rPr>
        <w:t>256</w:t>
      </w:r>
      <w:r w:rsidR="00747A8C" w:rsidRPr="00B759A3">
        <w:rPr>
          <w:rFonts w:asciiTheme="majorBidi" w:hAnsiTheme="majorBidi" w:cstheme="majorBidi"/>
          <w:sz w:val="30"/>
          <w:szCs w:val="30"/>
        </w:rPr>
        <w:t>8</w:t>
      </w:r>
      <w:r w:rsidR="00133E94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133E94" w:rsidRPr="00B759A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C2D0C" w:rsidRPr="00B759A3">
        <w:rPr>
          <w:rFonts w:asciiTheme="majorBidi" w:hAnsiTheme="majorBidi" w:cstheme="majorBidi"/>
          <w:sz w:val="30"/>
          <w:szCs w:val="30"/>
        </w:rPr>
        <w:br/>
      </w:r>
      <w:r w:rsidR="00572E49" w:rsidRPr="00B759A3">
        <w:rPr>
          <w:rFonts w:asciiTheme="majorBidi" w:hAnsiTheme="majorBidi" w:cstheme="majorBidi"/>
          <w:sz w:val="30"/>
          <w:szCs w:val="30"/>
        </w:rPr>
        <w:t>0.</w:t>
      </w:r>
      <w:r w:rsidR="00747A8C" w:rsidRPr="00B759A3">
        <w:rPr>
          <w:rFonts w:asciiTheme="majorBidi" w:hAnsiTheme="majorBidi" w:cstheme="majorBidi"/>
          <w:sz w:val="30"/>
          <w:szCs w:val="30"/>
        </w:rPr>
        <w:t>4</w:t>
      </w:r>
      <w:r w:rsidR="00133E94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133E94" w:rsidRPr="00B759A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72E49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572E49" w:rsidRPr="00B759A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72E49" w:rsidRPr="00B759A3">
        <w:rPr>
          <w:rFonts w:asciiTheme="majorBidi" w:hAnsiTheme="majorBidi" w:cstheme="majorBidi"/>
          <w:sz w:val="30"/>
          <w:szCs w:val="30"/>
        </w:rPr>
        <w:t>0.</w:t>
      </w:r>
      <w:r w:rsidR="00747A8C" w:rsidRPr="00B759A3">
        <w:rPr>
          <w:rFonts w:asciiTheme="majorBidi" w:hAnsiTheme="majorBidi" w:cstheme="majorBidi"/>
          <w:sz w:val="30"/>
          <w:szCs w:val="30"/>
        </w:rPr>
        <w:t>4</w:t>
      </w:r>
      <w:r w:rsidR="00572E49"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="00572E49" w:rsidRPr="00B759A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BE0EC1" w:rsidRPr="00B759A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E0EC1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747A8C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="00133E94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BE0EC1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B84E04" w:rsidRPr="00B759A3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จำนวน </w:t>
      </w:r>
      <w:r w:rsidR="009A309B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0.</w:t>
      </w:r>
      <w:r w:rsidR="00747A8C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5</w:t>
      </w:r>
      <w:r w:rsidR="009A309B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9A309B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</w:t>
      </w:r>
      <w:r w:rsidR="00572E49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และ </w:t>
      </w:r>
      <w:r w:rsidR="00572E49" w:rsidRPr="00B759A3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747A8C" w:rsidRPr="00B759A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72E49" w:rsidRPr="00B759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72E49" w:rsidRPr="00B759A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BE0EC1" w:rsidRPr="00B759A3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6579F732" w14:textId="77777777" w:rsidR="00BE0EC1" w:rsidRPr="00B759A3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7C9FD18" w14:textId="74FB4E02" w:rsidR="00BE0EC1" w:rsidRPr="00B759A3" w:rsidRDefault="00133E94" w:rsidP="00595A9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B759A3">
        <w:rPr>
          <w:rFonts w:ascii="Angsana New" w:hAnsi="Angsana New" w:cs="Angsana New"/>
          <w:b/>
          <w:bCs/>
          <w:lang w:val="en-US"/>
        </w:rPr>
        <w:t>2</w:t>
      </w:r>
      <w:r w:rsidR="00BC5CBC" w:rsidRPr="00B759A3">
        <w:rPr>
          <w:rFonts w:ascii="Angsana New" w:hAnsi="Angsana New" w:cs="Angsana New"/>
          <w:b/>
          <w:bCs/>
          <w:lang w:val="en-US"/>
        </w:rPr>
        <w:t>1</w:t>
      </w:r>
      <w:r w:rsidR="00BE0EC1" w:rsidRPr="00B759A3">
        <w:rPr>
          <w:rFonts w:ascii="Angsana New" w:hAnsi="Angsana New" w:cs="Angsana New"/>
          <w:b/>
          <w:bCs/>
          <w:lang w:val="en-US"/>
        </w:rPr>
        <w:tab/>
      </w:r>
      <w:r w:rsidR="00BE0EC1" w:rsidRPr="00B759A3">
        <w:rPr>
          <w:rFonts w:ascii="Angsana New" w:hAnsi="Angsana New" w:cs="Angsana New"/>
          <w:b/>
          <w:bCs/>
          <w:cs/>
          <w:lang w:val="en-US"/>
        </w:rPr>
        <w:t>ค่าใช้จ่ายตาม</w:t>
      </w:r>
      <w:r w:rsidR="009A309B" w:rsidRPr="00B759A3">
        <w:rPr>
          <w:rFonts w:ascii="Angsana New" w:hAnsi="Angsana New" w:cs="Angsana New" w:hint="cs"/>
          <w:b/>
          <w:bCs/>
          <w:cs/>
          <w:lang w:val="en-US"/>
        </w:rPr>
        <w:t>ธรรมชาติ</w:t>
      </w:r>
    </w:p>
    <w:p w14:paraId="3C67F673" w14:textId="0C138BD5" w:rsidR="008E4996" w:rsidRPr="00B759A3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07"/>
        <w:gridCol w:w="1176"/>
        <w:gridCol w:w="269"/>
        <w:gridCol w:w="1078"/>
        <w:gridCol w:w="276"/>
        <w:gridCol w:w="992"/>
        <w:gridCol w:w="269"/>
        <w:gridCol w:w="1041"/>
      </w:tblGrid>
      <w:tr w:rsidR="004A0FDB" w:rsidRPr="00B759A3" w14:paraId="38A13127" w14:textId="77777777" w:rsidTr="00747A8C">
        <w:trPr>
          <w:trHeight w:val="427"/>
          <w:tblHeader/>
        </w:trPr>
        <w:tc>
          <w:tcPr>
            <w:tcW w:w="1771" w:type="pct"/>
          </w:tcPr>
          <w:p w14:paraId="427B6229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41" w:type="pct"/>
          </w:tcPr>
          <w:p w14:paraId="5C681B9C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</w:tcPr>
          <w:p w14:paraId="12718AA6" w14:textId="1CEA1D05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8E0CE49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vAlign w:val="bottom"/>
          </w:tcPr>
          <w:p w14:paraId="5356810A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FDB" w:rsidRPr="00B759A3" w14:paraId="3E2B1001" w14:textId="77777777" w:rsidTr="00747A8C">
        <w:trPr>
          <w:trHeight w:val="417"/>
          <w:tblHeader/>
        </w:trPr>
        <w:tc>
          <w:tcPr>
            <w:tcW w:w="1771" w:type="pct"/>
          </w:tcPr>
          <w:p w14:paraId="1AE77AD0" w14:textId="109501EC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D6F9F"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1" w:type="pct"/>
          </w:tcPr>
          <w:p w14:paraId="6AAAE90E" w14:textId="74FBCDDD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3D5F48A4" w14:textId="7C353906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B729592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E0BB49" w14:textId="53BE17DE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597DB0AA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5EF5F18" w14:textId="14391A74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B2006CB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B162E0" w14:textId="5EF4BF01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A0FDB" w:rsidRPr="00B759A3" w14:paraId="28C5B448" w14:textId="77777777" w:rsidTr="00747A8C">
        <w:trPr>
          <w:trHeight w:val="417"/>
          <w:tblHeader/>
        </w:trPr>
        <w:tc>
          <w:tcPr>
            <w:tcW w:w="1771" w:type="pct"/>
          </w:tcPr>
          <w:p w14:paraId="00DFB6E8" w14:textId="77777777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7DD05C21" w14:textId="77777777" w:rsidR="004A0FDB" w:rsidRPr="00B759A3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21788CFE" w14:textId="03DAD956" w:rsidR="004A0FDB" w:rsidRPr="00B759A3" w:rsidRDefault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FDB" w:rsidRPr="00B759A3" w14:paraId="153659CF" w14:textId="77777777" w:rsidTr="000F5CEC">
        <w:trPr>
          <w:trHeight w:val="407"/>
        </w:trPr>
        <w:tc>
          <w:tcPr>
            <w:tcW w:w="1771" w:type="pct"/>
          </w:tcPr>
          <w:p w14:paraId="43A2027D" w14:textId="3FBC5CA0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441" w:type="pct"/>
          </w:tcPr>
          <w:p w14:paraId="5B11EF3C" w14:textId="77777777" w:rsidR="004A0FDB" w:rsidRPr="00B759A3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9464CD1" w14:textId="3D6B5E6A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FDB029" w14:textId="77777777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75C049E" w14:textId="7E93A927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029CE35" w14:textId="77777777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1ED8928F" w14:textId="7B5B7490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7B407A" w14:textId="77777777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46581EF" w14:textId="228C4C65" w:rsidR="004A0FDB" w:rsidRPr="00B759A3" w:rsidRDefault="004A0FDB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A8C" w:rsidRPr="00B759A3" w14:paraId="4ADC68A0" w14:textId="77777777" w:rsidTr="000F5CEC">
        <w:trPr>
          <w:trHeight w:val="407"/>
        </w:trPr>
        <w:tc>
          <w:tcPr>
            <w:tcW w:w="1771" w:type="pct"/>
          </w:tcPr>
          <w:p w14:paraId="05ED029A" w14:textId="2F97A8CA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41" w:type="pct"/>
          </w:tcPr>
          <w:p w14:paraId="3FB11EF2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0898624" w14:textId="3D53332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6,316</w:t>
            </w:r>
          </w:p>
        </w:tc>
        <w:tc>
          <w:tcPr>
            <w:tcW w:w="147" w:type="pct"/>
          </w:tcPr>
          <w:p w14:paraId="66EBF5C2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053FF5DC" w14:textId="4FD9649F" w:rsidR="00747A8C" w:rsidRPr="00B759A3" w:rsidRDefault="00747A8C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(11,277)</w:t>
            </w:r>
          </w:p>
        </w:tc>
        <w:tc>
          <w:tcPr>
            <w:tcW w:w="151" w:type="pct"/>
          </w:tcPr>
          <w:p w14:paraId="01C7BF5C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6704D601" w14:textId="5281FBC7" w:rsidR="00747A8C" w:rsidRPr="00B759A3" w:rsidRDefault="00747A8C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980DDB" w:rsidRPr="00B759A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E4C10"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F92DD4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040A3E6" w14:textId="43DC2070" w:rsidR="00747A8C" w:rsidRPr="00B759A3" w:rsidRDefault="00747A8C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(1,747)</w:t>
            </w:r>
          </w:p>
        </w:tc>
      </w:tr>
      <w:tr w:rsidR="00747A8C" w:rsidRPr="00B759A3" w14:paraId="0217ACC2" w14:textId="77777777" w:rsidTr="000F5CEC">
        <w:trPr>
          <w:trHeight w:val="407"/>
        </w:trPr>
        <w:tc>
          <w:tcPr>
            <w:tcW w:w="1771" w:type="pct"/>
          </w:tcPr>
          <w:p w14:paraId="402F8E0F" w14:textId="384D8208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วัตถุดิบและบรรจุภัณฑ์ใช้ไป</w:t>
            </w:r>
          </w:p>
        </w:tc>
        <w:tc>
          <w:tcPr>
            <w:tcW w:w="441" w:type="pct"/>
          </w:tcPr>
          <w:p w14:paraId="6FB09BD3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B69B893" w14:textId="3541538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308,508</w:t>
            </w:r>
          </w:p>
        </w:tc>
        <w:tc>
          <w:tcPr>
            <w:tcW w:w="147" w:type="pct"/>
          </w:tcPr>
          <w:p w14:paraId="21DAEB8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668A1A91" w14:textId="3720D1AD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300,525</w:t>
            </w:r>
          </w:p>
        </w:tc>
        <w:tc>
          <w:tcPr>
            <w:tcW w:w="151" w:type="pct"/>
          </w:tcPr>
          <w:p w14:paraId="5B2A10EE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7D855A5" w14:textId="6D03B501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229,927</w:t>
            </w:r>
          </w:p>
        </w:tc>
        <w:tc>
          <w:tcPr>
            <w:tcW w:w="147" w:type="pct"/>
          </w:tcPr>
          <w:p w14:paraId="415A9D5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C52085D" w14:textId="07EA1542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240,172</w:t>
            </w:r>
          </w:p>
        </w:tc>
      </w:tr>
      <w:tr w:rsidR="00747A8C" w:rsidRPr="00B759A3" w14:paraId="4C616928" w14:textId="77777777" w:rsidTr="000F5CEC">
        <w:trPr>
          <w:trHeight w:val="407"/>
        </w:trPr>
        <w:tc>
          <w:tcPr>
            <w:tcW w:w="1771" w:type="pct"/>
          </w:tcPr>
          <w:p w14:paraId="44BB6BB0" w14:textId="108241F4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441" w:type="pct"/>
          </w:tcPr>
          <w:p w14:paraId="4EA88DA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51F0E5C" w14:textId="5F35BAA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85,612</w:t>
            </w:r>
          </w:p>
        </w:tc>
        <w:tc>
          <w:tcPr>
            <w:tcW w:w="147" w:type="pct"/>
          </w:tcPr>
          <w:p w14:paraId="7376CDF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2FC76D52" w14:textId="2B369E2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80,526</w:t>
            </w:r>
          </w:p>
        </w:tc>
        <w:tc>
          <w:tcPr>
            <w:tcW w:w="151" w:type="pct"/>
          </w:tcPr>
          <w:p w14:paraId="10B9A37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CC0699D" w14:textId="0EF8E882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70,938</w:t>
            </w:r>
          </w:p>
        </w:tc>
        <w:tc>
          <w:tcPr>
            <w:tcW w:w="147" w:type="pct"/>
          </w:tcPr>
          <w:p w14:paraId="3CA08906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5B56E9D" w14:textId="02D72B7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67,063</w:t>
            </w:r>
          </w:p>
        </w:tc>
      </w:tr>
      <w:tr w:rsidR="00747A8C" w:rsidRPr="00B759A3" w14:paraId="643ED7C2" w14:textId="77777777" w:rsidTr="000F5CEC">
        <w:trPr>
          <w:trHeight w:val="407"/>
        </w:trPr>
        <w:tc>
          <w:tcPr>
            <w:tcW w:w="1771" w:type="pct"/>
          </w:tcPr>
          <w:p w14:paraId="171CCCC2" w14:textId="7028E75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441" w:type="pct"/>
          </w:tcPr>
          <w:p w14:paraId="7E2D6F6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6E7FA61" w14:textId="6304384A" w:rsidR="00747A8C" w:rsidRPr="00B759A3" w:rsidRDefault="006C3E62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7" w:type="pct"/>
          </w:tcPr>
          <w:p w14:paraId="4C7D352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7A6CF1CE" w14:textId="7448D0D1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46,421</w:t>
            </w:r>
          </w:p>
        </w:tc>
        <w:tc>
          <w:tcPr>
            <w:tcW w:w="151" w:type="pct"/>
          </w:tcPr>
          <w:p w14:paraId="40856778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8DF3558" w14:textId="361C6B41" w:rsidR="00747A8C" w:rsidRPr="00B759A3" w:rsidRDefault="006C3E62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980DDB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7" w:type="pct"/>
          </w:tcPr>
          <w:p w14:paraId="060E4724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CCBDF35" w14:textId="45A1488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39,011</w:t>
            </w:r>
          </w:p>
        </w:tc>
      </w:tr>
      <w:tr w:rsidR="00747A8C" w:rsidRPr="00B759A3" w14:paraId="2BE4C1C2" w14:textId="77777777" w:rsidTr="000F5CEC">
        <w:trPr>
          <w:trHeight w:val="407"/>
        </w:trPr>
        <w:tc>
          <w:tcPr>
            <w:tcW w:w="1771" w:type="pct"/>
          </w:tcPr>
          <w:p w14:paraId="1E7E1382" w14:textId="6C3FA2D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ต้นทุนสินค้าซื้อมาเพื่อขาย</w:t>
            </w:r>
          </w:p>
        </w:tc>
        <w:tc>
          <w:tcPr>
            <w:tcW w:w="441" w:type="pct"/>
          </w:tcPr>
          <w:p w14:paraId="186D1823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5BF14E0" w14:textId="5B8648E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779D" w:rsidRPr="00B759A3">
              <w:rPr>
                <w:rFonts w:asciiTheme="majorBidi" w:hAnsiTheme="majorBidi" w:cstheme="majorBidi"/>
                <w:sz w:val="30"/>
                <w:szCs w:val="30"/>
              </w:rPr>
              <w:t>05,940</w:t>
            </w:r>
          </w:p>
        </w:tc>
        <w:tc>
          <w:tcPr>
            <w:tcW w:w="147" w:type="pct"/>
          </w:tcPr>
          <w:p w14:paraId="6E90CD7C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427EE68" w14:textId="4CDC401E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55,953</w:t>
            </w:r>
          </w:p>
        </w:tc>
        <w:tc>
          <w:tcPr>
            <w:tcW w:w="151" w:type="pct"/>
          </w:tcPr>
          <w:p w14:paraId="4AF1D609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AACF156" w14:textId="6545AD36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60,283</w:t>
            </w:r>
          </w:p>
        </w:tc>
        <w:tc>
          <w:tcPr>
            <w:tcW w:w="147" w:type="pct"/>
          </w:tcPr>
          <w:p w14:paraId="17B3307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56C588" w14:textId="0493374E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9,326</w:t>
            </w:r>
          </w:p>
        </w:tc>
      </w:tr>
      <w:tr w:rsidR="00747A8C" w:rsidRPr="00B759A3" w14:paraId="79534C3F" w14:textId="77777777" w:rsidTr="000F5CEC">
        <w:trPr>
          <w:trHeight w:val="407"/>
        </w:trPr>
        <w:tc>
          <w:tcPr>
            <w:tcW w:w="1771" w:type="pct"/>
          </w:tcPr>
          <w:p w14:paraId="6E83C6F8" w14:textId="6056C86D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41" w:type="pct"/>
          </w:tcPr>
          <w:p w14:paraId="3DCD69FA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0750C4F" w14:textId="0BABE3A9" w:rsidR="00747A8C" w:rsidRPr="00B759A3" w:rsidRDefault="002F779D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48,198</w:t>
            </w:r>
          </w:p>
        </w:tc>
        <w:tc>
          <w:tcPr>
            <w:tcW w:w="147" w:type="pct"/>
          </w:tcPr>
          <w:p w14:paraId="3566020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5696DEA" w14:textId="37DF7A6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47,344</w:t>
            </w:r>
          </w:p>
        </w:tc>
        <w:tc>
          <w:tcPr>
            <w:tcW w:w="151" w:type="pct"/>
          </w:tcPr>
          <w:p w14:paraId="58AA5E88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1AF96DE9" w14:textId="29B29DDC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28,0</w:t>
            </w:r>
            <w:r w:rsidR="00AE4C10" w:rsidRPr="00B759A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7" w:type="pct"/>
          </w:tcPr>
          <w:p w14:paraId="6DFA49B3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35EA51DD" w14:textId="6449A7F2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25,178</w:t>
            </w:r>
          </w:p>
        </w:tc>
      </w:tr>
      <w:tr w:rsidR="00747A8C" w:rsidRPr="00B759A3" w14:paraId="0C212A82" w14:textId="77777777" w:rsidTr="000F5CEC">
        <w:trPr>
          <w:trHeight w:val="407"/>
        </w:trPr>
        <w:tc>
          <w:tcPr>
            <w:tcW w:w="1771" w:type="pct"/>
          </w:tcPr>
          <w:p w14:paraId="5BF4B8AE" w14:textId="7C53F1F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pct"/>
          </w:tcPr>
          <w:p w14:paraId="790DFB12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C56D" w14:textId="001525A4" w:rsidR="00747A8C" w:rsidRPr="00B759A3" w:rsidRDefault="008A7214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  <w:r w:rsidR="00747A8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147" w:type="pct"/>
          </w:tcPr>
          <w:p w14:paraId="666BCBC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466D5" w14:textId="79A79254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519,492</w:t>
            </w:r>
          </w:p>
        </w:tc>
        <w:tc>
          <w:tcPr>
            <w:tcW w:w="151" w:type="pct"/>
          </w:tcPr>
          <w:p w14:paraId="1C99CA4E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2CC68" w14:textId="44929539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944EA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747A8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44EA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147" w:type="pct"/>
          </w:tcPr>
          <w:p w14:paraId="479882DB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0D391" w14:textId="7F48B071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379,003</w:t>
            </w:r>
          </w:p>
        </w:tc>
      </w:tr>
      <w:tr w:rsidR="00747A8C" w:rsidRPr="00B759A3" w14:paraId="0C5FABFB" w14:textId="77777777" w:rsidTr="000F5CEC">
        <w:trPr>
          <w:trHeight w:val="20"/>
        </w:trPr>
        <w:tc>
          <w:tcPr>
            <w:tcW w:w="1771" w:type="pct"/>
          </w:tcPr>
          <w:p w14:paraId="159DF4AC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66C03149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67C02D2B" w14:textId="2865DC4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291BDC9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C2AA8D4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4B9B9A9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2B85867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3C8367C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83034A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A8C" w:rsidRPr="00B759A3" w14:paraId="2FB1AEB0" w14:textId="77777777" w:rsidTr="000F5CEC">
        <w:trPr>
          <w:trHeight w:val="407"/>
        </w:trPr>
        <w:tc>
          <w:tcPr>
            <w:tcW w:w="1771" w:type="pct"/>
          </w:tcPr>
          <w:p w14:paraId="7D2EF33C" w14:textId="139B2CF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441" w:type="pct"/>
          </w:tcPr>
          <w:p w14:paraId="1BEB094B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D364A9F" w14:textId="762F9EC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D9791F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0087F6B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10CE7B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7231C8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09F28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DA9370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A8C" w:rsidRPr="00B759A3" w14:paraId="36779CE4" w14:textId="77777777" w:rsidTr="000F5CEC">
        <w:trPr>
          <w:trHeight w:val="407"/>
        </w:trPr>
        <w:tc>
          <w:tcPr>
            <w:tcW w:w="1771" w:type="pct"/>
          </w:tcPr>
          <w:p w14:paraId="49624FD8" w14:textId="4319E7B0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441" w:type="pct"/>
          </w:tcPr>
          <w:p w14:paraId="2AB4F458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B9DF59C" w14:textId="0351BEFA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39,799</w:t>
            </w:r>
          </w:p>
        </w:tc>
        <w:tc>
          <w:tcPr>
            <w:tcW w:w="147" w:type="pct"/>
          </w:tcPr>
          <w:p w14:paraId="55E445A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314FF0CE" w14:textId="6A8C13B9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33,743</w:t>
            </w:r>
          </w:p>
        </w:tc>
        <w:tc>
          <w:tcPr>
            <w:tcW w:w="151" w:type="pct"/>
          </w:tcPr>
          <w:p w14:paraId="62D5D4F8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0580888" w14:textId="1781017B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47" w:type="pct"/>
          </w:tcPr>
          <w:p w14:paraId="0C4C2C7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15289A6" w14:textId="51F980C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22,594</w:t>
            </w:r>
          </w:p>
        </w:tc>
      </w:tr>
      <w:tr w:rsidR="00747A8C" w:rsidRPr="00B759A3" w14:paraId="66362E69" w14:textId="77777777" w:rsidTr="000F5CEC">
        <w:trPr>
          <w:trHeight w:val="407"/>
        </w:trPr>
        <w:tc>
          <w:tcPr>
            <w:tcW w:w="1771" w:type="pct"/>
          </w:tcPr>
          <w:p w14:paraId="2D947D21" w14:textId="68A0CE7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ค่าโฆษณาและค่าใช้จ่ายในการ</w:t>
            </w:r>
            <w:r w:rsidRPr="00B759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/>
              <w:t>ส่งเสริมการขาย</w:t>
            </w:r>
          </w:p>
        </w:tc>
        <w:tc>
          <w:tcPr>
            <w:tcW w:w="441" w:type="pct"/>
          </w:tcPr>
          <w:p w14:paraId="79F2D51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4912B64" w14:textId="0A5B1D21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106,401</w:t>
            </w:r>
          </w:p>
        </w:tc>
        <w:tc>
          <w:tcPr>
            <w:tcW w:w="147" w:type="pct"/>
          </w:tcPr>
          <w:p w14:paraId="403A589F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9669592" w14:textId="3F3AFD8A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43,019</w:t>
            </w:r>
          </w:p>
        </w:tc>
        <w:tc>
          <w:tcPr>
            <w:tcW w:w="151" w:type="pct"/>
          </w:tcPr>
          <w:p w14:paraId="0F84B24C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0B8C02F" w14:textId="50523212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47" w:type="pct"/>
          </w:tcPr>
          <w:p w14:paraId="7AB1BC36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F8E6E9D" w14:textId="5739655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41,680</w:t>
            </w:r>
          </w:p>
        </w:tc>
      </w:tr>
      <w:tr w:rsidR="00747A8C" w:rsidRPr="00B759A3" w14:paraId="7B93C2D9" w14:textId="77777777" w:rsidTr="000F5CEC">
        <w:trPr>
          <w:trHeight w:val="407"/>
        </w:trPr>
        <w:tc>
          <w:tcPr>
            <w:tcW w:w="1771" w:type="pct"/>
          </w:tcPr>
          <w:p w14:paraId="00D946B4" w14:textId="70775258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41" w:type="pct"/>
          </w:tcPr>
          <w:p w14:paraId="7508DE0F" w14:textId="108860ED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A7A104E" w14:textId="1860DD21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6,162</w:t>
            </w:r>
          </w:p>
        </w:tc>
        <w:tc>
          <w:tcPr>
            <w:tcW w:w="147" w:type="pct"/>
          </w:tcPr>
          <w:p w14:paraId="27D0518E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7DD57762" w14:textId="635ECAD4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4,503</w:t>
            </w:r>
          </w:p>
        </w:tc>
        <w:tc>
          <w:tcPr>
            <w:tcW w:w="151" w:type="pct"/>
          </w:tcPr>
          <w:p w14:paraId="0151D50B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B66A831" w14:textId="19438AD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80DDB" w:rsidRPr="00B759A3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47" w:type="pct"/>
          </w:tcPr>
          <w:p w14:paraId="6C4F252F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3526905" w14:textId="7D04A2B1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</w:tr>
      <w:tr w:rsidR="00747A8C" w:rsidRPr="00B759A3" w14:paraId="71E72D5F" w14:textId="77777777" w:rsidTr="000F5CEC">
        <w:trPr>
          <w:trHeight w:val="407"/>
        </w:trPr>
        <w:tc>
          <w:tcPr>
            <w:tcW w:w="1771" w:type="pct"/>
          </w:tcPr>
          <w:p w14:paraId="3EF70155" w14:textId="2C9EF66D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41" w:type="pct"/>
          </w:tcPr>
          <w:p w14:paraId="451F86D4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4FAE69C" w14:textId="433CA25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7" w:type="pct"/>
          </w:tcPr>
          <w:p w14:paraId="486DB92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464D5C6" w14:textId="534E21B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14,835</w:t>
            </w:r>
          </w:p>
        </w:tc>
        <w:tc>
          <w:tcPr>
            <w:tcW w:w="151" w:type="pct"/>
          </w:tcPr>
          <w:p w14:paraId="1B69E72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48D54497" w14:textId="506AFFAD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47" w:type="pct"/>
          </w:tcPr>
          <w:p w14:paraId="38B5400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1C653677" w14:textId="49A57AB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9,380</w:t>
            </w:r>
          </w:p>
        </w:tc>
      </w:tr>
      <w:tr w:rsidR="00747A8C" w:rsidRPr="00B759A3" w14:paraId="72B68AD0" w14:textId="77777777" w:rsidTr="000F5CEC">
        <w:trPr>
          <w:trHeight w:val="407"/>
        </w:trPr>
        <w:tc>
          <w:tcPr>
            <w:tcW w:w="1771" w:type="pct"/>
          </w:tcPr>
          <w:p w14:paraId="4BF8764A" w14:textId="69608232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pct"/>
          </w:tcPr>
          <w:p w14:paraId="1FA7BDAE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ED16C" w14:textId="2CFCD9A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BD6F9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6F9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147" w:type="pct"/>
          </w:tcPr>
          <w:p w14:paraId="2014DC3A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15531" w14:textId="46867C6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96,100</w:t>
            </w:r>
          </w:p>
        </w:tc>
        <w:tc>
          <w:tcPr>
            <w:tcW w:w="151" w:type="pct"/>
          </w:tcPr>
          <w:p w14:paraId="5A3E1483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5CC05" w14:textId="39083321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747A8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147" w:type="pct"/>
          </w:tcPr>
          <w:p w14:paraId="65909AE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38DDF" w14:textId="730422A9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75,364</w:t>
            </w:r>
          </w:p>
        </w:tc>
      </w:tr>
      <w:tr w:rsidR="004A0FDB" w:rsidRPr="00B759A3" w14:paraId="075DF594" w14:textId="77777777" w:rsidTr="00747A8C">
        <w:trPr>
          <w:trHeight w:val="407"/>
        </w:trPr>
        <w:tc>
          <w:tcPr>
            <w:tcW w:w="1771" w:type="pct"/>
          </w:tcPr>
          <w:p w14:paraId="686FD31B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71E2964F" w14:textId="77777777" w:rsidR="004A0FDB" w:rsidRPr="00B759A3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250296C4" w14:textId="01248A84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F5E9C84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A76074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7F2BF636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54917F09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CC35B34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D8EB90D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A8C" w:rsidRPr="00B759A3" w14:paraId="73D73D50" w14:textId="77777777" w:rsidTr="00747A8C">
        <w:trPr>
          <w:trHeight w:val="407"/>
        </w:trPr>
        <w:tc>
          <w:tcPr>
            <w:tcW w:w="1771" w:type="pct"/>
          </w:tcPr>
          <w:p w14:paraId="24AFDF25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0A106117" w14:textId="77777777" w:rsidR="00747A8C" w:rsidRPr="00B759A3" w:rsidRDefault="00747A8C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3169703F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3503DFE7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pct"/>
            <w:vAlign w:val="bottom"/>
          </w:tcPr>
          <w:p w14:paraId="70B1718A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625DA60E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vAlign w:val="bottom"/>
          </w:tcPr>
          <w:p w14:paraId="3DB848B8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1CA8851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31DC8496" w14:textId="77777777" w:rsidR="00747A8C" w:rsidRPr="00B759A3" w:rsidRDefault="00747A8C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0FDB" w:rsidRPr="00B759A3" w14:paraId="6AD11ECC" w14:textId="77777777" w:rsidTr="000F5CEC">
        <w:trPr>
          <w:trHeight w:val="407"/>
        </w:trPr>
        <w:tc>
          <w:tcPr>
            <w:tcW w:w="1771" w:type="pct"/>
          </w:tcPr>
          <w:p w14:paraId="548D1827" w14:textId="2C00D313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441" w:type="pct"/>
          </w:tcPr>
          <w:p w14:paraId="3DED1E3E" w14:textId="77777777" w:rsidR="004A0FDB" w:rsidRPr="00B759A3" w:rsidRDefault="004A0FDB" w:rsidP="004A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3E466DC" w14:textId="1CAD42EC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4AE5D5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505FE309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995B520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F5252D5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4096CA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CE57BF4" w14:textId="77777777" w:rsidR="004A0FDB" w:rsidRPr="00B759A3" w:rsidRDefault="004A0FDB" w:rsidP="009A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A8C" w:rsidRPr="00B759A3" w14:paraId="528323A8" w14:textId="77777777" w:rsidTr="000F5CEC">
        <w:trPr>
          <w:trHeight w:val="407"/>
        </w:trPr>
        <w:tc>
          <w:tcPr>
            <w:tcW w:w="1771" w:type="pct"/>
          </w:tcPr>
          <w:p w14:paraId="0A5704C2" w14:textId="36AE46A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441" w:type="pct"/>
          </w:tcPr>
          <w:p w14:paraId="4B60488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75E475D" w14:textId="06EA7F0E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47" w:type="pct"/>
          </w:tcPr>
          <w:p w14:paraId="06E4A02B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0BE13BE2" w14:textId="411AEE54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67,132</w:t>
            </w:r>
          </w:p>
        </w:tc>
        <w:tc>
          <w:tcPr>
            <w:tcW w:w="151" w:type="pct"/>
          </w:tcPr>
          <w:p w14:paraId="5AC311A9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88961F4" w14:textId="45ED73FF" w:rsidR="00747A8C" w:rsidRPr="00B759A3" w:rsidRDefault="00F16155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197F942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E634CB9" w14:textId="7E330EF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56,325</w:t>
            </w:r>
          </w:p>
        </w:tc>
      </w:tr>
      <w:tr w:rsidR="00747A8C" w:rsidRPr="00B759A3" w14:paraId="4FE0D762" w14:textId="77777777" w:rsidTr="000F5CEC">
        <w:trPr>
          <w:trHeight w:val="407"/>
        </w:trPr>
        <w:tc>
          <w:tcPr>
            <w:tcW w:w="1771" w:type="pct"/>
          </w:tcPr>
          <w:p w14:paraId="0C1E055A" w14:textId="56D8A0A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41" w:type="pct"/>
          </w:tcPr>
          <w:p w14:paraId="33B2DF82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6C001B1" w14:textId="2B17B71A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47A8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47" w:type="pct"/>
          </w:tcPr>
          <w:p w14:paraId="3F0DE5C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333D9BC" w14:textId="49ADFB6E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13,913</w:t>
            </w:r>
          </w:p>
        </w:tc>
        <w:tc>
          <w:tcPr>
            <w:tcW w:w="151" w:type="pct"/>
          </w:tcPr>
          <w:p w14:paraId="4734B2C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BBA4518" w14:textId="14C0B3A4" w:rsidR="00747A8C" w:rsidRPr="00B759A3" w:rsidRDefault="00F16155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7091" w:rsidRPr="00B759A3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E46914" w:rsidRPr="00B759A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0977" w:rsidRPr="00B759A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43F97F49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594FDFE" w14:textId="4D99E40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9,447</w:t>
            </w:r>
          </w:p>
        </w:tc>
      </w:tr>
      <w:tr w:rsidR="00747A8C" w:rsidRPr="00B759A3" w14:paraId="24CA89C0" w14:textId="77777777" w:rsidTr="000F5CEC">
        <w:trPr>
          <w:trHeight w:val="407"/>
        </w:trPr>
        <w:tc>
          <w:tcPr>
            <w:tcW w:w="1771" w:type="pct"/>
          </w:tcPr>
          <w:p w14:paraId="6C737F50" w14:textId="025B554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41" w:type="pct"/>
          </w:tcPr>
          <w:p w14:paraId="4AB9A7C0" w14:textId="1F4A005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5E81135" w14:textId="56A8FEB8" w:rsidR="00747A8C" w:rsidRPr="00B759A3" w:rsidRDefault="00980DDB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A0FDF" w:rsidRPr="00B759A3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147" w:type="pct"/>
          </w:tcPr>
          <w:p w14:paraId="52E8DC8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A60B1FB" w14:textId="6342FCA6" w:rsidR="00747A8C" w:rsidRPr="00B759A3" w:rsidRDefault="00747A8C" w:rsidP="0098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7,780</w:t>
            </w:r>
          </w:p>
        </w:tc>
        <w:tc>
          <w:tcPr>
            <w:tcW w:w="151" w:type="pct"/>
          </w:tcPr>
          <w:p w14:paraId="7A98D7F3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4A18973" w14:textId="1FD882BA" w:rsidR="00747A8C" w:rsidRPr="00B759A3" w:rsidRDefault="00F16155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22EA8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A8B15A7" w14:textId="56A2885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A8C" w:rsidRPr="00B759A3" w14:paraId="3D2DF792" w14:textId="77777777" w:rsidTr="000F5CEC">
        <w:trPr>
          <w:trHeight w:val="407"/>
        </w:trPr>
        <w:tc>
          <w:tcPr>
            <w:tcW w:w="1771" w:type="pct"/>
          </w:tcPr>
          <w:p w14:paraId="7EA3F971" w14:textId="4F98CEEF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41" w:type="pct"/>
          </w:tcPr>
          <w:p w14:paraId="7D8941E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3A56B4B" w14:textId="1411678B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0DDB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0DDB" w:rsidRPr="00B759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6155" w:rsidRPr="00B759A3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7" w:type="pct"/>
          </w:tcPr>
          <w:p w14:paraId="2C121734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D110294" w14:textId="79FB201E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11,177</w:t>
            </w:r>
          </w:p>
        </w:tc>
        <w:tc>
          <w:tcPr>
            <w:tcW w:w="151" w:type="pct"/>
          </w:tcPr>
          <w:p w14:paraId="209CB5B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6F31D8B" w14:textId="4EADC270" w:rsidR="00747A8C" w:rsidRPr="00B759A3" w:rsidRDefault="00F16155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9F4700" w:rsidRPr="00B759A3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27C139F6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AD94B63" w14:textId="41B8C59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6,810</w:t>
            </w:r>
          </w:p>
        </w:tc>
      </w:tr>
      <w:tr w:rsidR="00747A8C" w:rsidRPr="00B759A3" w14:paraId="5F6E0D42" w14:textId="77777777" w:rsidTr="000F5CEC">
        <w:trPr>
          <w:trHeight w:val="407"/>
        </w:trPr>
        <w:tc>
          <w:tcPr>
            <w:tcW w:w="1771" w:type="pct"/>
          </w:tcPr>
          <w:p w14:paraId="4EB46689" w14:textId="3447889B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441" w:type="pct"/>
          </w:tcPr>
          <w:p w14:paraId="6ECFC5D2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9CE7F57" w14:textId="7B3609FE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80DDB"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01F82A30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28773766" w14:textId="154023B6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2,573</w:t>
            </w:r>
          </w:p>
        </w:tc>
        <w:tc>
          <w:tcPr>
            <w:tcW w:w="151" w:type="pct"/>
          </w:tcPr>
          <w:p w14:paraId="0095143C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235F38C" w14:textId="6A5459E1" w:rsidR="00747A8C" w:rsidRPr="00B759A3" w:rsidRDefault="00F16155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2,350</w:t>
            </w:r>
          </w:p>
        </w:tc>
        <w:tc>
          <w:tcPr>
            <w:tcW w:w="147" w:type="pct"/>
          </w:tcPr>
          <w:p w14:paraId="1ACD3314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D2D56F7" w14:textId="3260F14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2,449</w:t>
            </w:r>
          </w:p>
        </w:tc>
      </w:tr>
      <w:tr w:rsidR="00747A8C" w:rsidRPr="00B759A3" w14:paraId="4841F7E2" w14:textId="77777777" w:rsidTr="000F5CEC">
        <w:trPr>
          <w:trHeight w:val="407"/>
        </w:trPr>
        <w:tc>
          <w:tcPr>
            <w:tcW w:w="1771" w:type="pct"/>
          </w:tcPr>
          <w:p w14:paraId="4508EC29" w14:textId="37507DB9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41" w:type="pct"/>
          </w:tcPr>
          <w:p w14:paraId="7256F33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258C7A0" w14:textId="115C3D4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0FDF" w:rsidRPr="00B759A3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7" w:type="pct"/>
          </w:tcPr>
          <w:p w14:paraId="22EEF9BA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4EF1BAE" w14:textId="0EEE1C1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22,731</w:t>
            </w:r>
          </w:p>
        </w:tc>
        <w:tc>
          <w:tcPr>
            <w:tcW w:w="151" w:type="pct"/>
          </w:tcPr>
          <w:p w14:paraId="2405BB27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AE991F3" w14:textId="276A4D2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155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3A6" w:rsidRPr="00B759A3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47" w:type="pct"/>
          </w:tcPr>
          <w:p w14:paraId="3D90D565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8574D6B" w14:textId="5114327B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18,275</w:t>
            </w:r>
          </w:p>
        </w:tc>
      </w:tr>
      <w:tr w:rsidR="00747A8C" w:rsidRPr="00B759A3" w14:paraId="66779D8F" w14:textId="77777777" w:rsidTr="000F5CEC">
        <w:trPr>
          <w:trHeight w:val="407"/>
        </w:trPr>
        <w:tc>
          <w:tcPr>
            <w:tcW w:w="1771" w:type="pct"/>
          </w:tcPr>
          <w:p w14:paraId="2EF685CE" w14:textId="26424939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pct"/>
          </w:tcPr>
          <w:p w14:paraId="5936013D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806C1" w14:textId="5E7085DC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D6F9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6F9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147" w:type="pct"/>
          </w:tcPr>
          <w:p w14:paraId="11A7E89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1BCF8" w14:textId="3F3072A5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125,306</w:t>
            </w:r>
          </w:p>
        </w:tc>
        <w:tc>
          <w:tcPr>
            <w:tcW w:w="151" w:type="pct"/>
          </w:tcPr>
          <w:p w14:paraId="7F0B5C11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8009E" w14:textId="5564E0F4" w:rsidR="00747A8C" w:rsidRPr="00B759A3" w:rsidRDefault="00F16155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747A8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="00C617F6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69CA4C3" w14:textId="77777777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98DF4" w14:textId="7B26E283" w:rsidR="00747A8C" w:rsidRPr="00B759A3" w:rsidRDefault="00747A8C" w:rsidP="0074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93,306</w:t>
            </w:r>
          </w:p>
        </w:tc>
      </w:tr>
    </w:tbl>
    <w:p w14:paraId="7C3938DF" w14:textId="77777777" w:rsidR="00133E94" w:rsidRPr="00B759A3" w:rsidRDefault="00133E94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449EC9" w14:textId="198E1602" w:rsidR="00BE0EC1" w:rsidRPr="00B759A3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alibri" w:hAnsi="Angsana New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  <w:lang w:val="en-GB"/>
        </w:rPr>
        <w:t>ในระหว่างปี</w:t>
      </w:r>
      <w:r w:rsidRPr="00B759A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759A3">
        <w:rPr>
          <w:rFonts w:ascii="Angsana New" w:eastAsia="Calibri" w:hAnsi="Angsana New"/>
          <w:sz w:val="30"/>
          <w:szCs w:val="30"/>
        </w:rPr>
        <w:t>256</w:t>
      </w:r>
      <w:r w:rsidR="00F16155" w:rsidRPr="00B759A3">
        <w:rPr>
          <w:rFonts w:ascii="Angsana New" w:eastAsia="Calibri" w:hAnsi="Angsana New"/>
          <w:sz w:val="30"/>
          <w:szCs w:val="30"/>
        </w:rPr>
        <w:t>8</w:t>
      </w:r>
      <w:r w:rsidRPr="00B759A3">
        <w:rPr>
          <w:rFonts w:ascii="Angsana New" w:eastAsia="Calibri" w:hAnsi="Angsana New"/>
          <w:sz w:val="30"/>
          <w:szCs w:val="30"/>
        </w:rPr>
        <w:t xml:space="preserve"> </w:t>
      </w:r>
      <w:r w:rsidR="002E1F7E" w:rsidRPr="00B759A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759A3">
        <w:rPr>
          <w:rFonts w:ascii="Angsana New" w:eastAsia="Calibri" w:hAnsi="Angsana New"/>
          <w:sz w:val="30"/>
          <w:szCs w:val="30"/>
          <w:cs/>
        </w:rPr>
        <w:t>บริษัทจ่ายเงินสมทบกองทุนสำรองเลี้ยงชีพสำหรับพนักงาน</w:t>
      </w:r>
      <w:r w:rsidR="00EC60F1" w:rsidRPr="00B759A3">
        <w:rPr>
          <w:rFonts w:ascii="Angsana New" w:eastAsia="Calibri" w:hAnsi="Angsana New" w:hint="cs"/>
          <w:sz w:val="30"/>
          <w:szCs w:val="30"/>
          <w:cs/>
        </w:rPr>
        <w:t>ข</w:t>
      </w:r>
      <w:r w:rsidR="00E71A97" w:rsidRPr="00B759A3">
        <w:rPr>
          <w:rFonts w:ascii="Angsana New" w:eastAsia="Calibri" w:hAnsi="Angsana New" w:hint="cs"/>
          <w:sz w:val="30"/>
          <w:szCs w:val="30"/>
          <w:cs/>
        </w:rPr>
        <w:t>องกลุ่มบริษัทและบริษัท</w:t>
      </w:r>
      <w:r w:rsidRPr="00B759A3">
        <w:rPr>
          <w:rFonts w:ascii="Angsana New" w:eastAsia="Calibri" w:hAnsi="Angsana New"/>
          <w:sz w:val="30"/>
          <w:szCs w:val="30"/>
          <w:cs/>
        </w:rPr>
        <w:t>เป็นจำนวน</w:t>
      </w:r>
      <w:r w:rsidR="00F16155" w:rsidRPr="00B759A3">
        <w:rPr>
          <w:rFonts w:ascii="Angsana New" w:eastAsia="Calibri" w:hAnsi="Angsana New"/>
          <w:sz w:val="30"/>
          <w:szCs w:val="30"/>
        </w:rPr>
        <w:t xml:space="preserve"> 1.6 </w:t>
      </w:r>
      <w:r w:rsidR="00F16155" w:rsidRPr="00B759A3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73453F" w:rsidRPr="00B759A3">
        <w:rPr>
          <w:rFonts w:ascii="Angsana New" w:eastAsia="Calibri" w:hAnsi="Angsana New"/>
          <w:sz w:val="30"/>
          <w:szCs w:val="30"/>
        </w:rPr>
        <w:t>1.</w:t>
      </w:r>
      <w:r w:rsidR="00F16155" w:rsidRPr="00B759A3">
        <w:rPr>
          <w:rFonts w:ascii="Angsana New" w:eastAsia="Calibri" w:hAnsi="Angsana New"/>
          <w:sz w:val="30"/>
          <w:szCs w:val="30"/>
        </w:rPr>
        <w:t>5</w:t>
      </w:r>
      <w:r w:rsidRPr="00B759A3">
        <w:rPr>
          <w:rFonts w:ascii="Angsana New" w:eastAsia="Calibri" w:hAnsi="Angsana New"/>
          <w:sz w:val="30"/>
          <w:szCs w:val="30"/>
        </w:rPr>
        <w:t xml:space="preserve"> </w:t>
      </w:r>
      <w:r w:rsidRPr="00B759A3">
        <w:rPr>
          <w:rFonts w:ascii="Angsana New" w:eastAsia="Calibri" w:hAnsi="Angsana New"/>
          <w:sz w:val="30"/>
          <w:szCs w:val="30"/>
          <w:cs/>
        </w:rPr>
        <w:t>ล้านบาท</w:t>
      </w:r>
      <w:r w:rsidR="00F16155" w:rsidRPr="00B759A3">
        <w:rPr>
          <w:rFonts w:ascii="Angsana New" w:eastAsia="Calibri" w:hAnsi="Angsana New"/>
          <w:sz w:val="30"/>
          <w:szCs w:val="30"/>
        </w:rPr>
        <w:t xml:space="preserve"> </w:t>
      </w:r>
      <w:r w:rsidR="00F16155" w:rsidRPr="00B759A3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2E1F7E" w:rsidRPr="00B759A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B759A3">
        <w:rPr>
          <w:rFonts w:ascii="Angsana New" w:eastAsia="Calibri" w:hAnsi="Angsana New"/>
          <w:i/>
          <w:iCs/>
          <w:sz w:val="30"/>
          <w:szCs w:val="30"/>
        </w:rPr>
        <w:t>256</w:t>
      </w:r>
      <w:r w:rsidR="00F16155" w:rsidRPr="00B759A3">
        <w:rPr>
          <w:rFonts w:ascii="Angsana New" w:eastAsia="Calibri" w:hAnsi="Angsana New"/>
          <w:i/>
          <w:iCs/>
          <w:sz w:val="30"/>
          <w:szCs w:val="30"/>
        </w:rPr>
        <w:t>7</w:t>
      </w:r>
      <w:r w:rsidR="009A309B" w:rsidRPr="00B759A3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B759A3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E71A97" w:rsidRPr="00B759A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จำนวน </w:t>
      </w:r>
      <w:r w:rsidR="009A309B" w:rsidRPr="00B759A3">
        <w:rPr>
          <w:rFonts w:ascii="Angsana New" w:eastAsia="Calibri" w:hAnsi="Angsana New"/>
          <w:i/>
          <w:iCs/>
          <w:sz w:val="30"/>
          <w:szCs w:val="30"/>
        </w:rPr>
        <w:t>1.4</w:t>
      </w:r>
      <w:r w:rsidRPr="00B759A3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B759A3">
        <w:rPr>
          <w:rFonts w:ascii="Angsana New" w:eastAsia="Calibri" w:hAnsi="Angsana New"/>
          <w:i/>
          <w:iCs/>
          <w:sz w:val="30"/>
          <w:szCs w:val="30"/>
          <w:cs/>
        </w:rPr>
        <w:t>ล้านบาท</w:t>
      </w:r>
      <w:r w:rsidR="00F16155" w:rsidRPr="00B759A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และ </w:t>
      </w:r>
      <w:r w:rsidR="00F16155" w:rsidRPr="00B759A3">
        <w:rPr>
          <w:rFonts w:ascii="Angsana New" w:eastAsia="Calibri" w:hAnsi="Angsana New"/>
          <w:i/>
          <w:iCs/>
          <w:sz w:val="30"/>
          <w:szCs w:val="30"/>
        </w:rPr>
        <w:t xml:space="preserve">1.4 </w:t>
      </w:r>
      <w:r w:rsidR="00F16155" w:rsidRPr="00B759A3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ล้านบาท ตามลำดับ</w:t>
      </w:r>
      <w:r w:rsidRPr="00B759A3">
        <w:rPr>
          <w:rFonts w:ascii="Angsana New" w:eastAsia="Calibri" w:hAnsi="Angsana New"/>
          <w:i/>
          <w:iCs/>
          <w:sz w:val="30"/>
          <w:szCs w:val="30"/>
          <w:cs/>
        </w:rPr>
        <w:t>)</w:t>
      </w:r>
      <w:r w:rsidRPr="00B759A3">
        <w:rPr>
          <w:rFonts w:ascii="Angsana New" w:eastAsia="Calibri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48C5C63" w14:textId="77777777" w:rsidR="00BE0EC1" w:rsidRPr="00B759A3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C113DC" w14:textId="79143A28" w:rsidR="00BE0EC1" w:rsidRPr="00B759A3" w:rsidRDefault="005935EE" w:rsidP="00BE0EC1">
      <w:pPr>
        <w:pStyle w:val="block"/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  <w:r w:rsidR="00BC5CBC" w:rsidRPr="00B759A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  <w:r w:rsidR="00BE0EC1" w:rsidRPr="00B759A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BE0EC1" w:rsidRPr="00B759A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2523CD38" w14:textId="546F7DF5" w:rsidR="00BE0EC1" w:rsidRPr="00B759A3" w:rsidRDefault="00BE0EC1" w:rsidP="0042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420929" w:rsidRPr="00B759A3" w14:paraId="20C14EEA" w14:textId="77777777">
        <w:trPr>
          <w:trHeight w:val="427"/>
          <w:tblHeader/>
        </w:trPr>
        <w:tc>
          <w:tcPr>
            <w:tcW w:w="1988" w:type="pct"/>
          </w:tcPr>
          <w:p w14:paraId="75E975B3" w14:textId="04BB7970" w:rsidR="00420929" w:rsidRPr="00B759A3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62" w:type="pct"/>
            <w:gridSpan w:val="3"/>
          </w:tcPr>
          <w:p w14:paraId="18554360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A066A5B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32AEC8B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929" w:rsidRPr="00B759A3" w14:paraId="3EBEAA43" w14:textId="77777777">
        <w:trPr>
          <w:trHeight w:val="417"/>
          <w:tblHeader/>
        </w:trPr>
        <w:tc>
          <w:tcPr>
            <w:tcW w:w="1988" w:type="pct"/>
          </w:tcPr>
          <w:p w14:paraId="32FD2640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4B13B6B" w14:textId="14992E2C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6155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0E414D5E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A41CC49" w14:textId="0C5DBA75" w:rsidR="00420929" w:rsidRPr="00B759A3" w:rsidRDefault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4947151D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701D878" w14:textId="0CF4B625" w:rsidR="00420929" w:rsidRPr="00B759A3" w:rsidRDefault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CDA52C1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EA583D0" w14:textId="71321904" w:rsidR="00420929" w:rsidRPr="00B759A3" w:rsidRDefault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20929" w:rsidRPr="00B759A3" w14:paraId="47D0F21C" w14:textId="77777777">
        <w:trPr>
          <w:trHeight w:val="417"/>
          <w:tblHeader/>
        </w:trPr>
        <w:tc>
          <w:tcPr>
            <w:tcW w:w="1988" w:type="pct"/>
          </w:tcPr>
          <w:p w14:paraId="2BD319E0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C947ECA" w14:textId="77777777" w:rsidR="00420929" w:rsidRPr="00B759A3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929" w:rsidRPr="00B759A3" w14:paraId="54187B47" w14:textId="77777777" w:rsidTr="00420929">
        <w:trPr>
          <w:trHeight w:val="407"/>
        </w:trPr>
        <w:tc>
          <w:tcPr>
            <w:tcW w:w="1988" w:type="pct"/>
          </w:tcPr>
          <w:p w14:paraId="35E4F723" w14:textId="063A2B14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48" w:type="pct"/>
            <w:vAlign w:val="bottom"/>
          </w:tcPr>
          <w:p w14:paraId="2BE9C0D3" w14:textId="59E43581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1972097" w14:textId="77777777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DCA14B3" w14:textId="7A062C73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C88FAAF" w14:textId="77777777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E05D562" w14:textId="145E2034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7C0DB" w14:textId="77777777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00E6A7F" w14:textId="3B0A474D" w:rsidR="00420929" w:rsidRPr="00B759A3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155" w:rsidRPr="00B759A3" w14:paraId="3AA6FDC0" w14:textId="77777777" w:rsidTr="008A2E70">
        <w:trPr>
          <w:trHeight w:val="407"/>
        </w:trPr>
        <w:tc>
          <w:tcPr>
            <w:tcW w:w="1988" w:type="pct"/>
          </w:tcPr>
          <w:p w14:paraId="4A3E3746" w14:textId="009364A1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648" w:type="pct"/>
            <w:vAlign w:val="bottom"/>
          </w:tcPr>
          <w:p w14:paraId="4FDB4229" w14:textId="5ECC90F6" w:rsidR="00F16155" w:rsidRPr="00B759A3" w:rsidRDefault="00AE264C" w:rsidP="00F1615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E3137E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5257"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1B81" w:rsidRPr="00B759A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2985EE8C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1D278F" w14:textId="27167911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25,062</w:t>
            </w:r>
          </w:p>
        </w:tc>
        <w:tc>
          <w:tcPr>
            <w:tcW w:w="135" w:type="pct"/>
          </w:tcPr>
          <w:p w14:paraId="0383635B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2875BB2" w14:textId="680BBC18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AE264C" w:rsidRPr="00B759A3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47" w:type="pct"/>
          </w:tcPr>
          <w:p w14:paraId="7DD599FF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681BFC8" w14:textId="56CBEC1E" w:rsidR="00F16155" w:rsidRPr="00B759A3" w:rsidRDefault="00F16155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22,971</w:t>
            </w:r>
          </w:p>
        </w:tc>
      </w:tr>
      <w:tr w:rsidR="00F16155" w:rsidRPr="00B759A3" w14:paraId="76F949D7" w14:textId="77777777" w:rsidTr="008A2E70">
        <w:trPr>
          <w:trHeight w:val="407"/>
        </w:trPr>
        <w:tc>
          <w:tcPr>
            <w:tcW w:w="1988" w:type="pct"/>
          </w:tcPr>
          <w:p w14:paraId="09349D5D" w14:textId="53B05FFB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648" w:type="pct"/>
            <w:vAlign w:val="bottom"/>
          </w:tcPr>
          <w:p w14:paraId="4285A106" w14:textId="66FF0E6B" w:rsidR="00F16155" w:rsidRPr="00B759A3" w:rsidRDefault="00F16155" w:rsidP="00473F5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(60)</w:t>
            </w:r>
          </w:p>
        </w:tc>
        <w:tc>
          <w:tcPr>
            <w:tcW w:w="151" w:type="pct"/>
          </w:tcPr>
          <w:p w14:paraId="1B7F2B6A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8B138E0" w14:textId="48795508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41DFF27E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766B533" w14:textId="61D8FC74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A422ECF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80A8766" w14:textId="305F0616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16155" w:rsidRPr="00B759A3" w14:paraId="0BA7AFA7" w14:textId="77777777" w:rsidTr="008A2E70">
        <w:trPr>
          <w:trHeight w:val="407"/>
        </w:trPr>
        <w:tc>
          <w:tcPr>
            <w:tcW w:w="1988" w:type="pct"/>
          </w:tcPr>
          <w:p w14:paraId="687BF051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3B0C" w14:textId="49454127" w:rsidR="00F16155" w:rsidRPr="00B759A3" w:rsidRDefault="00F16155" w:rsidP="00F1615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0F1B81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51" w:type="pct"/>
          </w:tcPr>
          <w:p w14:paraId="44494394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2674C" w14:textId="4300B0F6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25,062</w:t>
            </w:r>
          </w:p>
        </w:tc>
        <w:tc>
          <w:tcPr>
            <w:tcW w:w="135" w:type="pct"/>
          </w:tcPr>
          <w:p w14:paraId="5C31A2FA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63EE3" w14:textId="0A43918F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AE264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47" w:type="pct"/>
          </w:tcPr>
          <w:p w14:paraId="5CE78426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57F0C" w14:textId="4B5A02C5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22,971</w:t>
            </w:r>
          </w:p>
        </w:tc>
      </w:tr>
      <w:tr w:rsidR="00F16155" w:rsidRPr="00B759A3" w14:paraId="46DE0844" w14:textId="77777777" w:rsidTr="008A2E70">
        <w:trPr>
          <w:trHeight w:val="407"/>
        </w:trPr>
        <w:tc>
          <w:tcPr>
            <w:tcW w:w="1988" w:type="pct"/>
          </w:tcPr>
          <w:p w14:paraId="7F0A9CEA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532AE86" w14:textId="77777777" w:rsidR="00F16155" w:rsidRPr="00B759A3" w:rsidRDefault="00F16155" w:rsidP="00F1615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45E2BB7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BBFC792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7581FCF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AC8EDBD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554592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075AF10C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155" w:rsidRPr="00B759A3" w14:paraId="2E818B7F" w14:textId="77777777" w:rsidTr="008A2E70">
        <w:trPr>
          <w:trHeight w:val="407"/>
        </w:trPr>
        <w:tc>
          <w:tcPr>
            <w:tcW w:w="1988" w:type="pct"/>
          </w:tcPr>
          <w:p w14:paraId="12ECF891" w14:textId="77A342E8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48" w:type="pct"/>
            <w:vAlign w:val="bottom"/>
          </w:tcPr>
          <w:p w14:paraId="2808A121" w14:textId="77777777" w:rsidR="00F16155" w:rsidRPr="00B759A3" w:rsidRDefault="00F16155" w:rsidP="00F1615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E1A2948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CAE9521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09C1B6F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FD54253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5E2B32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EABC3C0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155" w:rsidRPr="00B759A3" w14:paraId="5D23FEB2" w14:textId="77777777" w:rsidTr="008A2E70">
        <w:trPr>
          <w:trHeight w:val="407"/>
        </w:trPr>
        <w:tc>
          <w:tcPr>
            <w:tcW w:w="1988" w:type="pct"/>
          </w:tcPr>
          <w:p w14:paraId="663009E7" w14:textId="4D4AB9EA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B759A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BF8D03D" w14:textId="6F02AC89" w:rsidR="00F16155" w:rsidRPr="00B759A3" w:rsidRDefault="00AE264C" w:rsidP="00F161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6F9F" w:rsidRPr="00B759A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166357"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73598E85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DBD86C4" w14:textId="481C4CB5" w:rsidR="00F16155" w:rsidRPr="00B759A3" w:rsidRDefault="00F16155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(25,195)</w:t>
            </w:r>
          </w:p>
        </w:tc>
        <w:tc>
          <w:tcPr>
            <w:tcW w:w="135" w:type="pct"/>
          </w:tcPr>
          <w:p w14:paraId="7AE7F02E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EF612E4" w14:textId="7B248673" w:rsidR="00F16155" w:rsidRPr="00B759A3" w:rsidRDefault="00BD6F9F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7233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264C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7233" w:rsidRPr="00B759A3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47" w:type="pct"/>
          </w:tcPr>
          <w:p w14:paraId="313F8A2C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6DA48F8D" w14:textId="60DFC402" w:rsidR="00F16155" w:rsidRPr="00B759A3" w:rsidRDefault="00F16155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(31,149)</w:t>
            </w:r>
          </w:p>
        </w:tc>
      </w:tr>
      <w:tr w:rsidR="00F16155" w:rsidRPr="00B759A3" w14:paraId="63D3414C" w14:textId="77777777" w:rsidTr="008A2E70">
        <w:trPr>
          <w:trHeight w:val="407"/>
        </w:trPr>
        <w:tc>
          <w:tcPr>
            <w:tcW w:w="1988" w:type="pct"/>
          </w:tcPr>
          <w:p w14:paraId="50EE1ABE" w14:textId="3E7EF52A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4BF77" w14:textId="566B65D7" w:rsidR="00F16155" w:rsidRPr="00B759A3" w:rsidRDefault="00BD6F9F" w:rsidP="00F161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F1B81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E264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F1B81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151" w:type="pct"/>
          </w:tcPr>
          <w:p w14:paraId="54B22D44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F7F44" w14:textId="1B635761" w:rsidR="00F16155" w:rsidRPr="00B759A3" w:rsidRDefault="00F16155" w:rsidP="0047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(133)</w:t>
            </w:r>
          </w:p>
        </w:tc>
        <w:tc>
          <w:tcPr>
            <w:tcW w:w="135" w:type="pct"/>
          </w:tcPr>
          <w:p w14:paraId="00422D52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15F8F" w14:textId="0BDC7FFF" w:rsidR="00F16155" w:rsidRPr="00B759A3" w:rsidRDefault="00BD6F9F" w:rsidP="0004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46AAE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E264C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46AAE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147" w:type="pct"/>
          </w:tcPr>
          <w:p w14:paraId="4C4BB057" w14:textId="77777777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8D515" w14:textId="65E330F4" w:rsidR="00F16155" w:rsidRPr="00B759A3" w:rsidRDefault="00F16155" w:rsidP="00F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(8,178)</w:t>
            </w:r>
          </w:p>
        </w:tc>
      </w:tr>
    </w:tbl>
    <w:p w14:paraId="605F104F" w14:textId="02AF7C7E" w:rsidR="00531FDE" w:rsidRPr="00B759A3" w:rsidRDefault="0053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1CEAC738" w14:textId="3A017EF7" w:rsidR="00420929" w:rsidRPr="00B759A3" w:rsidRDefault="0042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5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5"/>
        <w:gridCol w:w="976"/>
        <w:gridCol w:w="186"/>
        <w:gridCol w:w="1129"/>
        <w:gridCol w:w="186"/>
        <w:gridCol w:w="993"/>
        <w:gridCol w:w="183"/>
        <w:gridCol w:w="980"/>
        <w:gridCol w:w="189"/>
        <w:gridCol w:w="1126"/>
        <w:gridCol w:w="191"/>
        <w:gridCol w:w="1024"/>
        <w:gridCol w:w="6"/>
      </w:tblGrid>
      <w:tr w:rsidR="00732679" w:rsidRPr="00B759A3" w14:paraId="0E0558D4" w14:textId="77777777" w:rsidTr="00E76622">
        <w:trPr>
          <w:cantSplit/>
          <w:trHeight w:val="402"/>
        </w:trPr>
        <w:tc>
          <w:tcPr>
            <w:tcW w:w="2345" w:type="dxa"/>
          </w:tcPr>
          <w:p w14:paraId="63A5FE28" w14:textId="77777777" w:rsidR="00732679" w:rsidRPr="00B759A3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9" w:type="dxa"/>
            <w:gridSpan w:val="12"/>
          </w:tcPr>
          <w:p w14:paraId="721440C2" w14:textId="35343021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679" w:rsidRPr="00B759A3" w14:paraId="58A78DC9" w14:textId="77777777" w:rsidTr="00E76622">
        <w:trPr>
          <w:cantSplit/>
          <w:trHeight w:val="381"/>
        </w:trPr>
        <w:tc>
          <w:tcPr>
            <w:tcW w:w="2345" w:type="dxa"/>
          </w:tcPr>
          <w:p w14:paraId="7E2D6459" w14:textId="77777777" w:rsidR="00732679" w:rsidRPr="00B759A3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0" w:type="dxa"/>
            <w:gridSpan w:val="5"/>
          </w:tcPr>
          <w:p w14:paraId="2E6FB866" w14:textId="42DD7583" w:rsidR="00732679" w:rsidRPr="00B759A3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E264C" w:rsidRPr="00B759A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0F01E385" w14:textId="77777777" w:rsidR="00732679" w:rsidRPr="00B759A3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6" w:type="dxa"/>
            <w:gridSpan w:val="6"/>
          </w:tcPr>
          <w:p w14:paraId="56821D36" w14:textId="719EA867" w:rsidR="00732679" w:rsidRPr="00B759A3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E264C" w:rsidRPr="00B759A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32679" w:rsidRPr="00B759A3" w14:paraId="27B60A0D" w14:textId="77777777" w:rsidTr="00B27992">
        <w:trPr>
          <w:gridAfter w:val="1"/>
          <w:wAfter w:w="6" w:type="dxa"/>
          <w:cantSplit/>
          <w:trHeight w:val="720"/>
        </w:trPr>
        <w:tc>
          <w:tcPr>
            <w:tcW w:w="2345" w:type="dxa"/>
            <w:vAlign w:val="bottom"/>
          </w:tcPr>
          <w:p w14:paraId="2EF74AD0" w14:textId="7DD191D4" w:rsidR="00732679" w:rsidRPr="00B759A3" w:rsidRDefault="00E35662" w:rsidP="00B2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6" w:type="dxa"/>
            <w:vAlign w:val="bottom"/>
          </w:tcPr>
          <w:p w14:paraId="5FFDCB87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675DC33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128D686C" w14:textId="77777777" w:rsidR="00732679" w:rsidRPr="00B759A3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252F79F" w14:textId="77777777" w:rsidR="008F5B70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</w:t>
            </w:r>
            <w:r w:rsidR="00233248"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</w:t>
            </w: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55EBAD2F" w14:textId="1ABA2610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4D5FB585" w14:textId="77777777" w:rsidR="00732679" w:rsidRPr="00B759A3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BC39A29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49FE17D9" w14:textId="77777777" w:rsidR="00732679" w:rsidRPr="00B759A3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3E5AA89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CCC2749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0F0BC303" w14:textId="77777777" w:rsidR="00732679" w:rsidRPr="00B759A3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2D101C6" w14:textId="77777777" w:rsidR="001D503C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5144F300" w14:textId="73D87A19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1" w:type="dxa"/>
            <w:vAlign w:val="bottom"/>
          </w:tcPr>
          <w:p w14:paraId="5D2B2795" w14:textId="77777777" w:rsidR="00732679" w:rsidRPr="00B759A3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9A5E23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C1A4AD7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32679" w:rsidRPr="00B759A3" w14:paraId="78B67B24" w14:textId="77777777" w:rsidTr="00E76622">
        <w:trPr>
          <w:cantSplit/>
          <w:trHeight w:val="381"/>
        </w:trPr>
        <w:tc>
          <w:tcPr>
            <w:tcW w:w="2345" w:type="dxa"/>
          </w:tcPr>
          <w:p w14:paraId="0DAC5670" w14:textId="77777777" w:rsidR="00732679" w:rsidRPr="00B759A3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9" w:type="dxa"/>
            <w:gridSpan w:val="12"/>
          </w:tcPr>
          <w:p w14:paraId="277CC5A1" w14:textId="77777777" w:rsidR="00732679" w:rsidRPr="00B759A3" w:rsidRDefault="007326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59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759A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759D9" w:rsidRPr="00B759A3" w14:paraId="18E1171A" w14:textId="77777777" w:rsidTr="001759D9">
        <w:trPr>
          <w:gridAfter w:val="1"/>
          <w:wAfter w:w="6" w:type="dxa"/>
          <w:cantSplit/>
          <w:trHeight w:val="60"/>
        </w:trPr>
        <w:tc>
          <w:tcPr>
            <w:tcW w:w="3321" w:type="dxa"/>
            <w:gridSpan w:val="2"/>
          </w:tcPr>
          <w:p w14:paraId="6E479D97" w14:textId="57BDFED2" w:rsidR="001759D9" w:rsidRPr="00B759A3" w:rsidRDefault="001759D9" w:rsidP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86" w:type="dxa"/>
          </w:tcPr>
          <w:p w14:paraId="4C75A82F" w14:textId="77777777" w:rsidR="001759D9" w:rsidRPr="00B759A3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8C1F681" w14:textId="77777777" w:rsidR="001759D9" w:rsidRPr="00B759A3" w:rsidRDefault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241A8E21" w14:textId="77777777" w:rsidR="001759D9" w:rsidRPr="00B759A3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9CB449B" w14:textId="77777777" w:rsidR="001759D9" w:rsidRPr="00B759A3" w:rsidRDefault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613C61F" w14:textId="77777777" w:rsidR="001759D9" w:rsidRPr="00B759A3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FA48EF7" w14:textId="77777777" w:rsidR="001759D9" w:rsidRPr="00B759A3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70D95BD" w14:textId="77777777" w:rsidR="001759D9" w:rsidRPr="00B759A3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F363ECF" w14:textId="77777777" w:rsidR="001759D9" w:rsidRPr="00B759A3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5F149285" w14:textId="77777777" w:rsidR="001759D9" w:rsidRPr="00B759A3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45D3F4" w14:textId="77777777" w:rsidR="001759D9" w:rsidRPr="00B759A3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E264C" w:rsidRPr="00B759A3" w14:paraId="64F995EE" w14:textId="77777777" w:rsidTr="00E76622">
        <w:trPr>
          <w:gridAfter w:val="1"/>
          <w:wAfter w:w="6" w:type="dxa"/>
          <w:cantSplit/>
          <w:trHeight w:val="1153"/>
        </w:trPr>
        <w:tc>
          <w:tcPr>
            <w:tcW w:w="2345" w:type="dxa"/>
          </w:tcPr>
          <w:p w14:paraId="0E4003A9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76" w:type="dxa"/>
            <w:vAlign w:val="bottom"/>
          </w:tcPr>
          <w:p w14:paraId="48D91B3F" w14:textId="4C145B87" w:rsidR="00AE264C" w:rsidRPr="00B759A3" w:rsidRDefault="00AE264C" w:rsidP="00AE26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(891)</w:t>
            </w:r>
          </w:p>
        </w:tc>
        <w:tc>
          <w:tcPr>
            <w:tcW w:w="186" w:type="dxa"/>
          </w:tcPr>
          <w:p w14:paraId="4BF72A36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641B29CA" w14:textId="2D17BEFF" w:rsidR="00AE264C" w:rsidRPr="00B759A3" w:rsidRDefault="00AE264C" w:rsidP="00AE26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86" w:type="dxa"/>
          </w:tcPr>
          <w:p w14:paraId="011F11DD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FFCF8D8" w14:textId="6AD79705" w:rsidR="00AE264C" w:rsidRPr="00B759A3" w:rsidRDefault="00AE264C" w:rsidP="00AE26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(722)</w:t>
            </w:r>
          </w:p>
        </w:tc>
        <w:tc>
          <w:tcPr>
            <w:tcW w:w="183" w:type="dxa"/>
          </w:tcPr>
          <w:p w14:paraId="46E33ABB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650E91F" w14:textId="2627DDD4" w:rsidR="00AE264C" w:rsidRPr="00B759A3" w:rsidRDefault="00AE264C" w:rsidP="00473F5B">
            <w:pPr>
              <w:pStyle w:val="acctfourfigures"/>
              <w:tabs>
                <w:tab w:val="clear" w:pos="765"/>
                <w:tab w:val="left" w:pos="299"/>
                <w:tab w:val="left" w:pos="69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(1,489)</w:t>
            </w:r>
          </w:p>
        </w:tc>
        <w:tc>
          <w:tcPr>
            <w:tcW w:w="189" w:type="dxa"/>
          </w:tcPr>
          <w:p w14:paraId="390C0980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DD55908" w14:textId="5BC0629B" w:rsidR="00AE264C" w:rsidRPr="00B759A3" w:rsidRDefault="00AE264C" w:rsidP="00AE264C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91" w:type="dxa"/>
          </w:tcPr>
          <w:p w14:paraId="1CC5401B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6390820" w14:textId="0563F8C3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(1,191)</w:t>
            </w:r>
          </w:p>
        </w:tc>
      </w:tr>
    </w:tbl>
    <w:p w14:paraId="7E21F16A" w14:textId="4C36265C" w:rsidR="00BE0EC1" w:rsidRPr="00B759A3" w:rsidRDefault="00BE0EC1" w:rsidP="0073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5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5"/>
        <w:gridCol w:w="976"/>
        <w:gridCol w:w="186"/>
        <w:gridCol w:w="1129"/>
        <w:gridCol w:w="186"/>
        <w:gridCol w:w="993"/>
        <w:gridCol w:w="183"/>
        <w:gridCol w:w="980"/>
        <w:gridCol w:w="189"/>
        <w:gridCol w:w="1126"/>
        <w:gridCol w:w="191"/>
        <w:gridCol w:w="1024"/>
        <w:gridCol w:w="6"/>
      </w:tblGrid>
      <w:tr w:rsidR="00176BE4" w:rsidRPr="00B759A3" w14:paraId="3510DB89" w14:textId="77777777" w:rsidTr="004D166F">
        <w:trPr>
          <w:cantSplit/>
          <w:trHeight w:val="402"/>
        </w:trPr>
        <w:tc>
          <w:tcPr>
            <w:tcW w:w="2345" w:type="dxa"/>
          </w:tcPr>
          <w:p w14:paraId="34CCA0B8" w14:textId="77777777" w:rsidR="00176BE4" w:rsidRPr="00B759A3" w:rsidRDefault="00176BE4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9" w:type="dxa"/>
            <w:gridSpan w:val="12"/>
          </w:tcPr>
          <w:p w14:paraId="5EEC94AF" w14:textId="5DCC619B" w:rsidR="00176BE4" w:rsidRPr="00B759A3" w:rsidRDefault="00176BE4" w:rsidP="00176B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0EC1" w:rsidRPr="00B759A3" w14:paraId="5C38277F" w14:textId="77777777" w:rsidTr="004D166F">
        <w:trPr>
          <w:cantSplit/>
          <w:trHeight w:val="381"/>
        </w:trPr>
        <w:tc>
          <w:tcPr>
            <w:tcW w:w="2345" w:type="dxa"/>
          </w:tcPr>
          <w:p w14:paraId="50E60726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0" w:type="dxa"/>
            <w:gridSpan w:val="5"/>
          </w:tcPr>
          <w:p w14:paraId="23AD2375" w14:textId="7B1CD7AC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E264C" w:rsidRPr="00B759A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44361380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6" w:type="dxa"/>
            <w:gridSpan w:val="6"/>
          </w:tcPr>
          <w:p w14:paraId="6996E0BA" w14:textId="6B6546B5" w:rsidR="00BE0EC1" w:rsidRPr="00B759A3" w:rsidRDefault="00AE264C" w:rsidP="00595A96">
            <w:pPr>
              <w:pStyle w:val="acctfourfigures"/>
              <w:tabs>
                <w:tab w:val="clear" w:pos="765"/>
                <w:tab w:val="decimal" w:pos="177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E0EC1" w:rsidRPr="00B759A3" w14:paraId="78B3253B" w14:textId="77777777" w:rsidTr="00B27992">
        <w:trPr>
          <w:gridAfter w:val="1"/>
          <w:wAfter w:w="6" w:type="dxa"/>
          <w:cantSplit/>
          <w:trHeight w:val="720"/>
        </w:trPr>
        <w:tc>
          <w:tcPr>
            <w:tcW w:w="2345" w:type="dxa"/>
            <w:vAlign w:val="bottom"/>
          </w:tcPr>
          <w:p w14:paraId="71500A80" w14:textId="610A028F" w:rsidR="00BE0EC1" w:rsidRPr="00B759A3" w:rsidRDefault="00417E95" w:rsidP="00B2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6" w:type="dxa"/>
            <w:vAlign w:val="bottom"/>
          </w:tcPr>
          <w:p w14:paraId="26AFC8C3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B5A8D9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141B55AA" w14:textId="77777777" w:rsidR="00BE0EC1" w:rsidRPr="00B759A3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093E3A7" w14:textId="77777777" w:rsidR="00FD05EB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7B22383" w14:textId="7491624B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080940BE" w14:textId="77777777" w:rsidR="00BE0EC1" w:rsidRPr="00B759A3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6057F14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7BE91C18" w14:textId="77777777" w:rsidR="00BE0EC1" w:rsidRPr="00B759A3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8E7D242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07A0C76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553CE694" w14:textId="77777777" w:rsidR="00BE0EC1" w:rsidRPr="00B759A3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ABDE81A" w14:textId="77777777" w:rsidR="00FD05EB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C66A232" w14:textId="0529AC26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1" w:type="dxa"/>
            <w:vAlign w:val="bottom"/>
          </w:tcPr>
          <w:p w14:paraId="28691741" w14:textId="77777777" w:rsidR="00BE0EC1" w:rsidRPr="00B759A3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2ADF034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E1B1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E0EC1" w:rsidRPr="00B759A3" w14:paraId="395482F2" w14:textId="77777777" w:rsidTr="004D166F">
        <w:trPr>
          <w:cantSplit/>
          <w:trHeight w:val="381"/>
        </w:trPr>
        <w:tc>
          <w:tcPr>
            <w:tcW w:w="2345" w:type="dxa"/>
          </w:tcPr>
          <w:p w14:paraId="0BA831C9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9" w:type="dxa"/>
            <w:gridSpan w:val="12"/>
          </w:tcPr>
          <w:p w14:paraId="4E8AAE7B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A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59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759A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14BA5" w:rsidRPr="00B759A3" w14:paraId="2B97C495" w14:textId="77777777" w:rsidTr="00014BA5">
        <w:trPr>
          <w:gridAfter w:val="1"/>
          <w:wAfter w:w="6" w:type="dxa"/>
          <w:cantSplit/>
          <w:trHeight w:val="60"/>
        </w:trPr>
        <w:tc>
          <w:tcPr>
            <w:tcW w:w="3321" w:type="dxa"/>
            <w:gridSpan w:val="2"/>
          </w:tcPr>
          <w:p w14:paraId="5145E3B3" w14:textId="161C305C" w:rsidR="00014BA5" w:rsidRPr="00B759A3" w:rsidRDefault="00014BA5" w:rsidP="00014B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86" w:type="dxa"/>
          </w:tcPr>
          <w:p w14:paraId="013D3B40" w14:textId="77777777" w:rsidR="00014BA5" w:rsidRPr="00B759A3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2516A4F9" w14:textId="77777777" w:rsidR="00014BA5" w:rsidRPr="00B759A3" w:rsidRDefault="00014BA5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70C3AA10" w14:textId="77777777" w:rsidR="00014BA5" w:rsidRPr="00B759A3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D6029B4" w14:textId="77777777" w:rsidR="00014BA5" w:rsidRPr="00B759A3" w:rsidRDefault="00014BA5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2CA042" w14:textId="77777777" w:rsidR="00014BA5" w:rsidRPr="00B759A3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40CAA7E" w14:textId="77777777" w:rsidR="00014BA5" w:rsidRPr="00B759A3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4F5652F" w14:textId="77777777" w:rsidR="00014BA5" w:rsidRPr="00B759A3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537ABDF" w14:textId="77777777" w:rsidR="00014BA5" w:rsidRPr="00B759A3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43C93DCA" w14:textId="77777777" w:rsidR="00014BA5" w:rsidRPr="00B759A3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A543591" w14:textId="77777777" w:rsidR="00014BA5" w:rsidRPr="00B759A3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E264C" w:rsidRPr="00B759A3" w14:paraId="1FEFAE10" w14:textId="77777777" w:rsidTr="004D166F">
        <w:trPr>
          <w:gridAfter w:val="1"/>
          <w:wAfter w:w="6" w:type="dxa"/>
          <w:cantSplit/>
          <w:trHeight w:val="1153"/>
        </w:trPr>
        <w:tc>
          <w:tcPr>
            <w:tcW w:w="2345" w:type="dxa"/>
          </w:tcPr>
          <w:p w14:paraId="4E5C416D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76" w:type="dxa"/>
            <w:vAlign w:val="bottom"/>
          </w:tcPr>
          <w:p w14:paraId="4446C6E4" w14:textId="3E1DC6ED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14:paraId="6A48FFED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0D8F24E8" w14:textId="210E4B2B" w:rsidR="00AE264C" w:rsidRPr="00B759A3" w:rsidRDefault="00AE264C" w:rsidP="00AE264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47878AC8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5E404D5" w14:textId="40E9AFEF" w:rsidR="00AE264C" w:rsidRPr="00B759A3" w:rsidRDefault="00AE264C" w:rsidP="00AE264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79A219F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F0873C1" w14:textId="217B9786" w:rsidR="00AE264C" w:rsidRPr="00B759A3" w:rsidRDefault="00AE264C" w:rsidP="00AE264C">
            <w:pPr>
              <w:pStyle w:val="acctfourfigures"/>
              <w:tabs>
                <w:tab w:val="clear" w:pos="765"/>
                <w:tab w:val="left" w:pos="299"/>
                <w:tab w:val="left" w:pos="69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(1,489)</w:t>
            </w:r>
          </w:p>
        </w:tc>
        <w:tc>
          <w:tcPr>
            <w:tcW w:w="189" w:type="dxa"/>
          </w:tcPr>
          <w:p w14:paraId="424D8649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32569D3" w14:textId="07DF084C" w:rsidR="00AE264C" w:rsidRPr="00B759A3" w:rsidRDefault="00AE264C" w:rsidP="00AE264C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91" w:type="dxa"/>
          </w:tcPr>
          <w:p w14:paraId="3D598C2F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63BA52" w14:textId="570E8BD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(1,191)</w:t>
            </w:r>
          </w:p>
        </w:tc>
      </w:tr>
    </w:tbl>
    <w:p w14:paraId="6414D8FA" w14:textId="2DCA198F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D43572B" w14:textId="16EB5251" w:rsidR="00ED7AB0" w:rsidRPr="00B759A3" w:rsidRDefault="00ED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59A3">
        <w:rPr>
          <w:rFonts w:ascii="Angsana New" w:hAnsi="Angsana New"/>
          <w:sz w:val="30"/>
          <w:szCs w:val="30"/>
          <w:cs/>
        </w:rPr>
        <w:br w:type="page"/>
      </w:r>
    </w:p>
    <w:p w14:paraId="0ED4D793" w14:textId="77777777" w:rsidR="00BE0EC1" w:rsidRPr="00B759A3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B759A3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การกระทบยอดเพื่อหา</w:t>
      </w:r>
      <w:r w:rsidRPr="00B759A3">
        <w:rPr>
          <w:rFonts w:ascii="Angsana New" w:hAnsi="Angsana New" w:cs="Angsana New"/>
          <w:b/>
          <w:bCs/>
          <w:i/>
          <w:iCs/>
          <w:cs/>
          <w:lang w:val="en-US"/>
        </w:rPr>
        <w:t>อัตราภาษีที่แท้จริง</w:t>
      </w:r>
    </w:p>
    <w:p w14:paraId="165ED355" w14:textId="5CB399EF" w:rsidR="00BE0EC1" w:rsidRPr="00B759A3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4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385"/>
        <w:gridCol w:w="142"/>
        <w:gridCol w:w="553"/>
        <w:gridCol w:w="236"/>
        <w:gridCol w:w="1024"/>
        <w:gridCol w:w="270"/>
        <w:gridCol w:w="1080"/>
        <w:gridCol w:w="270"/>
        <w:gridCol w:w="1080"/>
      </w:tblGrid>
      <w:tr w:rsidR="004D166F" w:rsidRPr="00B759A3" w14:paraId="1E865BD8" w14:textId="77777777">
        <w:trPr>
          <w:trHeight w:val="252"/>
        </w:trPr>
        <w:tc>
          <w:tcPr>
            <w:tcW w:w="4410" w:type="dxa"/>
          </w:tcPr>
          <w:p w14:paraId="63C02864" w14:textId="77777777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9"/>
          </w:tcPr>
          <w:p w14:paraId="5DDA65F5" w14:textId="4F41361A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166F" w:rsidRPr="00B759A3" w14:paraId="736E3A81" w14:textId="77777777">
        <w:trPr>
          <w:trHeight w:val="252"/>
        </w:trPr>
        <w:tc>
          <w:tcPr>
            <w:tcW w:w="4410" w:type="dxa"/>
          </w:tcPr>
          <w:p w14:paraId="237E4044" w14:textId="77777777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5"/>
          </w:tcPr>
          <w:p w14:paraId="3D743F87" w14:textId="1443F45B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E264C" w:rsidRPr="00B759A3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B5FB2E" w14:textId="77777777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71E515" w14:textId="006A839D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E264C" w:rsidRPr="00B759A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4D166F" w:rsidRPr="00B759A3" w14:paraId="5D74B804" w14:textId="77777777">
        <w:tc>
          <w:tcPr>
            <w:tcW w:w="4410" w:type="dxa"/>
          </w:tcPr>
          <w:p w14:paraId="66C76C02" w14:textId="77777777" w:rsidR="004D166F" w:rsidRPr="00B759A3" w:rsidRDefault="004D16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0B878064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5532E0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78D9E35" w14:textId="77777777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EFB2121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32F2F1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549EB615" w14:textId="77777777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C15C0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59B5A97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3EF25A7" w14:textId="77777777" w:rsidR="004D166F" w:rsidRPr="00B759A3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884467F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912CE8" w14:textId="77777777" w:rsidR="004D166F" w:rsidRPr="00B759A3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264C" w:rsidRPr="00B759A3" w14:paraId="40BECB60" w14:textId="77777777">
        <w:tc>
          <w:tcPr>
            <w:tcW w:w="4410" w:type="dxa"/>
          </w:tcPr>
          <w:p w14:paraId="61C4557B" w14:textId="1C67EABA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B759A3">
              <w:rPr>
                <w:rFonts w:ascii="Angsana New" w:hAnsi="Angsana New"/>
                <w:sz w:val="30"/>
                <w:szCs w:val="30"/>
              </w:rPr>
              <w:t>(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759A3">
              <w:rPr>
                <w:rFonts w:ascii="Angsana New" w:hAnsi="Angsana New"/>
                <w:sz w:val="30"/>
                <w:szCs w:val="30"/>
              </w:rPr>
              <w:t>)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 ก่อนภาษีเงินได้</w:t>
            </w:r>
          </w:p>
        </w:tc>
        <w:tc>
          <w:tcPr>
            <w:tcW w:w="1080" w:type="dxa"/>
            <w:gridSpan w:val="3"/>
          </w:tcPr>
          <w:p w14:paraId="44103C54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E74AE4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D30E7A4" w14:textId="2147A6DF" w:rsidR="00AE264C" w:rsidRPr="00B759A3" w:rsidRDefault="0053244E" w:rsidP="00473F5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AE264C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270" w:type="dxa"/>
          </w:tcPr>
          <w:p w14:paraId="08335E1E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E48CA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2B4772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60C6FD" w14:textId="3F547C81" w:rsidR="00AE264C" w:rsidRPr="00B759A3" w:rsidRDefault="00AE264C" w:rsidP="00473F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(33,305)</w:t>
            </w:r>
          </w:p>
        </w:tc>
      </w:tr>
      <w:tr w:rsidR="00AE264C" w:rsidRPr="00B759A3" w14:paraId="27FEB8E9" w14:textId="77777777" w:rsidTr="00D37DDD">
        <w:tc>
          <w:tcPr>
            <w:tcW w:w="4410" w:type="dxa"/>
            <w:tcBorders>
              <w:bottom w:val="nil"/>
            </w:tcBorders>
          </w:tcPr>
          <w:p w14:paraId="728CF831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251A533C" w14:textId="041B2895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7DF7D9C5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286A4484" w14:textId="54D97C39" w:rsidR="00AE264C" w:rsidRPr="00B759A3" w:rsidRDefault="0053244E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20,001</w:t>
            </w:r>
          </w:p>
        </w:tc>
        <w:tc>
          <w:tcPr>
            <w:tcW w:w="270" w:type="dxa"/>
            <w:tcBorders>
              <w:bottom w:val="nil"/>
            </w:tcBorders>
          </w:tcPr>
          <w:p w14:paraId="0FD34FCD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8A928C4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C8DB102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2CC7057" w14:textId="56BF3D65" w:rsidR="00AE264C" w:rsidRPr="00B759A3" w:rsidRDefault="00AE264C" w:rsidP="00473F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(6,661)</w:t>
            </w:r>
          </w:p>
        </w:tc>
      </w:tr>
      <w:tr w:rsidR="00AE264C" w:rsidRPr="00B759A3" w14:paraId="38641AC4" w14:textId="77777777" w:rsidTr="0073453F">
        <w:tc>
          <w:tcPr>
            <w:tcW w:w="4937" w:type="dxa"/>
            <w:gridSpan w:val="3"/>
            <w:tcBorders>
              <w:bottom w:val="nil"/>
            </w:tcBorders>
          </w:tcPr>
          <w:p w14:paraId="2B88B202" w14:textId="551B595B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553" w:type="dxa"/>
            <w:tcBorders>
              <w:bottom w:val="nil"/>
            </w:tcBorders>
          </w:tcPr>
          <w:p w14:paraId="3621D403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CF5666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F3262B2" w14:textId="0D6C6535" w:rsidR="00AE264C" w:rsidRPr="00B759A3" w:rsidRDefault="00AE264C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659</w:t>
            </w:r>
          </w:p>
        </w:tc>
        <w:tc>
          <w:tcPr>
            <w:tcW w:w="270" w:type="dxa"/>
            <w:tcBorders>
              <w:bottom w:val="nil"/>
            </w:tcBorders>
          </w:tcPr>
          <w:p w14:paraId="1B00FFC3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0609F0E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C28CF0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A5BD82" w14:textId="69FDAE6C" w:rsidR="00AE264C" w:rsidRPr="00B759A3" w:rsidRDefault="00AE264C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619</w:t>
            </w:r>
          </w:p>
        </w:tc>
      </w:tr>
      <w:tr w:rsidR="00AE264C" w:rsidRPr="00B759A3" w14:paraId="4B7D2917" w14:textId="77777777">
        <w:tc>
          <w:tcPr>
            <w:tcW w:w="4410" w:type="dxa"/>
            <w:tcBorders>
              <w:bottom w:val="nil"/>
            </w:tcBorders>
          </w:tcPr>
          <w:p w14:paraId="4AF722B4" w14:textId="080709F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hanging="4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05FB1F26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DE69A6C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2BEDBC0" w14:textId="6AB618CB" w:rsidR="00AE264C" w:rsidRPr="00B759A3" w:rsidRDefault="00AA69B3" w:rsidP="00473F5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(</w:t>
            </w:r>
            <w:r w:rsidR="001D2020"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256</w:t>
            </w: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F014FA2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58CF80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1D0636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68445F8" w14:textId="5468512F" w:rsidR="00AE264C" w:rsidRPr="00B759A3" w:rsidRDefault="00AA69B3" w:rsidP="00473F5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-</w:t>
            </w:r>
          </w:p>
        </w:tc>
      </w:tr>
      <w:tr w:rsidR="00AE264C" w:rsidRPr="00B759A3" w14:paraId="2A45106D" w14:textId="77777777">
        <w:tc>
          <w:tcPr>
            <w:tcW w:w="4410" w:type="dxa"/>
            <w:tcBorders>
              <w:bottom w:val="nil"/>
            </w:tcBorders>
          </w:tcPr>
          <w:p w14:paraId="72088D7F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hanging="4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4D292C95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FA03C40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1344137" w14:textId="70E110ED" w:rsidR="00AE264C" w:rsidRPr="00B759A3" w:rsidRDefault="00E50CCF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7</w:t>
            </w:r>
            <w:r w:rsidR="0053244E"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,</w:t>
            </w: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108</w:t>
            </w:r>
          </w:p>
        </w:tc>
        <w:tc>
          <w:tcPr>
            <w:tcW w:w="270" w:type="dxa"/>
            <w:tcBorders>
              <w:bottom w:val="nil"/>
            </w:tcBorders>
          </w:tcPr>
          <w:p w14:paraId="4CB685EA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13C3EEC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46ABAA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3480FB" w14:textId="1AEE3280" w:rsidR="00AE264C" w:rsidRPr="00B759A3" w:rsidRDefault="00AE264C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1,058</w:t>
            </w:r>
          </w:p>
        </w:tc>
      </w:tr>
      <w:tr w:rsidR="00AE264C" w:rsidRPr="00B759A3" w14:paraId="784B27B6" w14:textId="77777777">
        <w:trPr>
          <w:trHeight w:val="143"/>
        </w:trPr>
        <w:tc>
          <w:tcPr>
            <w:tcW w:w="4410" w:type="dxa"/>
            <w:tcBorders>
              <w:top w:val="nil"/>
            </w:tcBorders>
          </w:tcPr>
          <w:p w14:paraId="3693E703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gridSpan w:val="3"/>
            <w:tcBorders>
              <w:top w:val="nil"/>
            </w:tcBorders>
          </w:tcPr>
          <w:p w14:paraId="63122785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A82F374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1CC296B0" w14:textId="67858EEC" w:rsidR="00AE264C" w:rsidRPr="00B759A3" w:rsidRDefault="00AE264C" w:rsidP="00473F5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(</w:t>
            </w:r>
            <w:r w:rsidR="00E50CCF" w:rsidRPr="00B759A3">
              <w:rPr>
                <w:rFonts w:ascii="Angsana New" w:hAnsi="Angsana New"/>
                <w:sz w:val="30"/>
                <w:szCs w:val="30"/>
              </w:rPr>
              <w:t>6</w:t>
            </w:r>
            <w:r w:rsidR="00256E32" w:rsidRPr="00B759A3">
              <w:rPr>
                <w:rFonts w:ascii="Angsana New" w:hAnsi="Angsana New"/>
                <w:sz w:val="30"/>
                <w:szCs w:val="30"/>
              </w:rPr>
              <w:t>60</w:t>
            </w:r>
            <w:r w:rsidRPr="00B759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01BA6D7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FDC7C31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89547D4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1F17CBD" w14:textId="0385F4AC" w:rsidR="00AE264C" w:rsidRPr="00B759A3" w:rsidRDefault="00AE264C" w:rsidP="00473F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(538)</w:t>
            </w:r>
          </w:p>
        </w:tc>
      </w:tr>
      <w:tr w:rsidR="00AE264C" w:rsidRPr="00B759A3" w14:paraId="38389693" w14:textId="77777777">
        <w:trPr>
          <w:trHeight w:val="143"/>
        </w:trPr>
        <w:tc>
          <w:tcPr>
            <w:tcW w:w="4410" w:type="dxa"/>
            <w:tcBorders>
              <w:top w:val="nil"/>
            </w:tcBorders>
          </w:tcPr>
          <w:p w14:paraId="5DF8E6D7" w14:textId="56B810E9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B759A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59A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3"/>
            <w:tcBorders>
              <w:top w:val="nil"/>
            </w:tcBorders>
          </w:tcPr>
          <w:p w14:paraId="30BCB8F9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310ED64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4EB4A1AF" w14:textId="77777777" w:rsidR="00AE264C" w:rsidRPr="00B759A3" w:rsidRDefault="00AE264C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6FF35D" w14:textId="796A4076" w:rsidR="00AE264C" w:rsidRPr="00B759A3" w:rsidRDefault="00E03FEE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3</w:t>
            </w:r>
            <w:r w:rsidR="0053244E" w:rsidRPr="00B759A3">
              <w:rPr>
                <w:rFonts w:ascii="Angsana New" w:hAnsi="Angsana New"/>
                <w:sz w:val="30"/>
                <w:szCs w:val="30"/>
              </w:rPr>
              <w:t>,</w:t>
            </w:r>
            <w:r w:rsidRPr="00B759A3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70" w:type="dxa"/>
            <w:tcBorders>
              <w:top w:val="nil"/>
            </w:tcBorders>
          </w:tcPr>
          <w:p w14:paraId="20D80F0E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BC63E84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590ACC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221E72B" w14:textId="77777777" w:rsidR="00AE264C" w:rsidRPr="00B759A3" w:rsidRDefault="00AE264C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FFFA78" w14:textId="49AE4BD0" w:rsidR="00AE264C" w:rsidRPr="00B759A3" w:rsidRDefault="00AE264C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3,859</w:t>
            </w:r>
          </w:p>
        </w:tc>
      </w:tr>
      <w:tr w:rsidR="00AE264C" w:rsidRPr="00B759A3" w14:paraId="5280257F" w14:textId="77777777" w:rsidTr="00AA69B3">
        <w:trPr>
          <w:trHeight w:val="143"/>
        </w:trPr>
        <w:tc>
          <w:tcPr>
            <w:tcW w:w="4795" w:type="dxa"/>
            <w:gridSpan w:val="2"/>
            <w:tcBorders>
              <w:top w:val="nil"/>
            </w:tcBorders>
          </w:tcPr>
          <w:p w14:paraId="008FE626" w14:textId="12A44AFF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695" w:type="dxa"/>
            <w:gridSpan w:val="2"/>
            <w:tcBorders>
              <w:top w:val="nil"/>
            </w:tcBorders>
          </w:tcPr>
          <w:p w14:paraId="2B7CE5CB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1887A1B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1BC14F97" w14:textId="5FCD0D2A" w:rsidR="00AE264C" w:rsidRPr="00B759A3" w:rsidRDefault="0053244E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24,124</w:t>
            </w:r>
          </w:p>
        </w:tc>
        <w:tc>
          <w:tcPr>
            <w:tcW w:w="270" w:type="dxa"/>
            <w:tcBorders>
              <w:top w:val="nil"/>
            </w:tcBorders>
          </w:tcPr>
          <w:p w14:paraId="621713C4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A5E4416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66B975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8E5C9EB" w14:textId="7857C5B1" w:rsidR="00AE264C" w:rsidRPr="00B759A3" w:rsidRDefault="00AE264C" w:rsidP="00E03F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</w:tr>
      <w:tr w:rsidR="00AE264C" w:rsidRPr="00B759A3" w14:paraId="263726EA" w14:textId="77777777">
        <w:trPr>
          <w:trHeight w:val="143"/>
        </w:trPr>
        <w:tc>
          <w:tcPr>
            <w:tcW w:w="4410" w:type="dxa"/>
            <w:tcBorders>
              <w:top w:val="nil"/>
            </w:tcBorders>
          </w:tcPr>
          <w:p w14:paraId="0A9B8A7D" w14:textId="7669D7A0" w:rsidR="00AE264C" w:rsidRPr="00B759A3" w:rsidRDefault="00AA69B3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1080" w:type="dxa"/>
            <w:gridSpan w:val="3"/>
            <w:tcBorders>
              <w:top w:val="nil"/>
            </w:tcBorders>
          </w:tcPr>
          <w:p w14:paraId="0C1C8533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D2EBA50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44AE5F29" w14:textId="517D5907" w:rsidR="00AE264C" w:rsidRPr="00B759A3" w:rsidRDefault="00AA69B3" w:rsidP="00473F5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8"/>
              <w:jc w:val="center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B759A3">
              <w:rPr>
                <w:rFonts w:ascii="Angsana New" w:hAnsi="Angsana New" w:cstheme="minorBidi"/>
                <w:sz w:val="30"/>
                <w:szCs w:val="38"/>
                <w:lang w:bidi="th-TH"/>
              </w:rPr>
              <w:t>(60)</w:t>
            </w:r>
          </w:p>
        </w:tc>
        <w:tc>
          <w:tcPr>
            <w:tcW w:w="270" w:type="dxa"/>
            <w:tcBorders>
              <w:top w:val="nil"/>
            </w:tcBorders>
          </w:tcPr>
          <w:p w14:paraId="70858866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DCEAF75" w14:textId="77777777" w:rsidR="00AE264C" w:rsidRPr="00B759A3" w:rsidRDefault="00AE264C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2E05D5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9A26631" w14:textId="01DD84D2" w:rsidR="00AE264C" w:rsidRPr="00B759A3" w:rsidRDefault="00AA69B3" w:rsidP="00473F5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8"/>
              <w:jc w:val="center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B759A3">
              <w:rPr>
                <w:rFonts w:ascii="Angsana New" w:hAnsi="Angsana New" w:cstheme="minorBidi"/>
                <w:sz w:val="30"/>
                <w:szCs w:val="38"/>
                <w:lang w:bidi="th-TH"/>
              </w:rPr>
              <w:t>-</w:t>
            </w:r>
          </w:p>
        </w:tc>
      </w:tr>
      <w:tr w:rsidR="00AE264C" w:rsidRPr="00B759A3" w14:paraId="3BF093F9" w14:textId="77777777">
        <w:tc>
          <w:tcPr>
            <w:tcW w:w="4410" w:type="dxa"/>
            <w:tcBorders>
              <w:bottom w:val="nil"/>
            </w:tcBorders>
          </w:tcPr>
          <w:p w14:paraId="45693859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70A38ACA" w14:textId="587EEFEE" w:rsidR="00AE264C" w:rsidRPr="00B759A3" w:rsidRDefault="0053244E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6" w:type="dxa"/>
            <w:tcBorders>
              <w:bottom w:val="nil"/>
            </w:tcBorders>
          </w:tcPr>
          <w:p w14:paraId="4D106D21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376DAC" w14:textId="1CABD593" w:rsidR="00AE264C" w:rsidRPr="00B759A3" w:rsidRDefault="0053244E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D2020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A69B3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D2020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70" w:type="dxa"/>
            <w:tcBorders>
              <w:bottom w:val="nil"/>
            </w:tcBorders>
          </w:tcPr>
          <w:p w14:paraId="0B771B6E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640A6C" w14:textId="51D5A941" w:rsidR="00AE264C" w:rsidRPr="00B759A3" w:rsidRDefault="00AA69B3" w:rsidP="00AE26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</w:p>
        </w:tc>
        <w:tc>
          <w:tcPr>
            <w:tcW w:w="270" w:type="dxa"/>
            <w:tcBorders>
              <w:bottom w:val="nil"/>
            </w:tcBorders>
          </w:tcPr>
          <w:p w14:paraId="5FF0CBAA" w14:textId="77777777" w:rsidR="00AE264C" w:rsidRPr="00B759A3" w:rsidRDefault="00AE264C" w:rsidP="00AE2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C23178" w14:textId="17AF9BAA" w:rsidR="00AE264C" w:rsidRPr="00B759A3" w:rsidRDefault="00AE264C" w:rsidP="00473F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(133)</w:t>
            </w:r>
          </w:p>
        </w:tc>
      </w:tr>
    </w:tbl>
    <w:p w14:paraId="1BA6859D" w14:textId="77777777" w:rsidR="009F700D" w:rsidRPr="00B759A3" w:rsidRDefault="009F700D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4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385"/>
        <w:gridCol w:w="695"/>
        <w:gridCol w:w="236"/>
        <w:gridCol w:w="1024"/>
        <w:gridCol w:w="270"/>
        <w:gridCol w:w="1080"/>
        <w:gridCol w:w="270"/>
        <w:gridCol w:w="1080"/>
      </w:tblGrid>
      <w:tr w:rsidR="00A46F50" w:rsidRPr="00B759A3" w14:paraId="58FCC7C4" w14:textId="77777777">
        <w:trPr>
          <w:trHeight w:val="252"/>
        </w:trPr>
        <w:tc>
          <w:tcPr>
            <w:tcW w:w="4410" w:type="dxa"/>
          </w:tcPr>
          <w:p w14:paraId="5BBBC3E8" w14:textId="77777777" w:rsidR="00A46F50" w:rsidRPr="00B759A3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14:paraId="0C2094E5" w14:textId="2CE65B91" w:rsidR="00A46F50" w:rsidRPr="00B759A3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EC1" w:rsidRPr="00B759A3" w14:paraId="1A924F7D" w14:textId="77777777" w:rsidTr="000D4194">
        <w:trPr>
          <w:trHeight w:val="252"/>
        </w:trPr>
        <w:tc>
          <w:tcPr>
            <w:tcW w:w="4410" w:type="dxa"/>
          </w:tcPr>
          <w:p w14:paraId="4EDE2ECE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3CB68741" w14:textId="33AF8724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A69B3" w:rsidRPr="00B759A3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6F8A1A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F11D7D7" w14:textId="4B9B0856" w:rsidR="00BE0EC1" w:rsidRPr="00B759A3" w:rsidRDefault="00AA69B3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BE0EC1" w:rsidRPr="00B759A3" w14:paraId="698B1DD7" w14:textId="77777777" w:rsidTr="000D4194">
        <w:tc>
          <w:tcPr>
            <w:tcW w:w="4410" w:type="dxa"/>
          </w:tcPr>
          <w:p w14:paraId="7A0035F7" w14:textId="77777777" w:rsidR="00BE0EC1" w:rsidRPr="00B759A3" w:rsidRDefault="00BE0EC1" w:rsidP="000D41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233079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799F3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8A9F331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AE37892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951D61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1A94EFC0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E6699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72F138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99CD1ED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2E501B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401F0" w14:textId="77777777" w:rsidR="00BE0EC1" w:rsidRPr="00B759A3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69B3" w:rsidRPr="00B759A3" w14:paraId="27806F68" w14:textId="77777777" w:rsidTr="000D4194">
        <w:tc>
          <w:tcPr>
            <w:tcW w:w="4410" w:type="dxa"/>
          </w:tcPr>
          <w:p w14:paraId="1904B027" w14:textId="76D3EF88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B759A3">
              <w:rPr>
                <w:rFonts w:ascii="Angsana New" w:hAnsi="Angsana New"/>
                <w:sz w:val="30"/>
                <w:szCs w:val="30"/>
              </w:rPr>
              <w:t>(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759A3">
              <w:rPr>
                <w:rFonts w:ascii="Angsana New" w:hAnsi="Angsana New"/>
                <w:sz w:val="30"/>
                <w:szCs w:val="30"/>
              </w:rPr>
              <w:t>)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 xml:space="preserve"> ก่อนภาษีเงินได้</w:t>
            </w:r>
          </w:p>
        </w:tc>
        <w:tc>
          <w:tcPr>
            <w:tcW w:w="1080" w:type="dxa"/>
            <w:gridSpan w:val="2"/>
          </w:tcPr>
          <w:p w14:paraId="63E682FC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3BEDF1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F23FBB6" w14:textId="67CEBDB8" w:rsidR="00AA69B3" w:rsidRPr="00B759A3" w:rsidRDefault="00ED7B79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97</w:t>
            </w:r>
            <w:r w:rsidR="00AA69B3" w:rsidRPr="00B759A3">
              <w:rPr>
                <w:rFonts w:ascii="Angsana New" w:hAnsi="Angsana New"/>
                <w:sz w:val="30"/>
                <w:szCs w:val="30"/>
              </w:rPr>
              <w:t>,</w:t>
            </w:r>
            <w:r w:rsidRPr="00B759A3">
              <w:rPr>
                <w:rFonts w:ascii="Angsana New" w:hAnsi="Angsana New"/>
                <w:sz w:val="30"/>
                <w:szCs w:val="30"/>
              </w:rPr>
              <w:t>5</w:t>
            </w:r>
            <w:r w:rsidR="001C387D" w:rsidRPr="00B759A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427C41B2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11591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D53597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75BA80" w14:textId="439A1361" w:rsidR="00AA69B3" w:rsidRPr="00B759A3" w:rsidRDefault="00AA69B3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Pr="00B759A3">
              <w:rPr>
                <w:rFonts w:ascii="Angsana New" w:hAnsi="Angsana New"/>
                <w:sz w:val="30"/>
                <w:szCs w:val="30"/>
              </w:rPr>
              <w:t>43</w:t>
            </w:r>
            <w:r w:rsidRPr="00B759A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,151)</w:t>
            </w:r>
          </w:p>
        </w:tc>
      </w:tr>
      <w:tr w:rsidR="00AA69B3" w:rsidRPr="00B759A3" w14:paraId="5FD35B7C" w14:textId="77777777" w:rsidTr="000D4194">
        <w:tc>
          <w:tcPr>
            <w:tcW w:w="4410" w:type="dxa"/>
            <w:tcBorders>
              <w:bottom w:val="nil"/>
            </w:tcBorders>
          </w:tcPr>
          <w:p w14:paraId="053EB763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520DF2D5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7C29B31C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6C9424A" w14:textId="4604AD17" w:rsidR="00AA69B3" w:rsidRPr="00B759A3" w:rsidRDefault="00ED7B79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19</w:t>
            </w:r>
            <w:r w:rsidR="0053244E" w:rsidRPr="00B759A3">
              <w:rPr>
                <w:rFonts w:ascii="Angsana New" w:hAnsi="Angsana New"/>
                <w:sz w:val="30"/>
                <w:szCs w:val="30"/>
              </w:rPr>
              <w:t>,</w:t>
            </w:r>
            <w:r w:rsidRPr="00B759A3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  <w:tcBorders>
              <w:bottom w:val="nil"/>
            </w:tcBorders>
          </w:tcPr>
          <w:p w14:paraId="5200FA4E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A8F71FC" w14:textId="074CE094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3C147663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80E8363" w14:textId="3F5CCAC9" w:rsidR="00AA69B3" w:rsidRPr="00B759A3" w:rsidRDefault="00AA69B3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759A3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8,630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A69B3" w:rsidRPr="00B759A3" w14:paraId="7E17DE72" w14:textId="77777777" w:rsidTr="000D4194">
        <w:tc>
          <w:tcPr>
            <w:tcW w:w="4410" w:type="dxa"/>
            <w:tcBorders>
              <w:bottom w:val="nil"/>
            </w:tcBorders>
          </w:tcPr>
          <w:p w14:paraId="66E6EB6D" w14:textId="416008C5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43E2A8E3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975E2B5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A871637" w14:textId="592C1971" w:rsidR="00AA69B3" w:rsidRPr="00B759A3" w:rsidRDefault="00AA69B3" w:rsidP="00473F5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(</w:t>
            </w:r>
            <w:r w:rsidR="004D16FF"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211</w:t>
            </w: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B6C1B5D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62A164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654AB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87AE7B5" w14:textId="7CA3F149" w:rsidR="00AA69B3" w:rsidRPr="00B759A3" w:rsidRDefault="0030584F" w:rsidP="0030584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-</w:t>
            </w:r>
          </w:p>
        </w:tc>
      </w:tr>
      <w:tr w:rsidR="00AA69B3" w:rsidRPr="00B759A3" w14:paraId="2F019046" w14:textId="77777777" w:rsidTr="000D4194">
        <w:tc>
          <w:tcPr>
            <w:tcW w:w="4410" w:type="dxa"/>
            <w:tcBorders>
              <w:bottom w:val="nil"/>
            </w:tcBorders>
          </w:tcPr>
          <w:p w14:paraId="4A697AE3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4B9C444F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F56F7A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6C280ED" w14:textId="40A71F8B" w:rsidR="00AA69B3" w:rsidRPr="00B759A3" w:rsidRDefault="00ED7B79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3</w:t>
            </w:r>
            <w:r w:rsidR="00AA69B3"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,</w:t>
            </w: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954</w:t>
            </w:r>
          </w:p>
        </w:tc>
        <w:tc>
          <w:tcPr>
            <w:tcW w:w="270" w:type="dxa"/>
            <w:tcBorders>
              <w:bottom w:val="nil"/>
            </w:tcBorders>
          </w:tcPr>
          <w:p w14:paraId="3ED8C343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CC7BFE7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19BD3C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47D891B" w14:textId="4F46563C" w:rsidR="00AA69B3" w:rsidRPr="00B759A3" w:rsidRDefault="00AA69B3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884</w:t>
            </w:r>
          </w:p>
        </w:tc>
      </w:tr>
      <w:tr w:rsidR="00AA69B3" w:rsidRPr="00B759A3" w14:paraId="1F4AE7C2" w14:textId="77777777" w:rsidTr="000D4194">
        <w:trPr>
          <w:trHeight w:val="143"/>
        </w:trPr>
        <w:tc>
          <w:tcPr>
            <w:tcW w:w="4410" w:type="dxa"/>
            <w:tcBorders>
              <w:top w:val="nil"/>
            </w:tcBorders>
          </w:tcPr>
          <w:p w14:paraId="6A08A17F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14:paraId="68287DB2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46AF977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46F14856" w14:textId="551522B2" w:rsidR="00AA69B3" w:rsidRPr="00B759A3" w:rsidRDefault="00AA69B3" w:rsidP="00473F5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(</w:t>
            </w:r>
            <w:r w:rsidR="004D16FF" w:rsidRPr="00B759A3">
              <w:rPr>
                <w:rFonts w:ascii="Angsana New" w:hAnsi="Angsana New"/>
                <w:sz w:val="30"/>
                <w:szCs w:val="30"/>
              </w:rPr>
              <w:t>560</w:t>
            </w:r>
            <w:r w:rsidRPr="00B759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170D9B1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15C3BF5" w14:textId="77777777" w:rsidR="00AA69B3" w:rsidRPr="00B759A3" w:rsidRDefault="00AA69B3" w:rsidP="00AA69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750BFB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7597E30" w14:textId="06625822" w:rsidR="00AA69B3" w:rsidRPr="00B759A3" w:rsidRDefault="00AA69B3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(43</w:t>
            </w:r>
            <w:r w:rsidRPr="00B759A3">
              <w:rPr>
                <w:rFonts w:ascii="Angsana New" w:hAnsi="Angsana New" w:cstheme="minorBidi"/>
                <w:sz w:val="30"/>
                <w:szCs w:val="38"/>
                <w:lang w:bidi="th-TH"/>
              </w:rPr>
              <w:t>2</w:t>
            </w:r>
            <w:r w:rsidRPr="00B759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244E" w:rsidRPr="00B759A3" w14:paraId="3187E93D" w14:textId="77777777" w:rsidTr="0053244E">
        <w:trPr>
          <w:trHeight w:val="143"/>
        </w:trPr>
        <w:tc>
          <w:tcPr>
            <w:tcW w:w="4795" w:type="dxa"/>
            <w:gridSpan w:val="2"/>
            <w:tcBorders>
              <w:top w:val="nil"/>
            </w:tcBorders>
          </w:tcPr>
          <w:p w14:paraId="2B9D9F14" w14:textId="0084CA31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695" w:type="dxa"/>
            <w:tcBorders>
              <w:top w:val="nil"/>
            </w:tcBorders>
          </w:tcPr>
          <w:p w14:paraId="58EC9B81" w14:textId="77777777" w:rsidR="0053244E" w:rsidRPr="00B759A3" w:rsidRDefault="0053244E" w:rsidP="005324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168A85" w14:textId="77777777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63CCBDF2" w14:textId="2BF8FC52" w:rsidR="0053244E" w:rsidRPr="00B759A3" w:rsidRDefault="0053244E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13</w:t>
            </w:r>
            <w:r w:rsidRPr="00B759A3">
              <w:rPr>
                <w:rFonts w:ascii="Angsana New" w:hAnsi="Angsana New"/>
                <w:sz w:val="30"/>
                <w:szCs w:val="30"/>
              </w:rPr>
              <w:t>,875</w:t>
            </w:r>
          </w:p>
        </w:tc>
        <w:tc>
          <w:tcPr>
            <w:tcW w:w="270" w:type="dxa"/>
            <w:tcBorders>
              <w:top w:val="nil"/>
            </w:tcBorders>
          </w:tcPr>
          <w:p w14:paraId="409FDE81" w14:textId="77777777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027E2CA" w14:textId="77777777" w:rsidR="0053244E" w:rsidRPr="00B759A3" w:rsidRDefault="0053244E" w:rsidP="005324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3436C0" w14:textId="77777777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F2535A5" w14:textId="726F16F2" w:rsidR="0053244E" w:rsidRPr="00B759A3" w:rsidRDefault="0053244E" w:rsidP="00473F5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8"/>
              <w:jc w:val="center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B759A3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-</w:t>
            </w:r>
          </w:p>
        </w:tc>
      </w:tr>
      <w:tr w:rsidR="0053244E" w:rsidRPr="00B759A3" w14:paraId="290DE535" w14:textId="77777777" w:rsidTr="000D4194">
        <w:tc>
          <w:tcPr>
            <w:tcW w:w="4410" w:type="dxa"/>
            <w:tcBorders>
              <w:bottom w:val="nil"/>
            </w:tcBorders>
          </w:tcPr>
          <w:p w14:paraId="64C19EBA" w14:textId="77777777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72F32B18" w14:textId="5CE64C19" w:rsidR="0053244E" w:rsidRPr="00B759A3" w:rsidRDefault="0053244E" w:rsidP="005324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C483A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75C93CA3" w14:textId="77777777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4284269" w14:textId="36A0C602" w:rsidR="0053244E" w:rsidRPr="00B759A3" w:rsidRDefault="0053244E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B226A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226A" w:rsidRPr="00B759A3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  <w:tcBorders>
              <w:bottom w:val="nil"/>
            </w:tcBorders>
          </w:tcPr>
          <w:p w14:paraId="57888019" w14:textId="77777777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AA723A3" w14:textId="5853CBF3" w:rsidR="0053244E" w:rsidRPr="00B759A3" w:rsidRDefault="0053244E" w:rsidP="005324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14:paraId="690EF4E9" w14:textId="77777777" w:rsidR="0053244E" w:rsidRPr="00B759A3" w:rsidRDefault="0053244E" w:rsidP="0053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68088" w14:textId="78705F4A" w:rsidR="0053244E" w:rsidRPr="00B759A3" w:rsidRDefault="0053244E" w:rsidP="00473F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759A3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8,178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54B8272" w14:textId="08947E3D" w:rsidR="00E44AF1" w:rsidRPr="00B759A3" w:rsidRDefault="00E44AF1" w:rsidP="004973B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BC8F457" w14:textId="77777777" w:rsidR="008348B9" w:rsidRPr="00B759A3" w:rsidRDefault="008348B9" w:rsidP="004973B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23D27F1" w14:textId="77777777" w:rsidR="008348B9" w:rsidRPr="00B759A3" w:rsidRDefault="008348B9" w:rsidP="004973B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36"/>
        <w:gridCol w:w="1204"/>
        <w:gridCol w:w="270"/>
        <w:gridCol w:w="1080"/>
        <w:gridCol w:w="270"/>
        <w:gridCol w:w="1170"/>
      </w:tblGrid>
      <w:tr w:rsidR="00E44AF1" w:rsidRPr="00B759A3" w14:paraId="6DDE69D1" w14:textId="77777777">
        <w:tc>
          <w:tcPr>
            <w:tcW w:w="3690" w:type="dxa"/>
          </w:tcPr>
          <w:p w14:paraId="16C14773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DEB550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4AF1" w:rsidRPr="00B759A3" w14:paraId="079FCEAE" w14:textId="77777777">
        <w:tc>
          <w:tcPr>
            <w:tcW w:w="3690" w:type="dxa"/>
          </w:tcPr>
          <w:p w14:paraId="088E7A21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5CEFF990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D45DE47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6D493E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44AF1" w:rsidRPr="00B759A3" w14:paraId="0F55C983" w14:textId="77777777">
        <w:tc>
          <w:tcPr>
            <w:tcW w:w="3690" w:type="dxa"/>
          </w:tcPr>
          <w:p w14:paraId="18C8A621" w14:textId="693D2DFE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49A0D50" w14:textId="6B3F2CB9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AA69B3" w:rsidRPr="00B759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4FDA14A" w14:textId="77777777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214497" w14:textId="352B5BFC" w:rsidR="00E44AF1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4510AE1" w14:textId="77777777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B3227" w14:textId="144C93BF" w:rsidR="00E44AF1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5FE8E5" w14:textId="77777777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6743B" w14:textId="1E8858D6" w:rsidR="00E44AF1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44AF1" w:rsidRPr="00B759A3" w14:paraId="3C5DE622" w14:textId="77777777">
        <w:tc>
          <w:tcPr>
            <w:tcW w:w="3690" w:type="dxa"/>
          </w:tcPr>
          <w:p w14:paraId="69206467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AB8BE01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759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9B3" w:rsidRPr="00B759A3" w14:paraId="3F7791E7" w14:textId="77777777">
        <w:tc>
          <w:tcPr>
            <w:tcW w:w="3690" w:type="dxa"/>
          </w:tcPr>
          <w:p w14:paraId="795281E9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D4EC67F" w14:textId="334A1199" w:rsidR="00AA69B3" w:rsidRPr="00B759A3" w:rsidRDefault="0053244E" w:rsidP="00E63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AA69B3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DA1D92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0221E3E9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31192A" w14:textId="774031A5" w:rsidR="00AA69B3" w:rsidRPr="00B759A3" w:rsidRDefault="00AA69B3" w:rsidP="00E6364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73,659</w:t>
            </w:r>
          </w:p>
        </w:tc>
        <w:tc>
          <w:tcPr>
            <w:tcW w:w="270" w:type="dxa"/>
            <w:vAlign w:val="bottom"/>
          </w:tcPr>
          <w:p w14:paraId="1B9F50F4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17250" w14:textId="3EA0E56D" w:rsidR="00AA69B3" w:rsidRPr="00B759A3" w:rsidRDefault="00AA69B3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(8,</w:t>
            </w:r>
            <w:r w:rsidR="0053244E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DA1D92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BB4074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4705F" w14:textId="4B393FE3" w:rsidR="00AA69B3" w:rsidRPr="00B759A3" w:rsidRDefault="00AA69B3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(26,533)</w:t>
            </w:r>
          </w:p>
        </w:tc>
      </w:tr>
      <w:tr w:rsidR="00AA69B3" w:rsidRPr="00B759A3" w14:paraId="6C18DB11" w14:textId="77777777">
        <w:tc>
          <w:tcPr>
            <w:tcW w:w="3690" w:type="dxa"/>
          </w:tcPr>
          <w:p w14:paraId="692516E5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C3B8A" w14:textId="2A091DE1" w:rsidR="00AA69B3" w:rsidRPr="00B759A3" w:rsidRDefault="00AA69B3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(8,</w:t>
            </w:r>
            <w:r w:rsidR="0053244E" w:rsidRPr="00B759A3">
              <w:rPr>
                <w:rFonts w:ascii="Angsana New" w:hAnsi="Angsana New"/>
                <w:sz w:val="30"/>
                <w:szCs w:val="30"/>
              </w:rPr>
              <w:t>4</w:t>
            </w:r>
            <w:r w:rsidR="00DA1D92" w:rsidRPr="00B759A3">
              <w:rPr>
                <w:rFonts w:ascii="Angsana New" w:hAnsi="Angsana New"/>
                <w:sz w:val="30"/>
                <w:szCs w:val="30"/>
              </w:rPr>
              <w:t>90</w:t>
            </w:r>
            <w:r w:rsidRPr="00B759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7B4E9A2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273D726" w14:textId="25191239" w:rsidR="00AA69B3" w:rsidRPr="00B759A3" w:rsidRDefault="00AA69B3" w:rsidP="00AA69B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(26,263)</w:t>
            </w:r>
          </w:p>
        </w:tc>
        <w:tc>
          <w:tcPr>
            <w:tcW w:w="270" w:type="dxa"/>
            <w:vAlign w:val="bottom"/>
          </w:tcPr>
          <w:p w14:paraId="4111AAD7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3D25F" w14:textId="53955B30" w:rsidR="00AA69B3" w:rsidRPr="00B759A3" w:rsidRDefault="0053244E" w:rsidP="00E63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8,4</w:t>
            </w:r>
            <w:r w:rsidR="00DA1D92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AA69B3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23A5F4E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66F02E" w14:textId="435ACC96" w:rsidR="00AA69B3" w:rsidRPr="00B759A3" w:rsidRDefault="00AA69B3" w:rsidP="00E63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26,263 </w:t>
            </w:r>
          </w:p>
        </w:tc>
      </w:tr>
      <w:tr w:rsidR="00AA69B3" w:rsidRPr="00B759A3" w14:paraId="2C985FAB" w14:textId="77777777" w:rsidTr="00360C00">
        <w:tc>
          <w:tcPr>
            <w:tcW w:w="3690" w:type="dxa"/>
          </w:tcPr>
          <w:p w14:paraId="5A356728" w14:textId="00EF7A80" w:rsidR="00AA69B3" w:rsidRPr="00B759A3" w:rsidRDefault="00AA69B3" w:rsidP="00007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360C00" w:rsidRPr="00B759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60C00" w:rsidRPr="00B7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(หนี้สิน) </w:t>
            </w:r>
            <w:r w:rsidR="009618D2"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5760" w14:textId="4B6CBDD0" w:rsidR="00AA69B3" w:rsidRPr="00B759A3" w:rsidRDefault="0053244E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17,907</w:t>
            </w:r>
          </w:p>
        </w:tc>
        <w:tc>
          <w:tcPr>
            <w:tcW w:w="236" w:type="dxa"/>
            <w:vAlign w:val="bottom"/>
          </w:tcPr>
          <w:p w14:paraId="59FBE2A7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0646" w14:textId="2D905B5D" w:rsidR="00AA69B3" w:rsidRPr="00B759A3" w:rsidRDefault="00AA69B3" w:rsidP="00AA69B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</w:rPr>
              <w:t>47,396</w:t>
            </w:r>
          </w:p>
        </w:tc>
        <w:tc>
          <w:tcPr>
            <w:tcW w:w="270" w:type="dxa"/>
            <w:vAlign w:val="bottom"/>
          </w:tcPr>
          <w:p w14:paraId="53846A98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A27C8" w14:textId="3C507DB8" w:rsidR="00AA69B3" w:rsidRPr="00B759A3" w:rsidRDefault="00AA69B3" w:rsidP="00AA69B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(157)</w:t>
            </w:r>
          </w:p>
        </w:tc>
        <w:tc>
          <w:tcPr>
            <w:tcW w:w="270" w:type="dxa"/>
            <w:vAlign w:val="bottom"/>
          </w:tcPr>
          <w:p w14:paraId="2CD4DFFA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35C2" w14:textId="55D9ECB4" w:rsidR="00AA69B3" w:rsidRPr="00B759A3" w:rsidRDefault="00AA69B3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(270)</w:t>
            </w:r>
          </w:p>
        </w:tc>
      </w:tr>
    </w:tbl>
    <w:p w14:paraId="6C9AF743" w14:textId="77777777" w:rsidR="00E44AF1" w:rsidRPr="00B759A3" w:rsidRDefault="00E44AF1" w:rsidP="009C18F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67"/>
        <w:gridCol w:w="1170"/>
        <w:gridCol w:w="237"/>
        <w:gridCol w:w="1116"/>
        <w:gridCol w:w="270"/>
        <w:gridCol w:w="1170"/>
      </w:tblGrid>
      <w:tr w:rsidR="00E44AF1" w:rsidRPr="00B759A3" w14:paraId="16F44CBD" w14:textId="77777777">
        <w:tc>
          <w:tcPr>
            <w:tcW w:w="3690" w:type="dxa"/>
          </w:tcPr>
          <w:p w14:paraId="100CC4DF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4E9587B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AF1" w:rsidRPr="00B759A3" w14:paraId="770EB2CE" w14:textId="77777777">
        <w:tc>
          <w:tcPr>
            <w:tcW w:w="3690" w:type="dxa"/>
          </w:tcPr>
          <w:p w14:paraId="3530B146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280D9044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2B643F45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3FDC073E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44AF1" w:rsidRPr="00B759A3" w14:paraId="3DA6EAF5" w14:textId="77777777" w:rsidTr="00DC5C52">
        <w:tc>
          <w:tcPr>
            <w:tcW w:w="3690" w:type="dxa"/>
          </w:tcPr>
          <w:p w14:paraId="09EE8E83" w14:textId="6FFB13D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59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FDDECDE" w14:textId="1CBE5993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</w:t>
            </w:r>
            <w:r w:rsidR="00B16CF3" w:rsidRPr="00B759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FD4B9BF" w14:textId="77777777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69799" w14:textId="30680D34" w:rsidR="00E44AF1" w:rsidRPr="00B759A3" w:rsidRDefault="00B1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2F529FCD" w14:textId="77777777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C93F70" w14:textId="5E5C24D1" w:rsidR="00E44AF1" w:rsidRPr="00B759A3" w:rsidRDefault="00B1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935580" w14:textId="77777777" w:rsidR="00E44AF1" w:rsidRPr="00B759A3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43D09D" w14:textId="4E8F9BEB" w:rsidR="00E44AF1" w:rsidRPr="00B759A3" w:rsidRDefault="00B1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44AF1" w:rsidRPr="00B759A3" w14:paraId="7AB22FF4" w14:textId="77777777">
        <w:tc>
          <w:tcPr>
            <w:tcW w:w="3690" w:type="dxa"/>
          </w:tcPr>
          <w:p w14:paraId="47907D43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D225F64" w14:textId="77777777" w:rsidR="00E44AF1" w:rsidRPr="00B759A3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759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9B3" w:rsidRPr="00B759A3" w14:paraId="40A5F091" w14:textId="77777777" w:rsidTr="00DC5C52">
        <w:tc>
          <w:tcPr>
            <w:tcW w:w="3690" w:type="dxa"/>
          </w:tcPr>
          <w:p w14:paraId="20E69F6D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7ECEC5" w14:textId="05C40460" w:rsidR="00AA69B3" w:rsidRPr="00B759A3" w:rsidRDefault="00AA69B3" w:rsidP="00E63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C387D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C387D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3244E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1C387D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7DCF41EA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20B2DC" w14:textId="66251AB9" w:rsidR="00AA69B3" w:rsidRPr="00B759A3" w:rsidRDefault="00AA69B3" w:rsidP="00E636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70,774 </w:t>
            </w:r>
          </w:p>
        </w:tc>
        <w:tc>
          <w:tcPr>
            <w:tcW w:w="237" w:type="dxa"/>
            <w:vAlign w:val="bottom"/>
          </w:tcPr>
          <w:p w14:paraId="687A5758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75B85D" w14:textId="060F139A" w:rsidR="00AA69B3" w:rsidRPr="00B759A3" w:rsidRDefault="00AA69B3" w:rsidP="00E63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53244E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3244E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219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2EA91F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ABBDD" w14:textId="2787F168" w:rsidR="00AA69B3" w:rsidRPr="00B759A3" w:rsidRDefault="00AA69B3" w:rsidP="00E63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(21,648)</w:t>
            </w:r>
          </w:p>
        </w:tc>
      </w:tr>
      <w:tr w:rsidR="00AA69B3" w:rsidRPr="00B759A3" w14:paraId="1BF365CD" w14:textId="77777777" w:rsidTr="00DC5C52">
        <w:tc>
          <w:tcPr>
            <w:tcW w:w="3690" w:type="dxa"/>
          </w:tcPr>
          <w:p w14:paraId="390AB814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44A317" w14:textId="0B6FB1CC" w:rsidR="00AA69B3" w:rsidRPr="00B759A3" w:rsidRDefault="00AA69B3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(5,</w:t>
            </w:r>
            <w:r w:rsidR="0053244E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219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4331A2AA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A3098" w14:textId="7EB77A8C" w:rsidR="00AA69B3" w:rsidRPr="00B759A3" w:rsidRDefault="00AA69B3" w:rsidP="00AA69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(21,648)</w:t>
            </w:r>
          </w:p>
        </w:tc>
        <w:tc>
          <w:tcPr>
            <w:tcW w:w="237" w:type="dxa"/>
            <w:vAlign w:val="bottom"/>
          </w:tcPr>
          <w:p w14:paraId="6D671314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653DAA2" w14:textId="2E12984C" w:rsidR="00AA69B3" w:rsidRPr="00B759A3" w:rsidRDefault="0053244E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A69B3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>219</w:t>
            </w:r>
            <w:r w:rsidR="00AA69B3"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9F72FC5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F09E3E" w14:textId="61F29910" w:rsidR="00AA69B3" w:rsidRPr="00B759A3" w:rsidRDefault="00AA69B3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21,648 </w:t>
            </w:r>
          </w:p>
        </w:tc>
      </w:tr>
      <w:tr w:rsidR="00AA69B3" w:rsidRPr="00B759A3" w14:paraId="0689F47F" w14:textId="77777777" w:rsidTr="00DC5C52">
        <w:tc>
          <w:tcPr>
            <w:tcW w:w="3690" w:type="dxa"/>
          </w:tcPr>
          <w:p w14:paraId="63952291" w14:textId="3B16CC8F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5BFE3F" w14:textId="53427117" w:rsidR="00AA69B3" w:rsidRPr="00B759A3" w:rsidRDefault="00AA69B3" w:rsidP="00AA6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53244E"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C387D"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C387D"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3244E"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C387D"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4335B477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59238D" w14:textId="7C346043" w:rsidR="00AA69B3" w:rsidRPr="00B759A3" w:rsidRDefault="00AA69B3" w:rsidP="00AA69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49,126 </w:t>
            </w:r>
          </w:p>
        </w:tc>
        <w:tc>
          <w:tcPr>
            <w:tcW w:w="237" w:type="dxa"/>
            <w:vAlign w:val="bottom"/>
          </w:tcPr>
          <w:p w14:paraId="3CB5CEC2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5C9D01B" w14:textId="7F1A7C45" w:rsidR="00AA69B3" w:rsidRPr="00B759A3" w:rsidRDefault="00AA69B3" w:rsidP="00AA69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4A41574D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F075A" w14:textId="5E58E6BE" w:rsidR="00AA69B3" w:rsidRPr="00B759A3" w:rsidRDefault="00AA69B3" w:rsidP="00AA69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59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</w:tr>
    </w:tbl>
    <w:p w14:paraId="76000B69" w14:textId="0860B9A1" w:rsidR="00E44AF1" w:rsidRPr="00B759A3" w:rsidRDefault="00E44AF1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01BDFEB4" w14:textId="77777777" w:rsidR="00E44AF1" w:rsidRPr="00B759A3" w:rsidRDefault="00E4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59A3">
        <w:rPr>
          <w:rFonts w:ascii="Angsana New" w:hAnsi="Angsana New"/>
          <w:cs/>
        </w:rPr>
        <w:br w:type="page"/>
      </w:r>
    </w:p>
    <w:tbl>
      <w:tblPr>
        <w:tblW w:w="9364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58"/>
        <w:gridCol w:w="1363"/>
        <w:gridCol w:w="238"/>
        <w:gridCol w:w="1219"/>
        <w:gridCol w:w="281"/>
        <w:gridCol w:w="1146"/>
      </w:tblGrid>
      <w:tr w:rsidR="00AA69B3" w:rsidRPr="00B759A3" w14:paraId="62A44083" w14:textId="77777777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020CD389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top w:val="nil"/>
            </w:tcBorders>
          </w:tcPr>
          <w:p w14:paraId="411BCD6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A69B3" w:rsidRPr="00B759A3" w14:paraId="5227A13A" w14:textId="77777777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524BCCBD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40FA3EC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5B4678F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  <w:bottom w:val="nil"/>
            </w:tcBorders>
          </w:tcPr>
          <w:p w14:paraId="399C3397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427" w:type="dxa"/>
            <w:gridSpan w:val="2"/>
            <w:tcBorders>
              <w:top w:val="nil"/>
              <w:bottom w:val="nil"/>
            </w:tcBorders>
          </w:tcPr>
          <w:p w14:paraId="3873EBB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69B3" w:rsidRPr="00B759A3" w14:paraId="12FD029C" w14:textId="77777777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556119AB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092288A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0CE1CFE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</w:tcBorders>
          </w:tcPr>
          <w:p w14:paraId="4DF1AB35" w14:textId="46632889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0584F"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จ่าย) ใน</w:t>
            </w:r>
          </w:p>
        </w:tc>
        <w:tc>
          <w:tcPr>
            <w:tcW w:w="281" w:type="dxa"/>
            <w:tcBorders>
              <w:top w:val="nil"/>
            </w:tcBorders>
          </w:tcPr>
          <w:p w14:paraId="4B41E55F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3A09548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69B3" w:rsidRPr="00B759A3" w14:paraId="1FE92DD5" w14:textId="77777777">
        <w:trPr>
          <w:trHeight w:val="360"/>
          <w:tblHeader/>
        </w:trPr>
        <w:tc>
          <w:tcPr>
            <w:tcW w:w="3690" w:type="dxa"/>
          </w:tcPr>
          <w:p w14:paraId="0F59D14C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03BF140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58" w:type="dxa"/>
          </w:tcPr>
          <w:p w14:paraId="5470D61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7D31AD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8BA3B3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B7EB04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1" w:type="dxa"/>
          </w:tcPr>
          <w:p w14:paraId="363C907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C7E2F4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A69B3" w:rsidRPr="00B759A3" w14:paraId="00F5B890" w14:textId="77777777">
        <w:trPr>
          <w:trHeight w:val="360"/>
          <w:tblHeader/>
        </w:trPr>
        <w:tc>
          <w:tcPr>
            <w:tcW w:w="3690" w:type="dxa"/>
          </w:tcPr>
          <w:p w14:paraId="4F901932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662384A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8" w:type="dxa"/>
          </w:tcPr>
          <w:p w14:paraId="7BA5E82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26C8951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</w:tcPr>
          <w:p w14:paraId="780D24C4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B486BF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1" w:type="dxa"/>
          </w:tcPr>
          <w:p w14:paraId="14639B4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C47FE5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A69B3" w:rsidRPr="00B759A3" w14:paraId="7FAC89B9" w14:textId="77777777">
        <w:trPr>
          <w:trHeight w:val="360"/>
          <w:tblHeader/>
        </w:trPr>
        <w:tc>
          <w:tcPr>
            <w:tcW w:w="3690" w:type="dxa"/>
          </w:tcPr>
          <w:p w14:paraId="6DB6151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</w:tcPr>
          <w:p w14:paraId="7D534C8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69B3" w:rsidRPr="00B759A3" w14:paraId="4D5DFD96" w14:textId="77777777">
        <w:trPr>
          <w:trHeight w:val="360"/>
        </w:trPr>
        <w:tc>
          <w:tcPr>
            <w:tcW w:w="3690" w:type="dxa"/>
          </w:tcPr>
          <w:p w14:paraId="192C6995" w14:textId="5B7AE800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169" w:type="dxa"/>
          </w:tcPr>
          <w:p w14:paraId="57DB37D8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0FFA349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CC00D2D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EC6310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4544797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404B487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327EA8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7D434D04" w14:textId="77777777">
        <w:trPr>
          <w:trHeight w:val="360"/>
        </w:trPr>
        <w:tc>
          <w:tcPr>
            <w:tcW w:w="3690" w:type="dxa"/>
          </w:tcPr>
          <w:p w14:paraId="29D63F9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1B51F3AC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31FDDE5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3473C57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E2D12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E7EFFF7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592E7A0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70D1DF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429D4024" w14:textId="77777777">
        <w:trPr>
          <w:trHeight w:val="360"/>
        </w:trPr>
        <w:tc>
          <w:tcPr>
            <w:tcW w:w="3690" w:type="dxa"/>
          </w:tcPr>
          <w:p w14:paraId="19EE8CD0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6F9CD2DD" w14:textId="12D9E814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  <w:tc>
          <w:tcPr>
            <w:tcW w:w="258" w:type="dxa"/>
          </w:tcPr>
          <w:p w14:paraId="6E52572D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7E752F4" w14:textId="04385AC2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38" w:type="dxa"/>
          </w:tcPr>
          <w:p w14:paraId="3066535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0986F12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2E9FB67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55E6D8A" w14:textId="6451BDE4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1761F" w:rsidRPr="00B759A3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AA69B3" w:rsidRPr="00B759A3" w14:paraId="77B3C207" w14:textId="77777777">
        <w:trPr>
          <w:trHeight w:val="360"/>
        </w:trPr>
        <w:tc>
          <w:tcPr>
            <w:tcW w:w="3690" w:type="dxa"/>
          </w:tcPr>
          <w:p w14:paraId="25B28C68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</w:tcPr>
          <w:p w14:paraId="4DC137C4" w14:textId="0D11F562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2,567</w:t>
            </w:r>
          </w:p>
        </w:tc>
        <w:tc>
          <w:tcPr>
            <w:tcW w:w="258" w:type="dxa"/>
          </w:tcPr>
          <w:p w14:paraId="088526B5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72AB2AF" w14:textId="450A8C8B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238" w:type="dxa"/>
          </w:tcPr>
          <w:p w14:paraId="3C15E7F9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F7113CC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01158DF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48B1BBB" w14:textId="68945417" w:rsidR="00AA69B3" w:rsidRPr="00B759A3" w:rsidRDefault="00F1761F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69B3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</w:tr>
      <w:tr w:rsidR="00AA69B3" w:rsidRPr="00B759A3" w14:paraId="5926B445" w14:textId="77777777">
        <w:trPr>
          <w:trHeight w:val="360"/>
        </w:trPr>
        <w:tc>
          <w:tcPr>
            <w:tcW w:w="3690" w:type="dxa"/>
          </w:tcPr>
          <w:p w14:paraId="4627725D" w14:textId="108E39B6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หมุนเวียนและไม่หมุนเวียน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725B424F" w14:textId="5697CEF3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58" w:type="dxa"/>
          </w:tcPr>
          <w:p w14:paraId="320BB97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6D64839" w14:textId="69E78A3D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238" w:type="dxa"/>
          </w:tcPr>
          <w:p w14:paraId="659D6535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2408C6D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1581A32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BF1DFE3" w14:textId="2A7EBFAC" w:rsidR="00AA69B3" w:rsidRPr="00B759A3" w:rsidRDefault="00F1761F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AA69B3" w:rsidRPr="00B759A3" w14:paraId="23B79E0B" w14:textId="77777777">
        <w:trPr>
          <w:trHeight w:val="360"/>
        </w:trPr>
        <w:tc>
          <w:tcPr>
            <w:tcW w:w="3690" w:type="dxa"/>
          </w:tcPr>
          <w:p w14:paraId="3CDEACBC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</w:tcPr>
          <w:p w14:paraId="459570D4" w14:textId="12831277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2,220</w:t>
            </w:r>
          </w:p>
        </w:tc>
        <w:tc>
          <w:tcPr>
            <w:tcW w:w="258" w:type="dxa"/>
          </w:tcPr>
          <w:p w14:paraId="11164844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EDF049D" w14:textId="0B680190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1CEA" w:rsidRPr="00B759A3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CC0BF71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97D4C09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6DAC406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19EC9FB" w14:textId="7D26F1C1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B1CEA" w:rsidRPr="00B759A3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AA69B3" w:rsidRPr="00B759A3" w14:paraId="56E81384" w14:textId="77777777">
        <w:trPr>
          <w:trHeight w:val="360"/>
        </w:trPr>
        <w:tc>
          <w:tcPr>
            <w:tcW w:w="3690" w:type="dxa"/>
          </w:tcPr>
          <w:p w14:paraId="5636C923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0ECF25F3" w14:textId="38CAB99E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29,514</w:t>
            </w:r>
          </w:p>
        </w:tc>
        <w:tc>
          <w:tcPr>
            <w:tcW w:w="258" w:type="dxa"/>
          </w:tcPr>
          <w:p w14:paraId="3BEF93C6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7104EB1E" w14:textId="370E1CD6" w:rsidR="00AA69B3" w:rsidRPr="00B759A3" w:rsidRDefault="00F1761F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410F" w:rsidRPr="00B759A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9410F" w:rsidRPr="00B759A3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4BCD615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B6DCAF5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7E0FDEFC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1EA5C6A" w14:textId="583497BE" w:rsidR="00AA69B3" w:rsidRPr="00B759A3" w:rsidRDefault="0089410F" w:rsidP="0049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69B3" w:rsidRPr="00B759A3" w14:paraId="5451EAF6" w14:textId="77777777">
        <w:trPr>
          <w:trHeight w:val="360"/>
        </w:trPr>
        <w:tc>
          <w:tcPr>
            <w:tcW w:w="3690" w:type="dxa"/>
          </w:tcPr>
          <w:p w14:paraId="204193F5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</w:tcPr>
          <w:p w14:paraId="0ED5F227" w14:textId="292E63FA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258" w:type="dxa"/>
          </w:tcPr>
          <w:p w14:paraId="40B774F8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90F2DC7" w14:textId="739E1FB9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761F" w:rsidRPr="00B759A3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65C0369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2FB9E00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9E92B16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126B09A" w14:textId="6479B6D6" w:rsidR="00AA69B3" w:rsidRPr="00B759A3" w:rsidRDefault="00AB1CEA" w:rsidP="00F17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69B3" w:rsidRPr="00B759A3" w14:paraId="65491320" w14:textId="77777777">
        <w:trPr>
          <w:trHeight w:val="360"/>
        </w:trPr>
        <w:tc>
          <w:tcPr>
            <w:tcW w:w="3690" w:type="dxa"/>
          </w:tcPr>
          <w:p w14:paraId="65AFC6E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236F0043" w14:textId="620FDB42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58" w:type="dxa"/>
          </w:tcPr>
          <w:p w14:paraId="7469CA7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98996BF" w14:textId="4390ACF1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761F" w:rsidRPr="00B759A3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4E68CA91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5300AD3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F1BF494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82A6E3" w14:textId="2BB327EE" w:rsidR="00AA69B3" w:rsidRPr="00B759A3" w:rsidRDefault="00F1761F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AA69B3" w:rsidRPr="00B759A3" w14:paraId="44AA86BC" w14:textId="77777777">
        <w:trPr>
          <w:trHeight w:val="360"/>
        </w:trPr>
        <w:tc>
          <w:tcPr>
            <w:tcW w:w="3690" w:type="dxa"/>
          </w:tcPr>
          <w:p w14:paraId="799FAEC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</w:tcPr>
          <w:p w14:paraId="7E006A05" w14:textId="69971DC8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24,010</w:t>
            </w:r>
          </w:p>
        </w:tc>
        <w:tc>
          <w:tcPr>
            <w:tcW w:w="258" w:type="dxa"/>
          </w:tcPr>
          <w:p w14:paraId="70F03355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9EE24E9" w14:textId="575DA49C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761F" w:rsidRPr="00B759A3">
              <w:rPr>
                <w:rFonts w:asciiTheme="majorBidi" w:hAnsiTheme="majorBidi" w:cstheme="majorBidi"/>
                <w:sz w:val="28"/>
                <w:szCs w:val="28"/>
              </w:rPr>
              <w:t>19,116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00AE12D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C6D4FB7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8980D8E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C4CAD8C" w14:textId="0FDAA8E2" w:rsidR="00AA69B3" w:rsidRPr="00B759A3" w:rsidRDefault="00F1761F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4,894</w:t>
            </w:r>
          </w:p>
        </w:tc>
      </w:tr>
      <w:tr w:rsidR="00AA69B3" w:rsidRPr="00B759A3" w14:paraId="4E1115DD" w14:textId="77777777">
        <w:trPr>
          <w:trHeight w:val="360"/>
        </w:trPr>
        <w:tc>
          <w:tcPr>
            <w:tcW w:w="3690" w:type="dxa"/>
          </w:tcPr>
          <w:p w14:paraId="5CFFC0F2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  <w:vAlign w:val="bottom"/>
          </w:tcPr>
          <w:p w14:paraId="5A99FE45" w14:textId="75FC02D7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258" w:type="dxa"/>
          </w:tcPr>
          <w:p w14:paraId="60BC8EA8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CB9AAF5" w14:textId="25F9812F" w:rsidR="00AA69B3" w:rsidRPr="00B759A3" w:rsidRDefault="00F1761F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  <w:tc>
          <w:tcPr>
            <w:tcW w:w="238" w:type="dxa"/>
          </w:tcPr>
          <w:p w14:paraId="39E0505F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D781E68" w14:textId="78B64C77" w:rsidR="00AA69B3" w:rsidRPr="00B759A3" w:rsidRDefault="00F1761F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81" w:type="dxa"/>
          </w:tcPr>
          <w:p w14:paraId="34336A14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33794321" w14:textId="075D39DD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F1761F" w:rsidRPr="00B759A3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AA69B3" w:rsidRPr="00B759A3" w14:paraId="5B7964C7" w14:textId="77777777">
        <w:trPr>
          <w:trHeight w:val="360"/>
        </w:trPr>
        <w:tc>
          <w:tcPr>
            <w:tcW w:w="3690" w:type="dxa"/>
          </w:tcPr>
          <w:p w14:paraId="0080A711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69" w:type="dxa"/>
            <w:vAlign w:val="bottom"/>
          </w:tcPr>
          <w:p w14:paraId="6295DA3E" w14:textId="5E72BAED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58" w:type="dxa"/>
          </w:tcPr>
          <w:p w14:paraId="29E256A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6B238A67" w14:textId="3C2E3806" w:rsidR="00AA69B3" w:rsidRPr="00B759A3" w:rsidRDefault="00F1761F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4D8178A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AFF1DA5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82147DE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1FCECC1E" w14:textId="687AEB43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761F" w:rsidRPr="00B7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A69B3" w:rsidRPr="00B759A3" w14:paraId="46BA6BB3" w14:textId="77777777">
        <w:trPr>
          <w:trHeight w:val="360"/>
        </w:trPr>
        <w:tc>
          <w:tcPr>
            <w:tcW w:w="3690" w:type="dxa"/>
          </w:tcPr>
          <w:p w14:paraId="5B1C03E1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  <w:vAlign w:val="bottom"/>
          </w:tcPr>
          <w:p w14:paraId="5CCDA38E" w14:textId="4CE225BF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58" w:type="dxa"/>
            <w:tcBorders>
              <w:bottom w:val="nil"/>
            </w:tcBorders>
          </w:tcPr>
          <w:p w14:paraId="5808701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6C17667" w14:textId="77777777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238" w:type="dxa"/>
            <w:tcBorders>
              <w:bottom w:val="nil"/>
            </w:tcBorders>
          </w:tcPr>
          <w:p w14:paraId="56E828E8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3761DCE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0562334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2356745A" w14:textId="53DB063F" w:rsidR="00AA69B3" w:rsidRPr="00B759A3" w:rsidRDefault="00F1761F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AA69B3" w:rsidRPr="00B759A3" w14:paraId="5AA51B98" w14:textId="77777777">
        <w:trPr>
          <w:trHeight w:val="360"/>
        </w:trPr>
        <w:tc>
          <w:tcPr>
            <w:tcW w:w="3690" w:type="dxa"/>
          </w:tcPr>
          <w:p w14:paraId="78C2850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9770116" w14:textId="0CCEDDD6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4,338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571A034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31BC45B" w14:textId="22EF693F" w:rsidR="00AA69B3" w:rsidRPr="00B759A3" w:rsidRDefault="00F1761F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9410F" w:rsidRPr="00B759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E137F" w:rsidRPr="00B759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410F" w:rsidRPr="00B759A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B48AC40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E05013F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10D9A3D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1E2F385" w14:textId="23549C35" w:rsidR="00AA69B3" w:rsidRPr="00B759A3" w:rsidRDefault="00225972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761F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0E137F" w:rsidRPr="00B759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A69B3" w:rsidRPr="00B759A3" w14:paraId="2FC197F0" w14:textId="77777777">
        <w:trPr>
          <w:trHeight w:val="360"/>
        </w:trPr>
        <w:tc>
          <w:tcPr>
            <w:tcW w:w="3690" w:type="dxa"/>
          </w:tcPr>
          <w:p w14:paraId="0B206DBD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61EA521" w14:textId="492E5765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73,659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0B1C90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0F7A6DC3" w14:textId="442F8199" w:rsidR="00AA69B3" w:rsidRPr="00B759A3" w:rsidRDefault="00F1761F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9410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AA69B3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9410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0E137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6D17F3F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0E0B7094" w14:textId="2941E740" w:rsidR="00AA69B3" w:rsidRPr="00B759A3" w:rsidRDefault="00F1761F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7EA855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B09BDC2" w14:textId="1D528850" w:rsidR="00AA69B3" w:rsidRPr="00B759A3" w:rsidRDefault="0089410F" w:rsidP="00E63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F1761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25972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0E137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A69B3" w:rsidRPr="00B759A3" w14:paraId="479449DE" w14:textId="77777777">
        <w:trPr>
          <w:trHeight w:val="40"/>
        </w:trPr>
        <w:tc>
          <w:tcPr>
            <w:tcW w:w="3690" w:type="dxa"/>
          </w:tcPr>
          <w:p w14:paraId="30EEB19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01F10A5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2CE6547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53103EBE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143D2B8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1F7B291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68A105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59A26F4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5A113F3D" w14:textId="77777777">
        <w:trPr>
          <w:trHeight w:val="360"/>
        </w:trPr>
        <w:tc>
          <w:tcPr>
            <w:tcW w:w="3690" w:type="dxa"/>
          </w:tcPr>
          <w:p w14:paraId="1EE29747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75D23929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CE7C6D8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2C40425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4DFB158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4A355C4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91DEDB0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C34363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6F09837C" w14:textId="77777777">
        <w:trPr>
          <w:trHeight w:val="360"/>
        </w:trPr>
        <w:tc>
          <w:tcPr>
            <w:tcW w:w="3690" w:type="dxa"/>
          </w:tcPr>
          <w:p w14:paraId="62B3DDC7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</w:tcPr>
          <w:p w14:paraId="294FF43C" w14:textId="32E07098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(2,044)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B596C92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0A727E2" w14:textId="7973AA91" w:rsidR="00AA69B3" w:rsidRPr="00B759A3" w:rsidRDefault="00AB1CEA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7B1D2E9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BF4E4E7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CFE247F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CCAE6EA" w14:textId="7BD7CF3F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0C72" w:rsidRPr="00B759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1CEA" w:rsidRPr="00B759A3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9B3" w:rsidRPr="00B759A3" w14:paraId="067440B1" w14:textId="77777777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5B061C2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  <w:tcBorders>
              <w:bottom w:val="nil"/>
            </w:tcBorders>
          </w:tcPr>
          <w:p w14:paraId="147260BB" w14:textId="72E8DF7C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2F59CA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2386BD42" w14:textId="3415C6D0" w:rsidR="00AA69B3" w:rsidRPr="00B759A3" w:rsidRDefault="001B0C72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3174E9F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302FD260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5A67196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4D6067A0" w14:textId="2C195CD1" w:rsidR="00AA69B3" w:rsidRPr="00B759A3" w:rsidRDefault="00AB1CEA" w:rsidP="001B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69B3" w:rsidRPr="00B759A3" w14:paraId="48465D1F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34E2786E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F32DB4A" w14:textId="2A72B4A8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D13A317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456470E9" w14:textId="343AE934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0C72" w:rsidRPr="00B759A3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94C8664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7CC8BCF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D1C6A1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61F427C" w14:textId="7A98D0A8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0C72" w:rsidRPr="00B759A3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9B3" w:rsidRPr="00B759A3" w14:paraId="036D652D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4E6F5271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FBA8D46" w14:textId="0962B853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(24,18</w:t>
            </w:r>
            <w:r w:rsidR="000E137F" w:rsidRPr="00B759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2CA703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3B3F3017" w14:textId="0C5346D5" w:rsidR="00AA69B3" w:rsidRPr="00B759A3" w:rsidRDefault="001B0C72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17,355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224BAD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620DE2A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5F7C81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4DC46BEE" w14:textId="7828C2F5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0C72" w:rsidRPr="00B759A3">
              <w:rPr>
                <w:rFonts w:asciiTheme="majorBidi" w:hAnsiTheme="majorBidi" w:cstheme="majorBidi"/>
                <w:sz w:val="28"/>
                <w:szCs w:val="28"/>
              </w:rPr>
              <w:t>6,82</w:t>
            </w:r>
            <w:r w:rsidR="000E137F" w:rsidRPr="00B759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9B3" w:rsidRPr="00B759A3" w14:paraId="0D9054F2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16CF2F6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  <w:r w:rsidRPr="00B759A3">
              <w:rPr>
                <w:rFonts w:asciiTheme="majorBidi" w:hAnsi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255AB499" w14:textId="32D7560C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3CF292D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5D6B63C9" w14:textId="14B0D755" w:rsidR="00AA69B3" w:rsidRPr="00B759A3" w:rsidRDefault="001B0C72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BDFF7F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</w:tcPr>
          <w:p w14:paraId="5A380EA0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395F8F3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</w:tcPr>
          <w:p w14:paraId="1B7C608A" w14:textId="5D029F58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0C72" w:rsidRPr="00B759A3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9B3" w:rsidRPr="00B759A3" w14:paraId="55CFD0CF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75176DF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EE2F427" w14:textId="35AD6E80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(26,53</w:t>
            </w:r>
            <w:r w:rsidR="000E137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3BD380A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0D1B9022" w14:textId="7A10CD36" w:rsidR="00AA69B3" w:rsidRPr="00B759A3" w:rsidRDefault="00AA69B3" w:rsidP="00E63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B1CE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B1CE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5751A2D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87A2889" w14:textId="77777777" w:rsidR="00AA69B3" w:rsidRPr="00B759A3" w:rsidRDefault="00AA69B3" w:rsidP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171D0BB" w14:textId="77777777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36618248" w14:textId="06FF18AB" w:rsidR="00AA69B3" w:rsidRPr="00B759A3" w:rsidRDefault="00AA69B3" w:rsidP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B0C72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B1CE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0E137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A69B3" w:rsidRPr="00B759A3" w14:paraId="484EE193" w14:textId="77777777" w:rsidTr="00753F43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7F3411D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0B9D0DF2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bottom w:val="nil"/>
            </w:tcBorders>
          </w:tcPr>
          <w:p w14:paraId="232CB03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0471FE43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24340B9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7BAE2D25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bottom w:val="nil"/>
            </w:tcBorders>
          </w:tcPr>
          <w:p w14:paraId="6406DD9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76702BD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F43" w:rsidRPr="00B759A3" w14:paraId="26AC4160" w14:textId="77777777" w:rsidTr="00753F43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1548AB5D" w14:textId="77777777" w:rsidR="00753F43" w:rsidRPr="00B759A3" w:rsidRDefault="00753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FE2C8C8" w14:textId="77777777" w:rsidR="00753F43" w:rsidRPr="00B759A3" w:rsidRDefault="007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A3D6AC2" w14:textId="77777777" w:rsidR="00753F43" w:rsidRPr="00B759A3" w:rsidRDefault="00753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013586F9" w14:textId="77777777" w:rsidR="00753F43" w:rsidRPr="00B759A3" w:rsidRDefault="007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D87A08C" w14:textId="77777777" w:rsidR="00753F43" w:rsidRPr="00B759A3" w:rsidRDefault="00753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7270D80" w14:textId="77777777" w:rsidR="00753F43" w:rsidRPr="00B759A3" w:rsidRDefault="007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03DC96F" w14:textId="77777777" w:rsidR="00753F43" w:rsidRPr="00B759A3" w:rsidRDefault="00753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2D656A50" w14:textId="77777777" w:rsidR="00753F43" w:rsidRPr="00B759A3" w:rsidRDefault="00753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788574C4" w14:textId="77777777">
        <w:trPr>
          <w:trHeight w:val="360"/>
        </w:trPr>
        <w:tc>
          <w:tcPr>
            <w:tcW w:w="3690" w:type="dxa"/>
          </w:tcPr>
          <w:p w14:paraId="7B01B2D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1169" w:type="dxa"/>
          </w:tcPr>
          <w:p w14:paraId="0B37413F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61CEBEA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375631D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96823D4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B33631F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4D6E4D57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B99DB7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6621670A" w14:textId="77777777">
        <w:trPr>
          <w:trHeight w:val="360"/>
        </w:trPr>
        <w:tc>
          <w:tcPr>
            <w:tcW w:w="3690" w:type="dxa"/>
          </w:tcPr>
          <w:p w14:paraId="32DD6BC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737D8730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31B835F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2FB5CEA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0282D1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0577C8B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5751A42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213369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69299898" w14:textId="77777777">
        <w:trPr>
          <w:trHeight w:val="360"/>
        </w:trPr>
        <w:tc>
          <w:tcPr>
            <w:tcW w:w="3690" w:type="dxa"/>
          </w:tcPr>
          <w:p w14:paraId="2A7AC8F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  <w:vAlign w:val="bottom"/>
          </w:tcPr>
          <w:p w14:paraId="437C9FDF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  <w:tc>
          <w:tcPr>
            <w:tcW w:w="258" w:type="dxa"/>
          </w:tcPr>
          <w:p w14:paraId="1F0DF65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AF6620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2,479</w:t>
            </w:r>
          </w:p>
        </w:tc>
        <w:tc>
          <w:tcPr>
            <w:tcW w:w="238" w:type="dxa"/>
          </w:tcPr>
          <w:p w14:paraId="64EDDE9F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482637D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92F713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C16939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</w:tr>
      <w:tr w:rsidR="00AA69B3" w:rsidRPr="00B759A3" w14:paraId="109CB049" w14:textId="77777777">
        <w:trPr>
          <w:trHeight w:val="360"/>
        </w:trPr>
        <w:tc>
          <w:tcPr>
            <w:tcW w:w="3690" w:type="dxa"/>
          </w:tcPr>
          <w:p w14:paraId="7BCFDFA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  <w:vAlign w:val="bottom"/>
          </w:tcPr>
          <w:p w14:paraId="70C3DABD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258" w:type="dxa"/>
          </w:tcPr>
          <w:p w14:paraId="24AB732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06E828D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238" w:type="dxa"/>
          </w:tcPr>
          <w:p w14:paraId="0A93491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F66F5F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BF6773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9496B0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2,567</w:t>
            </w:r>
          </w:p>
        </w:tc>
      </w:tr>
      <w:tr w:rsidR="00AA69B3" w:rsidRPr="00B759A3" w14:paraId="37E2FA71" w14:textId="77777777">
        <w:trPr>
          <w:trHeight w:val="360"/>
        </w:trPr>
        <w:tc>
          <w:tcPr>
            <w:tcW w:w="3690" w:type="dxa"/>
          </w:tcPr>
          <w:p w14:paraId="66239CFC" w14:textId="1D44AFEF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หมุนเวียนและไม่หมุนเวียน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7F4A5FC9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258" w:type="dxa"/>
          </w:tcPr>
          <w:p w14:paraId="6349A5F7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B70EFFD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238" w:type="dxa"/>
          </w:tcPr>
          <w:p w14:paraId="56B38F0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18302BE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A0D0EE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200E877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AA69B3" w:rsidRPr="00B759A3" w14:paraId="78FF1227" w14:textId="77777777">
        <w:trPr>
          <w:trHeight w:val="360"/>
        </w:trPr>
        <w:tc>
          <w:tcPr>
            <w:tcW w:w="3690" w:type="dxa"/>
          </w:tcPr>
          <w:p w14:paraId="19AE996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  <w:vAlign w:val="bottom"/>
          </w:tcPr>
          <w:p w14:paraId="5A3F7116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258" w:type="dxa"/>
          </w:tcPr>
          <w:p w14:paraId="4EE2381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78E1DFF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(1,379)</w:t>
            </w:r>
          </w:p>
        </w:tc>
        <w:tc>
          <w:tcPr>
            <w:tcW w:w="238" w:type="dxa"/>
          </w:tcPr>
          <w:p w14:paraId="0221AB7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0BB8FF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68E656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FD5D2A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2,220</w:t>
            </w:r>
          </w:p>
        </w:tc>
      </w:tr>
      <w:tr w:rsidR="00AA69B3" w:rsidRPr="00B759A3" w14:paraId="24432B3A" w14:textId="77777777">
        <w:trPr>
          <w:trHeight w:val="360"/>
        </w:trPr>
        <w:tc>
          <w:tcPr>
            <w:tcW w:w="3690" w:type="dxa"/>
          </w:tcPr>
          <w:p w14:paraId="6C68591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7A2E384B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  <w:tc>
          <w:tcPr>
            <w:tcW w:w="258" w:type="dxa"/>
          </w:tcPr>
          <w:p w14:paraId="5A3281F7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EB0D026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22,802</w:t>
            </w:r>
          </w:p>
        </w:tc>
        <w:tc>
          <w:tcPr>
            <w:tcW w:w="238" w:type="dxa"/>
          </w:tcPr>
          <w:p w14:paraId="402E1F77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479F405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5932AD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9DFA82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29,514</w:t>
            </w:r>
          </w:p>
        </w:tc>
      </w:tr>
      <w:tr w:rsidR="00AA69B3" w:rsidRPr="00B759A3" w14:paraId="190E3A00" w14:textId="77777777">
        <w:trPr>
          <w:trHeight w:val="360"/>
        </w:trPr>
        <w:tc>
          <w:tcPr>
            <w:tcW w:w="3690" w:type="dxa"/>
          </w:tcPr>
          <w:p w14:paraId="3FDE0CF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  <w:vAlign w:val="bottom"/>
          </w:tcPr>
          <w:p w14:paraId="44A5133C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58" w:type="dxa"/>
          </w:tcPr>
          <w:p w14:paraId="0BDFD00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43C26E3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32AC887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FFCFBD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755B461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DF5C834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AA69B3" w:rsidRPr="00B759A3" w14:paraId="4C956EE5" w14:textId="77777777">
        <w:trPr>
          <w:trHeight w:val="360"/>
        </w:trPr>
        <w:tc>
          <w:tcPr>
            <w:tcW w:w="3690" w:type="dxa"/>
          </w:tcPr>
          <w:p w14:paraId="51D3D3F0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46767208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58" w:type="dxa"/>
          </w:tcPr>
          <w:p w14:paraId="49018090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9ADDE1E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38" w:type="dxa"/>
          </w:tcPr>
          <w:p w14:paraId="7E2EFB8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B73CFE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4FB4F0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814448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AA69B3" w:rsidRPr="00B759A3" w14:paraId="2DF996F8" w14:textId="77777777">
        <w:trPr>
          <w:trHeight w:val="360"/>
        </w:trPr>
        <w:tc>
          <w:tcPr>
            <w:tcW w:w="3690" w:type="dxa"/>
          </w:tcPr>
          <w:p w14:paraId="1BCC131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  <w:vAlign w:val="bottom"/>
          </w:tcPr>
          <w:p w14:paraId="7F0559A1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58" w:type="dxa"/>
          </w:tcPr>
          <w:p w14:paraId="0B4C747F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F1DDB1F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238" w:type="dxa"/>
          </w:tcPr>
          <w:p w14:paraId="076BE37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10236B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CF97580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91D8EB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69B3" w:rsidRPr="00B759A3" w14:paraId="46373CF6" w14:textId="77777777">
        <w:trPr>
          <w:trHeight w:val="360"/>
        </w:trPr>
        <w:tc>
          <w:tcPr>
            <w:tcW w:w="3690" w:type="dxa"/>
          </w:tcPr>
          <w:p w14:paraId="5B21654F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vAlign w:val="bottom"/>
          </w:tcPr>
          <w:p w14:paraId="2B3870E6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24,999</w:t>
            </w:r>
          </w:p>
        </w:tc>
        <w:tc>
          <w:tcPr>
            <w:tcW w:w="258" w:type="dxa"/>
          </w:tcPr>
          <w:p w14:paraId="2F50024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B74CFD0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(989)</w:t>
            </w:r>
          </w:p>
        </w:tc>
        <w:tc>
          <w:tcPr>
            <w:tcW w:w="238" w:type="dxa"/>
          </w:tcPr>
          <w:p w14:paraId="3B552CD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DA6ED01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7DF2D9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7E48E6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24,010</w:t>
            </w:r>
          </w:p>
        </w:tc>
      </w:tr>
      <w:tr w:rsidR="00AA69B3" w:rsidRPr="00B759A3" w14:paraId="79977A3C" w14:textId="77777777">
        <w:trPr>
          <w:trHeight w:val="360"/>
        </w:trPr>
        <w:tc>
          <w:tcPr>
            <w:tcW w:w="3690" w:type="dxa"/>
          </w:tcPr>
          <w:p w14:paraId="502A90C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  <w:vAlign w:val="bottom"/>
          </w:tcPr>
          <w:p w14:paraId="0C00A285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3,279</w:t>
            </w:r>
          </w:p>
        </w:tc>
        <w:tc>
          <w:tcPr>
            <w:tcW w:w="258" w:type="dxa"/>
          </w:tcPr>
          <w:p w14:paraId="0F6790B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326E857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38" w:type="dxa"/>
          </w:tcPr>
          <w:p w14:paraId="56AC05C1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065A72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81" w:type="dxa"/>
          </w:tcPr>
          <w:p w14:paraId="76C9C460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357F8ED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  <w:tr w:rsidR="00AA69B3" w:rsidRPr="00B759A3" w14:paraId="360BCBEA" w14:textId="77777777">
        <w:trPr>
          <w:trHeight w:val="360"/>
        </w:trPr>
        <w:tc>
          <w:tcPr>
            <w:tcW w:w="3690" w:type="dxa"/>
          </w:tcPr>
          <w:p w14:paraId="43394F7A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69" w:type="dxa"/>
            <w:vAlign w:val="bottom"/>
          </w:tcPr>
          <w:p w14:paraId="08AAC295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19F777A4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5B59A2E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8" w:type="dxa"/>
          </w:tcPr>
          <w:p w14:paraId="62E8BB1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55F30AA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7FDA972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FE602F1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AA69B3" w:rsidRPr="00B759A3" w14:paraId="1FC0F899" w14:textId="77777777">
        <w:trPr>
          <w:trHeight w:val="360"/>
        </w:trPr>
        <w:tc>
          <w:tcPr>
            <w:tcW w:w="3690" w:type="dxa"/>
          </w:tcPr>
          <w:p w14:paraId="7D9AAD4A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  <w:vAlign w:val="bottom"/>
          </w:tcPr>
          <w:p w14:paraId="31F6F58E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58" w:type="dxa"/>
            <w:tcBorders>
              <w:bottom w:val="nil"/>
            </w:tcBorders>
          </w:tcPr>
          <w:p w14:paraId="6A37243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60757E2A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238" w:type="dxa"/>
            <w:tcBorders>
              <w:bottom w:val="nil"/>
            </w:tcBorders>
          </w:tcPr>
          <w:p w14:paraId="1675FAD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7249498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6165758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C5B25A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AA69B3" w:rsidRPr="00B759A3" w14:paraId="50287D51" w14:textId="77777777">
        <w:trPr>
          <w:trHeight w:val="360"/>
        </w:trPr>
        <w:tc>
          <w:tcPr>
            <w:tcW w:w="3690" w:type="dxa"/>
          </w:tcPr>
          <w:p w14:paraId="490DD980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35DEE20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585074F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B7638B1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169B3B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F207662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B6A4D97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82F7856" w14:textId="77777777" w:rsidR="00AA69B3" w:rsidRPr="00B759A3" w:rsidRDefault="00AA69B3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4,338</w:t>
            </w:r>
          </w:p>
        </w:tc>
      </w:tr>
      <w:tr w:rsidR="00AA69B3" w:rsidRPr="00B759A3" w14:paraId="210B433A" w14:textId="77777777">
        <w:trPr>
          <w:trHeight w:val="360"/>
        </w:trPr>
        <w:tc>
          <w:tcPr>
            <w:tcW w:w="3690" w:type="dxa"/>
          </w:tcPr>
          <w:p w14:paraId="3C5C72D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EFAA6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49,690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0D289E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800FCFE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23,671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8F67E3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3547A3D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AE25ED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95D0811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73,659</w:t>
            </w:r>
          </w:p>
        </w:tc>
      </w:tr>
      <w:tr w:rsidR="00AA69B3" w:rsidRPr="00B759A3" w14:paraId="231F9F8A" w14:textId="77777777">
        <w:trPr>
          <w:trHeight w:val="40"/>
        </w:trPr>
        <w:tc>
          <w:tcPr>
            <w:tcW w:w="3690" w:type="dxa"/>
          </w:tcPr>
          <w:p w14:paraId="481ED3BF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AE31C2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2B7C47A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0EF976D5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3507C4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1BBB045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865F4B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2A69424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19EC3B11" w14:textId="77777777">
        <w:trPr>
          <w:trHeight w:val="360"/>
        </w:trPr>
        <w:tc>
          <w:tcPr>
            <w:tcW w:w="3690" w:type="dxa"/>
          </w:tcPr>
          <w:p w14:paraId="0F384881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7D422865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E1498F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73DE3C6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C57EFE2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49A797C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5334F5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C78309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B3" w:rsidRPr="00B759A3" w14:paraId="6AC47A3A" w14:textId="77777777">
        <w:trPr>
          <w:trHeight w:val="360"/>
        </w:trPr>
        <w:tc>
          <w:tcPr>
            <w:tcW w:w="3690" w:type="dxa"/>
          </w:tcPr>
          <w:p w14:paraId="16A2AF7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7A32ACEA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52085C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BB98F18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(675)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8B3571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3212996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A450841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55A784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(2,044)</w:t>
            </w:r>
          </w:p>
        </w:tc>
      </w:tr>
      <w:tr w:rsidR="00AA69B3" w:rsidRPr="00B759A3" w14:paraId="0BF182C8" w14:textId="77777777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0E9205C0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12F341D6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931733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191E52A9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B55E80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69B304B8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3C8FF2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20F2569D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</w:tr>
      <w:tr w:rsidR="00AA69B3" w:rsidRPr="00B759A3" w14:paraId="1D1C7C0D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4B32D98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78D08DBF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3DAD9EF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2DE7A847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B2F6869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4C55BF6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265C1B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4C538B0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AA69B3" w:rsidRPr="00B759A3" w14:paraId="2B0FE058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8CFB678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0397F8D5" w14:textId="525D568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(26,33</w:t>
            </w:r>
            <w:r w:rsidR="00046FBF" w:rsidRPr="00B759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831B1A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257A6A28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2,155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4474371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CF327C2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74911E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941596A" w14:textId="371FA3F1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(24,18</w:t>
            </w:r>
            <w:r w:rsidR="00722833" w:rsidRPr="00B759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9B3" w:rsidRPr="00B759A3" w14:paraId="6A34A0EC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1B1E6996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  <w:r w:rsidRPr="00B759A3">
              <w:rPr>
                <w:rFonts w:asciiTheme="majorBidi" w:hAnsi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bottom"/>
          </w:tcPr>
          <w:p w14:paraId="78C55C42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(260)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67135BB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00271430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63E335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</w:tcPr>
          <w:p w14:paraId="4B43F8B4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9A8FBDE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</w:tcPr>
          <w:p w14:paraId="32D32B6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</w:tr>
      <w:tr w:rsidR="00AA69B3" w:rsidRPr="00B759A3" w14:paraId="6A22E82D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000E78C5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BDAC8" w14:textId="1B704B1B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(28,05</w:t>
            </w:r>
            <w:r w:rsidR="00046FB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14513DC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217A0EF" w14:textId="77777777" w:rsidR="00AA69B3" w:rsidRPr="00B759A3" w:rsidRDefault="00AA69B3" w:rsidP="002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F85CBA3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AE21736" w14:textId="77777777" w:rsidR="00AA69B3" w:rsidRPr="00B759A3" w:rsidRDefault="00AA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EA15B24" w14:textId="77777777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F325CE8" w14:textId="021C343A" w:rsidR="00AA69B3" w:rsidRPr="00B759A3" w:rsidRDefault="00AA6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(26,53</w:t>
            </w:r>
            <w:r w:rsidR="00722833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29CFE6B" w14:textId="77777777" w:rsidR="00AA69B3" w:rsidRPr="00B759A3" w:rsidRDefault="00AA69B3" w:rsidP="009C18F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363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718"/>
        <w:gridCol w:w="258"/>
        <w:gridCol w:w="1718"/>
        <w:gridCol w:w="261"/>
        <w:gridCol w:w="1718"/>
      </w:tblGrid>
      <w:tr w:rsidR="00A928E2" w:rsidRPr="00B759A3" w14:paraId="2C160C37" w14:textId="77777777" w:rsidTr="00510B36">
        <w:trPr>
          <w:trHeight w:val="360"/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7423F141" w14:textId="77777777" w:rsidR="00A928E2" w:rsidRPr="00B759A3" w:rsidRDefault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5"/>
            <w:tcBorders>
              <w:top w:val="nil"/>
              <w:bottom w:val="nil"/>
            </w:tcBorders>
          </w:tcPr>
          <w:p w14:paraId="6F83BDD2" w14:textId="5A2D9BFD" w:rsidR="00A928E2" w:rsidRPr="00B759A3" w:rsidRDefault="00A92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0F6" w:rsidRPr="00B759A3" w14:paraId="2AF8BFE5" w14:textId="77777777" w:rsidTr="00510B36">
        <w:trPr>
          <w:trHeight w:val="360"/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17EAB4E5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22A7DB9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325F57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2463569" w14:textId="69744636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A7BE7E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4E7CF611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50F6" w:rsidRPr="00B759A3" w14:paraId="75D8E8D7" w14:textId="77777777" w:rsidTr="00510B36">
        <w:trPr>
          <w:trHeight w:val="360"/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041C7C7B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3E02551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9047BD3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1C0F40F8" w14:textId="6183AC0C" w:rsidR="004F50F6" w:rsidRPr="00B759A3" w:rsidRDefault="004F50F6" w:rsidP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/ (</w:t>
            </w:r>
            <w:r w:rsidR="0030584F"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จ่าย) ใน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F87F601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DF5480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4F50F6" w:rsidRPr="00B759A3" w14:paraId="32C95EAE" w14:textId="77777777" w:rsidTr="00510B36">
        <w:trPr>
          <w:trHeight w:val="360"/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1D697838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7235B669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1A3D19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4AC0949" w14:textId="05E32E48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2A99297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7E69901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928E2" w:rsidRPr="00B759A3" w14:paraId="19A0A8B5" w14:textId="77777777" w:rsidTr="00510B36">
        <w:trPr>
          <w:trHeight w:val="360"/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6D3205FD" w14:textId="77777777" w:rsidR="00A928E2" w:rsidRPr="00B759A3" w:rsidRDefault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5"/>
            <w:tcBorders>
              <w:top w:val="nil"/>
              <w:bottom w:val="nil"/>
            </w:tcBorders>
            <w:vAlign w:val="bottom"/>
          </w:tcPr>
          <w:p w14:paraId="355BB0F6" w14:textId="2D783903" w:rsidR="00A928E2" w:rsidRPr="00B759A3" w:rsidRDefault="00A92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0F6" w:rsidRPr="00B759A3" w14:paraId="1924B19D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48D09FB8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68C37A1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C3ED089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0D308B0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272521A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6C470B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0F6" w:rsidRPr="00B759A3" w14:paraId="0D6A2AF8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2FBE900E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3CA92F85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190D14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BB8F046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DD8258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8242347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0F6" w:rsidRPr="00B759A3" w14:paraId="06EE2E74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3CFF2D3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4761E2D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270689B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D69EE5C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9FE599E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1DC0C264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5,293</w:t>
            </w:r>
          </w:p>
        </w:tc>
      </w:tr>
      <w:tr w:rsidR="004F50F6" w:rsidRPr="00B759A3" w14:paraId="352702A1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7A78CD7D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7701AD7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2C2694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74D5AA1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059B9AF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D3569C1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</w:tr>
      <w:tr w:rsidR="004F50F6" w:rsidRPr="00B759A3" w14:paraId="052F7CD4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349CBB8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หมุนเวียนและไม่หมุนเวียน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BD2BFC5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F13DC5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17F874C9" w14:textId="2579AAEC" w:rsidR="004F50F6" w:rsidRPr="00B759A3" w:rsidRDefault="0089410F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C5D437A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0F29448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4F50F6" w:rsidRPr="00B759A3" w14:paraId="0AE8905B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09D48F5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3A8C74B2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2,122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96593F3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8E9AF77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1712EF2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E22DF98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1,990</w:t>
            </w:r>
          </w:p>
        </w:tc>
      </w:tr>
      <w:tr w:rsidR="004F50F6" w:rsidRPr="00B759A3" w14:paraId="3B3826D7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16F6A723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0F76A669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37,316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5DAC291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446705E6" w14:textId="2D0B2E61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410F" w:rsidRPr="00B759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738A" w:rsidRPr="00B759A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9410F"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738A" w:rsidRPr="00B759A3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B0B9CD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678D851A" w14:textId="1EE5C89F" w:rsidR="004F50F6" w:rsidRPr="00B759A3" w:rsidRDefault="0089410F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738A" w:rsidRPr="00B759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738A" w:rsidRPr="00B759A3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4F50F6" w:rsidRPr="00B759A3" w14:paraId="63523886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7436CB43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520BC47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3E3E236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869F32E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(472)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A0C5B4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37160889" w14:textId="2086DDBE" w:rsidR="004F50F6" w:rsidRPr="00B759A3" w:rsidRDefault="0089410F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50F6" w:rsidRPr="00B759A3" w14:paraId="33F2C975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44F54D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2763549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BE71D6B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C605AEE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47158B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1B6605A2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4F50F6" w:rsidRPr="00B759A3" w14:paraId="6BF0C7B6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04274A6D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25EDE8F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19,556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C8CFF2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8261221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(18,810)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65E346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70DEAAC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4F50F6" w:rsidRPr="00B759A3" w14:paraId="67D56ED6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0F2A7B72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6BCE6E4C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3,540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96A480D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2D5B1109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(308)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FFB8F76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70BB987A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3,232</w:t>
            </w:r>
          </w:p>
        </w:tc>
      </w:tr>
      <w:tr w:rsidR="004F50F6" w:rsidRPr="00B759A3" w14:paraId="3094B1E0" w14:textId="77777777" w:rsidTr="00555318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020A04F4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556CA5C2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41FE842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171E0239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7429706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vAlign w:val="bottom"/>
          </w:tcPr>
          <w:p w14:paraId="10A8A37D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4F50F6" w:rsidRPr="00B759A3" w14:paraId="2892E8A8" w14:textId="77777777" w:rsidTr="00555318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5378B272" w14:textId="77777777" w:rsidR="004F50F6" w:rsidRPr="00B759A3" w:rsidRDefault="004F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718" w:type="dxa"/>
            <w:tcBorders>
              <w:top w:val="nil"/>
              <w:bottom w:val="single" w:sz="4" w:space="0" w:color="auto"/>
            </w:tcBorders>
            <w:vAlign w:val="bottom"/>
          </w:tcPr>
          <w:p w14:paraId="5862919C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878F17A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single" w:sz="4" w:space="0" w:color="auto"/>
            </w:tcBorders>
            <w:vAlign w:val="bottom"/>
          </w:tcPr>
          <w:p w14:paraId="32D4AD10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B9EE9B9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single" w:sz="4" w:space="0" w:color="auto"/>
            </w:tcBorders>
            <w:vAlign w:val="bottom"/>
          </w:tcPr>
          <w:p w14:paraId="4A793FD7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4F50F6" w:rsidRPr="00B759A3" w14:paraId="6466A0DF" w14:textId="77777777" w:rsidTr="00555318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26F44EC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057FB2D1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70,774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EFBB31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6911ADC0" w14:textId="38158C70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9410F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F738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F738A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244B5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8A2BDF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4BC1C9C6" w14:textId="460D0CEC" w:rsidR="004F50F6" w:rsidRPr="00B759A3" w:rsidRDefault="009D22B4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4F50F6"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</w:tr>
      <w:tr w:rsidR="004F50F6" w:rsidRPr="00B759A3" w14:paraId="5014AF1D" w14:textId="77777777" w:rsidTr="00555318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50367316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double" w:sz="4" w:space="0" w:color="auto"/>
              <w:bottom w:val="nil"/>
            </w:tcBorders>
          </w:tcPr>
          <w:p w14:paraId="53E9F84B" w14:textId="77777777" w:rsidR="004F50F6" w:rsidRPr="00B759A3" w:rsidRDefault="004F50F6" w:rsidP="0033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1E74543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double" w:sz="4" w:space="0" w:color="auto"/>
              <w:bottom w:val="nil"/>
            </w:tcBorders>
          </w:tcPr>
          <w:p w14:paraId="30590A63" w14:textId="77777777" w:rsidR="004F50F6" w:rsidRPr="00B759A3" w:rsidRDefault="004F50F6" w:rsidP="0033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9BC9EE2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double" w:sz="4" w:space="0" w:color="auto"/>
              <w:bottom w:val="nil"/>
            </w:tcBorders>
          </w:tcPr>
          <w:p w14:paraId="442810AE" w14:textId="77777777" w:rsidR="004F50F6" w:rsidRPr="00B759A3" w:rsidRDefault="004F50F6" w:rsidP="0033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0F6" w:rsidRPr="00B759A3" w14:paraId="4764155C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448EC573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3439A56B" w14:textId="77777777" w:rsidR="004F50F6" w:rsidRPr="00B759A3" w:rsidRDefault="004F50F6" w:rsidP="0033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28BCF24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89666AD" w14:textId="77777777" w:rsidR="004F50F6" w:rsidRPr="00B759A3" w:rsidRDefault="004F50F6" w:rsidP="0033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4170ED9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3A18B26" w14:textId="77777777" w:rsidR="004F50F6" w:rsidRPr="00B759A3" w:rsidRDefault="004F50F6" w:rsidP="0033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0F6" w:rsidRPr="00B759A3" w14:paraId="07106767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5943B1E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2ACDFCB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(2,064)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D1225D2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C41B02C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0208C7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BB91966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(2,002)</w:t>
            </w:r>
          </w:p>
        </w:tc>
      </w:tr>
      <w:tr w:rsidR="004F50F6" w:rsidRPr="00B759A3" w14:paraId="3E351BC1" w14:textId="77777777" w:rsidTr="00510B36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1B5B9A56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43C8666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0FCB086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390CEABC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7B8D40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24E69D81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50F6" w:rsidRPr="00B759A3" w14:paraId="27A87A3D" w14:textId="77777777" w:rsidTr="00555318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1676964E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E70E3FC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BE7167C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B566804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(234)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0A756DB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1EBBDA0A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(270)</w:t>
            </w:r>
          </w:p>
        </w:tc>
      </w:tr>
      <w:tr w:rsidR="004F50F6" w:rsidRPr="00B759A3" w14:paraId="775468C8" w14:textId="77777777" w:rsidTr="00555318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05665061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tcBorders>
              <w:top w:val="nil"/>
              <w:bottom w:val="single" w:sz="4" w:space="0" w:color="auto"/>
            </w:tcBorders>
          </w:tcPr>
          <w:p w14:paraId="41264107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(19,462)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3996E53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single" w:sz="4" w:space="0" w:color="auto"/>
            </w:tcBorders>
          </w:tcPr>
          <w:p w14:paraId="602A5C9D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16,515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97F02E9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bottom w:val="single" w:sz="4" w:space="0" w:color="auto"/>
            </w:tcBorders>
          </w:tcPr>
          <w:p w14:paraId="589F6E39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(2,947)</w:t>
            </w:r>
          </w:p>
        </w:tc>
      </w:tr>
      <w:tr w:rsidR="004F50F6" w:rsidRPr="00B759A3" w14:paraId="61B2706C" w14:textId="77777777" w:rsidTr="00555318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7C44A5F5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709F9805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(21,648)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597E6F0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1F83470D" w14:textId="77777777" w:rsidR="004F50F6" w:rsidRPr="00B759A3" w:rsidRDefault="004F50F6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16,429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D5C4DDB" w14:textId="77777777" w:rsidR="004F50F6" w:rsidRPr="00B759A3" w:rsidRDefault="004F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79237E55" w14:textId="77777777" w:rsidR="004F50F6" w:rsidRPr="00B759A3" w:rsidRDefault="004F50F6" w:rsidP="00C15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(5,219)</w:t>
            </w:r>
          </w:p>
        </w:tc>
      </w:tr>
    </w:tbl>
    <w:p w14:paraId="3C6341C8" w14:textId="77777777" w:rsidR="00AB1CEA" w:rsidRPr="00B759A3" w:rsidRDefault="00AB1CEA" w:rsidP="009C18F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0429F3CC" w14:textId="77777777" w:rsidR="00AB1CEA" w:rsidRPr="00B759A3" w:rsidRDefault="00AB1CEA" w:rsidP="009C18F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364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58"/>
        <w:gridCol w:w="1363"/>
        <w:gridCol w:w="238"/>
        <w:gridCol w:w="1219"/>
        <w:gridCol w:w="281"/>
        <w:gridCol w:w="1146"/>
      </w:tblGrid>
      <w:tr w:rsidR="00CC672B" w:rsidRPr="00B759A3" w14:paraId="45FF996D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53CA89F0" w14:textId="77777777" w:rsidR="00CC672B" w:rsidRPr="00B759A3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top w:val="nil"/>
            </w:tcBorders>
          </w:tcPr>
          <w:p w14:paraId="1C1AAA2F" w14:textId="2FA17CAC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759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C672B" w:rsidRPr="00B759A3" w14:paraId="61AFA97F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79ADC7F5" w14:textId="77777777" w:rsidR="00CC672B" w:rsidRPr="00B759A3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1ADCE849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27C7E9C0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  <w:bottom w:val="nil"/>
            </w:tcBorders>
          </w:tcPr>
          <w:p w14:paraId="3B5F2B30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427" w:type="dxa"/>
            <w:gridSpan w:val="2"/>
            <w:tcBorders>
              <w:top w:val="nil"/>
              <w:bottom w:val="nil"/>
            </w:tcBorders>
          </w:tcPr>
          <w:p w14:paraId="4D08B25E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672B" w:rsidRPr="00B759A3" w14:paraId="4309B53E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2B0655D0" w14:textId="77777777" w:rsidR="00CC672B" w:rsidRPr="00B759A3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2D16DCE3" w14:textId="0B7F89A8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6124BF83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</w:tcBorders>
          </w:tcPr>
          <w:p w14:paraId="59D3F6A1" w14:textId="048BAA46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D0627"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D0627"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0584F"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จ่าย) ใน</w:t>
            </w:r>
          </w:p>
        </w:tc>
        <w:tc>
          <w:tcPr>
            <w:tcW w:w="281" w:type="dxa"/>
            <w:tcBorders>
              <w:top w:val="nil"/>
            </w:tcBorders>
          </w:tcPr>
          <w:p w14:paraId="33A969DD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054F01EE" w14:textId="36D0BB50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0DF" w:rsidRPr="00B759A3" w14:paraId="37EC67CF" w14:textId="77777777" w:rsidTr="0066025E">
        <w:trPr>
          <w:trHeight w:val="360"/>
          <w:tblHeader/>
        </w:trPr>
        <w:tc>
          <w:tcPr>
            <w:tcW w:w="3690" w:type="dxa"/>
          </w:tcPr>
          <w:p w14:paraId="667AE4B0" w14:textId="77777777" w:rsidR="003A60DF" w:rsidRPr="00B759A3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3A413A0" w14:textId="4E04D9F6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58" w:type="dxa"/>
          </w:tcPr>
          <w:p w14:paraId="189192E1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3BC8C98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36A684E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74303DF1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1" w:type="dxa"/>
          </w:tcPr>
          <w:p w14:paraId="79C53CEF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EBF9CBB" w14:textId="5075FD33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A60DF" w:rsidRPr="00B759A3" w14:paraId="261D204F" w14:textId="77777777" w:rsidTr="0066025E">
        <w:trPr>
          <w:trHeight w:val="360"/>
          <w:tblHeader/>
        </w:trPr>
        <w:tc>
          <w:tcPr>
            <w:tcW w:w="3690" w:type="dxa"/>
          </w:tcPr>
          <w:p w14:paraId="03573AAF" w14:textId="48C8A824" w:rsidR="003A60DF" w:rsidRPr="00B759A3" w:rsidRDefault="0040085B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4472EDD1" w14:textId="1A90DC15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8" w:type="dxa"/>
          </w:tcPr>
          <w:p w14:paraId="081A4525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72DB443A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</w:tcPr>
          <w:p w14:paraId="60D55037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2734497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1" w:type="dxa"/>
          </w:tcPr>
          <w:p w14:paraId="4B1B434D" w14:textId="77777777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FF1B0EB" w14:textId="06E14778" w:rsidR="003A60DF" w:rsidRPr="00B759A3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672B" w:rsidRPr="00B759A3" w14:paraId="7A754995" w14:textId="77777777" w:rsidTr="0066025E">
        <w:trPr>
          <w:trHeight w:val="360"/>
          <w:tblHeader/>
        </w:trPr>
        <w:tc>
          <w:tcPr>
            <w:tcW w:w="3690" w:type="dxa"/>
          </w:tcPr>
          <w:p w14:paraId="466D30C5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</w:tcPr>
          <w:p w14:paraId="65F4C6A3" w14:textId="77777777" w:rsidR="00CC672B" w:rsidRPr="00B759A3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1CEA" w:rsidRPr="00B759A3" w14:paraId="2F77B916" w14:textId="77777777">
        <w:trPr>
          <w:trHeight w:val="360"/>
        </w:trPr>
        <w:tc>
          <w:tcPr>
            <w:tcW w:w="3690" w:type="dxa"/>
          </w:tcPr>
          <w:p w14:paraId="4321962F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69" w:type="dxa"/>
          </w:tcPr>
          <w:p w14:paraId="7A8B568C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4E84320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07FB8B7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EDE289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BC7CFBF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2B79905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1A3AED9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CEA" w:rsidRPr="00B759A3" w14:paraId="4510D03F" w14:textId="77777777">
        <w:trPr>
          <w:trHeight w:val="360"/>
        </w:trPr>
        <w:tc>
          <w:tcPr>
            <w:tcW w:w="3690" w:type="dxa"/>
          </w:tcPr>
          <w:p w14:paraId="1F045D62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057F2AA8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A942F6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1EB10A8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EAC44A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6791AC2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5F04501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380F3A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CEA" w:rsidRPr="00B759A3" w14:paraId="3CB86525" w14:textId="77777777">
        <w:trPr>
          <w:trHeight w:val="360"/>
        </w:trPr>
        <w:tc>
          <w:tcPr>
            <w:tcW w:w="3690" w:type="dxa"/>
          </w:tcPr>
          <w:p w14:paraId="3111D4A8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14180DB8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  <w:tc>
          <w:tcPr>
            <w:tcW w:w="258" w:type="dxa"/>
          </w:tcPr>
          <w:p w14:paraId="79D319C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29070CF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2,479</w:t>
            </w:r>
          </w:p>
        </w:tc>
        <w:tc>
          <w:tcPr>
            <w:tcW w:w="238" w:type="dxa"/>
          </w:tcPr>
          <w:p w14:paraId="6A4491B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397BFA6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FA021CA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D3D1E18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</w:tr>
      <w:tr w:rsidR="00AB1CEA" w:rsidRPr="00B759A3" w14:paraId="5638B4AA" w14:textId="77777777">
        <w:trPr>
          <w:trHeight w:val="360"/>
        </w:trPr>
        <w:tc>
          <w:tcPr>
            <w:tcW w:w="3690" w:type="dxa"/>
          </w:tcPr>
          <w:p w14:paraId="090D21E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</w:tcPr>
          <w:p w14:paraId="57DA25C8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258" w:type="dxa"/>
          </w:tcPr>
          <w:p w14:paraId="66E8507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9637A6F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38" w:type="dxa"/>
          </w:tcPr>
          <w:p w14:paraId="785CDDA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DB0F850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932CD09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CF0A00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</w:tr>
      <w:tr w:rsidR="00AB1CEA" w:rsidRPr="00B759A3" w14:paraId="3C0D7C55" w14:textId="77777777">
        <w:trPr>
          <w:trHeight w:val="360"/>
        </w:trPr>
        <w:tc>
          <w:tcPr>
            <w:tcW w:w="3690" w:type="dxa"/>
          </w:tcPr>
          <w:p w14:paraId="5877C27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หมุนเวียนและไม่หมุนเวียน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056C0781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8" w:type="dxa"/>
          </w:tcPr>
          <w:p w14:paraId="1C68A32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47C6FD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A9BE1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3EF2F15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9EE1C9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ECB65CE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AB1CEA" w:rsidRPr="00B759A3" w14:paraId="1F8EE8B5" w14:textId="77777777">
        <w:trPr>
          <w:trHeight w:val="360"/>
        </w:trPr>
        <w:tc>
          <w:tcPr>
            <w:tcW w:w="3690" w:type="dxa"/>
          </w:tcPr>
          <w:p w14:paraId="6C67A351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</w:tcPr>
          <w:p w14:paraId="5EF13D7B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3,577</w:t>
            </w:r>
          </w:p>
        </w:tc>
        <w:tc>
          <w:tcPr>
            <w:tcW w:w="258" w:type="dxa"/>
          </w:tcPr>
          <w:p w14:paraId="67D0769E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3636A8F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(1,455)</w:t>
            </w:r>
          </w:p>
        </w:tc>
        <w:tc>
          <w:tcPr>
            <w:tcW w:w="238" w:type="dxa"/>
          </w:tcPr>
          <w:p w14:paraId="57FBBDA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FA77101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5A71C31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6F13BC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2,122</w:t>
            </w:r>
          </w:p>
        </w:tc>
      </w:tr>
      <w:tr w:rsidR="00AB1CEA" w:rsidRPr="00B759A3" w14:paraId="6D82D7B3" w14:textId="77777777">
        <w:trPr>
          <w:trHeight w:val="360"/>
        </w:trPr>
        <w:tc>
          <w:tcPr>
            <w:tcW w:w="3690" w:type="dxa"/>
          </w:tcPr>
          <w:p w14:paraId="48823036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458053E5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  <w:tc>
          <w:tcPr>
            <w:tcW w:w="258" w:type="dxa"/>
          </w:tcPr>
          <w:p w14:paraId="671F4E9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7169487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30,604</w:t>
            </w:r>
          </w:p>
        </w:tc>
        <w:tc>
          <w:tcPr>
            <w:tcW w:w="238" w:type="dxa"/>
          </w:tcPr>
          <w:p w14:paraId="784CD62E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6C1AC6E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F00CC68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1CAE807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37,316</w:t>
            </w:r>
          </w:p>
        </w:tc>
      </w:tr>
      <w:tr w:rsidR="00AB1CEA" w:rsidRPr="00B759A3" w14:paraId="0D47AE24" w14:textId="77777777">
        <w:trPr>
          <w:trHeight w:val="360"/>
        </w:trPr>
        <w:tc>
          <w:tcPr>
            <w:tcW w:w="3690" w:type="dxa"/>
          </w:tcPr>
          <w:p w14:paraId="4F99EE01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</w:tcPr>
          <w:p w14:paraId="5F4C7F7E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58" w:type="dxa"/>
          </w:tcPr>
          <w:p w14:paraId="14C3EA8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B090A25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64D703C2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7B80CE9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AD3FB8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165E67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AB1CEA" w:rsidRPr="00B759A3" w14:paraId="440EFFBB" w14:textId="77777777">
        <w:trPr>
          <w:trHeight w:val="360"/>
        </w:trPr>
        <w:tc>
          <w:tcPr>
            <w:tcW w:w="3690" w:type="dxa"/>
          </w:tcPr>
          <w:p w14:paraId="11F04A10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</w:tcPr>
          <w:p w14:paraId="4A55F704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58" w:type="dxa"/>
          </w:tcPr>
          <w:p w14:paraId="5EF23EED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E64E836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38" w:type="dxa"/>
          </w:tcPr>
          <w:p w14:paraId="502D187D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D114814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B070AD8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837E9BE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AB1CEA" w:rsidRPr="00B759A3" w14:paraId="42FE7181" w14:textId="77777777">
        <w:trPr>
          <w:trHeight w:val="360"/>
        </w:trPr>
        <w:tc>
          <w:tcPr>
            <w:tcW w:w="3690" w:type="dxa"/>
          </w:tcPr>
          <w:p w14:paraId="0E757D62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</w:tcPr>
          <w:p w14:paraId="4C57C0EA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58" w:type="dxa"/>
          </w:tcPr>
          <w:p w14:paraId="5D90A03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05EEADF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238" w:type="dxa"/>
          </w:tcPr>
          <w:p w14:paraId="246529C8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8009D0B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A95A27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9865F2F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1CEA" w:rsidRPr="00B759A3" w14:paraId="4EC4A8AD" w14:textId="77777777">
        <w:trPr>
          <w:trHeight w:val="360"/>
        </w:trPr>
        <w:tc>
          <w:tcPr>
            <w:tcW w:w="3690" w:type="dxa"/>
          </w:tcPr>
          <w:p w14:paraId="36553D20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</w:tcPr>
          <w:p w14:paraId="7F16D79A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  <w:tc>
          <w:tcPr>
            <w:tcW w:w="258" w:type="dxa"/>
          </w:tcPr>
          <w:p w14:paraId="2A5A2D20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081F9F7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(1,040)</w:t>
            </w:r>
          </w:p>
        </w:tc>
        <w:tc>
          <w:tcPr>
            <w:tcW w:w="238" w:type="dxa"/>
          </w:tcPr>
          <w:p w14:paraId="755F74A9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A0B61DE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1B65FD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C87549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19,556</w:t>
            </w:r>
          </w:p>
        </w:tc>
      </w:tr>
      <w:tr w:rsidR="00AB1CEA" w:rsidRPr="00B759A3" w14:paraId="67056FD1" w14:textId="77777777">
        <w:trPr>
          <w:trHeight w:val="360"/>
        </w:trPr>
        <w:tc>
          <w:tcPr>
            <w:tcW w:w="3690" w:type="dxa"/>
          </w:tcPr>
          <w:p w14:paraId="6987D8CD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  <w:vAlign w:val="bottom"/>
          </w:tcPr>
          <w:p w14:paraId="1B951627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3,038</w:t>
            </w:r>
          </w:p>
        </w:tc>
        <w:tc>
          <w:tcPr>
            <w:tcW w:w="258" w:type="dxa"/>
          </w:tcPr>
          <w:p w14:paraId="417F9C4D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79C1069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238" w:type="dxa"/>
          </w:tcPr>
          <w:p w14:paraId="192E6F3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56CD650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81" w:type="dxa"/>
          </w:tcPr>
          <w:p w14:paraId="5B668C49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820A27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3,540</w:t>
            </w:r>
          </w:p>
        </w:tc>
      </w:tr>
      <w:tr w:rsidR="00AB1CEA" w:rsidRPr="00B759A3" w14:paraId="4422C640" w14:textId="77777777">
        <w:trPr>
          <w:trHeight w:val="360"/>
        </w:trPr>
        <w:tc>
          <w:tcPr>
            <w:tcW w:w="3690" w:type="dxa"/>
          </w:tcPr>
          <w:p w14:paraId="569F94CB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69" w:type="dxa"/>
            <w:vAlign w:val="bottom"/>
          </w:tcPr>
          <w:p w14:paraId="431C10DA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26BF649F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783F10B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8" w:type="dxa"/>
          </w:tcPr>
          <w:p w14:paraId="3BC2FF33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2C516F4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E0E56CD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2724A6E1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AB1CEA" w:rsidRPr="00B759A3" w14:paraId="0FC53378" w14:textId="77777777">
        <w:trPr>
          <w:trHeight w:val="360"/>
        </w:trPr>
        <w:tc>
          <w:tcPr>
            <w:tcW w:w="3690" w:type="dxa"/>
          </w:tcPr>
          <w:p w14:paraId="051C6E27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  <w:vAlign w:val="bottom"/>
          </w:tcPr>
          <w:p w14:paraId="2EBA8D09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58" w:type="dxa"/>
            <w:tcBorders>
              <w:bottom w:val="nil"/>
            </w:tcBorders>
          </w:tcPr>
          <w:p w14:paraId="45C154F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4E507CF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238" w:type="dxa"/>
            <w:tcBorders>
              <w:bottom w:val="nil"/>
            </w:tcBorders>
          </w:tcPr>
          <w:p w14:paraId="01694AA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F61697E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1718E08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306AE44D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AB1CEA" w:rsidRPr="00B759A3" w14:paraId="6CB1C1A9" w14:textId="77777777">
        <w:trPr>
          <w:trHeight w:val="360"/>
        </w:trPr>
        <w:tc>
          <w:tcPr>
            <w:tcW w:w="3690" w:type="dxa"/>
          </w:tcPr>
          <w:p w14:paraId="1B543FBD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A1DF188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9C7A6E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B5AC41C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(609)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42237FF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FCAF299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7C9C3EE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26E4DF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1CEA" w:rsidRPr="00B759A3" w14:paraId="424D1D16" w14:textId="77777777">
        <w:trPr>
          <w:trHeight w:val="360"/>
        </w:trPr>
        <w:tc>
          <w:tcPr>
            <w:tcW w:w="3690" w:type="dxa"/>
          </w:tcPr>
          <w:p w14:paraId="7A5F74CA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B106816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40,044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F75F3D2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B17CBB4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30,432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AEEA18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FB718CB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E3F2DC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8CB8228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70,774</w:t>
            </w:r>
          </w:p>
        </w:tc>
      </w:tr>
      <w:tr w:rsidR="00AB1CEA" w:rsidRPr="00B759A3" w14:paraId="592B2FF4" w14:textId="77777777">
        <w:trPr>
          <w:trHeight w:val="360"/>
        </w:trPr>
        <w:tc>
          <w:tcPr>
            <w:tcW w:w="3690" w:type="dxa"/>
          </w:tcPr>
          <w:p w14:paraId="2361A5B1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41E42D3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7F69C73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5ADCD519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4E7FA72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327FC381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A7BE86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2E8FAEA1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CEA" w:rsidRPr="00B759A3" w14:paraId="3037CF51" w14:textId="77777777">
        <w:trPr>
          <w:trHeight w:val="360"/>
        </w:trPr>
        <w:tc>
          <w:tcPr>
            <w:tcW w:w="3690" w:type="dxa"/>
          </w:tcPr>
          <w:p w14:paraId="68DB78D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46B77160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6853C3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0645A6E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4EE143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C8B3FAE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516AFAF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25E8C43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CEA" w:rsidRPr="00B759A3" w14:paraId="66FA67B4" w14:textId="77777777">
        <w:trPr>
          <w:trHeight w:val="360"/>
        </w:trPr>
        <w:tc>
          <w:tcPr>
            <w:tcW w:w="3690" w:type="dxa"/>
          </w:tcPr>
          <w:p w14:paraId="68191C5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</w:tcPr>
          <w:p w14:paraId="2660D4C7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(1,370)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BCF9F59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720F6FF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(694)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6B04A35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41BCE97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9D1299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83511D8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(2,064)</w:t>
            </w:r>
          </w:p>
        </w:tc>
      </w:tr>
      <w:tr w:rsidR="00AB1CEA" w:rsidRPr="00B759A3" w14:paraId="113FE3DF" w14:textId="77777777">
        <w:trPr>
          <w:trHeight w:val="360"/>
        </w:trPr>
        <w:tc>
          <w:tcPr>
            <w:tcW w:w="3690" w:type="dxa"/>
          </w:tcPr>
          <w:p w14:paraId="2F69553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</w:tcPr>
          <w:p w14:paraId="76F7A766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5DDF4A2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EFEB900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D0C202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53A220E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2393B2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9FB06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</w:tr>
      <w:tr w:rsidR="00AB1CEA" w:rsidRPr="00B759A3" w14:paraId="2F54306A" w14:textId="77777777">
        <w:trPr>
          <w:trHeight w:val="360"/>
        </w:trPr>
        <w:tc>
          <w:tcPr>
            <w:tcW w:w="3690" w:type="dxa"/>
          </w:tcPr>
          <w:p w14:paraId="5B15A42C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9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</w:tcPr>
          <w:p w14:paraId="684814BB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050479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2D736C9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55D8912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0605F64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C384FBB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7576897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AB1CEA" w:rsidRPr="00B759A3" w14:paraId="2983B197" w14:textId="77777777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4BD217E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5EB674F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(20,906)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2E7279A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E719FC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1,444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4DCA6A0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FF105F0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C7DC2C6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FA5DFB3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sz w:val="28"/>
                <w:szCs w:val="28"/>
              </w:rPr>
              <w:t>(19,462)</w:t>
            </w:r>
          </w:p>
        </w:tc>
      </w:tr>
      <w:tr w:rsidR="00AB1CEA" w:rsidRPr="00B759A3" w14:paraId="3FA06302" w14:textId="77777777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3C40C659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C060BAB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(22,365)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EFA4F9A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3CC8E6D" w14:textId="77777777" w:rsidR="00AB1CEA" w:rsidRPr="00B759A3" w:rsidRDefault="00AB1CEA" w:rsidP="00C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980D060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0DC6D87B" w14:textId="77777777" w:rsidR="00AB1CEA" w:rsidRPr="00B759A3" w:rsidRDefault="00AB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06BA5DA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CC65464" w14:textId="77777777" w:rsidR="00AB1CEA" w:rsidRPr="00B759A3" w:rsidRDefault="00AB1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(21,648)</w:t>
            </w:r>
          </w:p>
        </w:tc>
      </w:tr>
    </w:tbl>
    <w:p w14:paraId="4B1E0310" w14:textId="77777777" w:rsidR="007E442F" w:rsidRPr="00B759A3" w:rsidRDefault="007E442F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16D9FD" w14:textId="77777777" w:rsidR="00B809E7" w:rsidRPr="00B759A3" w:rsidRDefault="00B809E7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9"/>
        <w:gridCol w:w="269"/>
        <w:gridCol w:w="993"/>
        <w:gridCol w:w="267"/>
        <w:gridCol w:w="988"/>
        <w:gridCol w:w="271"/>
        <w:gridCol w:w="961"/>
      </w:tblGrid>
      <w:tr w:rsidR="004973B5" w:rsidRPr="00B759A3" w14:paraId="23D7634D" w14:textId="77777777" w:rsidTr="00BB2A01">
        <w:trPr>
          <w:trHeight w:val="427"/>
          <w:tblHeader/>
        </w:trPr>
        <w:tc>
          <w:tcPr>
            <w:tcW w:w="2361" w:type="pct"/>
          </w:tcPr>
          <w:p w14:paraId="2F382C8E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19122213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B1E840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vAlign w:val="bottom"/>
          </w:tcPr>
          <w:p w14:paraId="2F27C5AE" w14:textId="77777777" w:rsidR="004973B5" w:rsidRPr="00B759A3" w:rsidRDefault="004973B5" w:rsidP="0049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A01" w:rsidRPr="00B759A3" w14:paraId="1496F11C" w14:textId="77777777" w:rsidTr="00BB2A01">
        <w:trPr>
          <w:trHeight w:val="417"/>
          <w:tblHeader/>
        </w:trPr>
        <w:tc>
          <w:tcPr>
            <w:tcW w:w="2361" w:type="pct"/>
          </w:tcPr>
          <w:p w14:paraId="58731E09" w14:textId="6041C4F8" w:rsidR="0089410F" w:rsidRPr="00B759A3" w:rsidRDefault="0089410F" w:rsidP="00B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590" w:type="pct"/>
          </w:tcPr>
          <w:p w14:paraId="53541729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5C095C34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E232EB3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6C373E0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41331E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1752B81A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5B6D8BBE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9410F" w:rsidRPr="00B759A3" w14:paraId="4C0A1FBC" w14:textId="77777777" w:rsidTr="00BB2A01">
        <w:trPr>
          <w:trHeight w:val="417"/>
          <w:tblHeader/>
        </w:trPr>
        <w:tc>
          <w:tcPr>
            <w:tcW w:w="2361" w:type="pct"/>
          </w:tcPr>
          <w:p w14:paraId="5EC4F8CC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4589A19F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A01" w:rsidRPr="00B759A3" w14:paraId="3B328DC8" w14:textId="77777777" w:rsidTr="00BB2A01">
        <w:trPr>
          <w:trHeight w:val="407"/>
        </w:trPr>
        <w:tc>
          <w:tcPr>
            <w:tcW w:w="2361" w:type="pct"/>
          </w:tcPr>
          <w:p w14:paraId="06250889" w14:textId="5F67414A" w:rsidR="0089410F" w:rsidRPr="00B759A3" w:rsidRDefault="0089410F" w:rsidP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90" w:type="pct"/>
            <w:vAlign w:val="bottom"/>
          </w:tcPr>
          <w:p w14:paraId="55C523EC" w14:textId="6E21663C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47" w:type="pct"/>
          </w:tcPr>
          <w:p w14:paraId="06FFE6C5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  <w:vAlign w:val="bottom"/>
          </w:tcPr>
          <w:p w14:paraId="2244D295" w14:textId="7F7306F8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4F6EC0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358A6AD" w14:textId="7BEE208F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FEF60A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3231CA81" w14:textId="30E91AFF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A01" w:rsidRPr="00B759A3" w14:paraId="41C8F16D" w14:textId="77777777" w:rsidTr="00BB2A01">
        <w:trPr>
          <w:trHeight w:val="407"/>
        </w:trPr>
        <w:tc>
          <w:tcPr>
            <w:tcW w:w="2361" w:type="pct"/>
          </w:tcPr>
          <w:p w14:paraId="52EEEC77" w14:textId="5CDAB151" w:rsidR="0089410F" w:rsidRPr="00B759A3" w:rsidRDefault="00407FBA" w:rsidP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ลูกหนี้หมุนเวียนและไม่หมุนเวียนอื่น</w:t>
            </w:r>
          </w:p>
        </w:tc>
        <w:tc>
          <w:tcPr>
            <w:tcW w:w="590" w:type="pct"/>
            <w:vAlign w:val="bottom"/>
          </w:tcPr>
          <w:p w14:paraId="32F27736" w14:textId="3AD18BF6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7" w:type="pct"/>
          </w:tcPr>
          <w:p w14:paraId="1AD40E43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  <w:vAlign w:val="bottom"/>
          </w:tcPr>
          <w:p w14:paraId="5433EA4B" w14:textId="7ADF57EB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B023CC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E5A402C" w14:textId="7963FE30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5CA383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77F9B606" w14:textId="56CC6294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A01" w:rsidRPr="00B759A3" w14:paraId="5967BF6D" w14:textId="77777777" w:rsidTr="00BB2A01">
        <w:trPr>
          <w:trHeight w:val="407"/>
        </w:trPr>
        <w:tc>
          <w:tcPr>
            <w:tcW w:w="2361" w:type="pct"/>
          </w:tcPr>
          <w:p w14:paraId="1872713A" w14:textId="4CBCCBE6" w:rsidR="0089410F" w:rsidRPr="00B759A3" w:rsidRDefault="0089410F" w:rsidP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590" w:type="pct"/>
            <w:vAlign w:val="bottom"/>
          </w:tcPr>
          <w:p w14:paraId="796E71FE" w14:textId="643E3494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47" w:type="pct"/>
          </w:tcPr>
          <w:p w14:paraId="1D1818C2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  <w:vAlign w:val="bottom"/>
          </w:tcPr>
          <w:p w14:paraId="407A8B24" w14:textId="653CCE13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38B48D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2736235" w14:textId="4934CD78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8B750D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34165FD8" w14:textId="2E5F2C86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A01" w:rsidRPr="00B759A3" w14:paraId="2BB7C064" w14:textId="77777777" w:rsidTr="00BB2A01">
        <w:trPr>
          <w:trHeight w:val="407"/>
        </w:trPr>
        <w:tc>
          <w:tcPr>
            <w:tcW w:w="2361" w:type="pct"/>
          </w:tcPr>
          <w:p w14:paraId="19A1B0E4" w14:textId="1CF13909" w:rsidR="0089410F" w:rsidRPr="00B759A3" w:rsidRDefault="0089410F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ที่ไม่ใช่สินทรัพย์ทางการเงิน</w:t>
            </w:r>
          </w:p>
        </w:tc>
        <w:tc>
          <w:tcPr>
            <w:tcW w:w="590" w:type="pct"/>
            <w:vAlign w:val="bottom"/>
          </w:tcPr>
          <w:p w14:paraId="6B0BD74B" w14:textId="76DA6659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26,429</w:t>
            </w:r>
          </w:p>
        </w:tc>
        <w:tc>
          <w:tcPr>
            <w:tcW w:w="147" w:type="pct"/>
          </w:tcPr>
          <w:p w14:paraId="404F487D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  <w:vAlign w:val="bottom"/>
          </w:tcPr>
          <w:p w14:paraId="3C9CC125" w14:textId="69A801A7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AA8B32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DAAE66F" w14:textId="25E0F505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5DF3"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5DF3"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20573865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4D1B4F23" w14:textId="79EEA3D9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A01" w:rsidRPr="00B759A3" w14:paraId="1A742EE8" w14:textId="77777777" w:rsidTr="00BB2A01">
        <w:trPr>
          <w:trHeight w:val="407"/>
        </w:trPr>
        <w:tc>
          <w:tcPr>
            <w:tcW w:w="2361" w:type="pct"/>
          </w:tcPr>
          <w:p w14:paraId="58FF7DDF" w14:textId="22B3A8B2" w:rsidR="0089410F" w:rsidRPr="00B759A3" w:rsidRDefault="0089410F" w:rsidP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C8CA95B" w14:textId="6174FA21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9,663</w:t>
            </w:r>
          </w:p>
        </w:tc>
        <w:tc>
          <w:tcPr>
            <w:tcW w:w="147" w:type="pct"/>
          </w:tcPr>
          <w:p w14:paraId="1B49DDA1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7BC82D98" w14:textId="54AE3C5A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5,389</w:t>
            </w:r>
          </w:p>
        </w:tc>
        <w:tc>
          <w:tcPr>
            <w:tcW w:w="146" w:type="pct"/>
          </w:tcPr>
          <w:p w14:paraId="498A24B1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53AE7989" w14:textId="0C1B7B8A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795170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34361945" w14:textId="7FC9E1B5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A01" w:rsidRPr="00B759A3" w14:paraId="089BA354" w14:textId="77777777" w:rsidTr="00BB2A01">
        <w:trPr>
          <w:trHeight w:val="407"/>
        </w:trPr>
        <w:tc>
          <w:tcPr>
            <w:tcW w:w="2361" w:type="pct"/>
          </w:tcPr>
          <w:p w14:paraId="6462BB98" w14:textId="7A772B10" w:rsidR="0089410F" w:rsidRPr="00B759A3" w:rsidRDefault="0089410F" w:rsidP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3AB08" w14:textId="69072702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37,556</w:t>
            </w:r>
          </w:p>
        </w:tc>
        <w:tc>
          <w:tcPr>
            <w:tcW w:w="147" w:type="pct"/>
          </w:tcPr>
          <w:p w14:paraId="7F85328F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1A44A" w14:textId="6CCE9671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5,389</w:t>
            </w:r>
          </w:p>
        </w:tc>
        <w:tc>
          <w:tcPr>
            <w:tcW w:w="146" w:type="pct"/>
          </w:tcPr>
          <w:p w14:paraId="58388CF6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4B0A8" w14:textId="5D6A7DA3" w:rsidR="0089410F" w:rsidRPr="00B759A3" w:rsidRDefault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5DF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05DF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5979D719" w14:textId="77777777" w:rsidR="0089410F" w:rsidRPr="00B759A3" w:rsidRDefault="0089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D185" w14:textId="538B9EFD" w:rsidR="0089410F" w:rsidRPr="00B759A3" w:rsidRDefault="00407FBA" w:rsidP="0040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88D8A0" w14:textId="77777777" w:rsidR="0089410F" w:rsidRPr="00B759A3" w:rsidRDefault="0089410F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22"/>
        </w:rPr>
      </w:pPr>
    </w:p>
    <w:p w14:paraId="40EDFA4C" w14:textId="3F33E842" w:rsidR="00150AD7" w:rsidRPr="00B759A3" w:rsidRDefault="002E0058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ขาดทุนทางภาษีจะสิ้นอายุในปี</w:t>
      </w:r>
      <w:r w:rsidR="007E706E" w:rsidRPr="00B759A3">
        <w:rPr>
          <w:rFonts w:ascii="Angsana New" w:hAnsi="Angsana New"/>
          <w:sz w:val="30"/>
          <w:szCs w:val="30"/>
        </w:rPr>
        <w:t xml:space="preserve"> 257</w:t>
      </w:r>
      <w:r w:rsidR="00407FBA" w:rsidRPr="00B759A3">
        <w:rPr>
          <w:rFonts w:ascii="Angsana New" w:hAnsi="Angsana New"/>
          <w:sz w:val="30"/>
          <w:szCs w:val="30"/>
        </w:rPr>
        <w:t>0</w:t>
      </w:r>
      <w:r w:rsidR="007E706E"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</w:rPr>
        <w:t>- 257</w:t>
      </w:r>
      <w:r w:rsidR="00A928E2"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  <w:cs/>
        </w:rPr>
        <w:t xml:space="preserve"> </w:t>
      </w:r>
      <w:r w:rsidR="0073215D" w:rsidRPr="00B759A3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73215D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2B7727F8" w14:textId="77777777" w:rsidR="009E3273" w:rsidRPr="00B759A3" w:rsidRDefault="009E3273" w:rsidP="007E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22"/>
        </w:rPr>
      </w:pPr>
    </w:p>
    <w:p w14:paraId="47204792" w14:textId="08A7ABC6" w:rsidR="00BE0EC1" w:rsidRPr="00B759A3" w:rsidRDefault="001B3BB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759A3">
        <w:rPr>
          <w:rFonts w:ascii="Angsana New" w:hAnsi="Angsana New" w:cs="Angsana New"/>
          <w:b/>
          <w:bCs/>
          <w:lang w:val="en-US"/>
        </w:rPr>
        <w:t>2</w:t>
      </w:r>
      <w:r w:rsidR="00BC5CBC" w:rsidRPr="00B759A3">
        <w:rPr>
          <w:rFonts w:ascii="Angsana New" w:hAnsi="Angsana New" w:cs="Angsana New"/>
          <w:b/>
          <w:bCs/>
          <w:lang w:val="en-US"/>
        </w:rPr>
        <w:t>3</w:t>
      </w:r>
      <w:r w:rsidR="00BE0EC1" w:rsidRPr="00B759A3">
        <w:rPr>
          <w:rFonts w:ascii="Angsana New" w:hAnsi="Angsana New" w:cs="Angsana New"/>
          <w:b/>
          <w:bCs/>
          <w:lang w:val="en-US"/>
        </w:rPr>
        <w:tab/>
      </w:r>
      <w:r w:rsidR="00BE0EC1" w:rsidRPr="00B759A3">
        <w:rPr>
          <w:rFonts w:ascii="Angsana New" w:hAnsi="Angsana New" w:cs="Angsana New"/>
          <w:b/>
          <w:bCs/>
          <w:cs/>
          <w:lang w:val="en-US"/>
        </w:rPr>
        <w:t>กำไร</w:t>
      </w:r>
      <w:r w:rsidR="0060480F" w:rsidRPr="00B759A3">
        <w:rPr>
          <w:rFonts w:ascii="Angsana New" w:hAnsi="Angsana New" w:cs="Angsana New" w:hint="cs"/>
          <w:b/>
          <w:bCs/>
          <w:cs/>
          <w:lang w:val="en-US"/>
        </w:rPr>
        <w:t xml:space="preserve"> (ขาดทุน) </w:t>
      </w:r>
      <w:r w:rsidR="00BE0EC1" w:rsidRPr="00B759A3">
        <w:rPr>
          <w:rFonts w:ascii="Angsana New" w:hAnsi="Angsana New" w:cs="Angsana New"/>
          <w:b/>
          <w:bCs/>
          <w:cs/>
          <w:lang w:val="en-US"/>
        </w:rPr>
        <w:t>ต่อหุ้น</w:t>
      </w:r>
    </w:p>
    <w:p w14:paraId="3890B9D6" w14:textId="6FED51A4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4"/>
        <w:gridCol w:w="1153"/>
        <w:gridCol w:w="264"/>
        <w:gridCol w:w="1207"/>
        <w:gridCol w:w="262"/>
        <w:gridCol w:w="1020"/>
        <w:gridCol w:w="256"/>
        <w:gridCol w:w="1034"/>
      </w:tblGrid>
      <w:tr w:rsidR="002F177B" w:rsidRPr="00B759A3" w14:paraId="7A43AE9A" w14:textId="77777777" w:rsidTr="00FE678F">
        <w:trPr>
          <w:tblHeader/>
        </w:trPr>
        <w:tc>
          <w:tcPr>
            <w:tcW w:w="2142" w:type="pct"/>
          </w:tcPr>
          <w:p w14:paraId="286F93CF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14:paraId="5B863614" w14:textId="3BCDE3CA" w:rsidR="002F177B" w:rsidRPr="00B759A3" w:rsidRDefault="00A928E2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2F177B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6D57ADA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  <w:vAlign w:val="bottom"/>
          </w:tcPr>
          <w:p w14:paraId="06D6D205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77B" w:rsidRPr="00B759A3" w14:paraId="08E616F7" w14:textId="77777777" w:rsidTr="00FE678F">
        <w:trPr>
          <w:tblHeader/>
        </w:trPr>
        <w:tc>
          <w:tcPr>
            <w:tcW w:w="2142" w:type="pct"/>
          </w:tcPr>
          <w:p w14:paraId="118E5145" w14:textId="758BA5F3" w:rsidR="002F177B" w:rsidRPr="00B759A3" w:rsidRDefault="00B07396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1BD07958" w14:textId="784EFD21" w:rsidR="002F177B" w:rsidRPr="00B759A3" w:rsidRDefault="002E0058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16CF3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7CBDE11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312F563" w14:textId="52162C51" w:rsidR="002F177B" w:rsidRPr="00B759A3" w:rsidRDefault="00B16CF3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95CAE2F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393050A" w14:textId="16C4E1B0" w:rsidR="002F177B" w:rsidRPr="00B759A3" w:rsidRDefault="00B16CF3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0A34FA72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D78A887" w14:textId="317A57D1" w:rsidR="002F177B" w:rsidRPr="00B759A3" w:rsidRDefault="00B16CF3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F177B" w:rsidRPr="00B759A3" w14:paraId="00BC6309" w14:textId="77777777" w:rsidTr="00FE678F">
        <w:trPr>
          <w:trHeight w:val="50"/>
          <w:tblHeader/>
        </w:trPr>
        <w:tc>
          <w:tcPr>
            <w:tcW w:w="2142" w:type="pct"/>
          </w:tcPr>
          <w:p w14:paraId="21E68BE5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8" w:type="pct"/>
            <w:gridSpan w:val="7"/>
          </w:tcPr>
          <w:p w14:paraId="2491998C" w14:textId="77777777" w:rsidR="002F177B" w:rsidRPr="00B759A3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928E2" w:rsidRPr="00B759A3" w14:paraId="1A6F4678" w14:textId="77777777">
        <w:tc>
          <w:tcPr>
            <w:tcW w:w="2142" w:type="pct"/>
          </w:tcPr>
          <w:p w14:paraId="793034FC" w14:textId="58E65DED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ผู้ถือหุ้นสามัญของบริษัท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(ขั้นพื้นฐานและปรับลด)</w:t>
            </w: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496DAD72" w14:textId="17E04CB2" w:rsidR="00A928E2" w:rsidRPr="00B759A3" w:rsidRDefault="00005DF3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67,868</w:t>
            </w:r>
          </w:p>
        </w:tc>
        <w:tc>
          <w:tcPr>
            <w:tcW w:w="145" w:type="pct"/>
          </w:tcPr>
          <w:p w14:paraId="0FA3B8AC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16F05230" w14:textId="4AE4AE26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4,525</w:t>
            </w:r>
          </w:p>
        </w:tc>
        <w:tc>
          <w:tcPr>
            <w:tcW w:w="144" w:type="pct"/>
          </w:tcPr>
          <w:p w14:paraId="1C8DBBA7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0464C2B3" w14:textId="08246A44" w:rsidR="00A928E2" w:rsidRPr="00B759A3" w:rsidRDefault="00DE46F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A928E2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5EB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41" w:type="pct"/>
          </w:tcPr>
          <w:p w14:paraId="288DF604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923B8A3" w14:textId="0A33E9E6" w:rsidR="00A928E2" w:rsidRPr="00B759A3" w:rsidRDefault="00A928E2" w:rsidP="00AF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(34,974)</w:t>
            </w:r>
          </w:p>
        </w:tc>
      </w:tr>
      <w:tr w:rsidR="00A928E2" w:rsidRPr="00B759A3" w14:paraId="7C88F093" w14:textId="77777777" w:rsidTr="008A2E70">
        <w:tc>
          <w:tcPr>
            <w:tcW w:w="2142" w:type="pct"/>
          </w:tcPr>
          <w:p w14:paraId="39EF29BC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720D75B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31F29188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41C5CF38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5CAB75C1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38D141DC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</w:tcPr>
          <w:p w14:paraId="4ED8591B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5CDF45E3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928E2" w:rsidRPr="00B759A3" w14:paraId="06DA28A9" w14:textId="77777777">
        <w:tc>
          <w:tcPr>
            <w:tcW w:w="2142" w:type="pct"/>
          </w:tcPr>
          <w:p w14:paraId="2C8232D0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4" w:type="pct"/>
          </w:tcPr>
          <w:p w14:paraId="19E40F56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D0B71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41CC68B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F989D3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462960DC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C759F7B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773F712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28E2" w:rsidRPr="00B759A3" w14:paraId="6111EC25" w14:textId="77777777" w:rsidTr="00B305B7">
        <w:tc>
          <w:tcPr>
            <w:tcW w:w="2142" w:type="pct"/>
          </w:tcPr>
          <w:p w14:paraId="7A569AEE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14:paraId="67829DDC" w14:textId="2134F4D8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5" w:type="pct"/>
          </w:tcPr>
          <w:p w14:paraId="18EEF570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24A8E79" w14:textId="27C2AEE1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4" w:type="pct"/>
          </w:tcPr>
          <w:p w14:paraId="2148880F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6986197" w14:textId="282E9A2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1" w:type="pct"/>
          </w:tcPr>
          <w:p w14:paraId="4EE4DC42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CE2BA4D" w14:textId="2B283440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</w:tr>
      <w:tr w:rsidR="00A928E2" w:rsidRPr="00B759A3" w14:paraId="229EB3DC" w14:textId="77777777" w:rsidTr="007C5958">
        <w:tc>
          <w:tcPr>
            <w:tcW w:w="2142" w:type="pct"/>
          </w:tcPr>
          <w:p w14:paraId="7A045A73" w14:textId="49F86E4A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634" w:type="pct"/>
          </w:tcPr>
          <w:p w14:paraId="1CDFA2F6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ED5EE" w14:textId="0E71A7E2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31D186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4CA5E04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3FAEC9" w14:textId="028573D5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8213C33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54766E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F2892" w14:textId="3FAFEDB1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6946426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24E42A6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D2CA11" w14:textId="6F5FD19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28E2" w:rsidRPr="00B759A3" w14:paraId="51B98D70" w14:textId="77777777" w:rsidTr="007C5958">
        <w:tc>
          <w:tcPr>
            <w:tcW w:w="2142" w:type="pct"/>
          </w:tcPr>
          <w:p w14:paraId="3337A3E6" w14:textId="5070B64F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B4BE44C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77DD3" w14:textId="7160EAB1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C30E99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3250FD5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3E2AA" w14:textId="4974AF02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EB80DA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DADC3D5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B1705" w14:textId="0D5C82A4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66EDCE7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F2C1741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1D6BB4" w14:textId="43FF1120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8E2" w:rsidRPr="00B759A3" w14:paraId="2B226464" w14:textId="77777777">
        <w:tc>
          <w:tcPr>
            <w:tcW w:w="2142" w:type="pct"/>
          </w:tcPr>
          <w:p w14:paraId="4FD85A83" w14:textId="2FFB64B3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</w:t>
            </w:r>
            <w:r w:rsidR="00005DF3"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05DF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53E37" w14:textId="2B1EAC5E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5" w:type="pct"/>
          </w:tcPr>
          <w:p w14:paraId="5C0089AA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E15C1" w14:textId="06FF1236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474,561</w:t>
            </w:r>
          </w:p>
        </w:tc>
        <w:tc>
          <w:tcPr>
            <w:tcW w:w="144" w:type="pct"/>
          </w:tcPr>
          <w:p w14:paraId="00853C2C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21A29" w14:textId="3F359412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1" w:type="pct"/>
          </w:tcPr>
          <w:p w14:paraId="589256E2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C0618" w14:textId="4DC3A67C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474,561</w:t>
            </w:r>
          </w:p>
        </w:tc>
      </w:tr>
      <w:tr w:rsidR="00A928E2" w:rsidRPr="00B759A3" w14:paraId="1D32FF31" w14:textId="77777777">
        <w:tc>
          <w:tcPr>
            <w:tcW w:w="2142" w:type="pct"/>
          </w:tcPr>
          <w:p w14:paraId="12AC32FC" w14:textId="6EF9528E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กำไร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732C9CC0" w14:textId="0596680E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005DF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1865C3A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A8CD4E4" w14:textId="4C53D64A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44" w:type="pct"/>
          </w:tcPr>
          <w:p w14:paraId="37D01508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4C3A474" w14:textId="512C96DD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05DF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D380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2088DA19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D23B066" w14:textId="057E5B2C" w:rsidR="00A928E2" w:rsidRPr="00B759A3" w:rsidRDefault="00A928E2" w:rsidP="0082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(0.07)</w:t>
            </w:r>
          </w:p>
        </w:tc>
      </w:tr>
      <w:tr w:rsidR="00A928E2" w:rsidRPr="00B759A3" w14:paraId="6BCD3DF5" w14:textId="77777777">
        <w:tc>
          <w:tcPr>
            <w:tcW w:w="2142" w:type="pct"/>
          </w:tcPr>
          <w:p w14:paraId="4874AEE0" w14:textId="6EA521DB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14:paraId="3F65AA6E" w14:textId="2A3F4C3E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005DF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A481CBF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</w:tcPr>
          <w:p w14:paraId="7B839C9B" w14:textId="4750B2B1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44" w:type="pct"/>
          </w:tcPr>
          <w:p w14:paraId="031BE29E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double" w:sz="4" w:space="0" w:color="auto"/>
            </w:tcBorders>
          </w:tcPr>
          <w:p w14:paraId="5FD1880F" w14:textId="5E547B4C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05DF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D3803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45D9E4B" w14:textId="77777777" w:rsidR="00A928E2" w:rsidRPr="00B759A3" w:rsidRDefault="00A928E2" w:rsidP="00A9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168E4A83" w14:textId="5B7C5849" w:rsidR="00A928E2" w:rsidRPr="00B759A3" w:rsidRDefault="00A928E2" w:rsidP="00A0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(0.07)</w:t>
            </w:r>
          </w:p>
        </w:tc>
      </w:tr>
    </w:tbl>
    <w:p w14:paraId="2541F796" w14:textId="4AD70721" w:rsidR="00005DF3" w:rsidRPr="00B759A3" w:rsidRDefault="00005DF3" w:rsidP="00005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8FEC4E" w14:textId="6E6DC2B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C5CBC" w:rsidRPr="00B759A3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B759A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759A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869534A" w14:textId="77777777" w:rsidR="00BE0EC1" w:rsidRPr="00B759A3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AD0764" w14:textId="77777777" w:rsidR="00BE0EC1" w:rsidRPr="00B759A3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8014212" w14:textId="77777777" w:rsidR="00BE0EC1" w:rsidRPr="00B759A3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5B23F4" w:rsidRPr="00B759A3" w14:paraId="6F45621B" w14:textId="77777777" w:rsidTr="000D4194">
        <w:trPr>
          <w:tblHeader/>
        </w:trPr>
        <w:tc>
          <w:tcPr>
            <w:tcW w:w="2952" w:type="dxa"/>
            <w:vAlign w:val="bottom"/>
          </w:tcPr>
          <w:p w14:paraId="435095F7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0595EE04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BAFCDAC" w14:textId="6E23B73E" w:rsidR="00BE0EC1" w:rsidRPr="00B759A3" w:rsidRDefault="0075484B" w:rsidP="0075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727207A3" w14:textId="2547F345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1B9BF559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2017FF" w14:textId="77777777" w:rsidR="00BE0EC1" w:rsidRPr="00B759A3" w:rsidDel="00D43E7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B23F4" w:rsidRPr="00B759A3" w14:paraId="3DD1E1D3" w14:textId="77777777" w:rsidTr="000D4194">
        <w:trPr>
          <w:tblHeader/>
        </w:trPr>
        <w:tc>
          <w:tcPr>
            <w:tcW w:w="2952" w:type="dxa"/>
          </w:tcPr>
          <w:p w14:paraId="53D1A928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2D534D68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CD5B81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C6411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BD7B1ED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18B17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23F4" w:rsidRPr="00B759A3" w14:paraId="4FB955A4" w14:textId="77777777" w:rsidTr="000D4194">
        <w:tc>
          <w:tcPr>
            <w:tcW w:w="2952" w:type="dxa"/>
          </w:tcPr>
          <w:p w14:paraId="37D127DB" w14:textId="5855035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8238C"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38" w:type="dxa"/>
          </w:tcPr>
          <w:p w14:paraId="6DF2CBFB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884AB5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6B23D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106F47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9DB91" w14:textId="77777777" w:rsidR="00BE0EC1" w:rsidRPr="00B759A3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3F4" w:rsidRPr="00B759A3" w14:paraId="140CB8F1" w14:textId="77777777" w:rsidTr="000D4194">
        <w:tc>
          <w:tcPr>
            <w:tcW w:w="2952" w:type="dxa"/>
          </w:tcPr>
          <w:p w14:paraId="14175A1C" w14:textId="290D97FB" w:rsidR="00635675" w:rsidRPr="00B759A3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F90FF5"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071B90"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071B90"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238C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38" w:type="dxa"/>
          </w:tcPr>
          <w:p w14:paraId="5EE89C5E" w14:textId="35D53528" w:rsidR="00635675" w:rsidRPr="00B759A3" w:rsidRDefault="00F90FF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238C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238C"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5630A" w:rsidRPr="00B759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238C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1CC3A4D5" w14:textId="70C26EC4" w:rsidR="00635675" w:rsidRPr="00B759A3" w:rsidRDefault="00F90FF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238C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8973B53" w14:textId="2B8D025B" w:rsidR="00635675" w:rsidRPr="00B759A3" w:rsidRDefault="0095630A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E8238C" w:rsidRPr="00B759A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360" w:type="dxa"/>
          </w:tcPr>
          <w:p w14:paraId="7CCB9E9D" w14:textId="77777777" w:rsidR="00635675" w:rsidRPr="00B759A3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0E778" w14:textId="2F647A86" w:rsidR="00635675" w:rsidRPr="00B759A3" w:rsidRDefault="00E8238C" w:rsidP="00A0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24,962</w:t>
            </w:r>
          </w:p>
        </w:tc>
      </w:tr>
      <w:tr w:rsidR="005B23F4" w:rsidRPr="00B759A3" w14:paraId="1B4881A4" w14:textId="77777777" w:rsidTr="000D4194">
        <w:tc>
          <w:tcPr>
            <w:tcW w:w="2952" w:type="dxa"/>
          </w:tcPr>
          <w:p w14:paraId="4181E120" w14:textId="765253C2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38" w:type="dxa"/>
          </w:tcPr>
          <w:p w14:paraId="2EA65547" w14:textId="77777777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2257AA" w14:textId="77777777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89EA8D" w14:textId="77777777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3F7FC3D" w14:textId="77777777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9481E8" w14:textId="77777777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3F4" w:rsidRPr="00B759A3" w14:paraId="517EDBB4" w14:textId="77777777" w:rsidTr="000D4194">
        <w:tc>
          <w:tcPr>
            <w:tcW w:w="2952" w:type="dxa"/>
          </w:tcPr>
          <w:p w14:paraId="272CA344" w14:textId="0ABF5C17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ระหว่างกาลปี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38" w:type="dxa"/>
          </w:tcPr>
          <w:p w14:paraId="768034E0" w14:textId="6A3C8DB5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2F797906" w14:textId="3015512A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224BA90" w14:textId="3CD78E20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0.0316</w:t>
            </w:r>
          </w:p>
        </w:tc>
        <w:tc>
          <w:tcPr>
            <w:tcW w:w="360" w:type="dxa"/>
          </w:tcPr>
          <w:p w14:paraId="361608EB" w14:textId="77777777" w:rsidR="00E8238C" w:rsidRPr="00B759A3" w:rsidRDefault="00E8238C" w:rsidP="00E8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60FAB6" w14:textId="3474419C" w:rsidR="00E8238C" w:rsidRPr="00B759A3" w:rsidRDefault="00E8238C" w:rsidP="00A0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14,996</w:t>
            </w:r>
          </w:p>
        </w:tc>
      </w:tr>
    </w:tbl>
    <w:p w14:paraId="05A07A1A" w14:textId="77777777" w:rsidR="00F90FF5" w:rsidRPr="00B759A3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7A744F" w14:textId="73AFF475" w:rsidR="00F90FF5" w:rsidRPr="00B759A3" w:rsidRDefault="00F90FF5" w:rsidP="00F90FF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759A3">
        <w:rPr>
          <w:rFonts w:ascii="Angsana New" w:hAnsi="Angsana New" w:cs="Angsana New"/>
          <w:b/>
          <w:bCs/>
          <w:lang w:val="en-US"/>
        </w:rPr>
        <w:t>2</w:t>
      </w:r>
      <w:r w:rsidR="00BC5CBC" w:rsidRPr="00B759A3">
        <w:rPr>
          <w:rFonts w:ascii="Angsana New" w:hAnsi="Angsana New" w:cs="Angsana New"/>
          <w:b/>
          <w:bCs/>
          <w:lang w:val="en-US"/>
        </w:rPr>
        <w:t>5</w:t>
      </w:r>
      <w:r w:rsidRPr="00B759A3">
        <w:rPr>
          <w:rFonts w:ascii="Angsana New" w:hAnsi="Angsana New" w:cs="Angsana New"/>
          <w:b/>
          <w:bCs/>
          <w:lang w:val="en-US"/>
        </w:rPr>
        <w:tab/>
      </w:r>
      <w:r w:rsidRPr="00B759A3">
        <w:rPr>
          <w:rFonts w:ascii="Angsana New" w:hAnsi="Angsana New" w:cs="Angsana New" w:hint="cs"/>
          <w:b/>
          <w:bCs/>
          <w:cs/>
          <w:lang w:val="en-US"/>
        </w:rPr>
        <w:t>เ</w:t>
      </w:r>
      <w:r w:rsidRPr="00B759A3">
        <w:rPr>
          <w:rFonts w:ascii="Angsana New" w:hAnsi="Angsana New" w:cs="Angsana New"/>
          <w:b/>
          <w:bCs/>
          <w:cs/>
          <w:lang w:val="en-US"/>
        </w:rPr>
        <w:t>ครื่องมือทางการเงิน</w:t>
      </w:r>
    </w:p>
    <w:p w14:paraId="000D1B8D" w14:textId="77777777" w:rsidR="00F90FF5" w:rsidRPr="00B759A3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1C0E9E" w14:textId="6EB2B6F6" w:rsidR="00BE0EC1" w:rsidRPr="00B759A3" w:rsidRDefault="00BE0EC1" w:rsidP="0019550D">
      <w:pPr>
        <w:pStyle w:val="ListParagraph"/>
        <w:numPr>
          <w:ilvl w:val="1"/>
          <w:numId w:val="18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1698124" w14:textId="21FE2919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8C0F55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59A3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334EDC4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279C1" w14:textId="52F7835B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คณะกรรมการบริษัทของ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</w:t>
      </w:r>
      <w:r w:rsidR="00777F74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91649C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E55BD34" w14:textId="57C75083" w:rsidR="007B2C3A" w:rsidRPr="00B759A3" w:rsidRDefault="007B2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</w:rPr>
        <w:br w:type="page"/>
      </w:r>
    </w:p>
    <w:p w14:paraId="5A48306E" w14:textId="39B7C56C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lastRenderedPageBreak/>
        <w:t>นโยบายการบริหารความเสี่ยงของ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</w:t>
      </w:r>
      <w:r w:rsidR="0065366B" w:rsidRPr="00B759A3">
        <w:rPr>
          <w:rFonts w:ascii="Angsana New" w:hAnsi="Angsana New"/>
          <w:sz w:val="30"/>
          <w:szCs w:val="30"/>
        </w:rPr>
        <w:t xml:space="preserve"> 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E76E32D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5E873" w14:textId="03EF474F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คณะกรรมการตรวจสอบของ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บริษัทเผชิญอยู่ คณะกรรมการตรวจสอบของ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Pr="00B759A3">
        <w:rPr>
          <w:rFonts w:ascii="Angsana New" w:hAnsi="Angsana New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317AB93" w14:textId="77777777" w:rsidR="00A16C7C" w:rsidRPr="00B759A3" w:rsidRDefault="00A16C7C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D91016" w14:textId="1D52F898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90FF5"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B759A3">
        <w:rPr>
          <w:rFonts w:ascii="Angsana New" w:hAnsi="Angsana New"/>
          <w:b/>
          <w:bCs/>
          <w:i/>
          <w:iCs/>
          <w:sz w:val="30"/>
          <w:szCs w:val="30"/>
        </w:rPr>
        <w:t>.1)</w:t>
      </w:r>
      <w:r w:rsidR="00D74C15"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B759A3">
        <w:rPr>
          <w:b/>
          <w:bCs/>
          <w:sz w:val="30"/>
          <w:szCs w:val="30"/>
          <w:cs/>
        </w:rPr>
        <w:t xml:space="preserve"> </w:t>
      </w:r>
    </w:p>
    <w:p w14:paraId="474B0EB5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80131E" w14:textId="75879ACC" w:rsidR="00BE0EC1" w:rsidRPr="00B759A3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1D1B31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5F05"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หากลูกค้าไม่สามารถปฏิบัติตามภาระผูกพันตามสัญญา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1D1B31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E54C67C" w14:textId="77777777" w:rsidR="00F90FF5" w:rsidRPr="00B759A3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97415" w14:textId="3BA09C34" w:rsidR="00BE0EC1" w:rsidRPr="00B759A3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B759A3">
        <w:rPr>
          <w:rFonts w:asciiTheme="majorBidi" w:hAnsiTheme="majorBidi" w:cstheme="majorBidi"/>
          <w:sz w:val="30"/>
          <w:szCs w:val="30"/>
        </w:rPr>
        <w:t>(</w:t>
      </w:r>
      <w:r w:rsidR="00F90FF5" w:rsidRPr="00B759A3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B759A3">
        <w:rPr>
          <w:rFonts w:asciiTheme="majorBidi" w:hAnsiTheme="majorBidi" w:cstheme="majorBidi"/>
          <w:sz w:val="30"/>
          <w:szCs w:val="30"/>
        </w:rPr>
        <w:t>.1.1)</w:t>
      </w:r>
      <w:r w:rsidR="00FA51C1" w:rsidRPr="00B759A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B759A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3327031A" w14:textId="77777777" w:rsidR="00BE0EC1" w:rsidRPr="00B759A3" w:rsidRDefault="00BE0EC1" w:rsidP="003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7AAEBC22" w14:textId="1963FEAF" w:rsidR="00BE0EC1" w:rsidRPr="00B759A3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1D1B31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606BCE" w:rsidRPr="00B759A3">
        <w:rPr>
          <w:rFonts w:asciiTheme="majorBidi" w:hAnsiTheme="majorBidi" w:cstheme="majorBidi"/>
          <w:sz w:val="30"/>
          <w:szCs w:val="30"/>
          <w:cs/>
        </w:rPr>
        <w:br/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F90FF5" w:rsidRPr="00B759A3">
        <w:rPr>
          <w:rFonts w:asciiTheme="majorBidi" w:hAnsiTheme="majorBidi" w:cstheme="majorBidi"/>
          <w:sz w:val="30"/>
          <w:szCs w:val="30"/>
        </w:rPr>
        <w:t>2</w:t>
      </w:r>
      <w:r w:rsidR="00AC3A38" w:rsidRPr="00B759A3">
        <w:rPr>
          <w:rFonts w:asciiTheme="majorBidi" w:hAnsiTheme="majorBidi" w:cstheme="majorBidi"/>
          <w:sz w:val="30"/>
          <w:szCs w:val="30"/>
        </w:rPr>
        <w:t>0</w:t>
      </w:r>
    </w:p>
    <w:p w14:paraId="1C744D54" w14:textId="0CCB5F3C" w:rsidR="007B2C3A" w:rsidRPr="00B759A3" w:rsidRDefault="007B2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C7556D" w14:textId="2F3662D2" w:rsidR="00BE0EC1" w:rsidRPr="00B759A3" w:rsidRDefault="0022017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B759A3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B759A3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BE0EC1" w:rsidRPr="00B759A3">
        <w:rPr>
          <w:rFonts w:ascii="Angsana New" w:hAnsi="Angsana New" w:hint="cs"/>
          <w:sz w:val="30"/>
          <w:szCs w:val="30"/>
          <w:cs/>
        </w:rPr>
        <w:t xml:space="preserve">ทางการค้า </w:t>
      </w:r>
      <w:r w:rsidR="001D1B31" w:rsidRPr="00B759A3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B759A3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B759A3">
        <w:rPr>
          <w:rFonts w:ascii="Angsana New" w:hAnsi="Angsana New"/>
          <w:sz w:val="30"/>
          <w:szCs w:val="30"/>
          <w:cs/>
        </w:rPr>
        <w:t>จะทบทวน</w:t>
      </w:r>
      <w:r w:rsidR="00BE0EC1" w:rsidRPr="00B759A3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E0EC1" w:rsidRPr="00B759A3">
        <w:rPr>
          <w:rFonts w:ascii="Angsana New" w:hAnsi="Angsana New" w:hint="cs"/>
          <w:sz w:val="30"/>
          <w:szCs w:val="30"/>
        </w:rPr>
        <w:t xml:space="preserve"> (</w:t>
      </w:r>
      <w:r w:rsidR="00BE0EC1" w:rsidRPr="00B759A3">
        <w:rPr>
          <w:rFonts w:ascii="Angsana New" w:hAnsi="Angsana New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BE0EC1" w:rsidRPr="00B759A3">
        <w:rPr>
          <w:rFonts w:ascii="Angsana New" w:hAnsi="Angsana New"/>
          <w:sz w:val="30"/>
          <w:szCs w:val="30"/>
          <w:cs/>
        </w:rPr>
        <w:lastRenderedPageBreak/>
        <w:t>เป็นราย</w:t>
      </w:r>
      <w:r w:rsidR="00BE0EC1" w:rsidRPr="00B759A3">
        <w:rPr>
          <w:rFonts w:ascii="Angsana New" w:hAnsi="Angsana New" w:hint="cs"/>
          <w:sz w:val="30"/>
          <w:szCs w:val="30"/>
          <w:cs/>
        </w:rPr>
        <w:t>ปี</w:t>
      </w:r>
      <w:r w:rsidR="00BE0EC1" w:rsidRPr="00B759A3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ผู้รับผิดชอบสูงสุดในสายงานบัญชีและการเงิน</w:t>
      </w:r>
    </w:p>
    <w:p w14:paraId="5E24FC21" w14:textId="77777777" w:rsidR="00BE0EC1" w:rsidRPr="00B759A3" w:rsidRDefault="00BE0EC1" w:rsidP="003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607C3F02" w14:textId="7CAD92D1" w:rsidR="008A42F2" w:rsidRPr="00B759A3" w:rsidRDefault="001D1B31" w:rsidP="00DB4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B759A3">
        <w:rPr>
          <w:rFonts w:ascii="Angsana New" w:hAnsi="Angsana New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E0EC1" w:rsidRPr="00B759A3">
        <w:rPr>
          <w:rFonts w:ascii="Angsana New" w:hAnsi="Angsana New"/>
          <w:sz w:val="30"/>
          <w:szCs w:val="30"/>
        </w:rPr>
        <w:t xml:space="preserve">120 </w:t>
      </w:r>
      <w:r w:rsidR="00BE0EC1" w:rsidRPr="00B759A3">
        <w:rPr>
          <w:rFonts w:ascii="Angsana New" w:hAnsi="Angsana New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</w:t>
      </w:r>
      <w:r w:rsidRPr="00B759A3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B759A3">
        <w:rPr>
          <w:rFonts w:ascii="Angsana New" w:hAnsi="Angsana New"/>
          <w:sz w:val="30"/>
          <w:szCs w:val="30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B759A3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B759A3">
        <w:rPr>
          <w:rFonts w:ascii="Angsana New" w:hAnsi="Angsana New"/>
          <w:sz w:val="30"/>
          <w:szCs w:val="30"/>
          <w:cs/>
        </w:rPr>
        <w:t>บริษัทมีต่อสภาวะเศรษฐกิจตลอดอายุที่คาดการณ์ไว้ของลูกหนี้</w:t>
      </w:r>
      <w:r w:rsidR="00BE0EC1" w:rsidRPr="00B759A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63831F7" w14:textId="77777777" w:rsidR="00DB46C3" w:rsidRPr="00B759A3" w:rsidRDefault="00DB46C3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4BE96D68" w14:textId="29E66187" w:rsidR="00BE0EC1" w:rsidRPr="00B759A3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</w:t>
      </w:r>
      <w:r w:rsidRPr="00B759A3">
        <w:rPr>
          <w:rFonts w:ascii="Angsana New" w:hAnsi="Angsana New" w:hint="cs"/>
          <w:sz w:val="30"/>
          <w:szCs w:val="30"/>
          <w:cs/>
        </w:rPr>
        <w:t>ด</w:t>
      </w:r>
      <w:r w:rsidRPr="00B759A3">
        <w:rPr>
          <w:rFonts w:ascii="Angsana New" w:hAnsi="Angsana New"/>
          <w:sz w:val="30"/>
          <w:szCs w:val="30"/>
          <w:cs/>
        </w:rPr>
        <w:t xml:space="preserve">เผยในหมายเหตุข้อ </w:t>
      </w:r>
      <w:r w:rsidR="0036450E" w:rsidRPr="00B759A3">
        <w:rPr>
          <w:rFonts w:ascii="Angsana New" w:hAnsi="Angsana New"/>
          <w:sz w:val="30"/>
          <w:szCs w:val="30"/>
        </w:rPr>
        <w:t>6</w:t>
      </w:r>
    </w:p>
    <w:p w14:paraId="603C1B0E" w14:textId="77777777" w:rsidR="00F90FF5" w:rsidRPr="00B759A3" w:rsidRDefault="00F90FF5" w:rsidP="003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704526D6" w14:textId="6F72408D" w:rsidR="00BE0EC1" w:rsidRPr="00B759A3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/>
          <w:sz w:val="30"/>
          <w:szCs w:val="30"/>
        </w:rPr>
        <w:t>(</w:t>
      </w:r>
      <w:r w:rsidR="00F90FF5" w:rsidRPr="00B759A3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B759A3">
        <w:rPr>
          <w:rFonts w:asciiTheme="majorBidi" w:hAnsiTheme="majorBidi" w:cstheme="majorBidi"/>
          <w:sz w:val="30"/>
          <w:szCs w:val="30"/>
        </w:rPr>
        <w:t>.1.2)</w:t>
      </w:r>
      <w:r w:rsidR="00927933" w:rsidRPr="00B759A3">
        <w:rPr>
          <w:rFonts w:asciiTheme="majorBidi" w:hAnsiTheme="majorBidi" w:cstheme="majorBidi"/>
          <w:sz w:val="30"/>
          <w:szCs w:val="30"/>
          <w:cs/>
        </w:rPr>
        <w:tab/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7EFCD24" w14:textId="77777777" w:rsidR="00BE0EC1" w:rsidRPr="00B759A3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24"/>
          <w:szCs w:val="24"/>
        </w:rPr>
      </w:pPr>
    </w:p>
    <w:p w14:paraId="359D990C" w14:textId="06B49222" w:rsidR="00BE0EC1" w:rsidRPr="00B759A3" w:rsidRDefault="00BE0EC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0A1A0D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ซึ่ง</w:t>
      </w:r>
      <w:r w:rsidR="001D1B31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383B73BA" w14:textId="77777777" w:rsidR="00F90FF5" w:rsidRPr="00B759A3" w:rsidRDefault="00F90FF5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5086F" w14:textId="5CBB44C3" w:rsidR="00BE0EC1" w:rsidRPr="00B759A3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90FF5"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B759A3">
        <w:rPr>
          <w:rFonts w:ascii="Angsana New" w:hAnsi="Angsana New"/>
          <w:b/>
          <w:bCs/>
          <w:i/>
          <w:iCs/>
          <w:sz w:val="30"/>
          <w:szCs w:val="30"/>
        </w:rPr>
        <w:t>.2)</w:t>
      </w:r>
      <w:r w:rsidR="00927933"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5D157B9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B1F4666" w14:textId="3985386F" w:rsidR="00BE0EC1" w:rsidRPr="00B759A3" w:rsidRDefault="001D1B31" w:rsidP="00F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</w:t>
      </w:r>
      <w:r w:rsidR="003A4A85" w:rsidRPr="00B759A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>รักษาระดับของเงินสดและรายการเทียบเท่าเงินสด</w:t>
      </w:r>
      <w:r w:rsidR="00763556" w:rsidRPr="00B759A3">
        <w:rPr>
          <w:rFonts w:asciiTheme="majorBidi" w:hAnsiTheme="majorBidi" w:cstheme="majorBidi" w:hint="cs"/>
          <w:sz w:val="30"/>
          <w:szCs w:val="30"/>
          <w:cs/>
        </w:rPr>
        <w:t>ที่ผู้บริหารพิจารณาว่า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223B90" w:rsidRPr="00B759A3">
        <w:rPr>
          <w:rFonts w:asciiTheme="majorBidi" w:hAnsiTheme="majorBidi" w:cstheme="majorBidi" w:hint="cs"/>
          <w:sz w:val="30"/>
          <w:szCs w:val="30"/>
          <w:cs/>
        </w:rPr>
        <w:t>ในการจัดหาเงินเพื่อใช้ใน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>การดำเนินงานของ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 xml:space="preserve">บริษัท และลดผลกระทบจากความผันผวนในกระแสเงินสด </w:t>
      </w:r>
    </w:p>
    <w:p w14:paraId="63D5B29C" w14:textId="34E3203D" w:rsidR="002557F7" w:rsidRPr="00B759A3" w:rsidRDefault="002557F7" w:rsidP="00427656">
      <w:pPr>
        <w:tabs>
          <w:tab w:val="clear" w:pos="680"/>
          <w:tab w:val="clear" w:pos="907"/>
          <w:tab w:val="left" w:pos="630"/>
          <w:tab w:val="left" w:pos="171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BF3056C" w14:textId="7D01FB92" w:rsidR="00005DF3" w:rsidRPr="00B759A3" w:rsidRDefault="00BE0EC1" w:rsidP="0096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ณ วันที่รายง</w:t>
      </w:r>
      <w:r w:rsidR="009612F3" w:rsidRPr="00B759A3">
        <w:rPr>
          <w:rFonts w:asciiTheme="majorBidi" w:hAnsiTheme="majorBidi" w:cstheme="majorBidi" w:hint="cs"/>
          <w:sz w:val="30"/>
          <w:szCs w:val="30"/>
          <w:cs/>
        </w:rPr>
        <w:t>าน</w:t>
      </w:r>
      <w:r w:rsidRPr="00B759A3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36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065"/>
        <w:gridCol w:w="990"/>
        <w:gridCol w:w="236"/>
        <w:gridCol w:w="1024"/>
        <w:gridCol w:w="270"/>
        <w:gridCol w:w="1080"/>
        <w:gridCol w:w="270"/>
        <w:gridCol w:w="1080"/>
        <w:gridCol w:w="270"/>
        <w:gridCol w:w="1080"/>
      </w:tblGrid>
      <w:tr w:rsidR="00B32751" w:rsidRPr="00B759A3" w14:paraId="2C5223C2" w14:textId="77777777" w:rsidTr="006F5602">
        <w:trPr>
          <w:tblHeader/>
        </w:trPr>
        <w:tc>
          <w:tcPr>
            <w:tcW w:w="3065" w:type="dxa"/>
          </w:tcPr>
          <w:p w14:paraId="0B76AEC5" w14:textId="77777777" w:rsidR="00B32751" w:rsidRPr="00B759A3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9"/>
          </w:tcPr>
          <w:p w14:paraId="631B6081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2751" w:rsidRPr="00B759A3" w14:paraId="52B7325B" w14:textId="77777777" w:rsidTr="006F5602">
        <w:trPr>
          <w:tblHeader/>
        </w:trPr>
        <w:tc>
          <w:tcPr>
            <w:tcW w:w="3065" w:type="dxa"/>
          </w:tcPr>
          <w:p w14:paraId="66329CB8" w14:textId="77777777" w:rsidR="00B32751" w:rsidRPr="00B759A3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3377B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42E17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7"/>
            <w:vAlign w:val="bottom"/>
            <w:hideMark/>
          </w:tcPr>
          <w:p w14:paraId="2A492257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F5602" w:rsidRPr="00B759A3" w14:paraId="03C9D40D" w14:textId="77777777" w:rsidTr="006F5602">
        <w:trPr>
          <w:tblHeader/>
        </w:trPr>
        <w:tc>
          <w:tcPr>
            <w:tcW w:w="3065" w:type="dxa"/>
            <w:vAlign w:val="bottom"/>
            <w:hideMark/>
          </w:tcPr>
          <w:p w14:paraId="5913A33A" w14:textId="77777777" w:rsidR="00B32751" w:rsidRPr="00B759A3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6169BD90" w14:textId="77777777" w:rsidR="00B32751" w:rsidRPr="00B759A3" w:rsidRDefault="00B32751" w:rsidP="008A2E7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09A20D2" w14:textId="77777777" w:rsidR="00B32751" w:rsidRPr="00B759A3" w:rsidRDefault="00B32751" w:rsidP="008A2E7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23E9D429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C7CE164" w14:textId="77777777" w:rsidR="00B32751" w:rsidRPr="00B759A3" w:rsidRDefault="00B32751" w:rsidP="008A2E7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หรือ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น้อยกว่า</w:t>
            </w:r>
          </w:p>
        </w:tc>
        <w:tc>
          <w:tcPr>
            <w:tcW w:w="270" w:type="dxa"/>
          </w:tcPr>
          <w:p w14:paraId="3DDF9185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4DE6D23" w14:textId="77777777" w:rsidR="00B32751" w:rsidRPr="00B759A3" w:rsidRDefault="00B32751" w:rsidP="008A2E7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40DBF0B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E66CEFB" w14:textId="77777777" w:rsidR="00B32751" w:rsidRPr="00B759A3" w:rsidRDefault="00B32751" w:rsidP="008A2E7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1F3FB0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0EDB07E0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32751" w:rsidRPr="00B759A3" w14:paraId="54E02649" w14:textId="77777777" w:rsidTr="006F5602">
        <w:trPr>
          <w:tblHeader/>
        </w:trPr>
        <w:tc>
          <w:tcPr>
            <w:tcW w:w="3065" w:type="dxa"/>
            <w:vAlign w:val="bottom"/>
          </w:tcPr>
          <w:p w14:paraId="70D8A89F" w14:textId="77777777" w:rsidR="00B32751" w:rsidRPr="00B759A3" w:rsidRDefault="00B32751" w:rsidP="008A2E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2C9DAEA" w14:textId="77777777" w:rsidR="00B32751" w:rsidRPr="00B759A3" w:rsidRDefault="00B32751" w:rsidP="008A2E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2751" w:rsidRPr="00B759A3" w14:paraId="34446989" w14:textId="77777777" w:rsidTr="000C5DBF">
        <w:tc>
          <w:tcPr>
            <w:tcW w:w="3065" w:type="dxa"/>
          </w:tcPr>
          <w:p w14:paraId="3629B236" w14:textId="6F4526BD" w:rsidR="00B32751" w:rsidRPr="00B759A3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82C04"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8A68679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1CD64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B12B81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EB3DA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690AE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EED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FCA29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B6C5A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869EC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751" w:rsidRPr="00B759A3" w14:paraId="54C96464" w14:textId="77777777" w:rsidTr="006F5602">
        <w:tc>
          <w:tcPr>
            <w:tcW w:w="3065" w:type="dxa"/>
            <w:hideMark/>
          </w:tcPr>
          <w:p w14:paraId="3F918EB3" w14:textId="77777777" w:rsidR="00B32751" w:rsidRPr="00B759A3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E1C5260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1158D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F4928B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A6D3E9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C5D66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7DE08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DB9CA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4EE7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8C990" w14:textId="77777777" w:rsidR="00B32751" w:rsidRPr="00B759A3" w:rsidRDefault="00B32751" w:rsidP="008A2E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751" w:rsidRPr="00B759A3" w14:paraId="1D6B4C39" w14:textId="77777777" w:rsidTr="006F5602">
        <w:tc>
          <w:tcPr>
            <w:tcW w:w="3065" w:type="dxa"/>
            <w:hideMark/>
          </w:tcPr>
          <w:p w14:paraId="4D1D2A51" w14:textId="77777777" w:rsidR="00B32751" w:rsidRPr="00B759A3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2ED4508" w14:textId="438CB347" w:rsidR="00B32751" w:rsidRPr="00B759A3" w:rsidRDefault="0036450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45,845</w:t>
            </w:r>
          </w:p>
        </w:tc>
        <w:tc>
          <w:tcPr>
            <w:tcW w:w="236" w:type="dxa"/>
          </w:tcPr>
          <w:p w14:paraId="137E3B6C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BA46EB" w14:textId="2651194E" w:rsidR="00B32751" w:rsidRPr="00B759A3" w:rsidRDefault="00A20402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45,845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3F976A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082AB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C1A6B4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4ECEF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2405F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C7B83" w14:textId="3DB28637" w:rsidR="00B32751" w:rsidRPr="00B759A3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845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B759A3" w14:paraId="3EB3D338" w14:textId="77777777" w:rsidTr="006F5602">
        <w:tc>
          <w:tcPr>
            <w:tcW w:w="3065" w:type="dxa"/>
          </w:tcPr>
          <w:p w14:paraId="3857F575" w14:textId="7E340C8D" w:rsidR="00B32751" w:rsidRPr="00B759A3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40289"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21705FAC" w14:textId="1378C4E3" w:rsidR="00B32751" w:rsidRPr="00B759A3" w:rsidRDefault="0036450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26F0C"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6F0C" w:rsidRPr="00B759A3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36" w:type="dxa"/>
          </w:tcPr>
          <w:p w14:paraId="6F131EFA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984053" w14:textId="2EDAF148" w:rsidR="00B32751" w:rsidRPr="00B759A3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6F0C" w:rsidRPr="00B759A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6F0C" w:rsidRPr="00B759A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A20402"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E89263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49876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9BF0E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37445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D06265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B82C0" w14:textId="0BEBC7C8" w:rsidR="00B32751" w:rsidRPr="00B759A3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6F0C" w:rsidRPr="00B759A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BA5EF5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6F0C" w:rsidRPr="00B759A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26237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B759A3" w14:paraId="524EED20" w14:textId="77777777" w:rsidTr="006F5602">
        <w:tc>
          <w:tcPr>
            <w:tcW w:w="3065" w:type="dxa"/>
          </w:tcPr>
          <w:p w14:paraId="603E7318" w14:textId="191379F4" w:rsidR="00B32751" w:rsidRPr="00B759A3" w:rsidRDefault="00B32751" w:rsidP="008A2E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56D23EE0" w14:textId="7DA6EDA3" w:rsidR="00B32751" w:rsidRPr="00B759A3" w:rsidRDefault="0036450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10,915</w:t>
            </w:r>
          </w:p>
        </w:tc>
        <w:tc>
          <w:tcPr>
            <w:tcW w:w="236" w:type="dxa"/>
          </w:tcPr>
          <w:p w14:paraId="5AC30B70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9AAF64" w14:textId="1DD34DDD" w:rsidR="00B32751" w:rsidRPr="00B759A3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10,915</w:t>
            </w:r>
            <w:r w:rsidR="00A20402"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4751CA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90A4" w14:textId="304E00CC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ED0C0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B222D" w14:textId="3B816176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AFCAD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C5B13" w14:textId="38837C57" w:rsidR="00B32751" w:rsidRPr="00B759A3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46A3" w:rsidRPr="00B759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A46A3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915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B759A3" w14:paraId="4DC4DB27" w14:textId="77777777" w:rsidTr="006F5602">
        <w:tc>
          <w:tcPr>
            <w:tcW w:w="3065" w:type="dxa"/>
          </w:tcPr>
          <w:p w14:paraId="13BAF286" w14:textId="77777777" w:rsidR="00B32751" w:rsidRPr="00B759A3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5F6B6BB" w14:textId="434BDE2D" w:rsidR="00B32751" w:rsidRPr="00B759A3" w:rsidRDefault="0036450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51,384</w:t>
            </w:r>
          </w:p>
        </w:tc>
        <w:tc>
          <w:tcPr>
            <w:tcW w:w="236" w:type="dxa"/>
            <w:vAlign w:val="bottom"/>
          </w:tcPr>
          <w:p w14:paraId="64CCD250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AD319D" w14:textId="0CFE6FFC" w:rsidR="00B32751" w:rsidRPr="00B759A3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15,171</w:t>
            </w:r>
            <w:r w:rsidR="00A20402"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F5512C0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D2ADC" w14:textId="1C3CC258" w:rsidR="00B32751" w:rsidRPr="00B759A3" w:rsidRDefault="00231AE8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A20402"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D223555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4B7A5" w14:textId="0125A379" w:rsidR="00B32751" w:rsidRPr="00B759A3" w:rsidRDefault="0011302E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915</w:t>
            </w:r>
            <w:r w:rsidR="00482005"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6E636DE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3BB4A" w14:textId="7D0D09A3" w:rsidR="00B32751" w:rsidRPr="00B759A3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B759A3" w14:paraId="44880433" w14:textId="77777777" w:rsidTr="006F5602">
        <w:tc>
          <w:tcPr>
            <w:tcW w:w="3065" w:type="dxa"/>
          </w:tcPr>
          <w:p w14:paraId="141835C5" w14:textId="77777777" w:rsidR="00B32751" w:rsidRPr="00B759A3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7FD38ECB" w14:textId="64E57A69" w:rsidR="00B32751" w:rsidRPr="00B759A3" w:rsidRDefault="0036450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33,622</w:t>
            </w:r>
          </w:p>
        </w:tc>
        <w:tc>
          <w:tcPr>
            <w:tcW w:w="236" w:type="dxa"/>
            <w:vAlign w:val="bottom"/>
          </w:tcPr>
          <w:p w14:paraId="721A05D8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5F124C" w14:textId="14F9E636" w:rsidR="00B32751" w:rsidRPr="00B759A3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622</w:t>
            </w:r>
            <w:r w:rsidR="00A20402"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94DDDED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7B1B9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7A043D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015FB7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C1DB3A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04218E" w14:textId="18E85E98" w:rsidR="00B32751" w:rsidRPr="00B759A3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622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2751" w:rsidRPr="00B759A3" w14:paraId="1E5FD310" w14:textId="77777777" w:rsidTr="006F5602">
        <w:tc>
          <w:tcPr>
            <w:tcW w:w="3065" w:type="dxa"/>
          </w:tcPr>
          <w:p w14:paraId="3115FA89" w14:textId="77777777" w:rsidR="00B32751" w:rsidRPr="00B759A3" w:rsidRDefault="00B32751" w:rsidP="008A2E7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333923BA" w14:textId="6A3727C4" w:rsidR="00B32751" w:rsidRPr="00B759A3" w:rsidRDefault="0036450E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14,220</w:t>
            </w:r>
          </w:p>
        </w:tc>
        <w:tc>
          <w:tcPr>
            <w:tcW w:w="236" w:type="dxa"/>
            <w:vAlign w:val="bottom"/>
          </w:tcPr>
          <w:p w14:paraId="321C54C3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EC8D8B" w14:textId="3090D7B4" w:rsidR="00B32751" w:rsidRPr="00B759A3" w:rsidRDefault="00231AE8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450E" w:rsidRPr="00B759A3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A20402"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FEB2AA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18DAD4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8FE444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34B1BC" w14:textId="77777777" w:rsidR="00B32751" w:rsidRPr="00B759A3" w:rsidRDefault="00B32751" w:rsidP="008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935981" w14:textId="77777777" w:rsidR="00B32751" w:rsidRPr="00B759A3" w:rsidRDefault="00B32751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DD8C66" w14:textId="2876D8CA" w:rsidR="00B32751" w:rsidRPr="00B759A3" w:rsidRDefault="00482005" w:rsidP="008A2E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32751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3261" w:rsidRPr="00B759A3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01C0" w:rsidRPr="00B759A3" w14:paraId="69EED994" w14:textId="77777777" w:rsidTr="006F5602">
        <w:tc>
          <w:tcPr>
            <w:tcW w:w="3065" w:type="dxa"/>
          </w:tcPr>
          <w:p w14:paraId="7B6D28F0" w14:textId="6E9883FF" w:rsidR="000101C0" w:rsidRPr="00B759A3" w:rsidRDefault="000101C0" w:rsidP="000101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vAlign w:val="bottom"/>
          </w:tcPr>
          <w:p w14:paraId="25C88131" w14:textId="6C0CC5D2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1810EDF9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C8633A2" w14:textId="410DF09E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70" w:type="dxa"/>
            <w:vAlign w:val="bottom"/>
          </w:tcPr>
          <w:p w14:paraId="2377C750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260C66" w14:textId="4ED4A375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B671B4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34FF9F" w14:textId="4E8F92F9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3F72EC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287A76" w14:textId="750641A1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</w:tr>
      <w:tr w:rsidR="000101C0" w:rsidRPr="00B759A3" w14:paraId="464046D9" w14:textId="77777777" w:rsidTr="003E2682">
        <w:trPr>
          <w:trHeight w:val="69"/>
        </w:trPr>
        <w:tc>
          <w:tcPr>
            <w:tcW w:w="3065" w:type="dxa"/>
          </w:tcPr>
          <w:p w14:paraId="5D30D484" w14:textId="77777777" w:rsidR="000101C0" w:rsidRPr="00B759A3" w:rsidRDefault="000101C0" w:rsidP="000101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3555C5A3" w14:textId="22BB864F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276,943</w:t>
            </w:r>
          </w:p>
        </w:tc>
        <w:tc>
          <w:tcPr>
            <w:tcW w:w="236" w:type="dxa"/>
            <w:vAlign w:val="bottom"/>
          </w:tcPr>
          <w:p w14:paraId="368BD775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DD563CB" w14:textId="36E7A554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(57,688)</w:t>
            </w:r>
          </w:p>
        </w:tc>
        <w:tc>
          <w:tcPr>
            <w:tcW w:w="270" w:type="dxa"/>
            <w:vAlign w:val="bottom"/>
          </w:tcPr>
          <w:p w14:paraId="6E6236BD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DAE240" w14:textId="69791C38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(179,946)</w:t>
            </w:r>
          </w:p>
        </w:tc>
        <w:tc>
          <w:tcPr>
            <w:tcW w:w="270" w:type="dxa"/>
            <w:vAlign w:val="bottom"/>
          </w:tcPr>
          <w:p w14:paraId="1026992E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CF2AB7" w14:textId="5E59DF1F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(90,303)</w:t>
            </w:r>
          </w:p>
        </w:tc>
        <w:tc>
          <w:tcPr>
            <w:tcW w:w="270" w:type="dxa"/>
            <w:vAlign w:val="bottom"/>
          </w:tcPr>
          <w:p w14:paraId="2DA68061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97D12B" w14:textId="562E7528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(327,937)</w:t>
            </w:r>
          </w:p>
        </w:tc>
      </w:tr>
      <w:tr w:rsidR="000101C0" w:rsidRPr="00B759A3" w14:paraId="56942293" w14:textId="77777777" w:rsidTr="006F5602">
        <w:tc>
          <w:tcPr>
            <w:tcW w:w="3065" w:type="dxa"/>
          </w:tcPr>
          <w:p w14:paraId="56C8C5A8" w14:textId="77777777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53A2BB" w14:textId="324AC2B1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493,157</w:t>
            </w:r>
          </w:p>
        </w:tc>
        <w:tc>
          <w:tcPr>
            <w:tcW w:w="236" w:type="dxa"/>
          </w:tcPr>
          <w:p w14:paraId="7696E4EE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5D96830" w14:textId="1C0F3BF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(237,689)</w:t>
            </w:r>
          </w:p>
        </w:tc>
        <w:tc>
          <w:tcPr>
            <w:tcW w:w="270" w:type="dxa"/>
          </w:tcPr>
          <w:p w14:paraId="507EB84D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14B06" w14:textId="55E7DDCD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(216,061)</w:t>
            </w:r>
          </w:p>
        </w:tc>
        <w:tc>
          <w:tcPr>
            <w:tcW w:w="270" w:type="dxa"/>
          </w:tcPr>
          <w:p w14:paraId="1D57F1FC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B0AFD" w14:textId="450C151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(98,218)</w:t>
            </w:r>
          </w:p>
        </w:tc>
        <w:tc>
          <w:tcPr>
            <w:tcW w:w="270" w:type="dxa"/>
          </w:tcPr>
          <w:p w14:paraId="41117FD3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19B6A" w14:textId="254880F6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(551,968)</w:t>
            </w:r>
          </w:p>
        </w:tc>
      </w:tr>
      <w:tr w:rsidR="000101C0" w:rsidRPr="00B759A3" w14:paraId="2F58663A" w14:textId="77777777" w:rsidTr="006F5602">
        <w:tc>
          <w:tcPr>
            <w:tcW w:w="3065" w:type="dxa"/>
          </w:tcPr>
          <w:p w14:paraId="1FFFC87E" w14:textId="19477837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BB3F80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7FCE0B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104CD8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D3EE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AF4D04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A8086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16814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2811C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FF1B5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1C0" w:rsidRPr="00B759A3" w14:paraId="0A5B6399" w14:textId="77777777" w:rsidTr="006F5602">
        <w:tc>
          <w:tcPr>
            <w:tcW w:w="3065" w:type="dxa"/>
          </w:tcPr>
          <w:p w14:paraId="1F6E4A2D" w14:textId="65DB930C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652065A8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8B88C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FC9685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746FB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DADCC9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4B715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04C9C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7EE6A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22829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1C0" w:rsidRPr="00B759A3" w14:paraId="6901BC0E" w14:textId="77777777" w:rsidTr="006F5602">
        <w:tc>
          <w:tcPr>
            <w:tcW w:w="3065" w:type="dxa"/>
            <w:hideMark/>
          </w:tcPr>
          <w:p w14:paraId="6D567EC2" w14:textId="63D6754B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A49C174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8F450C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58C942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DB209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3BA92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92877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22443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5FFAB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5E4174" w14:textId="77777777" w:rsidR="000101C0" w:rsidRPr="00B759A3" w:rsidRDefault="000101C0" w:rsidP="000101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1C0" w:rsidRPr="00B759A3" w14:paraId="1F824E72" w14:textId="77777777" w:rsidTr="006F5602">
        <w:tc>
          <w:tcPr>
            <w:tcW w:w="3065" w:type="dxa"/>
            <w:hideMark/>
          </w:tcPr>
          <w:p w14:paraId="029858C7" w14:textId="0C0B327E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9928F27" w14:textId="2B0E9B2F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53,453</w:t>
            </w:r>
          </w:p>
        </w:tc>
        <w:tc>
          <w:tcPr>
            <w:tcW w:w="236" w:type="dxa"/>
          </w:tcPr>
          <w:p w14:paraId="768AA23C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7ECB30" w14:textId="1F39FFED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(53,453)</w:t>
            </w:r>
          </w:p>
        </w:tc>
        <w:tc>
          <w:tcPr>
            <w:tcW w:w="270" w:type="dxa"/>
          </w:tcPr>
          <w:p w14:paraId="7E45BFC8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B6992" w14:textId="3D492C4C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DE115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08A58" w14:textId="0096E8BC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80FCA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271BD" w14:textId="00A576D5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(53,453)</w:t>
            </w:r>
          </w:p>
        </w:tc>
      </w:tr>
      <w:tr w:rsidR="000101C0" w:rsidRPr="00B759A3" w14:paraId="6DAED089" w14:textId="77777777" w:rsidTr="006F5602">
        <w:tc>
          <w:tcPr>
            <w:tcW w:w="3065" w:type="dxa"/>
          </w:tcPr>
          <w:p w14:paraId="65082123" w14:textId="4E770860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03EC1EA0" w14:textId="76BC2AD6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41,367</w:t>
            </w:r>
          </w:p>
        </w:tc>
        <w:tc>
          <w:tcPr>
            <w:tcW w:w="236" w:type="dxa"/>
          </w:tcPr>
          <w:p w14:paraId="145F8A9D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555C23" w14:textId="21FE28E4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(41,367)</w:t>
            </w:r>
          </w:p>
        </w:tc>
        <w:tc>
          <w:tcPr>
            <w:tcW w:w="270" w:type="dxa"/>
          </w:tcPr>
          <w:p w14:paraId="55BC7FE8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3D547" w14:textId="216133E0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9D125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955CD" w14:textId="5E42D969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D7FC1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AC044" w14:textId="76167AB5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(41,367)</w:t>
            </w:r>
          </w:p>
        </w:tc>
      </w:tr>
      <w:tr w:rsidR="000101C0" w:rsidRPr="00B759A3" w14:paraId="12ADEE0D" w14:textId="77777777" w:rsidTr="006F5602">
        <w:tc>
          <w:tcPr>
            <w:tcW w:w="3065" w:type="dxa"/>
          </w:tcPr>
          <w:p w14:paraId="068B76DA" w14:textId="576E6DAF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2F5B4105" w14:textId="4272BD33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17,056</w:t>
            </w:r>
          </w:p>
        </w:tc>
        <w:tc>
          <w:tcPr>
            <w:tcW w:w="236" w:type="dxa"/>
          </w:tcPr>
          <w:p w14:paraId="5ADA1CA7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8A2993" w14:textId="46D11336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(17,056)</w:t>
            </w:r>
          </w:p>
        </w:tc>
        <w:tc>
          <w:tcPr>
            <w:tcW w:w="270" w:type="dxa"/>
          </w:tcPr>
          <w:p w14:paraId="5B69F6B8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AD6AD" w14:textId="5DDAD59C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7A588F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411C8" w14:textId="2F419717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4B0976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6CB9C" w14:textId="024E29E5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(17,056)</w:t>
            </w:r>
          </w:p>
        </w:tc>
      </w:tr>
      <w:tr w:rsidR="000101C0" w:rsidRPr="00B759A3" w14:paraId="69B8BCC5" w14:textId="77777777" w:rsidTr="006F5602">
        <w:tc>
          <w:tcPr>
            <w:tcW w:w="3065" w:type="dxa"/>
          </w:tcPr>
          <w:p w14:paraId="6682FDD2" w14:textId="12562133" w:rsidR="000101C0" w:rsidRPr="00B759A3" w:rsidRDefault="000101C0" w:rsidP="000101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504A6A" w14:textId="1537D221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153,476</w:t>
            </w:r>
          </w:p>
        </w:tc>
        <w:tc>
          <w:tcPr>
            <w:tcW w:w="236" w:type="dxa"/>
            <w:vAlign w:val="bottom"/>
          </w:tcPr>
          <w:p w14:paraId="05439848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D35B87C" w14:textId="1B15F32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(25,619)</w:t>
            </w:r>
          </w:p>
        </w:tc>
        <w:tc>
          <w:tcPr>
            <w:tcW w:w="270" w:type="dxa"/>
            <w:vAlign w:val="bottom"/>
          </w:tcPr>
          <w:p w14:paraId="60F3149B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6A7AEA" w14:textId="781F7A6C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(71,478)</w:t>
            </w:r>
          </w:p>
        </w:tc>
        <w:tc>
          <w:tcPr>
            <w:tcW w:w="270" w:type="dxa"/>
            <w:vAlign w:val="bottom"/>
          </w:tcPr>
          <w:p w14:paraId="57FA3F78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1BDFA" w14:textId="5E9B5A66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(104,209)</w:t>
            </w:r>
          </w:p>
        </w:tc>
        <w:tc>
          <w:tcPr>
            <w:tcW w:w="270" w:type="dxa"/>
            <w:vAlign w:val="bottom"/>
          </w:tcPr>
          <w:p w14:paraId="5EC2026D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E3EAEF" w14:textId="427FF41C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(201,306)</w:t>
            </w:r>
          </w:p>
        </w:tc>
      </w:tr>
      <w:tr w:rsidR="000101C0" w:rsidRPr="00B759A3" w14:paraId="651EA2C8" w14:textId="77777777" w:rsidTr="006F5602">
        <w:tc>
          <w:tcPr>
            <w:tcW w:w="3065" w:type="dxa"/>
          </w:tcPr>
          <w:p w14:paraId="1D3B1D94" w14:textId="33FFB97A" w:rsidR="000101C0" w:rsidRPr="00B759A3" w:rsidRDefault="000101C0" w:rsidP="000101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7FEA80CB" w14:textId="36E61E71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,862</w:t>
            </w:r>
          </w:p>
        </w:tc>
        <w:tc>
          <w:tcPr>
            <w:tcW w:w="236" w:type="dxa"/>
            <w:vAlign w:val="bottom"/>
          </w:tcPr>
          <w:p w14:paraId="625BD744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85E3EB7" w14:textId="430B20E9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(6,862)</w:t>
            </w:r>
          </w:p>
        </w:tc>
        <w:tc>
          <w:tcPr>
            <w:tcW w:w="270" w:type="dxa"/>
            <w:vAlign w:val="bottom"/>
          </w:tcPr>
          <w:p w14:paraId="5298EBB7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97A16C" w14:textId="4F1B61A1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189331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D361F1" w14:textId="279AD95C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613BA8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3A8575" w14:textId="38BCBFA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(6,862)</w:t>
            </w:r>
          </w:p>
        </w:tc>
      </w:tr>
      <w:tr w:rsidR="000101C0" w:rsidRPr="00B759A3" w14:paraId="0BBA8897" w14:textId="77777777" w:rsidTr="006F5602">
        <w:tc>
          <w:tcPr>
            <w:tcW w:w="3065" w:type="dxa"/>
          </w:tcPr>
          <w:p w14:paraId="418F3F80" w14:textId="7B5DBAA8" w:rsidR="000101C0" w:rsidRPr="00B759A3" w:rsidRDefault="000101C0" w:rsidP="000101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F83F528" w14:textId="76EFF986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vAlign w:val="bottom"/>
          </w:tcPr>
          <w:p w14:paraId="7460C955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018BEDC" w14:textId="333F56B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70" w:type="dxa"/>
            <w:vAlign w:val="bottom"/>
          </w:tcPr>
          <w:p w14:paraId="105ED6DD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65A711" w14:textId="1A0CA9D9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C6F54A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D07FB" w14:textId="13FBF7D7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E7D177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5BC5A7" w14:textId="26975C02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</w:tr>
      <w:tr w:rsidR="000101C0" w:rsidRPr="00B759A3" w14:paraId="048A7E10" w14:textId="77777777" w:rsidTr="006F5602">
        <w:tc>
          <w:tcPr>
            <w:tcW w:w="3065" w:type="dxa"/>
          </w:tcPr>
          <w:p w14:paraId="6F2ECB9F" w14:textId="0DD889D3" w:rsidR="000101C0" w:rsidRPr="00B759A3" w:rsidRDefault="000101C0" w:rsidP="000101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71468ED7" w14:textId="0004AFBC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68,068</w:t>
            </w:r>
          </w:p>
        </w:tc>
        <w:tc>
          <w:tcPr>
            <w:tcW w:w="236" w:type="dxa"/>
            <w:vAlign w:val="bottom"/>
          </w:tcPr>
          <w:p w14:paraId="3AE2C684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8E68BE6" w14:textId="14F51C7C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(21,625)</w:t>
            </w:r>
          </w:p>
        </w:tc>
        <w:tc>
          <w:tcPr>
            <w:tcW w:w="270" w:type="dxa"/>
            <w:vAlign w:val="bottom"/>
          </w:tcPr>
          <w:p w14:paraId="2F91B725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2BCFF3" w14:textId="68F0E2FA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(53,801)</w:t>
            </w:r>
          </w:p>
        </w:tc>
        <w:tc>
          <w:tcPr>
            <w:tcW w:w="270" w:type="dxa"/>
            <w:vAlign w:val="bottom"/>
          </w:tcPr>
          <w:p w14:paraId="1FD55806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9EA13D" w14:textId="53420DC6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(477)</w:t>
            </w:r>
          </w:p>
        </w:tc>
        <w:tc>
          <w:tcPr>
            <w:tcW w:w="270" w:type="dxa"/>
            <w:vAlign w:val="bottom"/>
          </w:tcPr>
          <w:p w14:paraId="1E9C90CE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BFB09" w14:textId="21200299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(75,903)</w:t>
            </w:r>
          </w:p>
        </w:tc>
      </w:tr>
      <w:tr w:rsidR="000101C0" w:rsidRPr="00B759A3" w14:paraId="6E75841D" w14:textId="77777777" w:rsidTr="006F5602">
        <w:tc>
          <w:tcPr>
            <w:tcW w:w="3065" w:type="dxa"/>
          </w:tcPr>
          <w:p w14:paraId="026E7B2C" w14:textId="6772E737" w:rsidR="000101C0" w:rsidRPr="00B759A3" w:rsidRDefault="000101C0" w:rsidP="000101C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77F49D" w14:textId="7E29941B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14:paraId="0BF02821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740333C" w14:textId="265444CD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(10,229)</w:t>
            </w:r>
          </w:p>
        </w:tc>
        <w:tc>
          <w:tcPr>
            <w:tcW w:w="270" w:type="dxa"/>
            <w:vAlign w:val="bottom"/>
          </w:tcPr>
          <w:p w14:paraId="14FA55F2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BFF3E3" w14:textId="7B18E6B0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FC3689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C51542" w14:textId="7478FB8C" w:rsidR="000101C0" w:rsidRPr="00B759A3" w:rsidRDefault="000101C0" w:rsidP="0001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CD8FF7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18F4D7" w14:textId="093DAD6D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(10,229)</w:t>
            </w:r>
          </w:p>
        </w:tc>
      </w:tr>
      <w:tr w:rsidR="000101C0" w:rsidRPr="00B759A3" w14:paraId="469E9508" w14:textId="77777777" w:rsidTr="006F5602">
        <w:tc>
          <w:tcPr>
            <w:tcW w:w="3065" w:type="dxa"/>
          </w:tcPr>
          <w:p w14:paraId="5012CD9B" w14:textId="77777777" w:rsidR="000101C0" w:rsidRPr="00B759A3" w:rsidRDefault="000101C0" w:rsidP="000101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668A12" w14:textId="1FDE72AC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400,282</w:t>
            </w:r>
          </w:p>
        </w:tc>
        <w:tc>
          <w:tcPr>
            <w:tcW w:w="236" w:type="dxa"/>
          </w:tcPr>
          <w:p w14:paraId="04CBE1C8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CA17845" w14:textId="7FF557DE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(226,211)</w:t>
            </w:r>
          </w:p>
        </w:tc>
        <w:tc>
          <w:tcPr>
            <w:tcW w:w="270" w:type="dxa"/>
          </w:tcPr>
          <w:p w14:paraId="798FB4E5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1BC07C" w14:textId="58DCB7F1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(125,279)</w:t>
            </w:r>
          </w:p>
        </w:tc>
        <w:tc>
          <w:tcPr>
            <w:tcW w:w="270" w:type="dxa"/>
          </w:tcPr>
          <w:p w14:paraId="58B4224C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94A1DE" w14:textId="0340E022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(104,686)</w:t>
            </w:r>
          </w:p>
        </w:tc>
        <w:tc>
          <w:tcPr>
            <w:tcW w:w="270" w:type="dxa"/>
          </w:tcPr>
          <w:p w14:paraId="0E12767A" w14:textId="77777777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57DBF7" w14:textId="2A5F9B4F" w:rsidR="000101C0" w:rsidRPr="00B759A3" w:rsidRDefault="000101C0" w:rsidP="000101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(456,176)</w:t>
            </w:r>
          </w:p>
        </w:tc>
      </w:tr>
    </w:tbl>
    <w:p w14:paraId="1082A136" w14:textId="128FB2D8" w:rsidR="00B32751" w:rsidRPr="00B759A3" w:rsidRDefault="00B32751" w:rsidP="00B32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065"/>
        <w:gridCol w:w="990"/>
        <w:gridCol w:w="236"/>
        <w:gridCol w:w="1024"/>
        <w:gridCol w:w="270"/>
        <w:gridCol w:w="1080"/>
        <w:gridCol w:w="270"/>
        <w:gridCol w:w="1080"/>
        <w:gridCol w:w="270"/>
        <w:gridCol w:w="1080"/>
      </w:tblGrid>
      <w:tr w:rsidR="00B93261" w:rsidRPr="00B759A3" w14:paraId="222C066F" w14:textId="77777777">
        <w:trPr>
          <w:tblHeader/>
        </w:trPr>
        <w:tc>
          <w:tcPr>
            <w:tcW w:w="3065" w:type="dxa"/>
          </w:tcPr>
          <w:p w14:paraId="20E0B023" w14:textId="77777777" w:rsidR="00B93261" w:rsidRPr="00B759A3" w:rsidRDefault="00B932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9"/>
          </w:tcPr>
          <w:p w14:paraId="66D2058E" w14:textId="4685C5E9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261" w:rsidRPr="00B759A3" w14:paraId="3BD137EF" w14:textId="77777777">
        <w:trPr>
          <w:tblHeader/>
        </w:trPr>
        <w:tc>
          <w:tcPr>
            <w:tcW w:w="3065" w:type="dxa"/>
          </w:tcPr>
          <w:p w14:paraId="0DFF8EBE" w14:textId="77777777" w:rsidR="00B93261" w:rsidRPr="00B759A3" w:rsidRDefault="00B932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3CE44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CC5DE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7"/>
            <w:vAlign w:val="bottom"/>
            <w:hideMark/>
          </w:tcPr>
          <w:p w14:paraId="5A9FB435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93261" w:rsidRPr="00B759A3" w14:paraId="7DABE7C5" w14:textId="77777777">
        <w:trPr>
          <w:tblHeader/>
        </w:trPr>
        <w:tc>
          <w:tcPr>
            <w:tcW w:w="3065" w:type="dxa"/>
            <w:vAlign w:val="bottom"/>
            <w:hideMark/>
          </w:tcPr>
          <w:p w14:paraId="645BAE21" w14:textId="77777777" w:rsidR="00B93261" w:rsidRPr="00B759A3" w:rsidRDefault="00B932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2C340DD1" w14:textId="77777777" w:rsidR="00B93261" w:rsidRPr="00B759A3" w:rsidRDefault="00B932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402DEFE" w14:textId="77777777" w:rsidR="00B93261" w:rsidRPr="00B759A3" w:rsidRDefault="00B932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31AED5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60D052F" w14:textId="77777777" w:rsidR="00B93261" w:rsidRPr="00B759A3" w:rsidRDefault="00B9326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หรือ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น้อยกว่า</w:t>
            </w:r>
          </w:p>
        </w:tc>
        <w:tc>
          <w:tcPr>
            <w:tcW w:w="270" w:type="dxa"/>
          </w:tcPr>
          <w:p w14:paraId="4C8CB3D1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CDB274D" w14:textId="77777777" w:rsidR="00B93261" w:rsidRPr="00B759A3" w:rsidRDefault="00B9326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7F8EAA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E90D37E" w14:textId="77777777" w:rsidR="00B93261" w:rsidRPr="00B759A3" w:rsidRDefault="00B9326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0E6A68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514E542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93261" w:rsidRPr="00B759A3" w14:paraId="0959BAA0" w14:textId="77777777">
        <w:trPr>
          <w:tblHeader/>
        </w:trPr>
        <w:tc>
          <w:tcPr>
            <w:tcW w:w="3065" w:type="dxa"/>
            <w:vAlign w:val="bottom"/>
          </w:tcPr>
          <w:p w14:paraId="46E765C1" w14:textId="77777777" w:rsidR="00B93261" w:rsidRPr="00B759A3" w:rsidRDefault="00B932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36377A40" w14:textId="77777777" w:rsidR="00B93261" w:rsidRPr="00B759A3" w:rsidRDefault="00B932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3261" w:rsidRPr="00B759A3" w14:paraId="38EE25D3" w14:textId="77777777">
        <w:tc>
          <w:tcPr>
            <w:tcW w:w="3065" w:type="dxa"/>
          </w:tcPr>
          <w:p w14:paraId="525949A4" w14:textId="5827107C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466AF74A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D9C24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7BC4C8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8ECDE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3F409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5F2FB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76EBC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FFD30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0DA93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3261" w:rsidRPr="00B759A3" w14:paraId="0FDE1BFF" w14:textId="77777777">
        <w:tc>
          <w:tcPr>
            <w:tcW w:w="3065" w:type="dxa"/>
            <w:hideMark/>
          </w:tcPr>
          <w:p w14:paraId="232DE320" w14:textId="1C9A6573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26F0370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3BE18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0099D4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A1E33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56F9B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7686C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DCC47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E29FDA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1B42C9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3261" w:rsidRPr="00B759A3" w14:paraId="036A819E" w14:textId="77777777">
        <w:tc>
          <w:tcPr>
            <w:tcW w:w="3065" w:type="dxa"/>
            <w:hideMark/>
          </w:tcPr>
          <w:p w14:paraId="56E4CC98" w14:textId="3767FF2D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289BD96" w14:textId="62D4B04C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26,561</w:t>
            </w:r>
          </w:p>
        </w:tc>
        <w:tc>
          <w:tcPr>
            <w:tcW w:w="236" w:type="dxa"/>
          </w:tcPr>
          <w:p w14:paraId="193AD938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ABF5E4" w14:textId="7DB1465F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(26,561)</w:t>
            </w:r>
          </w:p>
        </w:tc>
        <w:tc>
          <w:tcPr>
            <w:tcW w:w="270" w:type="dxa"/>
          </w:tcPr>
          <w:p w14:paraId="3D04D650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E9487" w14:textId="4BD2A935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4EB3D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16818" w14:textId="2E33B729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30788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4C9B3" w14:textId="195EDB9A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(26,561)</w:t>
            </w:r>
          </w:p>
        </w:tc>
      </w:tr>
      <w:tr w:rsidR="00B93261" w:rsidRPr="00B759A3" w14:paraId="3C0B526C" w14:textId="77777777">
        <w:tc>
          <w:tcPr>
            <w:tcW w:w="3065" w:type="dxa"/>
          </w:tcPr>
          <w:p w14:paraId="27FB369C" w14:textId="4A3CF416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6B6AB897" w14:textId="2D53AD5C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40,050</w:t>
            </w:r>
          </w:p>
        </w:tc>
        <w:tc>
          <w:tcPr>
            <w:tcW w:w="236" w:type="dxa"/>
          </w:tcPr>
          <w:p w14:paraId="7838625A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220D4F" w14:textId="573CB534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(40,050)</w:t>
            </w:r>
          </w:p>
        </w:tc>
        <w:tc>
          <w:tcPr>
            <w:tcW w:w="270" w:type="dxa"/>
          </w:tcPr>
          <w:p w14:paraId="036557DC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84353" w14:textId="5CFB0C3A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BAE08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02B72" w14:textId="71718A93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F7347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653D9" w14:textId="47B605EC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(40,050)</w:t>
            </w:r>
          </w:p>
        </w:tc>
      </w:tr>
      <w:tr w:rsidR="00B93261" w:rsidRPr="00B759A3" w14:paraId="30A25B99" w14:textId="77777777">
        <w:tc>
          <w:tcPr>
            <w:tcW w:w="3065" w:type="dxa"/>
          </w:tcPr>
          <w:p w14:paraId="1965C19F" w14:textId="7D6CBACA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6FC1A6B5" w14:textId="68BE6A3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9,519</w:t>
            </w:r>
          </w:p>
        </w:tc>
        <w:tc>
          <w:tcPr>
            <w:tcW w:w="236" w:type="dxa"/>
          </w:tcPr>
          <w:p w14:paraId="73256590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B6303B" w14:textId="75D5BA94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(9,519)</w:t>
            </w:r>
          </w:p>
        </w:tc>
        <w:tc>
          <w:tcPr>
            <w:tcW w:w="270" w:type="dxa"/>
          </w:tcPr>
          <w:p w14:paraId="74654F6D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4FC82" w14:textId="41F9BF2C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8076D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1D8B5" w14:textId="0441D2A6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37830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69A82" w14:textId="79677664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(9,519)</w:t>
            </w:r>
          </w:p>
        </w:tc>
      </w:tr>
      <w:tr w:rsidR="00B93261" w:rsidRPr="00B759A3" w14:paraId="067C0188" w14:textId="77777777">
        <w:tc>
          <w:tcPr>
            <w:tcW w:w="3065" w:type="dxa"/>
          </w:tcPr>
          <w:p w14:paraId="5FA0C57C" w14:textId="6B2535FF" w:rsidR="00B93261" w:rsidRPr="00B759A3" w:rsidRDefault="00B93261" w:rsidP="00B9326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35C51C23" w14:textId="08C20C4F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11,90</w:t>
            </w:r>
            <w:r w:rsidR="00742070"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5D52861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D7AFDE3" w14:textId="401596AE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(5,392)</w:t>
            </w:r>
          </w:p>
        </w:tc>
        <w:tc>
          <w:tcPr>
            <w:tcW w:w="270" w:type="dxa"/>
            <w:vAlign w:val="bottom"/>
          </w:tcPr>
          <w:p w14:paraId="326AAF7A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DAB622" w14:textId="6B61F443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(7,335)</w:t>
            </w:r>
          </w:p>
        </w:tc>
        <w:tc>
          <w:tcPr>
            <w:tcW w:w="270" w:type="dxa"/>
            <w:vAlign w:val="bottom"/>
          </w:tcPr>
          <w:p w14:paraId="7E8A15E2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66FA6" w14:textId="07B322BB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A5E02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663B5" w14:textId="1893FB9B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(12,727)</w:t>
            </w:r>
          </w:p>
        </w:tc>
      </w:tr>
      <w:tr w:rsidR="00B93261" w:rsidRPr="00B759A3" w14:paraId="3F218264" w14:textId="77777777">
        <w:tc>
          <w:tcPr>
            <w:tcW w:w="3065" w:type="dxa"/>
          </w:tcPr>
          <w:p w14:paraId="5E536BA9" w14:textId="385A8F16" w:rsidR="00B93261" w:rsidRPr="00B759A3" w:rsidRDefault="00B93261" w:rsidP="00B9326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41562782" w14:textId="1E559629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28,997</w:t>
            </w:r>
          </w:p>
        </w:tc>
        <w:tc>
          <w:tcPr>
            <w:tcW w:w="236" w:type="dxa"/>
            <w:vAlign w:val="bottom"/>
          </w:tcPr>
          <w:p w14:paraId="21367C65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24F042F" w14:textId="2AC2EBDB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(28,997)</w:t>
            </w:r>
          </w:p>
        </w:tc>
        <w:tc>
          <w:tcPr>
            <w:tcW w:w="270" w:type="dxa"/>
            <w:vAlign w:val="bottom"/>
          </w:tcPr>
          <w:p w14:paraId="6C606294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B2A9FF" w14:textId="0CA27627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307A93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B1233" w14:textId="165F0591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55FC3B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BA24C5" w14:textId="41FF4AD1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(28,997)</w:t>
            </w:r>
          </w:p>
        </w:tc>
      </w:tr>
      <w:tr w:rsidR="00B93261" w:rsidRPr="00B759A3" w14:paraId="27298A1C" w14:textId="77777777">
        <w:tc>
          <w:tcPr>
            <w:tcW w:w="3065" w:type="dxa"/>
          </w:tcPr>
          <w:p w14:paraId="03941498" w14:textId="730EA7A0" w:rsidR="00B93261" w:rsidRPr="00B759A3" w:rsidRDefault="00B93261" w:rsidP="00B9326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62E6ABA9" w14:textId="336DD05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14:paraId="4654652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BAA068" w14:textId="6A7F01F1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0" w:type="dxa"/>
            <w:vAlign w:val="bottom"/>
          </w:tcPr>
          <w:p w14:paraId="48A87193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19EC4C" w14:textId="6722EB84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8AD58E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A066" w14:textId="6761C00F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293902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7CADF0" w14:textId="0A3D8348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</w:tr>
      <w:tr w:rsidR="00B93261" w:rsidRPr="00B759A3" w14:paraId="047F1DE2" w14:textId="77777777">
        <w:tc>
          <w:tcPr>
            <w:tcW w:w="3065" w:type="dxa"/>
          </w:tcPr>
          <w:p w14:paraId="7FA4174E" w14:textId="2F6318B4" w:rsidR="00B93261" w:rsidRPr="00B759A3" w:rsidRDefault="00B93261" w:rsidP="00B9326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551F0D73" w14:textId="232F389B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276,943</w:t>
            </w:r>
          </w:p>
        </w:tc>
        <w:tc>
          <w:tcPr>
            <w:tcW w:w="236" w:type="dxa"/>
            <w:vAlign w:val="bottom"/>
          </w:tcPr>
          <w:p w14:paraId="2353CB9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0B75A3E" w14:textId="12608FB8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(57,688)</w:t>
            </w:r>
          </w:p>
        </w:tc>
        <w:tc>
          <w:tcPr>
            <w:tcW w:w="270" w:type="dxa"/>
            <w:vAlign w:val="bottom"/>
          </w:tcPr>
          <w:p w14:paraId="750DE14D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892C94" w14:textId="5BD52CB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(179,946)</w:t>
            </w:r>
          </w:p>
        </w:tc>
        <w:tc>
          <w:tcPr>
            <w:tcW w:w="270" w:type="dxa"/>
            <w:vAlign w:val="bottom"/>
          </w:tcPr>
          <w:p w14:paraId="197FE8E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17D105" w14:textId="1008082B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(90,30</w:t>
            </w:r>
            <w:r w:rsidR="00024EEA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BA8F7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1FDD70" w14:textId="484713A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(327,9</w:t>
            </w:r>
            <w:r w:rsidR="00182C04" w:rsidRPr="00B759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4EEA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3261" w:rsidRPr="00B759A3" w14:paraId="43B83902" w14:textId="77777777">
        <w:tc>
          <w:tcPr>
            <w:tcW w:w="3065" w:type="dxa"/>
          </w:tcPr>
          <w:p w14:paraId="5E8142A1" w14:textId="77777777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5F454" w14:textId="2E6F00FF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403,97</w:t>
            </w:r>
            <w:r w:rsidR="00742070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3DB0C30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56F66D4" w14:textId="77A4F53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C8A13D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DE9347" w14:textId="03C87664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C4D6D9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730451" w14:textId="43C214E0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24EEA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798E2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509D88" w14:textId="7A3FF731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82C04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024EEA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93261" w:rsidRPr="00B759A3" w14:paraId="1EB27598" w14:textId="77777777">
        <w:tc>
          <w:tcPr>
            <w:tcW w:w="3065" w:type="dxa"/>
          </w:tcPr>
          <w:p w14:paraId="4CFE7EBF" w14:textId="77777777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14704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E584A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2E080A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75CE5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3A14C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FADDD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DB52E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C5A89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A15C7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3261" w:rsidRPr="00B759A3" w14:paraId="179D840E" w14:textId="77777777">
        <w:tc>
          <w:tcPr>
            <w:tcW w:w="3065" w:type="dxa"/>
          </w:tcPr>
          <w:p w14:paraId="0D6FC9F6" w14:textId="115257F9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4A399BE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4DCA6A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5B2DC8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8335D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74B3C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DE51D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260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84020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0FA42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3261" w:rsidRPr="00B759A3" w14:paraId="5E6F9DAB" w14:textId="77777777">
        <w:tc>
          <w:tcPr>
            <w:tcW w:w="3065" w:type="dxa"/>
            <w:hideMark/>
          </w:tcPr>
          <w:p w14:paraId="10DFCAE8" w14:textId="3495552C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477D422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222D9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CFBA78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16D0D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1754C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DBBD3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B77FA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681FF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5D4C0" w14:textId="77777777" w:rsidR="00B93261" w:rsidRPr="00B759A3" w:rsidRDefault="00B93261" w:rsidP="00B932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3261" w:rsidRPr="00B759A3" w14:paraId="2E46739D" w14:textId="77777777">
        <w:tc>
          <w:tcPr>
            <w:tcW w:w="3065" w:type="dxa"/>
            <w:hideMark/>
          </w:tcPr>
          <w:p w14:paraId="7B0093BE" w14:textId="453A5A66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030CC12" w14:textId="3493FF70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36,688</w:t>
            </w:r>
          </w:p>
        </w:tc>
        <w:tc>
          <w:tcPr>
            <w:tcW w:w="236" w:type="dxa"/>
          </w:tcPr>
          <w:p w14:paraId="4B11A5AE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0DE790" w14:textId="23F1C58D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(36,688)</w:t>
            </w:r>
          </w:p>
        </w:tc>
        <w:tc>
          <w:tcPr>
            <w:tcW w:w="270" w:type="dxa"/>
          </w:tcPr>
          <w:p w14:paraId="537979F8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90644" w14:textId="2E9B90C9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26379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F1411" w14:textId="3B83F7CD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1945C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57281" w14:textId="63657E2A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(36,688)</w:t>
            </w:r>
          </w:p>
        </w:tc>
      </w:tr>
      <w:tr w:rsidR="00B93261" w:rsidRPr="00B759A3" w14:paraId="721774CF" w14:textId="77777777">
        <w:tc>
          <w:tcPr>
            <w:tcW w:w="3065" w:type="dxa"/>
          </w:tcPr>
          <w:p w14:paraId="5FCE2314" w14:textId="43726D2B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02249654" w14:textId="0FA79F2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32,972</w:t>
            </w:r>
          </w:p>
        </w:tc>
        <w:tc>
          <w:tcPr>
            <w:tcW w:w="236" w:type="dxa"/>
          </w:tcPr>
          <w:p w14:paraId="50A7C2B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E6F600" w14:textId="5698314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(32,972)</w:t>
            </w:r>
          </w:p>
        </w:tc>
        <w:tc>
          <w:tcPr>
            <w:tcW w:w="270" w:type="dxa"/>
          </w:tcPr>
          <w:p w14:paraId="0D783BF7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11DAA" w14:textId="58D2AFEB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FBDFAB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085F3" w14:textId="78B7F163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FAB84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3EAE7" w14:textId="7AE87362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(32,972)</w:t>
            </w:r>
          </w:p>
        </w:tc>
      </w:tr>
      <w:tr w:rsidR="00B93261" w:rsidRPr="00B759A3" w14:paraId="225171DB" w14:textId="77777777">
        <w:tc>
          <w:tcPr>
            <w:tcW w:w="3065" w:type="dxa"/>
          </w:tcPr>
          <w:p w14:paraId="08E921B0" w14:textId="76FD1847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72BE1368" w14:textId="229C4C48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15,624</w:t>
            </w:r>
          </w:p>
        </w:tc>
        <w:tc>
          <w:tcPr>
            <w:tcW w:w="236" w:type="dxa"/>
          </w:tcPr>
          <w:p w14:paraId="00FB7F03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443DE0" w14:textId="37C6A2B8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(15,624)</w:t>
            </w:r>
          </w:p>
        </w:tc>
        <w:tc>
          <w:tcPr>
            <w:tcW w:w="270" w:type="dxa"/>
          </w:tcPr>
          <w:p w14:paraId="1406A587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8E13E" w14:textId="4428FEE1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5E004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FC0C8" w14:textId="2FB62A04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3B5DC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4A6D8" w14:textId="3355BB1D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(15,624)</w:t>
            </w:r>
          </w:p>
        </w:tc>
      </w:tr>
      <w:tr w:rsidR="00B93261" w:rsidRPr="00B759A3" w14:paraId="3E7C3228" w14:textId="77777777">
        <w:tc>
          <w:tcPr>
            <w:tcW w:w="3065" w:type="dxa"/>
          </w:tcPr>
          <w:p w14:paraId="298999AE" w14:textId="1B61BA58" w:rsidR="00B93261" w:rsidRPr="00B759A3" w:rsidRDefault="00B93261" w:rsidP="00B9326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ED967C1" w14:textId="38F9546E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107,482</w:t>
            </w:r>
          </w:p>
        </w:tc>
        <w:tc>
          <w:tcPr>
            <w:tcW w:w="236" w:type="dxa"/>
            <w:vAlign w:val="bottom"/>
          </w:tcPr>
          <w:p w14:paraId="156E0BCA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C71275" w14:textId="484435A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(12,407)</w:t>
            </w:r>
          </w:p>
        </w:tc>
        <w:tc>
          <w:tcPr>
            <w:tcW w:w="270" w:type="dxa"/>
            <w:vAlign w:val="bottom"/>
          </w:tcPr>
          <w:p w14:paraId="251BF6A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36BCB" w14:textId="333A2153" w:rsidR="00B93261" w:rsidRPr="00B759A3" w:rsidRDefault="00B93261" w:rsidP="00F729F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(40,352)</w:t>
            </w:r>
          </w:p>
        </w:tc>
        <w:tc>
          <w:tcPr>
            <w:tcW w:w="270" w:type="dxa"/>
            <w:vAlign w:val="bottom"/>
          </w:tcPr>
          <w:p w14:paraId="15DB2AE2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8D54E" w14:textId="73FA69CF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(93,891)</w:t>
            </w:r>
          </w:p>
        </w:tc>
        <w:tc>
          <w:tcPr>
            <w:tcW w:w="270" w:type="dxa"/>
            <w:vAlign w:val="bottom"/>
          </w:tcPr>
          <w:p w14:paraId="31EBC377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B67390" w14:textId="45F16615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(146,650)</w:t>
            </w:r>
          </w:p>
        </w:tc>
      </w:tr>
      <w:tr w:rsidR="00B93261" w:rsidRPr="00B759A3" w14:paraId="0959C81D" w14:textId="77777777">
        <w:tc>
          <w:tcPr>
            <w:tcW w:w="3065" w:type="dxa"/>
          </w:tcPr>
          <w:p w14:paraId="3D9CF003" w14:textId="0D9F5AC2" w:rsidR="00B93261" w:rsidRPr="00B759A3" w:rsidRDefault="00B93261" w:rsidP="00B9326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48B087DE" w14:textId="2CA120FE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vAlign w:val="bottom"/>
          </w:tcPr>
          <w:p w14:paraId="37593541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5CBDC6" w14:textId="6757CFC5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70" w:type="dxa"/>
            <w:vAlign w:val="bottom"/>
          </w:tcPr>
          <w:p w14:paraId="24E959DB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28E307" w14:textId="2F6A6E68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9A4D6C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905D2" w14:textId="0C043E96" w:rsidR="00B93261" w:rsidRPr="00B759A3" w:rsidRDefault="00B93261" w:rsidP="00B9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811E1C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6CE353" w14:textId="015AB2EF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</w:tr>
      <w:tr w:rsidR="00B93261" w:rsidRPr="00B759A3" w14:paraId="418E7F26" w14:textId="77777777">
        <w:tc>
          <w:tcPr>
            <w:tcW w:w="3065" w:type="dxa"/>
          </w:tcPr>
          <w:p w14:paraId="545EB5A9" w14:textId="0554561A" w:rsidR="00B93261" w:rsidRPr="00B759A3" w:rsidRDefault="00B93261" w:rsidP="00B93261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506BE5EA" w14:textId="05D44272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68,068</w:t>
            </w:r>
          </w:p>
        </w:tc>
        <w:tc>
          <w:tcPr>
            <w:tcW w:w="236" w:type="dxa"/>
            <w:vAlign w:val="bottom"/>
          </w:tcPr>
          <w:p w14:paraId="566033D3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3B0FC1F" w14:textId="6798207C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(21,625)</w:t>
            </w:r>
          </w:p>
        </w:tc>
        <w:tc>
          <w:tcPr>
            <w:tcW w:w="270" w:type="dxa"/>
            <w:vAlign w:val="bottom"/>
          </w:tcPr>
          <w:p w14:paraId="77C4FC43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0E8FB9" w14:textId="28D62B6B" w:rsidR="00B93261" w:rsidRPr="00B759A3" w:rsidRDefault="00B93261" w:rsidP="00F729F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(53,801)</w:t>
            </w:r>
          </w:p>
        </w:tc>
        <w:tc>
          <w:tcPr>
            <w:tcW w:w="270" w:type="dxa"/>
            <w:vAlign w:val="bottom"/>
          </w:tcPr>
          <w:p w14:paraId="58AC8FEF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1ABAF5" w14:textId="00022156" w:rsidR="00B93261" w:rsidRPr="00B759A3" w:rsidRDefault="00B93261" w:rsidP="00F729F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(477)</w:t>
            </w:r>
          </w:p>
        </w:tc>
        <w:tc>
          <w:tcPr>
            <w:tcW w:w="270" w:type="dxa"/>
            <w:vAlign w:val="bottom"/>
          </w:tcPr>
          <w:p w14:paraId="6F8341DC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8294AD" w14:textId="7519907C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(75,903)</w:t>
            </w:r>
          </w:p>
        </w:tc>
      </w:tr>
      <w:tr w:rsidR="00B93261" w:rsidRPr="00B759A3" w14:paraId="7949E24F" w14:textId="77777777">
        <w:tc>
          <w:tcPr>
            <w:tcW w:w="3065" w:type="dxa"/>
          </w:tcPr>
          <w:p w14:paraId="6740552A" w14:textId="77777777" w:rsidR="00B93261" w:rsidRPr="00B759A3" w:rsidRDefault="00B93261" w:rsidP="00B932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102904" w14:textId="657A20B8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310,834</w:t>
            </w:r>
          </w:p>
        </w:tc>
        <w:tc>
          <w:tcPr>
            <w:tcW w:w="236" w:type="dxa"/>
          </w:tcPr>
          <w:p w14:paraId="4902427D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6BD8C8C" w14:textId="33BCB512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(169,316)</w:t>
            </w:r>
          </w:p>
        </w:tc>
        <w:tc>
          <w:tcPr>
            <w:tcW w:w="270" w:type="dxa"/>
          </w:tcPr>
          <w:p w14:paraId="60C5E093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456236" w14:textId="365AC1B1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(94,153)</w:t>
            </w:r>
          </w:p>
        </w:tc>
        <w:tc>
          <w:tcPr>
            <w:tcW w:w="270" w:type="dxa"/>
          </w:tcPr>
          <w:p w14:paraId="5AD5804A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78C72" w14:textId="7D759EB6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(94,368)</w:t>
            </w:r>
          </w:p>
        </w:tc>
        <w:tc>
          <w:tcPr>
            <w:tcW w:w="270" w:type="dxa"/>
          </w:tcPr>
          <w:p w14:paraId="75C3CB06" w14:textId="77777777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50AEAC" w14:textId="2CDB4F00" w:rsidR="00B93261" w:rsidRPr="00B759A3" w:rsidRDefault="00B93261" w:rsidP="00B932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(357,837)</w:t>
            </w:r>
          </w:p>
        </w:tc>
      </w:tr>
    </w:tbl>
    <w:p w14:paraId="57613898" w14:textId="77777777" w:rsidR="00B93261" w:rsidRPr="00B759A3" w:rsidRDefault="00B9326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5A325" w14:textId="77777777" w:rsidR="00B93261" w:rsidRPr="00B759A3" w:rsidRDefault="00B9326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B900B" w14:textId="77777777" w:rsidR="00C97087" w:rsidRPr="00B759A3" w:rsidRDefault="00C9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br w:type="page"/>
      </w:r>
    </w:p>
    <w:p w14:paraId="32C9494E" w14:textId="2128F100" w:rsidR="00BE0EC1" w:rsidRPr="00B759A3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59A3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C97087" w:rsidRPr="00B75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B759A3">
        <w:rPr>
          <w:rFonts w:ascii="Angsana New" w:hAnsi="Angsana New"/>
          <w:b/>
          <w:bCs/>
          <w:i/>
          <w:iCs/>
          <w:sz w:val="30"/>
          <w:szCs w:val="30"/>
        </w:rPr>
        <w:t>.3)</w:t>
      </w:r>
      <w:r w:rsidR="00246950" w:rsidRPr="00B759A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759A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F0E0309" w14:textId="77777777" w:rsidR="00BE0EC1" w:rsidRPr="00B759A3" w:rsidRDefault="00BE0EC1" w:rsidP="0018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757F9" w14:textId="24CB3409" w:rsidR="00BE0EC1" w:rsidRPr="00B759A3" w:rsidRDefault="00840B82" w:rsidP="00C9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416ADEB" w14:textId="77777777" w:rsidR="00BE0EC1" w:rsidRPr="00B759A3" w:rsidRDefault="00BE0EC1" w:rsidP="0018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AEEA3" w14:textId="671D8EED" w:rsidR="00BE0EC1" w:rsidRPr="00B759A3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t>(</w:t>
      </w:r>
      <w:r w:rsidR="00C97087" w:rsidRPr="00B759A3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B759A3">
        <w:rPr>
          <w:rFonts w:asciiTheme="majorBidi" w:hAnsiTheme="majorBidi" w:cstheme="majorBidi"/>
          <w:sz w:val="30"/>
          <w:szCs w:val="30"/>
        </w:rPr>
        <w:t>.3.1)</w:t>
      </w:r>
      <w:r w:rsidR="00246950" w:rsidRPr="00B759A3">
        <w:rPr>
          <w:rFonts w:asciiTheme="majorBidi" w:hAnsiTheme="majorBidi" w:cstheme="majorBidi"/>
          <w:sz w:val="30"/>
          <w:szCs w:val="30"/>
        </w:rPr>
        <w:tab/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54183A8" w14:textId="77777777" w:rsidR="00BE0EC1" w:rsidRPr="00B759A3" w:rsidRDefault="00BE0EC1" w:rsidP="0018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4B6D2" w14:textId="79C36182" w:rsidR="00BE0EC1" w:rsidRPr="00B759A3" w:rsidRDefault="00840B82" w:rsidP="00C9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E0EC1" w:rsidRPr="00B759A3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BE0EC1" w:rsidRPr="00B759A3">
        <w:rPr>
          <w:rFonts w:asciiTheme="majorBidi" w:hAnsiTheme="majorBidi" w:cstheme="majorBidi"/>
          <w:sz w:val="30"/>
          <w:szCs w:val="30"/>
          <w:cs/>
        </w:rPr>
        <w:t>มีการซื้อและการขายที่เป็นสกุลเงินตราต่างประเทศ ดังนั้นจึงไม่มีความเสี่ยงด้านอัตราแลกเปลี่ยนที่เป็นสาระสำคัญ</w:t>
      </w:r>
    </w:p>
    <w:p w14:paraId="4BC67A9E" w14:textId="77777777" w:rsidR="00BE0EC1" w:rsidRPr="00B759A3" w:rsidRDefault="00BE0EC1" w:rsidP="0018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AE1A2" w14:textId="64DA2181" w:rsidR="00BE0EC1" w:rsidRPr="00B759A3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</w:rPr>
        <w:t>(</w:t>
      </w:r>
      <w:r w:rsidR="00C97087" w:rsidRPr="00B759A3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B759A3">
        <w:rPr>
          <w:rFonts w:asciiTheme="majorBidi" w:hAnsiTheme="majorBidi" w:cstheme="majorBidi"/>
          <w:sz w:val="30"/>
          <w:szCs w:val="30"/>
        </w:rPr>
        <w:t>.3.2)</w:t>
      </w:r>
      <w:r w:rsidR="00D417F1" w:rsidRPr="00B759A3">
        <w:rPr>
          <w:rFonts w:asciiTheme="majorBidi" w:hAnsiTheme="majorBidi" w:cstheme="majorBidi"/>
          <w:sz w:val="30"/>
          <w:szCs w:val="30"/>
        </w:rPr>
        <w:tab/>
      </w:r>
      <w:r w:rsidRPr="00B759A3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18EBC58" w14:textId="77777777" w:rsidR="00BE0EC1" w:rsidRPr="00B759A3" w:rsidRDefault="00BE0EC1" w:rsidP="0018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DC7A87" w14:textId="0B21563C" w:rsidR="00BE0EC1" w:rsidRPr="00B759A3" w:rsidRDefault="00BE0EC1" w:rsidP="0059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B759A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36206E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เนื่องจากเงินกู้ยืมส่วนใหญ่มีอัตราดอกเบี้ยผันแปร</w:t>
      </w:r>
      <w:r w:rsidRPr="00B759A3">
        <w:rPr>
          <w:rFonts w:asciiTheme="majorBidi" w:hAnsiTheme="majorBidi" w:cstheme="majorBidi"/>
          <w:sz w:val="30"/>
          <w:szCs w:val="30"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  <w:cs/>
        </w:rPr>
        <w:t>ทำให้</w:t>
      </w:r>
      <w:r w:rsidR="0036206E" w:rsidRPr="00B759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9A3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บริษัทมีความเสี่ยงด้านอัตราดอกเบี้ย</w:t>
      </w:r>
      <w:r w:rsidR="0036206E" w:rsidRPr="00B75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59A3">
        <w:rPr>
          <w:rFonts w:asciiTheme="majorBidi" w:hAnsiTheme="majorBidi" w:cstheme="majorBidi"/>
          <w:sz w:val="30"/>
          <w:szCs w:val="30"/>
        </w:rPr>
        <w:t>(</w:t>
      </w:r>
      <w:r w:rsidR="00B60B56" w:rsidRPr="00B759A3">
        <w:rPr>
          <w:rFonts w:asciiTheme="majorBidi" w:hAnsiTheme="majorBidi" w:cstheme="majorBidi"/>
          <w:sz w:val="30"/>
          <w:szCs w:val="30"/>
          <w:cs/>
        </w:rPr>
        <w:t>ดู</w:t>
      </w:r>
      <w:r w:rsidRPr="00B759A3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9F3A7D" w:rsidRPr="00B759A3">
        <w:rPr>
          <w:rFonts w:asciiTheme="majorBidi" w:hAnsiTheme="majorBidi" w:cstheme="majorBidi"/>
          <w:sz w:val="30"/>
          <w:szCs w:val="30"/>
        </w:rPr>
        <w:t>1</w:t>
      </w:r>
      <w:r w:rsidR="008332E8" w:rsidRPr="00B759A3">
        <w:rPr>
          <w:rFonts w:asciiTheme="majorBidi" w:hAnsiTheme="majorBidi" w:cstheme="majorBidi"/>
          <w:sz w:val="30"/>
          <w:szCs w:val="30"/>
        </w:rPr>
        <w:t>5</w:t>
      </w:r>
      <w:r w:rsidRPr="00B759A3">
        <w:rPr>
          <w:rFonts w:asciiTheme="majorBidi" w:hAnsiTheme="majorBidi" w:cstheme="majorBidi"/>
          <w:sz w:val="30"/>
          <w:szCs w:val="30"/>
        </w:rPr>
        <w:t xml:space="preserve">) </w:t>
      </w:r>
    </w:p>
    <w:p w14:paraId="1EFCFA26" w14:textId="6A1537E1" w:rsidR="00840B82" w:rsidRPr="00B759A3" w:rsidRDefault="00840B82" w:rsidP="0018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307"/>
        <w:gridCol w:w="855"/>
        <w:gridCol w:w="271"/>
        <w:gridCol w:w="1188"/>
        <w:gridCol w:w="242"/>
        <w:gridCol w:w="1162"/>
        <w:gridCol w:w="264"/>
        <w:gridCol w:w="1111"/>
      </w:tblGrid>
      <w:tr w:rsidR="00024793" w:rsidRPr="00B759A3" w14:paraId="7F9A712A" w14:textId="77777777">
        <w:trPr>
          <w:trHeight w:val="427"/>
          <w:tblHeader/>
        </w:trPr>
        <w:tc>
          <w:tcPr>
            <w:tcW w:w="1988" w:type="pct"/>
          </w:tcPr>
          <w:p w14:paraId="0D8322D4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4"/>
          </w:tcPr>
          <w:p w14:paraId="7ADBE1C6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0716310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8F239A5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C04" w:rsidRPr="00B759A3" w14:paraId="6B942144" w14:textId="77777777">
        <w:trPr>
          <w:trHeight w:val="417"/>
          <w:tblHeader/>
        </w:trPr>
        <w:tc>
          <w:tcPr>
            <w:tcW w:w="1988" w:type="pct"/>
          </w:tcPr>
          <w:p w14:paraId="0D30A634" w14:textId="4E26C190" w:rsidR="00182C04" w:rsidRPr="00B759A3" w:rsidRDefault="00182C04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648" w:type="pct"/>
            <w:gridSpan w:val="2"/>
          </w:tcPr>
          <w:p w14:paraId="1E64C567" w14:textId="77777777" w:rsidR="00182C04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AF5AFDA" w14:textId="77777777" w:rsidR="00182C04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E67F0D8" w14:textId="77777777" w:rsidR="00182C04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48F8694" w14:textId="77777777" w:rsidR="00182C04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12ABC20" w14:textId="77777777" w:rsidR="00182C04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7FE1BA" w14:textId="77777777" w:rsidR="00182C04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038F0F" w14:textId="77777777" w:rsidR="00182C04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793" w:rsidRPr="00B759A3" w14:paraId="51D39B19" w14:textId="77777777">
        <w:trPr>
          <w:trHeight w:val="417"/>
          <w:tblHeader/>
        </w:trPr>
        <w:tc>
          <w:tcPr>
            <w:tcW w:w="1988" w:type="pct"/>
          </w:tcPr>
          <w:p w14:paraId="62F44CC5" w14:textId="3FDC8036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8" w:type="pct"/>
            <w:gridSpan w:val="2"/>
          </w:tcPr>
          <w:p w14:paraId="51320CCA" w14:textId="42152EED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2C04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08217874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716B02B" w14:textId="0C29EB27" w:rsidR="00024793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0C7113AD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90C9435" w14:textId="19E307F2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2C04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29EB695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F393C" w14:textId="6D229826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2C04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24793" w:rsidRPr="00B759A3" w14:paraId="4E64CCE0" w14:textId="77777777" w:rsidTr="00024793">
        <w:trPr>
          <w:trHeight w:val="417"/>
          <w:tblHeader/>
        </w:trPr>
        <w:tc>
          <w:tcPr>
            <w:tcW w:w="1988" w:type="pct"/>
          </w:tcPr>
          <w:p w14:paraId="6273FDEA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8"/>
          </w:tcPr>
          <w:p w14:paraId="16E0F006" w14:textId="77777777" w:rsidR="00024793" w:rsidRPr="00B759A3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4793" w:rsidRPr="00B759A3" w14:paraId="2333E427" w14:textId="77777777">
        <w:trPr>
          <w:trHeight w:val="407"/>
        </w:trPr>
        <w:tc>
          <w:tcPr>
            <w:tcW w:w="1988" w:type="pct"/>
          </w:tcPr>
          <w:p w14:paraId="0C149E25" w14:textId="7665F23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648" w:type="pct"/>
            <w:gridSpan w:val="2"/>
            <w:vAlign w:val="bottom"/>
          </w:tcPr>
          <w:p w14:paraId="0E03B315" w14:textId="7777777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F9E49A" w14:textId="7777777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3C3B5B9" w14:textId="7777777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61F4283" w14:textId="7777777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847804C" w14:textId="7777777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119BE2" w14:textId="7777777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095F063" w14:textId="77777777" w:rsidR="00024793" w:rsidRPr="00B759A3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C04" w:rsidRPr="00B759A3" w14:paraId="2B686769" w14:textId="77777777" w:rsidTr="008A2E70">
        <w:trPr>
          <w:trHeight w:val="407"/>
        </w:trPr>
        <w:tc>
          <w:tcPr>
            <w:tcW w:w="1988" w:type="pct"/>
          </w:tcPr>
          <w:p w14:paraId="18C46C02" w14:textId="612A3F71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42705946" w14:textId="3020A23D" w:rsidR="00182C04" w:rsidRPr="00B759A3" w:rsidRDefault="00182C04" w:rsidP="00182C0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15,705</w:t>
            </w:r>
          </w:p>
        </w:tc>
        <w:tc>
          <w:tcPr>
            <w:tcW w:w="151" w:type="pct"/>
          </w:tcPr>
          <w:p w14:paraId="6B1DB662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DEAB347" w14:textId="38ABFE4D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35" w:type="pct"/>
          </w:tcPr>
          <w:p w14:paraId="5FEC975D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77AC45" w14:textId="3BDBDB56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15,705</w:t>
            </w:r>
          </w:p>
        </w:tc>
        <w:tc>
          <w:tcPr>
            <w:tcW w:w="147" w:type="pct"/>
          </w:tcPr>
          <w:p w14:paraId="1418929C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DBD1F5A" w14:textId="18694E99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182C04" w:rsidRPr="00B759A3" w14:paraId="0A75F39E" w14:textId="77777777" w:rsidTr="008A2E70">
        <w:trPr>
          <w:trHeight w:val="407"/>
        </w:trPr>
        <w:tc>
          <w:tcPr>
            <w:tcW w:w="1988" w:type="pct"/>
          </w:tcPr>
          <w:p w14:paraId="7474AE79" w14:textId="1164F706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648" w:type="pct"/>
            <w:gridSpan w:val="2"/>
            <w:vAlign w:val="bottom"/>
          </w:tcPr>
          <w:p w14:paraId="3B565683" w14:textId="0AFB91F1" w:rsidR="00182C04" w:rsidRPr="00B759A3" w:rsidRDefault="00182C04" w:rsidP="00182C0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1" w:type="pct"/>
          </w:tcPr>
          <w:p w14:paraId="7A41B17C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542D057" w14:textId="44979F68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F3F81D5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2649542" w14:textId="5B273BEB" w:rsidR="00182C04" w:rsidRPr="00B759A3" w:rsidRDefault="00182C04" w:rsidP="001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BEC663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CCDB3C2" w14:textId="0B328B9A" w:rsidR="00182C04" w:rsidRPr="00B759A3" w:rsidRDefault="00182C04" w:rsidP="001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C04" w:rsidRPr="00B759A3" w14:paraId="7A4D3691" w14:textId="77777777" w:rsidTr="00024793">
        <w:trPr>
          <w:trHeight w:val="407"/>
        </w:trPr>
        <w:tc>
          <w:tcPr>
            <w:tcW w:w="1988" w:type="pct"/>
          </w:tcPr>
          <w:p w14:paraId="19C684CA" w14:textId="4670404D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เงินกู้ยืมระยะยาวจากบุคคล</w:t>
            </w:r>
            <w:r w:rsidRPr="00B759A3">
              <w:rPr>
                <w:rFonts w:ascii="Angsana New" w:hAnsi="Angsana New"/>
                <w:sz w:val="30"/>
                <w:szCs w:val="30"/>
              </w:rPr>
              <w:br/>
            </w:r>
            <w:r w:rsidRPr="00B759A3">
              <w:rPr>
                <w:rFonts w:ascii="Angsana New" w:hAnsi="Angsana New"/>
                <w:sz w:val="30"/>
                <w:szCs w:val="30"/>
              </w:rPr>
              <w:tab/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8" w:type="pct"/>
            <w:gridSpan w:val="2"/>
            <w:vAlign w:val="bottom"/>
          </w:tcPr>
          <w:p w14:paraId="6FE0EBA8" w14:textId="43AC60DA" w:rsidR="00182C04" w:rsidRPr="00B759A3" w:rsidRDefault="00182C04" w:rsidP="00182C04">
            <w:pPr>
              <w:pStyle w:val="acctfourfigures"/>
              <w:tabs>
                <w:tab w:val="clear" w:pos="765"/>
                <w:tab w:val="decimal" w:pos="13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22BD87AA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C0A5382" w14:textId="0D58C19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35" w:type="pct"/>
          </w:tcPr>
          <w:p w14:paraId="13327866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419030" w14:textId="0265F133" w:rsidR="00182C04" w:rsidRPr="00B759A3" w:rsidRDefault="00182C04" w:rsidP="001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453E93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37E9600" w14:textId="5E6F71FF" w:rsidR="00182C04" w:rsidRPr="00B759A3" w:rsidRDefault="00182C04" w:rsidP="001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7087" w:rsidRPr="00B759A3" w14:paraId="06984A86" w14:textId="77777777" w:rsidTr="00024793">
        <w:trPr>
          <w:trHeight w:val="407"/>
        </w:trPr>
        <w:tc>
          <w:tcPr>
            <w:tcW w:w="1988" w:type="pct"/>
          </w:tcPr>
          <w:p w14:paraId="5F53E4F5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30838596" w14:textId="56933F6F" w:rsidR="00C97087" w:rsidRPr="00B759A3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0A8ABA0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1CCF4B1" w14:textId="612EAC42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ED3DC6D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0BC2F4B" w14:textId="3834EB2B" w:rsidR="00C97087" w:rsidRPr="00B759A3" w:rsidRDefault="00C97087" w:rsidP="00C9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E6F2717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93B64D6" w14:textId="739863AD" w:rsidR="00C97087" w:rsidRPr="00B759A3" w:rsidRDefault="00C97087" w:rsidP="00C9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7087" w:rsidRPr="00B759A3" w14:paraId="57BD3594" w14:textId="77777777" w:rsidTr="002A0BB6">
        <w:trPr>
          <w:trHeight w:val="407"/>
        </w:trPr>
        <w:tc>
          <w:tcPr>
            <w:tcW w:w="2159" w:type="pct"/>
            <w:gridSpan w:val="2"/>
          </w:tcPr>
          <w:p w14:paraId="1B6FB5EC" w14:textId="2CD0C24B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477" w:type="pct"/>
            <w:vAlign w:val="bottom"/>
          </w:tcPr>
          <w:p w14:paraId="27A2DDE7" w14:textId="77777777" w:rsidR="00C97087" w:rsidRPr="00B759A3" w:rsidRDefault="00C97087" w:rsidP="00C970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E279F1E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10FFE37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D98664A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7A98E458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7CFE67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43887C4" w14:textId="77777777" w:rsidR="00C97087" w:rsidRPr="00B759A3" w:rsidRDefault="00C97087" w:rsidP="00C9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C04" w:rsidRPr="00B759A3" w14:paraId="28BDDC5F" w14:textId="77777777" w:rsidTr="008A2E70">
        <w:trPr>
          <w:trHeight w:val="407"/>
        </w:trPr>
        <w:tc>
          <w:tcPr>
            <w:tcW w:w="1988" w:type="pct"/>
          </w:tcPr>
          <w:p w14:paraId="23957FCF" w14:textId="29953B5C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648" w:type="pct"/>
            <w:gridSpan w:val="2"/>
            <w:vAlign w:val="bottom"/>
          </w:tcPr>
          <w:p w14:paraId="3954E3B1" w14:textId="6CB5E316" w:rsidR="00182C04" w:rsidRPr="00B759A3" w:rsidRDefault="00182C04" w:rsidP="00182C0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33,622</w:t>
            </w:r>
          </w:p>
        </w:tc>
        <w:tc>
          <w:tcPr>
            <w:tcW w:w="151" w:type="pct"/>
          </w:tcPr>
          <w:p w14:paraId="08AFDFAF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E250301" w14:textId="2B89FCE0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6,862</w:t>
            </w:r>
          </w:p>
        </w:tc>
        <w:tc>
          <w:tcPr>
            <w:tcW w:w="135" w:type="pct"/>
          </w:tcPr>
          <w:p w14:paraId="4CF133AD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C58466B" w14:textId="2D916081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28,997</w:t>
            </w:r>
          </w:p>
        </w:tc>
        <w:tc>
          <w:tcPr>
            <w:tcW w:w="147" w:type="pct"/>
          </w:tcPr>
          <w:p w14:paraId="41925727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6265CAB" w14:textId="0D0167B2" w:rsidR="00182C04" w:rsidRPr="00B759A3" w:rsidRDefault="00182C04" w:rsidP="0018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C04" w:rsidRPr="00B759A3" w14:paraId="163A24A1" w14:textId="77777777" w:rsidTr="008A2E70">
        <w:trPr>
          <w:trHeight w:val="407"/>
        </w:trPr>
        <w:tc>
          <w:tcPr>
            <w:tcW w:w="1988" w:type="pct"/>
          </w:tcPr>
          <w:p w14:paraId="551F714E" w14:textId="3F520BBA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324AAC75" w14:textId="6FF1B756" w:rsidR="00182C04" w:rsidRPr="00B759A3" w:rsidRDefault="00182C04" w:rsidP="00182C0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14,220</w:t>
            </w:r>
          </w:p>
        </w:tc>
        <w:tc>
          <w:tcPr>
            <w:tcW w:w="151" w:type="pct"/>
          </w:tcPr>
          <w:p w14:paraId="75C6C64A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5B1F127" w14:textId="6E9BE8A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35" w:type="pct"/>
          </w:tcPr>
          <w:p w14:paraId="767D5123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09EA21A" w14:textId="771E47A8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7" w:type="pct"/>
          </w:tcPr>
          <w:p w14:paraId="20BD98FD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4A2D7B6" w14:textId="690FB263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182C04" w:rsidRPr="00B759A3" w14:paraId="483F3E7F" w14:textId="77777777" w:rsidTr="008A2E70">
        <w:trPr>
          <w:trHeight w:val="407"/>
        </w:trPr>
        <w:tc>
          <w:tcPr>
            <w:tcW w:w="1988" w:type="pct"/>
          </w:tcPr>
          <w:p w14:paraId="10BD64A2" w14:textId="13EC8433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B759A3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4CCA439D" w14:textId="0CD2C822" w:rsidR="00182C04" w:rsidRPr="00B759A3" w:rsidRDefault="00182C04" w:rsidP="00182C0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261,238</w:t>
            </w:r>
          </w:p>
        </w:tc>
        <w:tc>
          <w:tcPr>
            <w:tcW w:w="151" w:type="pct"/>
          </w:tcPr>
          <w:p w14:paraId="0690B0AF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7D6EA76" w14:textId="270F58B6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67,541</w:t>
            </w:r>
          </w:p>
        </w:tc>
        <w:tc>
          <w:tcPr>
            <w:tcW w:w="135" w:type="pct"/>
          </w:tcPr>
          <w:p w14:paraId="0AED9640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7A9BF95" w14:textId="0F3AA92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261,238</w:t>
            </w:r>
          </w:p>
        </w:tc>
        <w:tc>
          <w:tcPr>
            <w:tcW w:w="147" w:type="pct"/>
          </w:tcPr>
          <w:p w14:paraId="2627A906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A8C0240" w14:textId="73107893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67,541</w:t>
            </w:r>
          </w:p>
        </w:tc>
      </w:tr>
    </w:tbl>
    <w:p w14:paraId="4A3A2791" w14:textId="77777777" w:rsidR="00C97087" w:rsidRPr="00B759A3" w:rsidRDefault="00C97087" w:rsidP="0049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</w:rPr>
      </w:pPr>
    </w:p>
    <w:p w14:paraId="3D22B16B" w14:textId="45CE0CAC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C5CBC" w:rsidRPr="00B759A3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B759A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759A3">
        <w:rPr>
          <w:rFonts w:asciiTheme="majorBidi" w:hAnsiTheme="majorBidi"/>
          <w:b/>
          <w:bCs/>
          <w:sz w:val="30"/>
          <w:szCs w:val="30"/>
          <w:cs/>
        </w:rPr>
        <w:t>การบริหารจัดการทุน</w:t>
      </w:r>
    </w:p>
    <w:p w14:paraId="76FD364D" w14:textId="7777777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191F68" w14:textId="7CFADFB9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B759A3">
        <w:rPr>
          <w:rFonts w:ascii="Angsana New" w:hAnsi="Angsana New" w:hint="cs"/>
          <w:sz w:val="30"/>
          <w:szCs w:val="30"/>
          <w:cs/>
        </w:rPr>
        <w:t>ความเช</w:t>
      </w:r>
      <w:r w:rsidRPr="00B759A3"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B759A3">
        <w:rPr>
          <w:rFonts w:ascii="Angsana New" w:hAnsi="Angsana New" w:hint="cs"/>
          <w:sz w:val="30"/>
          <w:szCs w:val="30"/>
          <w:cs/>
        </w:rPr>
        <w:t>มั่นขอ</w:t>
      </w:r>
      <w:r w:rsidRPr="00B759A3">
        <w:rPr>
          <w:rFonts w:ascii="Angsana New" w:hAnsi="Angsana New"/>
          <w:sz w:val="30"/>
          <w:szCs w:val="30"/>
          <w:cs/>
        </w:rPr>
        <w:t>งนักลงทุ</w:t>
      </w:r>
      <w:r w:rsidRPr="00B759A3">
        <w:rPr>
          <w:rFonts w:ascii="Angsana New" w:hAnsi="Angsana New" w:hint="cs"/>
          <w:sz w:val="30"/>
          <w:szCs w:val="30"/>
          <w:cs/>
        </w:rPr>
        <w:t>น</w:t>
      </w:r>
      <w:r w:rsidRPr="00B759A3">
        <w:rPr>
          <w:rFonts w:ascii="Angsana New" w:hAnsi="Angsana New"/>
          <w:sz w:val="30"/>
          <w:szCs w:val="30"/>
          <w:cs/>
        </w:rPr>
        <w:t xml:space="preserve"> เจ้าหนี้และตลาด</w:t>
      </w:r>
      <w:r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B759A3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B759A3">
        <w:rPr>
          <w:rFonts w:ascii="Angsana New" w:hAnsi="Angsana New"/>
          <w:sz w:val="30"/>
          <w:szCs w:val="30"/>
          <w:cs/>
        </w:rPr>
        <w:t xml:space="preserve"> </w:t>
      </w:r>
      <w:r w:rsidR="007B4E90" w:rsidRPr="00B759A3">
        <w:rPr>
          <w:rFonts w:ascii="Angsana New" w:hAnsi="Angsana New" w:hint="cs"/>
          <w:sz w:val="30"/>
          <w:szCs w:val="30"/>
          <w:cs/>
        </w:rPr>
        <w:t>โดย</w:t>
      </w:r>
      <w:r w:rsidRPr="00B759A3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</w:t>
      </w:r>
      <w:r w:rsidRPr="00B759A3">
        <w:rPr>
          <w:rFonts w:ascii="Angsana New" w:hAnsi="Angsana New" w:hint="cs"/>
          <w:sz w:val="30"/>
          <w:szCs w:val="30"/>
          <w:cs/>
        </w:rPr>
        <w:t>าน</w:t>
      </w:r>
      <w:r w:rsidRPr="00B759A3">
        <w:rPr>
          <w:rFonts w:ascii="Angsana New" w:hAnsi="Angsana New"/>
          <w:sz w:val="30"/>
          <w:szCs w:val="30"/>
          <w:cs/>
        </w:rPr>
        <w:t>ต่อส่วนของเจ้าของรวม</w:t>
      </w:r>
      <w:r w:rsidR="00E26456" w:rsidRPr="00B759A3">
        <w:rPr>
          <w:rFonts w:ascii="Angsana New" w:hAnsi="Angsana New"/>
          <w:sz w:val="30"/>
          <w:szCs w:val="30"/>
        </w:rPr>
        <w:br/>
      </w:r>
      <w:r w:rsidR="007B4E90" w:rsidRPr="00B759A3">
        <w:rPr>
          <w:rFonts w:ascii="Angsana New" w:hAnsi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B759A3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194D7D9B" w14:textId="77777777" w:rsidR="00C97087" w:rsidRPr="00B759A3" w:rsidRDefault="00C9708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A8ABD0" w14:textId="13378857" w:rsidR="00BE0EC1" w:rsidRPr="00B759A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C5CBC" w:rsidRPr="00B759A3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B759A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759A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Pr="00B759A3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8D43869" w14:textId="4A4F7B1D" w:rsidR="00BE0EC1" w:rsidRPr="00B759A3" w:rsidRDefault="00BE0EC1" w:rsidP="005E0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096308" w:rsidRPr="00B759A3" w14:paraId="4E85130D" w14:textId="77777777">
        <w:trPr>
          <w:trHeight w:val="427"/>
          <w:tblHeader/>
        </w:trPr>
        <w:tc>
          <w:tcPr>
            <w:tcW w:w="1988" w:type="pct"/>
          </w:tcPr>
          <w:p w14:paraId="0E0ED5AE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6A28280F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195BBF7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858B785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308" w:rsidRPr="00B759A3" w14:paraId="6A7E3D90" w14:textId="77777777">
        <w:trPr>
          <w:trHeight w:val="417"/>
          <w:tblHeader/>
        </w:trPr>
        <w:tc>
          <w:tcPr>
            <w:tcW w:w="1988" w:type="pct"/>
          </w:tcPr>
          <w:p w14:paraId="6238BA3B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54D417A" w14:textId="50BF832F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2C04" w:rsidRPr="00B759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6FD5A934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2C91F75" w14:textId="42052E55" w:rsidR="00096308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28C8B72D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72813F0" w14:textId="155D66D8" w:rsidR="00096308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1791A8D2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063078" w14:textId="76292C30" w:rsidR="00096308" w:rsidRPr="00B759A3" w:rsidRDefault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96308" w:rsidRPr="00B759A3" w14:paraId="6BCF783C" w14:textId="77777777" w:rsidTr="005C4BB5">
        <w:trPr>
          <w:trHeight w:val="417"/>
          <w:tblHeader/>
        </w:trPr>
        <w:tc>
          <w:tcPr>
            <w:tcW w:w="1988" w:type="pct"/>
          </w:tcPr>
          <w:p w14:paraId="76CD4059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B2A9629" w14:textId="77777777" w:rsidR="00096308" w:rsidRPr="00B759A3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C04" w:rsidRPr="00B759A3" w14:paraId="2EC5EA51" w14:textId="77777777" w:rsidTr="008A2E70">
        <w:trPr>
          <w:trHeight w:val="407"/>
        </w:trPr>
        <w:tc>
          <w:tcPr>
            <w:tcW w:w="1988" w:type="pct"/>
          </w:tcPr>
          <w:p w14:paraId="45BD73A8" w14:textId="286DC879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  <w:vAlign w:val="bottom"/>
          </w:tcPr>
          <w:p w14:paraId="100ACB53" w14:textId="2BB069EE" w:rsidR="00182C04" w:rsidRPr="00B759A3" w:rsidRDefault="00182C04" w:rsidP="00182C0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926FA16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754C3AF" w14:textId="0A95B0E8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9E3D210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3FE8036" w14:textId="094A8324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896DA3" w14:textId="77777777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43FCDC5" w14:textId="7A9A375A" w:rsidR="00182C04" w:rsidRPr="00B759A3" w:rsidRDefault="00182C04" w:rsidP="001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F38" w:rsidRPr="00B759A3" w14:paraId="4B459D97" w14:textId="77777777" w:rsidTr="002D1507">
        <w:trPr>
          <w:trHeight w:val="407"/>
        </w:trPr>
        <w:tc>
          <w:tcPr>
            <w:tcW w:w="1988" w:type="pct"/>
          </w:tcPr>
          <w:p w14:paraId="6B3AF61D" w14:textId="262B559A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vAlign w:val="bottom"/>
          </w:tcPr>
          <w:p w14:paraId="50009731" w14:textId="677FC50B" w:rsidR="00517F38" w:rsidRPr="00B759A3" w:rsidRDefault="00517F38" w:rsidP="00517F3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  <w:tc>
          <w:tcPr>
            <w:tcW w:w="151" w:type="pct"/>
          </w:tcPr>
          <w:p w14:paraId="41B518EE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B8A2C0A" w14:textId="2BB71781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  <w:tc>
          <w:tcPr>
            <w:tcW w:w="135" w:type="pct"/>
          </w:tcPr>
          <w:p w14:paraId="5EC863B5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8A5FC0F" w14:textId="2A0D87E8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2,551</w:t>
            </w:r>
          </w:p>
        </w:tc>
        <w:tc>
          <w:tcPr>
            <w:tcW w:w="147" w:type="pct"/>
          </w:tcPr>
          <w:p w14:paraId="22C3951B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43BF57D" w14:textId="6423932A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</w:tr>
      <w:tr w:rsidR="00517F38" w:rsidRPr="00B759A3" w14:paraId="2AF82496" w14:textId="77777777" w:rsidTr="002D1507">
        <w:trPr>
          <w:trHeight w:val="407"/>
        </w:trPr>
        <w:tc>
          <w:tcPr>
            <w:tcW w:w="1988" w:type="pct"/>
          </w:tcPr>
          <w:p w14:paraId="37F64985" w14:textId="51EB8AB8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48" w:type="pct"/>
          </w:tcPr>
          <w:p w14:paraId="7E6F36C0" w14:textId="167481AE" w:rsidR="00517F38" w:rsidRPr="00B759A3" w:rsidRDefault="008814A0" w:rsidP="00517F3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</w:t>
            </w:r>
            <w:r w:rsidR="00771818"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51" w:type="pct"/>
          </w:tcPr>
          <w:p w14:paraId="0B944FE0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3C8FC0C" w14:textId="7BF86797" w:rsidR="00517F38" w:rsidRPr="00B759A3" w:rsidRDefault="00BD3F8F" w:rsidP="0088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814A0" w:rsidRPr="00B759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135" w:type="pct"/>
          </w:tcPr>
          <w:p w14:paraId="607A30A0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A842EA" w14:textId="6997C914" w:rsidR="00517F38" w:rsidRPr="00B759A3" w:rsidRDefault="00193464" w:rsidP="0019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1BEE37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E8E7A57" w14:textId="13AFD02E" w:rsidR="00517F38" w:rsidRPr="00B759A3" w:rsidRDefault="00BD3F8F" w:rsidP="00BD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7,852</w:t>
            </w:r>
          </w:p>
        </w:tc>
      </w:tr>
      <w:tr w:rsidR="002D1507" w:rsidRPr="00B759A3" w14:paraId="54B736FF" w14:textId="77777777" w:rsidTr="002D1507">
        <w:trPr>
          <w:trHeight w:val="407"/>
        </w:trPr>
        <w:tc>
          <w:tcPr>
            <w:tcW w:w="1988" w:type="pct"/>
          </w:tcPr>
          <w:p w14:paraId="0CF58037" w14:textId="7E979754" w:rsidR="002D1507" w:rsidRPr="00B759A3" w:rsidRDefault="00D46E1C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/>
                <w:sz w:val="30"/>
                <w:szCs w:val="30"/>
                <w:cs/>
              </w:rPr>
              <w:t>สัญญา</w:t>
            </w:r>
            <w:r w:rsidRPr="00B759A3">
              <w:rPr>
                <w:rFonts w:asciiTheme="majorBidi" w:hAnsi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1448649" w14:textId="0D70C640" w:rsidR="002D1507" w:rsidRPr="00B759A3" w:rsidRDefault="005422E8" w:rsidP="00517F3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71E50"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75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035</w:t>
            </w:r>
          </w:p>
        </w:tc>
        <w:tc>
          <w:tcPr>
            <w:tcW w:w="151" w:type="pct"/>
          </w:tcPr>
          <w:p w14:paraId="7CE08338" w14:textId="77777777" w:rsidR="002D1507" w:rsidRPr="00B759A3" w:rsidRDefault="002D1507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C170057" w14:textId="736993C4" w:rsidR="002D1507" w:rsidRPr="00B759A3" w:rsidRDefault="00971E50" w:rsidP="0088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422E8" w:rsidRPr="00B759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422E8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2974F355" w14:textId="77777777" w:rsidR="002D1507" w:rsidRPr="00B759A3" w:rsidRDefault="002D1507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6A7C2AC" w14:textId="4C8C8E67" w:rsidR="002D1507" w:rsidRPr="00B759A3" w:rsidRDefault="00971E50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  <w:tc>
          <w:tcPr>
            <w:tcW w:w="147" w:type="pct"/>
          </w:tcPr>
          <w:p w14:paraId="6CE3FC33" w14:textId="77777777" w:rsidR="002D1507" w:rsidRPr="00B759A3" w:rsidRDefault="002D1507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14F27D1" w14:textId="78045340" w:rsidR="002D1507" w:rsidRPr="00B759A3" w:rsidRDefault="00971E50" w:rsidP="00D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</w:tr>
      <w:tr w:rsidR="00517F38" w:rsidRPr="00B759A3" w14:paraId="39E2A515" w14:textId="77777777" w:rsidTr="00517F38">
        <w:trPr>
          <w:trHeight w:val="407"/>
        </w:trPr>
        <w:tc>
          <w:tcPr>
            <w:tcW w:w="1988" w:type="pct"/>
          </w:tcPr>
          <w:p w14:paraId="79BAE08A" w14:textId="339E7E59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1451A67" w14:textId="2D518A0B" w:rsidR="00517F38" w:rsidRPr="00B759A3" w:rsidRDefault="00517F38" w:rsidP="00517F3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7E1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23C4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51" w:type="pct"/>
          </w:tcPr>
          <w:p w14:paraId="23129618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B14E4CC" w14:textId="3658ADEA" w:rsidR="00517F38" w:rsidRPr="00B759A3" w:rsidRDefault="00A807F1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D3F8F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17F3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23C4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135" w:type="pct"/>
          </w:tcPr>
          <w:p w14:paraId="0B9A23EE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3610F51" w14:textId="7EFF52DF" w:rsidR="00517F38" w:rsidRPr="00B759A3" w:rsidRDefault="00193464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17F3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147" w:type="pct"/>
          </w:tcPr>
          <w:p w14:paraId="2D95768F" w14:textId="77777777" w:rsidR="00517F38" w:rsidRPr="00B759A3" w:rsidRDefault="00517F38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9F22783" w14:textId="0BA47F79" w:rsidR="00517F38" w:rsidRPr="00B759A3" w:rsidRDefault="00BD3F8F" w:rsidP="0051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517F38"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</w:tr>
    </w:tbl>
    <w:p w14:paraId="55512500" w14:textId="77777777" w:rsidR="00347760" w:rsidRPr="00B759A3" w:rsidRDefault="00347760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248B072" w14:textId="77777777" w:rsidR="00C302D4" w:rsidRPr="00B759A3" w:rsidRDefault="00CF160E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B759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B759A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759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="00182C04" w:rsidRPr="00B759A3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="00182C04" w:rsidRPr="00B759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="00182C04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>มีหนังสือค้ำประกัน</w:t>
      </w:r>
      <w:r w:rsidR="00E760BA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กับ</w:t>
      </w:r>
      <w:r w:rsidR="00182C04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>สถาบันการเงิน</w:t>
      </w:r>
      <w:r w:rsidR="00C36103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หลาย</w:t>
      </w:r>
      <w:r w:rsidR="00F419BC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แห่งออกให้แก่การไฟฟ้าส่วนภูมิภาค</w:t>
      </w:r>
      <w:r w:rsidR="00A80797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เพื่อการใช้ไฟฟ้าจำนวน </w:t>
      </w:r>
      <w:r w:rsidR="00A80797" w:rsidRPr="00B759A3">
        <w:rPr>
          <w:rFonts w:asciiTheme="majorBidi" w:hAnsiTheme="majorBidi" w:cs="Angsana New"/>
          <w:sz w:val="30"/>
          <w:szCs w:val="30"/>
          <w:lang w:val="en-US" w:bidi="th-TH"/>
        </w:rPr>
        <w:t xml:space="preserve">1.8 </w:t>
      </w:r>
      <w:r w:rsidR="00A80797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0534D6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ออกให้แก่การไฟฟ้านครหลวงเพื่อการใช้ไฟฟ้าจำนวน </w:t>
      </w:r>
      <w:r w:rsidR="000534D6" w:rsidRPr="00B759A3">
        <w:rPr>
          <w:rFonts w:asciiTheme="majorBidi" w:hAnsiTheme="majorBidi" w:cs="Angsana New"/>
          <w:sz w:val="30"/>
          <w:szCs w:val="30"/>
          <w:lang w:val="en-US" w:bidi="th-TH"/>
        </w:rPr>
        <w:t xml:space="preserve">0.7 </w:t>
      </w:r>
      <w:r w:rsidR="000534D6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182C04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5C3DA2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>ออกให้แก่</w:t>
      </w:r>
      <w:r w:rsidR="00204953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>คณะกรรมการคุ้มครองผู้บริโภค</w:t>
      </w:r>
      <w:r w:rsidR="00204953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</w:t>
      </w:r>
      <w:r w:rsidR="000313CF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>ค้ำประกันการประกอบธุรกิจตลาดแบบทางตรง</w:t>
      </w:r>
      <w:r w:rsidR="005C3DA2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>จำนวน 0.</w:t>
      </w:r>
      <w:r w:rsidR="00204953" w:rsidRPr="00B759A3">
        <w:rPr>
          <w:rFonts w:asciiTheme="majorBidi" w:hAnsiTheme="majorBidi" w:cs="Angsana New"/>
          <w:sz w:val="30"/>
          <w:szCs w:val="30"/>
          <w:lang w:val="en-US" w:bidi="th-TH"/>
        </w:rPr>
        <w:t>03</w:t>
      </w:r>
      <w:r w:rsidR="005C3DA2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</w:t>
      </w:r>
      <w:r w:rsidR="005C3DA2" w:rsidRPr="00B759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C3DA2" w:rsidRPr="00B759A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และออกให้มหาวิทยาลัยมหิดล (คณะทันตแพทยศาสตร์) </w:t>
      </w:r>
      <w:r w:rsidR="00E760BA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เพื่อค้ำประกันการซื้อขายสินค้าจำนวน </w:t>
      </w:r>
      <w:r w:rsidR="00E760BA" w:rsidRPr="00B759A3">
        <w:rPr>
          <w:rFonts w:asciiTheme="majorBidi" w:hAnsiTheme="majorBidi" w:cs="Angsana New"/>
          <w:sz w:val="30"/>
          <w:szCs w:val="30"/>
          <w:lang w:val="en-US" w:bidi="th-TH"/>
        </w:rPr>
        <w:t>0.</w:t>
      </w:r>
      <w:r w:rsidR="00637649" w:rsidRPr="00B759A3">
        <w:rPr>
          <w:rFonts w:asciiTheme="majorBidi" w:hAnsiTheme="majorBidi" w:cs="Angsana New"/>
          <w:sz w:val="30"/>
          <w:szCs w:val="30"/>
          <w:lang w:val="en-US" w:bidi="th-TH"/>
        </w:rPr>
        <w:t>07</w:t>
      </w:r>
      <w:r w:rsidR="00E760BA" w:rsidRPr="00B759A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E760BA" w:rsidRPr="00B759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ล้านบาท </w:t>
      </w:r>
      <w:bookmarkStart w:id="5" w:name="_Hlk39513395"/>
      <w:r w:rsidR="00182C04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97087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2567</w:t>
      </w:r>
      <w:r w:rsidR="00182C04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:</w:t>
      </w:r>
      <w:r w:rsidR="00C97087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62000A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กลุ่ม</w:t>
      </w:r>
      <w:r w:rsidR="001E19A2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บริษัท</w:t>
      </w:r>
      <w:r w:rsidR="00B739AE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มีหนังสือค้ำประกันที่สถาบันการเงินแห่งหนึ่ง</w:t>
      </w:r>
      <w:r w:rsidR="00061753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ออกให้แก่การ</w:t>
      </w:r>
      <w:r w:rsidR="00CD3069" w:rsidRPr="00B759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ไฟฟ้าส่วนภูมิภาค</w:t>
      </w:r>
      <w:r w:rsidRPr="00B759A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เพื่อการใช้ไฟฟ้าจำนวน </w:t>
      </w:r>
      <w:r w:rsidR="00CD3069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E760BA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D3069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B759A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bookmarkEnd w:id="5"/>
      <w:r w:rsidR="00CD3069" w:rsidRPr="00B759A3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CD3069" w:rsidRPr="00B759A3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และออกให้แก่การไฟฟ้านครหลวงเพื่อการใช้ไฟฟ้าจำนวน </w:t>
      </w:r>
      <w:r w:rsidR="00CD3069" w:rsidRPr="00B759A3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0.9</w:t>
      </w:r>
      <w:r w:rsidR="00CD3069" w:rsidRPr="00B759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CD3069" w:rsidRPr="00B759A3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182C04" w:rsidRPr="00B759A3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)</w:t>
      </w:r>
    </w:p>
    <w:p w14:paraId="08E8B042" w14:textId="77777777" w:rsidR="00C302D4" w:rsidRPr="00B759A3" w:rsidRDefault="00C302D4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132848B" w14:textId="77777777" w:rsidR="00564F99" w:rsidRPr="00B759A3" w:rsidRDefault="00564F99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A3E1CB" w14:textId="77777777" w:rsidR="00564F99" w:rsidRPr="00B759A3" w:rsidRDefault="00564F99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BED9C1" w14:textId="77777777" w:rsidR="00564F99" w:rsidRPr="00B759A3" w:rsidRDefault="00564F99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D28A82C" w14:textId="77777777" w:rsidR="00564F99" w:rsidRPr="00B759A3" w:rsidRDefault="00564F99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555410F" w14:textId="77777777" w:rsidR="00564F99" w:rsidRPr="00B759A3" w:rsidRDefault="00564F99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A03CB69" w14:textId="77777777" w:rsidR="00564F99" w:rsidRPr="00B759A3" w:rsidRDefault="00564F99" w:rsidP="00C302D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07F932E" w14:textId="77777777" w:rsidR="00564F99" w:rsidRPr="00B759A3" w:rsidRDefault="00564F99" w:rsidP="00B27992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inorBidi"/>
          <w:sz w:val="30"/>
          <w:szCs w:val="38"/>
          <w:lang w:bidi="th-TH"/>
        </w:rPr>
      </w:pPr>
    </w:p>
    <w:p w14:paraId="1F0E89F0" w14:textId="356DD79B" w:rsidR="009F3448" w:rsidRPr="00B759A3" w:rsidRDefault="00C302D4" w:rsidP="00C30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lastRenderedPageBreak/>
        <w:t>28</w:t>
      </w:r>
      <w:r w:rsidR="001A5F92" w:rsidRPr="00B759A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5F92" w:rsidRPr="00B759A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  <w:r w:rsidR="001A5F92" w:rsidRPr="00B759A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ED33EF0" w14:textId="0E265940" w:rsidR="000E200E" w:rsidRPr="00B759A3" w:rsidRDefault="00453C5C" w:rsidP="000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br/>
      </w:r>
      <w:r w:rsidR="00EF043F" w:rsidRPr="00B759A3">
        <w:rPr>
          <w:rFonts w:ascii="Angsana New" w:hAnsi="Angsana New" w:hint="cs"/>
          <w:sz w:val="30"/>
          <w:szCs w:val="30"/>
          <w:cs/>
        </w:rPr>
        <w:t xml:space="preserve">บริษัท ซีดีไอพี </w:t>
      </w:r>
      <w:r w:rsidR="00EF043F" w:rsidRPr="00B759A3">
        <w:rPr>
          <w:rFonts w:ascii="Angsana New" w:hAnsi="Angsana New"/>
          <w:sz w:val="30"/>
          <w:szCs w:val="30"/>
        </w:rPr>
        <w:t>(</w:t>
      </w:r>
      <w:r w:rsidR="00EF043F" w:rsidRPr="00B759A3">
        <w:rPr>
          <w:rFonts w:ascii="Angsana New" w:hAnsi="Angsana New" w:hint="cs"/>
          <w:sz w:val="30"/>
          <w:szCs w:val="30"/>
          <w:cs/>
        </w:rPr>
        <w:t>ประเทศไทย</w:t>
      </w:r>
      <w:r w:rsidR="00EF043F" w:rsidRPr="00B759A3">
        <w:rPr>
          <w:rFonts w:ascii="Angsana New" w:hAnsi="Angsana New"/>
          <w:sz w:val="30"/>
          <w:szCs w:val="30"/>
        </w:rPr>
        <w:t xml:space="preserve">) </w:t>
      </w:r>
      <w:r w:rsidR="00EF043F" w:rsidRPr="00B759A3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EF043F" w:rsidRPr="00B759A3">
        <w:rPr>
          <w:rFonts w:ascii="Angsana New" w:hAnsi="Angsana New"/>
          <w:sz w:val="30"/>
          <w:szCs w:val="30"/>
        </w:rPr>
        <w:t>(</w:t>
      </w:r>
      <w:r w:rsidR="00EF043F" w:rsidRPr="00B759A3">
        <w:rPr>
          <w:rFonts w:ascii="Angsana New" w:hAnsi="Angsana New" w:hint="cs"/>
          <w:sz w:val="30"/>
          <w:szCs w:val="30"/>
          <w:cs/>
        </w:rPr>
        <w:t>มหาชน</w:t>
      </w:r>
      <w:r w:rsidR="00EF043F" w:rsidRPr="00B759A3">
        <w:rPr>
          <w:rFonts w:ascii="Angsana New" w:hAnsi="Angsana New"/>
          <w:sz w:val="30"/>
          <w:szCs w:val="30"/>
        </w:rPr>
        <w:t>)</w:t>
      </w:r>
      <w:r w:rsidR="00EF043F" w:rsidRPr="00B759A3">
        <w:rPr>
          <w:rFonts w:ascii="Angsana New" w:hAnsi="Angsana New" w:hint="cs"/>
          <w:sz w:val="30"/>
          <w:szCs w:val="30"/>
          <w:cs/>
        </w:rPr>
        <w:t xml:space="preserve"> ซึ่งเป็น</w:t>
      </w:r>
      <w:r w:rsidR="006D2BCB" w:rsidRPr="00B759A3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="00EF043F" w:rsidRPr="00B759A3">
        <w:rPr>
          <w:rFonts w:ascii="Angsana New" w:hAnsi="Angsana New" w:hint="cs"/>
          <w:sz w:val="30"/>
          <w:szCs w:val="30"/>
          <w:cs/>
        </w:rPr>
        <w:t>ของบริษัท</w:t>
      </w:r>
      <w:r w:rsidR="00125446" w:rsidRPr="00B759A3">
        <w:rPr>
          <w:rFonts w:ascii="Angsana New" w:hAnsi="Angsana New" w:hint="cs"/>
          <w:sz w:val="30"/>
          <w:szCs w:val="30"/>
          <w:cs/>
        </w:rPr>
        <w:t>ได้จดทะเบียนเพิ่มทุน</w:t>
      </w:r>
      <w:r w:rsidR="008C1D0F" w:rsidRPr="00B759A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25446" w:rsidRPr="00B759A3">
        <w:rPr>
          <w:rFonts w:ascii="Angsana New" w:hAnsi="Angsana New"/>
          <w:sz w:val="30"/>
          <w:szCs w:val="30"/>
        </w:rPr>
        <w:t xml:space="preserve">159.1 </w:t>
      </w:r>
      <w:r w:rsidR="00125446" w:rsidRPr="00B759A3">
        <w:rPr>
          <w:rFonts w:ascii="Angsana New" w:hAnsi="Angsana New" w:hint="cs"/>
          <w:sz w:val="30"/>
          <w:szCs w:val="30"/>
          <w:cs/>
        </w:rPr>
        <w:t xml:space="preserve">ล้านบาท จากเดิมจำนวน </w:t>
      </w:r>
      <w:r w:rsidR="008C1D0F" w:rsidRPr="00B759A3">
        <w:rPr>
          <w:rFonts w:ascii="Angsana New" w:hAnsi="Angsana New"/>
          <w:sz w:val="30"/>
          <w:szCs w:val="30"/>
        </w:rPr>
        <w:t xml:space="preserve">240 </w:t>
      </w:r>
      <w:r w:rsidR="008C1D0F" w:rsidRPr="00B759A3">
        <w:rPr>
          <w:rFonts w:ascii="Angsana New" w:hAnsi="Angsana New" w:hint="cs"/>
          <w:sz w:val="30"/>
          <w:szCs w:val="30"/>
          <w:cs/>
        </w:rPr>
        <w:t xml:space="preserve">ล้านหุ้น จำนวน </w:t>
      </w:r>
      <w:r w:rsidR="00125446" w:rsidRPr="00B759A3">
        <w:rPr>
          <w:rFonts w:ascii="Angsana New" w:hAnsi="Angsana New"/>
          <w:sz w:val="30"/>
          <w:szCs w:val="30"/>
        </w:rPr>
        <w:t>120</w:t>
      </w:r>
      <w:r w:rsidR="007F0AE5" w:rsidRPr="00B759A3">
        <w:rPr>
          <w:rFonts w:ascii="Angsana New" w:hAnsi="Angsana New"/>
          <w:sz w:val="30"/>
          <w:szCs w:val="30"/>
        </w:rPr>
        <w:t xml:space="preserve">.0 </w:t>
      </w:r>
      <w:r w:rsidR="007F0AE5" w:rsidRPr="00B759A3">
        <w:rPr>
          <w:rFonts w:ascii="Angsana New" w:hAnsi="Angsana New" w:hint="cs"/>
          <w:sz w:val="30"/>
          <w:szCs w:val="30"/>
          <w:cs/>
        </w:rPr>
        <w:t>ล้านบาท เป็นทุนจดทะเบียนใหม่</w:t>
      </w:r>
      <w:r w:rsidR="008C1D0F" w:rsidRPr="00B759A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F0AE5" w:rsidRPr="00B759A3">
        <w:rPr>
          <w:rFonts w:ascii="Angsana New" w:hAnsi="Angsana New"/>
          <w:sz w:val="30"/>
          <w:szCs w:val="30"/>
        </w:rPr>
        <w:t xml:space="preserve">279.1 </w:t>
      </w:r>
      <w:r w:rsidR="007F0AE5" w:rsidRPr="00B759A3">
        <w:rPr>
          <w:rFonts w:ascii="Angsana New" w:hAnsi="Angsana New" w:hint="cs"/>
          <w:sz w:val="30"/>
          <w:szCs w:val="30"/>
          <w:cs/>
        </w:rPr>
        <w:t>ล้าน</w:t>
      </w:r>
      <w:r w:rsidR="00F64733" w:rsidRPr="00B759A3">
        <w:rPr>
          <w:rFonts w:ascii="Angsana New" w:hAnsi="Angsana New" w:hint="cs"/>
          <w:sz w:val="30"/>
          <w:szCs w:val="30"/>
          <w:cs/>
        </w:rPr>
        <w:t>บ</w:t>
      </w:r>
      <w:r w:rsidR="007F0AE5" w:rsidRPr="00B759A3">
        <w:rPr>
          <w:rFonts w:ascii="Angsana New" w:hAnsi="Angsana New" w:hint="cs"/>
          <w:sz w:val="30"/>
          <w:szCs w:val="30"/>
          <w:cs/>
        </w:rPr>
        <w:t>าท โดยออกหุ้นสามัญ</w:t>
      </w:r>
      <w:r w:rsidR="00F64733" w:rsidRPr="00B759A3">
        <w:rPr>
          <w:rFonts w:ascii="Angsana New" w:hAnsi="Angsana New" w:hint="cs"/>
          <w:sz w:val="30"/>
          <w:szCs w:val="30"/>
          <w:cs/>
        </w:rPr>
        <w:t xml:space="preserve">เพิ่มทุนจำนวน </w:t>
      </w:r>
      <w:r w:rsidR="00F64733" w:rsidRPr="00B759A3">
        <w:rPr>
          <w:rFonts w:ascii="Angsana New" w:hAnsi="Angsana New"/>
          <w:sz w:val="30"/>
          <w:szCs w:val="30"/>
        </w:rPr>
        <w:t xml:space="preserve">318.2 </w:t>
      </w:r>
      <w:r w:rsidR="00F64733" w:rsidRPr="00B759A3">
        <w:rPr>
          <w:rFonts w:ascii="Angsana New" w:hAnsi="Angsana New" w:hint="cs"/>
          <w:sz w:val="30"/>
          <w:szCs w:val="30"/>
          <w:cs/>
        </w:rPr>
        <w:t>ล้าน</w:t>
      </w:r>
      <w:r w:rsidR="00FE3788" w:rsidRPr="00B759A3">
        <w:rPr>
          <w:rFonts w:ascii="Angsana New" w:hAnsi="Angsana New" w:hint="cs"/>
          <w:sz w:val="30"/>
          <w:szCs w:val="30"/>
          <w:cs/>
        </w:rPr>
        <w:t xml:space="preserve">หุ้น จากเดิม </w:t>
      </w:r>
      <w:r w:rsidR="00FE3788" w:rsidRPr="00B759A3">
        <w:rPr>
          <w:rFonts w:ascii="Angsana New" w:hAnsi="Angsana New"/>
          <w:sz w:val="30"/>
          <w:szCs w:val="30"/>
        </w:rPr>
        <w:t>240</w:t>
      </w:r>
      <w:r w:rsidR="00C302D4" w:rsidRPr="00B759A3">
        <w:rPr>
          <w:rFonts w:ascii="Angsana New" w:hAnsi="Angsana New"/>
          <w:sz w:val="30"/>
          <w:szCs w:val="30"/>
        </w:rPr>
        <w:t>.0</w:t>
      </w:r>
      <w:r w:rsidR="00FE3788" w:rsidRPr="00B759A3">
        <w:rPr>
          <w:rFonts w:ascii="Angsana New" w:hAnsi="Angsana New"/>
          <w:sz w:val="30"/>
          <w:szCs w:val="30"/>
        </w:rPr>
        <w:t xml:space="preserve"> </w:t>
      </w:r>
      <w:r w:rsidR="00FE3788" w:rsidRPr="00B759A3">
        <w:rPr>
          <w:rFonts w:ascii="Angsana New" w:hAnsi="Angsana New" w:hint="cs"/>
          <w:sz w:val="30"/>
          <w:szCs w:val="30"/>
          <w:cs/>
        </w:rPr>
        <w:t>ล</w:t>
      </w:r>
      <w:r w:rsidR="00701D03" w:rsidRPr="00B759A3">
        <w:rPr>
          <w:rFonts w:ascii="Angsana New" w:hAnsi="Angsana New" w:hint="cs"/>
          <w:sz w:val="30"/>
          <w:szCs w:val="30"/>
          <w:cs/>
        </w:rPr>
        <w:t xml:space="preserve">้านหุ้น เป็นหุ้นที่ชำระใหม่จำนวน </w:t>
      </w:r>
      <w:r w:rsidR="00701D03" w:rsidRPr="00B759A3">
        <w:rPr>
          <w:rFonts w:ascii="Angsana New" w:hAnsi="Angsana New"/>
          <w:sz w:val="30"/>
          <w:szCs w:val="30"/>
        </w:rPr>
        <w:t xml:space="preserve">558.2 </w:t>
      </w:r>
      <w:r w:rsidR="00701D03" w:rsidRPr="00B759A3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="00701D03" w:rsidRPr="00B759A3">
        <w:rPr>
          <w:rFonts w:ascii="Angsana New" w:hAnsi="Angsana New"/>
          <w:sz w:val="30"/>
          <w:szCs w:val="30"/>
        </w:rPr>
        <w:t xml:space="preserve">0.5 </w:t>
      </w:r>
      <w:r w:rsidR="008D51FA" w:rsidRPr="00B759A3">
        <w:rPr>
          <w:rFonts w:ascii="Angsana New" w:hAnsi="Angsana New" w:hint="cs"/>
          <w:sz w:val="30"/>
          <w:szCs w:val="30"/>
          <w:cs/>
        </w:rPr>
        <w:t xml:space="preserve">บาท กับกระทรวงพาณิชย์แล้วเมื่อวันที่ </w:t>
      </w:r>
      <w:r w:rsidR="008D51FA" w:rsidRPr="00B759A3">
        <w:rPr>
          <w:rFonts w:ascii="Angsana New" w:hAnsi="Angsana New"/>
          <w:sz w:val="30"/>
          <w:szCs w:val="30"/>
        </w:rPr>
        <w:t xml:space="preserve">8 </w:t>
      </w:r>
      <w:r w:rsidR="008D51FA" w:rsidRPr="00B759A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D51FA" w:rsidRPr="00B759A3">
        <w:rPr>
          <w:rFonts w:ascii="Angsana New" w:hAnsi="Angsana New"/>
          <w:sz w:val="30"/>
          <w:szCs w:val="30"/>
        </w:rPr>
        <w:t>2569</w:t>
      </w:r>
    </w:p>
    <w:p w14:paraId="20409BF8" w14:textId="79225B5F" w:rsidR="00453C5C" w:rsidRPr="00B759A3" w:rsidRDefault="00453C5C" w:rsidP="006B69F0">
      <w:pPr>
        <w:pStyle w:val="block"/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38B2B5D" w14:textId="44CEEE5F" w:rsidR="00DE136C" w:rsidRPr="00B759A3" w:rsidRDefault="00005DF3" w:rsidP="00005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759A3">
        <w:rPr>
          <w:rFonts w:ascii="Angsana New" w:hAnsi="Angsana New"/>
          <w:sz w:val="30"/>
          <w:szCs w:val="30"/>
        </w:rPr>
        <w:t xml:space="preserve">1 </w:t>
      </w:r>
      <w:r w:rsidRPr="00B759A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759A3">
        <w:rPr>
          <w:rFonts w:ascii="Angsana New" w:hAnsi="Angsana New"/>
          <w:sz w:val="30"/>
          <w:szCs w:val="30"/>
        </w:rPr>
        <w:t xml:space="preserve">2569 </w:t>
      </w:r>
      <w:r w:rsidRPr="00B759A3">
        <w:rPr>
          <w:rFonts w:ascii="Angsana New" w:hAnsi="Angsana New" w:hint="cs"/>
          <w:sz w:val="30"/>
          <w:szCs w:val="30"/>
          <w:cs/>
        </w:rPr>
        <w:t>บริษัทเข้าทำสัญญาให้เช่า</w:t>
      </w:r>
      <w:r w:rsidR="00B54F29" w:rsidRPr="00B759A3">
        <w:rPr>
          <w:rFonts w:ascii="Angsana New" w:hAnsi="Angsana New" w:hint="cs"/>
          <w:sz w:val="30"/>
          <w:szCs w:val="30"/>
          <w:cs/>
        </w:rPr>
        <w:t>อาคาร</w:t>
      </w:r>
      <w:r w:rsidRPr="00B759A3">
        <w:rPr>
          <w:rFonts w:ascii="Angsana New" w:hAnsi="Angsana New" w:hint="cs"/>
          <w:sz w:val="30"/>
          <w:szCs w:val="30"/>
          <w:cs/>
        </w:rPr>
        <w:t xml:space="preserve">กับผู้บริหารสำคัญ </w:t>
      </w:r>
      <w:r w:rsidRPr="00B759A3">
        <w:rPr>
          <w:rFonts w:ascii="Angsana New" w:hAnsi="Angsana New"/>
          <w:sz w:val="30"/>
          <w:szCs w:val="30"/>
          <w:cs/>
        </w:rPr>
        <w:t xml:space="preserve">มีระยะเวลาเช่า </w:t>
      </w:r>
      <w:r w:rsidRPr="00B759A3">
        <w:rPr>
          <w:rFonts w:ascii="Angsana New" w:hAnsi="Angsana New"/>
          <w:sz w:val="30"/>
          <w:szCs w:val="30"/>
        </w:rPr>
        <w:t>10</w:t>
      </w:r>
      <w:r w:rsidRPr="00B759A3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B759A3">
        <w:rPr>
          <w:rFonts w:ascii="Angsana New" w:hAnsi="Angsana New"/>
          <w:sz w:val="30"/>
          <w:szCs w:val="30"/>
        </w:rPr>
        <w:br/>
        <w:t>1</w:t>
      </w:r>
      <w:r w:rsidRPr="00B759A3">
        <w:rPr>
          <w:rFonts w:ascii="Angsana New" w:hAnsi="Angsana New"/>
          <w:sz w:val="30"/>
          <w:szCs w:val="30"/>
          <w:cs/>
        </w:rPr>
        <w:t xml:space="preserve"> มกราคม </w:t>
      </w:r>
      <w:r w:rsidRPr="00B759A3">
        <w:rPr>
          <w:rFonts w:ascii="Angsana New" w:hAnsi="Angsana New"/>
          <w:sz w:val="30"/>
          <w:szCs w:val="30"/>
        </w:rPr>
        <w:t>2569</w:t>
      </w:r>
      <w:r w:rsidRPr="00B759A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759A3">
        <w:rPr>
          <w:rFonts w:ascii="Angsana New" w:hAnsi="Angsana New"/>
          <w:sz w:val="30"/>
          <w:szCs w:val="30"/>
        </w:rPr>
        <w:t>31</w:t>
      </w:r>
      <w:r w:rsidRPr="00B759A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759A3">
        <w:rPr>
          <w:rFonts w:ascii="Angsana New" w:hAnsi="Angsana New"/>
          <w:sz w:val="30"/>
          <w:szCs w:val="30"/>
        </w:rPr>
        <w:t>2578</w:t>
      </w:r>
      <w:r w:rsidRPr="00B759A3">
        <w:rPr>
          <w:rFonts w:ascii="Angsana New" w:hAnsi="Angsana New"/>
          <w:sz w:val="30"/>
          <w:szCs w:val="30"/>
          <w:cs/>
        </w:rPr>
        <w:t xml:space="preserve"> ในอัตราค่าเช่าเดือนละ </w:t>
      </w:r>
      <w:r w:rsidRPr="00B759A3">
        <w:rPr>
          <w:rFonts w:ascii="Angsana New" w:hAnsi="Angsana New"/>
          <w:sz w:val="30"/>
          <w:szCs w:val="30"/>
        </w:rPr>
        <w:t>51,500</w:t>
      </w:r>
      <w:r w:rsidRPr="00B759A3">
        <w:rPr>
          <w:rFonts w:ascii="Angsana New" w:hAnsi="Angsana New"/>
          <w:sz w:val="30"/>
          <w:szCs w:val="30"/>
          <w:cs/>
        </w:rPr>
        <w:t xml:space="preserve"> บาท ซึ่งอัตราค่าเช่าเพิ่มขึ้นร้อยละ </w:t>
      </w:r>
      <w:r w:rsidRPr="00B759A3">
        <w:rPr>
          <w:rFonts w:ascii="Angsana New" w:hAnsi="Angsana New"/>
          <w:sz w:val="30"/>
          <w:szCs w:val="30"/>
        </w:rPr>
        <w:t>10.0</w:t>
      </w:r>
      <w:r w:rsidRPr="00B759A3">
        <w:rPr>
          <w:rFonts w:ascii="Angsana New" w:hAnsi="Angsana New"/>
          <w:sz w:val="30"/>
          <w:szCs w:val="30"/>
          <w:cs/>
        </w:rPr>
        <w:t xml:space="preserve"> เป็นประจำทุก </w:t>
      </w:r>
      <w:r w:rsidRPr="00B759A3">
        <w:rPr>
          <w:rFonts w:ascii="Angsana New" w:hAnsi="Angsana New"/>
          <w:sz w:val="30"/>
          <w:szCs w:val="30"/>
        </w:rPr>
        <w:t>3</w:t>
      </w:r>
      <w:r w:rsidRPr="00B759A3">
        <w:rPr>
          <w:rFonts w:ascii="Angsana New" w:hAnsi="Angsana New"/>
          <w:sz w:val="30"/>
          <w:szCs w:val="30"/>
          <w:cs/>
        </w:rPr>
        <w:t xml:space="preserve"> ปี และผู้เช่าสามารถต่ออายุสัญญาเช่าได้อีกสองครั้งคราวละ </w:t>
      </w:r>
      <w:r w:rsidRPr="00B759A3">
        <w:rPr>
          <w:rFonts w:ascii="Angsana New" w:hAnsi="Angsana New"/>
          <w:sz w:val="30"/>
          <w:szCs w:val="30"/>
        </w:rPr>
        <w:t>10</w:t>
      </w:r>
      <w:r w:rsidRPr="00B759A3">
        <w:rPr>
          <w:rFonts w:ascii="Angsana New" w:hAnsi="Angsana New"/>
          <w:sz w:val="30"/>
          <w:szCs w:val="30"/>
          <w:cs/>
        </w:rPr>
        <w:t xml:space="preserve"> ปี</w:t>
      </w:r>
    </w:p>
    <w:p w14:paraId="7ECE8D80" w14:textId="77777777" w:rsidR="00531FDE" w:rsidRPr="00B759A3" w:rsidRDefault="00531FDE" w:rsidP="00005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D2B3381" w14:textId="1C33A51C" w:rsidR="00005DF3" w:rsidRPr="00B759A3" w:rsidRDefault="00B003E8" w:rsidP="0053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</w:t>
      </w:r>
      <w:r w:rsidR="00005DF3" w:rsidRPr="00B759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05DF3" w:rsidRPr="00B759A3">
        <w:rPr>
          <w:rFonts w:ascii="Angsana New" w:hAnsi="Angsana New"/>
          <w:sz w:val="30"/>
          <w:szCs w:val="30"/>
        </w:rPr>
        <w:t xml:space="preserve">27 </w:t>
      </w:r>
      <w:r w:rsidR="00005DF3" w:rsidRPr="00B759A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05DF3" w:rsidRPr="00B759A3">
        <w:rPr>
          <w:rFonts w:ascii="Angsana New" w:hAnsi="Angsana New"/>
          <w:sz w:val="30"/>
          <w:szCs w:val="30"/>
        </w:rPr>
        <w:t>2569</w:t>
      </w:r>
      <w:r w:rsidR="00531FDE" w:rsidRPr="00B759A3">
        <w:rPr>
          <w:rFonts w:ascii="Angsana New" w:hAnsi="Angsana New"/>
          <w:sz w:val="30"/>
          <w:szCs w:val="30"/>
        </w:rPr>
        <w:t xml:space="preserve"> </w:t>
      </w:r>
      <w:r w:rsidR="00531FDE" w:rsidRPr="00B759A3">
        <w:rPr>
          <w:rFonts w:ascii="Angsana New" w:hAnsi="Angsana New"/>
          <w:sz w:val="30"/>
          <w:szCs w:val="30"/>
          <w:cs/>
        </w:rPr>
        <w:t>คณะกรรมการบริษัท</w:t>
      </w:r>
      <w:r w:rsidR="00F57E1F" w:rsidRPr="00B759A3">
        <w:rPr>
          <w:rFonts w:ascii="Angsana New" w:hAnsi="Angsana New" w:hint="cs"/>
          <w:sz w:val="30"/>
          <w:szCs w:val="30"/>
          <w:cs/>
        </w:rPr>
        <w:t>มีมติเห็นชอบให</w:t>
      </w:r>
      <w:r w:rsidR="007310D8" w:rsidRPr="00B759A3">
        <w:rPr>
          <w:rFonts w:ascii="Angsana New" w:hAnsi="Angsana New" w:hint="cs"/>
          <w:sz w:val="30"/>
          <w:szCs w:val="30"/>
          <w:cs/>
        </w:rPr>
        <w:t>้เสนอต่อที่ประชุมสามัญผู้ถือหุ้น</w:t>
      </w:r>
      <w:r w:rsidR="0052582F" w:rsidRPr="00B759A3">
        <w:rPr>
          <w:rFonts w:ascii="Angsana New" w:hAnsi="Angsana New" w:hint="cs"/>
          <w:sz w:val="30"/>
          <w:szCs w:val="30"/>
          <w:cs/>
        </w:rPr>
        <w:t>พิจารณา</w:t>
      </w:r>
      <w:r w:rsidR="00DB6D92" w:rsidRPr="00B759A3">
        <w:rPr>
          <w:rFonts w:ascii="Angsana New" w:hAnsi="Angsana New" w:hint="cs"/>
          <w:sz w:val="30"/>
          <w:szCs w:val="30"/>
          <w:cs/>
        </w:rPr>
        <w:t>อนุมัติการจ่ายเงิน</w:t>
      </w:r>
      <w:r w:rsidR="00531FDE" w:rsidRPr="00B759A3">
        <w:rPr>
          <w:rFonts w:ascii="Angsana New" w:hAnsi="Angsana New"/>
          <w:sz w:val="30"/>
          <w:szCs w:val="30"/>
          <w:cs/>
        </w:rPr>
        <w:t xml:space="preserve">ปันผลในอัตราหุ้นละ </w:t>
      </w:r>
      <w:r w:rsidR="006E6E77" w:rsidRPr="00B759A3">
        <w:rPr>
          <w:rFonts w:ascii="Angsana New" w:hAnsi="Angsana New"/>
          <w:sz w:val="30"/>
          <w:szCs w:val="30"/>
        </w:rPr>
        <w:t>0.</w:t>
      </w:r>
      <w:r w:rsidR="005A6EAA" w:rsidRPr="00B759A3">
        <w:rPr>
          <w:rFonts w:ascii="Angsana New" w:hAnsi="Angsana New"/>
          <w:sz w:val="30"/>
          <w:szCs w:val="30"/>
        </w:rPr>
        <w:t>0474</w:t>
      </w:r>
      <w:r w:rsidR="00531FDE" w:rsidRPr="00B759A3">
        <w:rPr>
          <w:rFonts w:ascii="Angsana New" w:hAnsi="Angsana New"/>
          <w:sz w:val="30"/>
          <w:szCs w:val="30"/>
          <w:cs/>
        </w:rPr>
        <w:t xml:space="preserve"> บาท </w:t>
      </w:r>
      <w:r w:rsidR="00C51C5D" w:rsidRPr="00B759A3">
        <w:rPr>
          <w:rFonts w:ascii="Angsana New" w:hAnsi="Angsana New" w:hint="cs"/>
          <w:sz w:val="30"/>
          <w:szCs w:val="30"/>
          <w:cs/>
        </w:rPr>
        <w:t>สำหรับหุ้นสามัญ</w:t>
      </w:r>
      <w:r w:rsidR="00B27992" w:rsidRPr="00B759A3">
        <w:rPr>
          <w:rFonts w:ascii="Angsana New" w:hAnsi="Angsana New" w:hint="cs"/>
          <w:sz w:val="30"/>
          <w:szCs w:val="30"/>
          <w:cs/>
        </w:rPr>
        <w:t>จำนวน</w:t>
      </w:r>
      <w:r w:rsidR="00C51C5D" w:rsidRPr="00B759A3">
        <w:rPr>
          <w:rFonts w:ascii="Angsana New" w:hAnsi="Angsana New" w:hint="cs"/>
          <w:sz w:val="30"/>
          <w:szCs w:val="30"/>
          <w:cs/>
        </w:rPr>
        <w:t xml:space="preserve"> </w:t>
      </w:r>
      <w:r w:rsidR="005A6EAA" w:rsidRPr="00B759A3">
        <w:rPr>
          <w:rFonts w:ascii="Angsana New" w:hAnsi="Angsana New"/>
          <w:sz w:val="30"/>
          <w:szCs w:val="30"/>
        </w:rPr>
        <w:t>474.6</w:t>
      </w:r>
      <w:r w:rsidR="007E3FBA" w:rsidRPr="00B759A3">
        <w:rPr>
          <w:rFonts w:ascii="Angsana New" w:hAnsi="Angsana New"/>
          <w:sz w:val="30"/>
          <w:szCs w:val="30"/>
          <w:cs/>
        </w:rPr>
        <w:t xml:space="preserve"> </w:t>
      </w:r>
      <w:r w:rsidR="007E3FBA" w:rsidRPr="00B759A3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531FDE" w:rsidRPr="00B759A3">
        <w:rPr>
          <w:rFonts w:ascii="Angsana New" w:hAnsi="Angsana New"/>
          <w:sz w:val="30"/>
          <w:szCs w:val="30"/>
          <w:cs/>
        </w:rPr>
        <w:t>เป็นจำนวน</w:t>
      </w:r>
      <w:r w:rsidR="00A12683" w:rsidRPr="00B759A3">
        <w:rPr>
          <w:rFonts w:ascii="Angsana New" w:hAnsi="Angsana New" w:hint="cs"/>
          <w:sz w:val="30"/>
          <w:szCs w:val="30"/>
          <w:cs/>
        </w:rPr>
        <w:t>เงิน</w:t>
      </w:r>
      <w:r w:rsidR="008F0CCA" w:rsidRPr="00B759A3">
        <w:rPr>
          <w:rFonts w:ascii="Angsana New" w:hAnsi="Angsana New" w:hint="cs"/>
          <w:sz w:val="30"/>
          <w:szCs w:val="30"/>
          <w:cs/>
        </w:rPr>
        <w:t>ทั้งสิ้น</w:t>
      </w:r>
      <w:r w:rsidR="00531FDE" w:rsidRPr="00B759A3">
        <w:rPr>
          <w:rFonts w:ascii="Angsana New" w:hAnsi="Angsana New"/>
          <w:sz w:val="30"/>
          <w:szCs w:val="30"/>
          <w:cs/>
        </w:rPr>
        <w:t xml:space="preserve"> </w:t>
      </w:r>
      <w:r w:rsidR="005A6EAA" w:rsidRPr="00B759A3">
        <w:rPr>
          <w:rFonts w:ascii="Angsana New" w:hAnsi="Angsana New"/>
          <w:sz w:val="30"/>
          <w:szCs w:val="30"/>
        </w:rPr>
        <w:t>22.5</w:t>
      </w:r>
      <w:r w:rsidR="00531FDE" w:rsidRPr="00B759A3">
        <w:rPr>
          <w:rFonts w:ascii="Angsana New" w:hAnsi="Angsana New"/>
          <w:sz w:val="30"/>
          <w:szCs w:val="30"/>
        </w:rPr>
        <w:t xml:space="preserve"> </w:t>
      </w:r>
      <w:r w:rsidR="00531FDE" w:rsidRPr="00B759A3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476488E8" w14:textId="77777777" w:rsidR="00564F99" w:rsidRPr="00B759A3" w:rsidRDefault="00564F99" w:rsidP="0056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B93A65" w14:textId="1C3564B1" w:rsidR="00E760BA" w:rsidRPr="00B759A3" w:rsidRDefault="00BC5CBC" w:rsidP="0056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759A3">
        <w:rPr>
          <w:rFonts w:asciiTheme="majorBidi" w:hAnsiTheme="majorBidi" w:cstheme="majorBidi"/>
          <w:b/>
          <w:bCs/>
          <w:sz w:val="30"/>
          <w:szCs w:val="30"/>
        </w:rPr>
        <w:t>29</w:t>
      </w:r>
      <w:r w:rsidR="00E760BA" w:rsidRPr="00B759A3">
        <w:rPr>
          <w:rFonts w:asciiTheme="majorBidi" w:hAnsiTheme="majorBidi" w:cstheme="majorBidi"/>
          <w:b/>
          <w:bCs/>
          <w:sz w:val="30"/>
          <w:szCs w:val="30"/>
        </w:rPr>
        <w:tab/>
      </w:r>
      <w:r w:rsidR="00E760BA" w:rsidRPr="00B759A3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30C8921E" w14:textId="77777777" w:rsidR="00BB0B99" w:rsidRPr="00B759A3" w:rsidRDefault="00BB0B99" w:rsidP="00E7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607450F" w14:textId="333B1A68" w:rsidR="00E760BA" w:rsidRPr="00B759A3" w:rsidRDefault="00E760BA" w:rsidP="00E7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รายการบางรายการในงบฐานะการเงินรวม</w:t>
      </w:r>
      <w:r w:rsidRPr="00B759A3">
        <w:rPr>
          <w:rFonts w:ascii="Angsana New" w:hAnsi="Angsana New"/>
          <w:sz w:val="30"/>
          <w:szCs w:val="30"/>
        </w:rPr>
        <w:t xml:space="preserve"> </w:t>
      </w:r>
      <w:r w:rsidRPr="00B759A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759A3">
        <w:rPr>
          <w:rFonts w:ascii="Angsana New" w:hAnsi="Angsana New"/>
          <w:sz w:val="30"/>
          <w:szCs w:val="30"/>
        </w:rPr>
        <w:t xml:space="preserve">2567 </w:t>
      </w:r>
      <w:r w:rsidRPr="00B759A3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 ณ วันที่ </w:t>
      </w:r>
      <w:r w:rsidRPr="00B759A3">
        <w:rPr>
          <w:rFonts w:ascii="Angsana New" w:hAnsi="Angsana New"/>
          <w:sz w:val="30"/>
          <w:szCs w:val="30"/>
        </w:rPr>
        <w:t xml:space="preserve">31 </w:t>
      </w:r>
      <w:r w:rsidRPr="00B759A3">
        <w:rPr>
          <w:rFonts w:ascii="Angsana New" w:hAnsi="Angsana New" w:hint="cs"/>
          <w:sz w:val="30"/>
          <w:szCs w:val="30"/>
          <w:cs/>
        </w:rPr>
        <w:t>ธันวาคม</w:t>
      </w:r>
      <w:r w:rsidRPr="00B759A3">
        <w:rPr>
          <w:rFonts w:ascii="Angsana New" w:hAnsi="Angsana New"/>
          <w:sz w:val="30"/>
          <w:szCs w:val="30"/>
          <w:cs/>
        </w:rPr>
        <w:t xml:space="preserve"> </w:t>
      </w:r>
      <w:r w:rsidRPr="00B759A3">
        <w:rPr>
          <w:rFonts w:ascii="Angsana New" w:hAnsi="Angsana New"/>
          <w:sz w:val="30"/>
          <w:szCs w:val="30"/>
        </w:rPr>
        <w:t xml:space="preserve">2568 </w:t>
      </w:r>
      <w:r w:rsidR="00347038" w:rsidRPr="00B759A3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14:paraId="7FF11C33" w14:textId="77777777" w:rsidR="00E760BA" w:rsidRPr="00B759A3" w:rsidRDefault="00E760BA" w:rsidP="00E7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84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20"/>
        <w:gridCol w:w="1846"/>
        <w:gridCol w:w="236"/>
        <w:gridCol w:w="1428"/>
        <w:gridCol w:w="270"/>
        <w:gridCol w:w="1642"/>
      </w:tblGrid>
      <w:tr w:rsidR="00E760BA" w:rsidRPr="00B759A3" w14:paraId="25E5B8AB" w14:textId="77777777">
        <w:trPr>
          <w:trHeight w:val="331"/>
          <w:tblHeader/>
        </w:trPr>
        <w:tc>
          <w:tcPr>
            <w:tcW w:w="3420" w:type="dxa"/>
            <w:vAlign w:val="center"/>
          </w:tcPr>
          <w:p w14:paraId="5FD3C2DE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5"/>
            <w:vAlign w:val="center"/>
          </w:tcPr>
          <w:p w14:paraId="59E79FAE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760BA" w:rsidRPr="00B759A3" w14:paraId="2AA64FA1" w14:textId="77777777">
        <w:trPr>
          <w:trHeight w:val="331"/>
          <w:tblHeader/>
        </w:trPr>
        <w:tc>
          <w:tcPr>
            <w:tcW w:w="3420" w:type="dxa"/>
            <w:vAlign w:val="center"/>
          </w:tcPr>
          <w:p w14:paraId="78EA4585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4E79F182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3732DB2C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350F03BF" w14:textId="0234CE45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70E8" w:rsidRPr="00B759A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1C0F8B48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1B5F1B48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60BA" w:rsidRPr="00B759A3" w14:paraId="28B3395D" w14:textId="77777777">
        <w:trPr>
          <w:trHeight w:val="331"/>
          <w:tblHeader/>
        </w:trPr>
        <w:tc>
          <w:tcPr>
            <w:tcW w:w="3420" w:type="dxa"/>
            <w:vAlign w:val="center"/>
          </w:tcPr>
          <w:p w14:paraId="4949AF5A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2AD8DDB3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CBDD2E0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14:paraId="794FB3B6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1AE533E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17BC2A66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760BA" w:rsidRPr="00B759A3" w14:paraId="6F7F12C5" w14:textId="77777777">
        <w:trPr>
          <w:trHeight w:val="414"/>
        </w:trPr>
        <w:tc>
          <w:tcPr>
            <w:tcW w:w="3420" w:type="dxa"/>
          </w:tcPr>
          <w:p w14:paraId="7EAC7900" w14:textId="39091034" w:rsidR="00E760BA" w:rsidRPr="00B759A3" w:rsidRDefault="002A2F85" w:rsidP="002A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5422" w:type="dxa"/>
            <w:gridSpan w:val="5"/>
          </w:tcPr>
          <w:p w14:paraId="39AAFB7F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759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60BA" w:rsidRPr="00B759A3" w14:paraId="5D7F4B40" w14:textId="77777777">
        <w:trPr>
          <w:trHeight w:val="425"/>
        </w:trPr>
        <w:tc>
          <w:tcPr>
            <w:tcW w:w="3420" w:type="dxa"/>
            <w:hideMark/>
          </w:tcPr>
          <w:p w14:paraId="79001563" w14:textId="005449BA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070E8" w:rsidRPr="00B75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46" w:type="dxa"/>
          </w:tcPr>
          <w:p w14:paraId="134160B1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27252A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</w:tcPr>
          <w:p w14:paraId="4EC9A54F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79481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</w:tcPr>
          <w:p w14:paraId="7168D34E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60BA" w:rsidRPr="00B759A3" w14:paraId="22B1993B" w14:textId="77777777">
        <w:trPr>
          <w:trHeight w:val="358"/>
        </w:trPr>
        <w:tc>
          <w:tcPr>
            <w:tcW w:w="3420" w:type="dxa"/>
          </w:tcPr>
          <w:p w14:paraId="7776B016" w14:textId="17D1552C" w:rsidR="00E760BA" w:rsidRPr="00B759A3" w:rsidRDefault="0030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6" w:type="dxa"/>
          </w:tcPr>
          <w:p w14:paraId="1F4E3408" w14:textId="4B7D4C21" w:rsidR="00E760BA" w:rsidRPr="00B759A3" w:rsidRDefault="0030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40,024</w:t>
            </w:r>
          </w:p>
        </w:tc>
        <w:tc>
          <w:tcPr>
            <w:tcW w:w="236" w:type="dxa"/>
          </w:tcPr>
          <w:p w14:paraId="162ECA16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</w:tcPr>
          <w:p w14:paraId="1C0B63CB" w14:textId="53519B9E" w:rsidR="00E760BA" w:rsidRPr="00B759A3" w:rsidRDefault="00E760BA" w:rsidP="0036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70E8" w:rsidRPr="00B759A3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  <w:r w:rsidRPr="00B759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002641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</w:tcPr>
          <w:p w14:paraId="2CC87EB4" w14:textId="7FB48F0D" w:rsidR="00E760BA" w:rsidRPr="00B759A3" w:rsidRDefault="0030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38,639</w:t>
            </w:r>
          </w:p>
        </w:tc>
      </w:tr>
      <w:tr w:rsidR="00E760BA" w:rsidRPr="00B759A3" w14:paraId="114AF440" w14:textId="77777777">
        <w:trPr>
          <w:trHeight w:val="394"/>
        </w:trPr>
        <w:tc>
          <w:tcPr>
            <w:tcW w:w="3420" w:type="dxa"/>
          </w:tcPr>
          <w:p w14:paraId="12503E1C" w14:textId="27EF33A4" w:rsidR="00E760BA" w:rsidRPr="00B759A3" w:rsidRDefault="0030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E760BA" w:rsidRPr="00B759A3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  <w:r w:rsidRPr="00B7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46" w:type="dxa"/>
          </w:tcPr>
          <w:p w14:paraId="2B6B6B33" w14:textId="0E0BA6A9" w:rsidR="00E760BA" w:rsidRPr="00B759A3" w:rsidRDefault="003070E8" w:rsidP="002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FC51C0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</w:tcPr>
          <w:p w14:paraId="34D924DE" w14:textId="29900D86" w:rsidR="00E760BA" w:rsidRPr="00B759A3" w:rsidRDefault="003070E8" w:rsidP="002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</w:p>
        </w:tc>
        <w:tc>
          <w:tcPr>
            <w:tcW w:w="270" w:type="dxa"/>
          </w:tcPr>
          <w:p w14:paraId="096824A1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</w:tcPr>
          <w:p w14:paraId="7B51EF01" w14:textId="6B68DC9E" w:rsidR="00E760BA" w:rsidRPr="00B759A3" w:rsidRDefault="0030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</w:p>
        </w:tc>
      </w:tr>
      <w:tr w:rsidR="00E760BA" w:rsidRPr="00B759A3" w14:paraId="6DFC62EE" w14:textId="77777777">
        <w:trPr>
          <w:trHeight w:val="414"/>
        </w:trPr>
        <w:tc>
          <w:tcPr>
            <w:tcW w:w="3420" w:type="dxa"/>
          </w:tcPr>
          <w:p w14:paraId="704E94F9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6" w:type="dxa"/>
          </w:tcPr>
          <w:p w14:paraId="11B619AF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4008E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600FB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 w:firstLine="5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B07C45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</w:tcPr>
          <w:p w14:paraId="5C9C29CC" w14:textId="77777777" w:rsidR="00E760BA" w:rsidRPr="00B759A3" w:rsidRDefault="00E7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25D19F2" w14:textId="77777777" w:rsidR="00E760BA" w:rsidRPr="00B759A3" w:rsidRDefault="00E760BA" w:rsidP="00E7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91F890C" w14:textId="77777777" w:rsidR="00347038" w:rsidRPr="00C415D1" w:rsidRDefault="00347038" w:rsidP="00347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B759A3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6BF4604E" w14:textId="77777777" w:rsidR="00347038" w:rsidRPr="00CC6D18" w:rsidRDefault="00347038" w:rsidP="00E7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sectPr w:rsidR="00347038" w:rsidRPr="00CC6D18" w:rsidSect="00FD5B7A">
      <w:pgSz w:w="11909" w:h="16834" w:code="9"/>
      <w:pgMar w:top="692" w:right="1196" w:bottom="578" w:left="1151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F0560" w14:textId="77777777" w:rsidR="000A4834" w:rsidRDefault="000A4834">
      <w:r>
        <w:separator/>
      </w:r>
    </w:p>
  </w:endnote>
  <w:endnote w:type="continuationSeparator" w:id="0">
    <w:p w14:paraId="30043433" w14:textId="77777777" w:rsidR="000A4834" w:rsidRDefault="000A4834">
      <w:r>
        <w:continuationSeparator/>
      </w:r>
    </w:p>
  </w:endnote>
  <w:endnote w:type="continuationNotice" w:id="1">
    <w:p w14:paraId="11DE10C5" w14:textId="77777777" w:rsidR="000A4834" w:rsidRDefault="000A48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6440931"/>
      <w:docPartObj>
        <w:docPartGallery w:val="Page Numbers (Bottom of Page)"/>
        <w:docPartUnique/>
      </w:docPartObj>
    </w:sdtPr>
    <w:sdtEndPr/>
    <w:sdtContent>
      <w:p w14:paraId="4AF1D0C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12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2174188"/>
      <w:docPartObj>
        <w:docPartGallery w:val="Page Numbers (Bottom of Page)"/>
        <w:docPartUnique/>
      </w:docPartObj>
    </w:sdtPr>
    <w:sdtEndPr/>
    <w:sdtContent>
      <w:p w14:paraId="723B478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41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849316"/>
      <w:docPartObj>
        <w:docPartGallery w:val="Page Numbers (Bottom of Page)"/>
        <w:docPartUnique/>
      </w:docPartObj>
    </w:sdtPr>
    <w:sdtEndPr/>
    <w:sdtContent>
      <w:p w14:paraId="5C0FCBE9" w14:textId="77777777" w:rsidR="00A34478" w:rsidRPr="001E0F62" w:rsidRDefault="00A34478" w:rsidP="001E0F62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4415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80707" w14:textId="2B90A941" w:rsidR="00A34478" w:rsidRPr="00A15DB7" w:rsidRDefault="00A34478" w:rsidP="00A15DB7">
        <w:pPr>
          <w:pStyle w:val="Footer"/>
          <w:jc w:val="center"/>
        </w:pPr>
        <w:r w:rsidRPr="00E13C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3C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3C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D4DA" w14:textId="77777777" w:rsidR="000A4834" w:rsidRDefault="000A4834">
      <w:r>
        <w:separator/>
      </w:r>
    </w:p>
  </w:footnote>
  <w:footnote w:type="continuationSeparator" w:id="0">
    <w:p w14:paraId="36FBCAA4" w14:textId="77777777" w:rsidR="000A4834" w:rsidRDefault="000A4834">
      <w:r>
        <w:continuationSeparator/>
      </w:r>
    </w:p>
  </w:footnote>
  <w:footnote w:type="continuationNotice" w:id="1">
    <w:p w14:paraId="4952C917" w14:textId="77777777" w:rsidR="000A4834" w:rsidRDefault="000A48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F7AD" w14:textId="0BC0A172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C0E37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="000549B9">
      <w:rPr>
        <w:rFonts w:ascii="Angsana New" w:hAnsi="Angsana New"/>
        <w:b/>
        <w:bCs/>
        <w:sz w:val="32"/>
        <w:szCs w:val="32"/>
      </w:rPr>
      <w:t xml:space="preserve"> </w:t>
    </w:r>
    <w:r w:rsidR="000549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8D5D6C" w14:textId="77777777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445CD34" w14:textId="74518205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สำหรับ</w:t>
    </w:r>
    <w:r w:rsidRPr="006C0E37">
      <w:rPr>
        <w:rFonts w:ascii="Angsana New" w:hAnsi="Angsana New" w:hint="cs"/>
        <w:b/>
        <w:bCs/>
        <w:sz w:val="32"/>
        <w:szCs w:val="32"/>
        <w:cs/>
      </w:rPr>
      <w:t>ปี</w:t>
    </w:r>
    <w:r w:rsidRPr="006C0E37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47F0">
      <w:rPr>
        <w:rFonts w:ascii="Angsana New" w:hAnsi="Angsana New"/>
        <w:b/>
        <w:bCs/>
        <w:sz w:val="32"/>
        <w:szCs w:val="32"/>
      </w:rPr>
      <w:t>31</w:t>
    </w:r>
    <w:r w:rsidRPr="00CF47F0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014B9E">
      <w:rPr>
        <w:rFonts w:ascii="Angsana New" w:hAnsi="Angsana New"/>
        <w:b/>
        <w:bCs/>
        <w:sz w:val="32"/>
        <w:szCs w:val="32"/>
      </w:rPr>
      <w:t>8</w:t>
    </w:r>
  </w:p>
  <w:p w14:paraId="24DE1CFB" w14:textId="77777777" w:rsidR="00A34478" w:rsidRPr="006C0E37" w:rsidRDefault="00A34478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942A2"/>
    <w:multiLevelType w:val="hybridMultilevel"/>
    <w:tmpl w:val="FFA0272E"/>
    <w:lvl w:ilvl="0" w:tplc="E814D3D8">
      <w:start w:val="1"/>
      <w:numFmt w:val="decimal"/>
      <w:lvlText w:val="(ง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32B72"/>
    <w:multiLevelType w:val="hybridMultilevel"/>
    <w:tmpl w:val="5D64442A"/>
    <w:lvl w:ilvl="0" w:tplc="54FCA4C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025F73"/>
    <w:multiLevelType w:val="hybridMultilevel"/>
    <w:tmpl w:val="3A02B87E"/>
    <w:lvl w:ilvl="0" w:tplc="F8823E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250E76"/>
    <w:multiLevelType w:val="hybridMultilevel"/>
    <w:tmpl w:val="3DD8E286"/>
    <w:lvl w:ilvl="0" w:tplc="FFFFFFFF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18022A1E"/>
    <w:multiLevelType w:val="hybridMultilevel"/>
    <w:tmpl w:val="8C7030CA"/>
    <w:lvl w:ilvl="0" w:tplc="37FE6886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4609CF"/>
    <w:multiLevelType w:val="hybridMultilevel"/>
    <w:tmpl w:val="617E9984"/>
    <w:lvl w:ilvl="0" w:tplc="03042AD4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D2A4B"/>
    <w:multiLevelType w:val="hybridMultilevel"/>
    <w:tmpl w:val="28D4CBBE"/>
    <w:lvl w:ilvl="0" w:tplc="D0CE2B9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2F3331"/>
    <w:multiLevelType w:val="hybridMultilevel"/>
    <w:tmpl w:val="3FAE6794"/>
    <w:lvl w:ilvl="0" w:tplc="5B2AE5E6">
      <w:start w:val="4"/>
      <w:numFmt w:val="decimal"/>
      <w:lvlText w:val="(ง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D12EC4"/>
    <w:multiLevelType w:val="hybridMultilevel"/>
    <w:tmpl w:val="1242B986"/>
    <w:lvl w:ilvl="0" w:tplc="82A2F1D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719CECF8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61D165A"/>
    <w:multiLevelType w:val="hybridMultilevel"/>
    <w:tmpl w:val="11ECF678"/>
    <w:lvl w:ilvl="0" w:tplc="1D300B04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0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C5B8A"/>
    <w:multiLevelType w:val="hybridMultilevel"/>
    <w:tmpl w:val="0B5C398E"/>
    <w:lvl w:ilvl="0" w:tplc="86142036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62C023DE"/>
    <w:multiLevelType w:val="multilevel"/>
    <w:tmpl w:val="61D0BE3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640B48EE"/>
    <w:multiLevelType w:val="multilevel"/>
    <w:tmpl w:val="9C4A441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109DC"/>
    <w:multiLevelType w:val="hybridMultilevel"/>
    <w:tmpl w:val="0B6ED2DC"/>
    <w:lvl w:ilvl="0" w:tplc="890CF35E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A41675D"/>
    <w:multiLevelType w:val="hybridMultilevel"/>
    <w:tmpl w:val="CB8AECF2"/>
    <w:lvl w:ilvl="0" w:tplc="9A1A5394">
      <w:start w:val="9"/>
      <w:numFmt w:val="bullet"/>
      <w:lvlText w:val=""/>
      <w:lvlJc w:val="left"/>
      <w:pPr>
        <w:ind w:left="922" w:hanging="360"/>
      </w:pPr>
      <w:rPr>
        <w:rFonts w:ascii="Symbol" w:eastAsia="Times New Roman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 w16cid:durableId="782727515">
    <w:abstractNumId w:val="6"/>
  </w:num>
  <w:num w:numId="2" w16cid:durableId="811096224">
    <w:abstractNumId w:val="5"/>
  </w:num>
  <w:num w:numId="3" w16cid:durableId="536236342">
    <w:abstractNumId w:val="9"/>
  </w:num>
  <w:num w:numId="4" w16cid:durableId="1809516987">
    <w:abstractNumId w:val="7"/>
  </w:num>
  <w:num w:numId="5" w16cid:durableId="1438523390">
    <w:abstractNumId w:val="8"/>
  </w:num>
  <w:num w:numId="6" w16cid:durableId="1064915978">
    <w:abstractNumId w:val="3"/>
  </w:num>
  <w:num w:numId="7" w16cid:durableId="1615214679">
    <w:abstractNumId w:val="2"/>
  </w:num>
  <w:num w:numId="8" w16cid:durableId="834995357">
    <w:abstractNumId w:val="0"/>
  </w:num>
  <w:num w:numId="9" w16cid:durableId="1457481482">
    <w:abstractNumId w:val="1"/>
  </w:num>
  <w:num w:numId="10" w16cid:durableId="2074548898">
    <w:abstractNumId w:val="4"/>
  </w:num>
  <w:num w:numId="11" w16cid:durableId="572276136">
    <w:abstractNumId w:val="25"/>
  </w:num>
  <w:num w:numId="12" w16cid:durableId="461387168">
    <w:abstractNumId w:val="18"/>
  </w:num>
  <w:num w:numId="13" w16cid:durableId="2068986759">
    <w:abstractNumId w:val="35"/>
  </w:num>
  <w:num w:numId="14" w16cid:durableId="1976400740">
    <w:abstractNumId w:val="23"/>
  </w:num>
  <w:num w:numId="15" w16cid:durableId="1743747671">
    <w:abstractNumId w:val="27"/>
  </w:num>
  <w:num w:numId="16" w16cid:durableId="1294675434">
    <w:abstractNumId w:val="11"/>
  </w:num>
  <w:num w:numId="17" w16cid:durableId="1748111592">
    <w:abstractNumId w:val="28"/>
  </w:num>
  <w:num w:numId="18" w16cid:durableId="923148737">
    <w:abstractNumId w:val="30"/>
  </w:num>
  <w:num w:numId="19" w16cid:durableId="433672276">
    <w:abstractNumId w:val="19"/>
  </w:num>
  <w:num w:numId="20" w16cid:durableId="967054717">
    <w:abstractNumId w:val="26"/>
  </w:num>
  <w:num w:numId="21" w16cid:durableId="223837691">
    <w:abstractNumId w:val="20"/>
  </w:num>
  <w:num w:numId="22" w16cid:durableId="686836660">
    <w:abstractNumId w:val="38"/>
  </w:num>
  <w:num w:numId="23" w16cid:durableId="149450210">
    <w:abstractNumId w:val="31"/>
  </w:num>
  <w:num w:numId="24" w16cid:durableId="1037241231">
    <w:abstractNumId w:val="15"/>
  </w:num>
  <w:num w:numId="25" w16cid:durableId="329215995">
    <w:abstractNumId w:val="21"/>
  </w:num>
  <w:num w:numId="26" w16cid:durableId="1420636914">
    <w:abstractNumId w:val="36"/>
  </w:num>
  <w:num w:numId="27" w16cid:durableId="1127234575">
    <w:abstractNumId w:val="14"/>
  </w:num>
  <w:num w:numId="28" w16cid:durableId="200216983">
    <w:abstractNumId w:val="12"/>
  </w:num>
  <w:num w:numId="29" w16cid:durableId="1646427440">
    <w:abstractNumId w:val="10"/>
  </w:num>
  <w:num w:numId="30" w16cid:durableId="1572495437">
    <w:abstractNumId w:val="22"/>
  </w:num>
  <w:num w:numId="31" w16cid:durableId="863636996">
    <w:abstractNumId w:val="24"/>
  </w:num>
  <w:num w:numId="32" w16cid:durableId="2060670542">
    <w:abstractNumId w:val="13"/>
  </w:num>
  <w:num w:numId="33" w16cid:durableId="1088962826">
    <w:abstractNumId w:val="39"/>
  </w:num>
  <w:num w:numId="34" w16cid:durableId="266355586">
    <w:abstractNumId w:val="29"/>
  </w:num>
  <w:num w:numId="35" w16cid:durableId="259219151">
    <w:abstractNumId w:val="17"/>
  </w:num>
  <w:num w:numId="36" w16cid:durableId="802771964">
    <w:abstractNumId w:val="37"/>
  </w:num>
  <w:num w:numId="37" w16cid:durableId="71052535">
    <w:abstractNumId w:val="32"/>
  </w:num>
  <w:num w:numId="38" w16cid:durableId="1810247231">
    <w:abstractNumId w:val="34"/>
  </w:num>
  <w:num w:numId="39" w16cid:durableId="126364414">
    <w:abstractNumId w:val="16"/>
  </w:num>
  <w:num w:numId="40" w16cid:durableId="796145486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5ED"/>
    <w:rsid w:val="00000616"/>
    <w:rsid w:val="0000068C"/>
    <w:rsid w:val="0000083A"/>
    <w:rsid w:val="000009CF"/>
    <w:rsid w:val="00000ACC"/>
    <w:rsid w:val="00000CF8"/>
    <w:rsid w:val="00000D6C"/>
    <w:rsid w:val="00000E4E"/>
    <w:rsid w:val="0000124E"/>
    <w:rsid w:val="000016A1"/>
    <w:rsid w:val="00001913"/>
    <w:rsid w:val="0000194F"/>
    <w:rsid w:val="000019E8"/>
    <w:rsid w:val="00002347"/>
    <w:rsid w:val="000024D0"/>
    <w:rsid w:val="000026D7"/>
    <w:rsid w:val="00002876"/>
    <w:rsid w:val="000029D7"/>
    <w:rsid w:val="00002F09"/>
    <w:rsid w:val="00002FEC"/>
    <w:rsid w:val="00003539"/>
    <w:rsid w:val="00003673"/>
    <w:rsid w:val="00003EED"/>
    <w:rsid w:val="00003F35"/>
    <w:rsid w:val="000040ED"/>
    <w:rsid w:val="00004D58"/>
    <w:rsid w:val="00005007"/>
    <w:rsid w:val="000051EA"/>
    <w:rsid w:val="000052B8"/>
    <w:rsid w:val="00005829"/>
    <w:rsid w:val="00005DF3"/>
    <w:rsid w:val="00005F09"/>
    <w:rsid w:val="00005F59"/>
    <w:rsid w:val="000062F8"/>
    <w:rsid w:val="0000660E"/>
    <w:rsid w:val="000069D7"/>
    <w:rsid w:val="00006E48"/>
    <w:rsid w:val="00007693"/>
    <w:rsid w:val="00007745"/>
    <w:rsid w:val="00007970"/>
    <w:rsid w:val="00007C78"/>
    <w:rsid w:val="00007F82"/>
    <w:rsid w:val="000101C0"/>
    <w:rsid w:val="00010698"/>
    <w:rsid w:val="0001088E"/>
    <w:rsid w:val="00010A06"/>
    <w:rsid w:val="00010B16"/>
    <w:rsid w:val="00010C40"/>
    <w:rsid w:val="000114A7"/>
    <w:rsid w:val="000118E9"/>
    <w:rsid w:val="00011DCD"/>
    <w:rsid w:val="00012AA9"/>
    <w:rsid w:val="00012B37"/>
    <w:rsid w:val="00012B92"/>
    <w:rsid w:val="00012BF4"/>
    <w:rsid w:val="00012C81"/>
    <w:rsid w:val="00012CD4"/>
    <w:rsid w:val="00012EDA"/>
    <w:rsid w:val="0001309F"/>
    <w:rsid w:val="000135DF"/>
    <w:rsid w:val="00013C03"/>
    <w:rsid w:val="00013DFF"/>
    <w:rsid w:val="00013F08"/>
    <w:rsid w:val="000146C6"/>
    <w:rsid w:val="000147A0"/>
    <w:rsid w:val="00014846"/>
    <w:rsid w:val="00014B9E"/>
    <w:rsid w:val="00014BA5"/>
    <w:rsid w:val="000151A7"/>
    <w:rsid w:val="00015AE2"/>
    <w:rsid w:val="00015CB7"/>
    <w:rsid w:val="000163CF"/>
    <w:rsid w:val="0001653B"/>
    <w:rsid w:val="00016888"/>
    <w:rsid w:val="000169AF"/>
    <w:rsid w:val="00016BBD"/>
    <w:rsid w:val="000174E0"/>
    <w:rsid w:val="000175A6"/>
    <w:rsid w:val="000178C3"/>
    <w:rsid w:val="00017C0A"/>
    <w:rsid w:val="00017FF4"/>
    <w:rsid w:val="00020216"/>
    <w:rsid w:val="00020217"/>
    <w:rsid w:val="000203FD"/>
    <w:rsid w:val="00020477"/>
    <w:rsid w:val="0002075D"/>
    <w:rsid w:val="00020CAB"/>
    <w:rsid w:val="00020DC4"/>
    <w:rsid w:val="00020F45"/>
    <w:rsid w:val="00021148"/>
    <w:rsid w:val="000211A8"/>
    <w:rsid w:val="0002154A"/>
    <w:rsid w:val="00021AE2"/>
    <w:rsid w:val="00021D48"/>
    <w:rsid w:val="00022326"/>
    <w:rsid w:val="000223DF"/>
    <w:rsid w:val="0002247F"/>
    <w:rsid w:val="00022564"/>
    <w:rsid w:val="000225B2"/>
    <w:rsid w:val="00023B82"/>
    <w:rsid w:val="00023B83"/>
    <w:rsid w:val="00024064"/>
    <w:rsid w:val="0002410C"/>
    <w:rsid w:val="00024784"/>
    <w:rsid w:val="00024793"/>
    <w:rsid w:val="000249A3"/>
    <w:rsid w:val="00024D39"/>
    <w:rsid w:val="00024ECC"/>
    <w:rsid w:val="00024EEA"/>
    <w:rsid w:val="00024FEB"/>
    <w:rsid w:val="0002509C"/>
    <w:rsid w:val="000251CB"/>
    <w:rsid w:val="000251E9"/>
    <w:rsid w:val="000253EE"/>
    <w:rsid w:val="000254A4"/>
    <w:rsid w:val="00025666"/>
    <w:rsid w:val="0002578C"/>
    <w:rsid w:val="000258D7"/>
    <w:rsid w:val="00025B5A"/>
    <w:rsid w:val="00025C1D"/>
    <w:rsid w:val="00025C57"/>
    <w:rsid w:val="00025F00"/>
    <w:rsid w:val="000260C1"/>
    <w:rsid w:val="0002616A"/>
    <w:rsid w:val="000263CA"/>
    <w:rsid w:val="00026782"/>
    <w:rsid w:val="00026C6D"/>
    <w:rsid w:val="0002750D"/>
    <w:rsid w:val="00027B82"/>
    <w:rsid w:val="0003038B"/>
    <w:rsid w:val="00030CA4"/>
    <w:rsid w:val="00030D0A"/>
    <w:rsid w:val="00030DAC"/>
    <w:rsid w:val="000313CF"/>
    <w:rsid w:val="00031A18"/>
    <w:rsid w:val="00031C24"/>
    <w:rsid w:val="00032026"/>
    <w:rsid w:val="00032185"/>
    <w:rsid w:val="000323ED"/>
    <w:rsid w:val="0003302F"/>
    <w:rsid w:val="00033464"/>
    <w:rsid w:val="000338F1"/>
    <w:rsid w:val="000339C9"/>
    <w:rsid w:val="00033B5A"/>
    <w:rsid w:val="00033BDC"/>
    <w:rsid w:val="00033E31"/>
    <w:rsid w:val="00033FA0"/>
    <w:rsid w:val="00033FA9"/>
    <w:rsid w:val="00034646"/>
    <w:rsid w:val="000348D5"/>
    <w:rsid w:val="00034A45"/>
    <w:rsid w:val="00034D6A"/>
    <w:rsid w:val="00034DE9"/>
    <w:rsid w:val="00034DFE"/>
    <w:rsid w:val="000350B3"/>
    <w:rsid w:val="000354D0"/>
    <w:rsid w:val="000356CB"/>
    <w:rsid w:val="00035ADF"/>
    <w:rsid w:val="00036610"/>
    <w:rsid w:val="00036D38"/>
    <w:rsid w:val="00036FE2"/>
    <w:rsid w:val="000372CE"/>
    <w:rsid w:val="00037B01"/>
    <w:rsid w:val="00037C84"/>
    <w:rsid w:val="00037F8D"/>
    <w:rsid w:val="00037FB7"/>
    <w:rsid w:val="00040438"/>
    <w:rsid w:val="000408AD"/>
    <w:rsid w:val="0004265D"/>
    <w:rsid w:val="000427C4"/>
    <w:rsid w:val="000427E8"/>
    <w:rsid w:val="00042835"/>
    <w:rsid w:val="00043078"/>
    <w:rsid w:val="00043328"/>
    <w:rsid w:val="00043563"/>
    <w:rsid w:val="000437D3"/>
    <w:rsid w:val="00043B8B"/>
    <w:rsid w:val="00043BD4"/>
    <w:rsid w:val="00043C93"/>
    <w:rsid w:val="00043D58"/>
    <w:rsid w:val="00043DFB"/>
    <w:rsid w:val="00043F3B"/>
    <w:rsid w:val="000444E4"/>
    <w:rsid w:val="00044582"/>
    <w:rsid w:val="00044677"/>
    <w:rsid w:val="00044B3C"/>
    <w:rsid w:val="00044C4E"/>
    <w:rsid w:val="00044E26"/>
    <w:rsid w:val="00044EB6"/>
    <w:rsid w:val="00045431"/>
    <w:rsid w:val="000454DD"/>
    <w:rsid w:val="00045A63"/>
    <w:rsid w:val="00046397"/>
    <w:rsid w:val="00046AAE"/>
    <w:rsid w:val="00046ACF"/>
    <w:rsid w:val="00046BFF"/>
    <w:rsid w:val="00046FBF"/>
    <w:rsid w:val="000472E5"/>
    <w:rsid w:val="000472F8"/>
    <w:rsid w:val="00047360"/>
    <w:rsid w:val="0004782C"/>
    <w:rsid w:val="00047B14"/>
    <w:rsid w:val="00050829"/>
    <w:rsid w:val="00050F0E"/>
    <w:rsid w:val="000513E7"/>
    <w:rsid w:val="000521C1"/>
    <w:rsid w:val="00052533"/>
    <w:rsid w:val="00052538"/>
    <w:rsid w:val="000528CB"/>
    <w:rsid w:val="000528F7"/>
    <w:rsid w:val="000529FF"/>
    <w:rsid w:val="00052D9F"/>
    <w:rsid w:val="00053477"/>
    <w:rsid w:val="000534D6"/>
    <w:rsid w:val="000537A0"/>
    <w:rsid w:val="00053D6E"/>
    <w:rsid w:val="00053FCD"/>
    <w:rsid w:val="00053FFB"/>
    <w:rsid w:val="00054147"/>
    <w:rsid w:val="00054551"/>
    <w:rsid w:val="000549B9"/>
    <w:rsid w:val="000549E4"/>
    <w:rsid w:val="0005549F"/>
    <w:rsid w:val="000556A9"/>
    <w:rsid w:val="00055BF9"/>
    <w:rsid w:val="00055CEC"/>
    <w:rsid w:val="0005637B"/>
    <w:rsid w:val="00056563"/>
    <w:rsid w:val="0005656D"/>
    <w:rsid w:val="000567B7"/>
    <w:rsid w:val="00057100"/>
    <w:rsid w:val="00057A35"/>
    <w:rsid w:val="00057C6E"/>
    <w:rsid w:val="00057E88"/>
    <w:rsid w:val="00057E90"/>
    <w:rsid w:val="00057F11"/>
    <w:rsid w:val="00060A97"/>
    <w:rsid w:val="00060C0E"/>
    <w:rsid w:val="00060E0D"/>
    <w:rsid w:val="00060E6E"/>
    <w:rsid w:val="00060EC1"/>
    <w:rsid w:val="00061056"/>
    <w:rsid w:val="0006113E"/>
    <w:rsid w:val="000612D2"/>
    <w:rsid w:val="000614B8"/>
    <w:rsid w:val="000615E5"/>
    <w:rsid w:val="00061753"/>
    <w:rsid w:val="00061864"/>
    <w:rsid w:val="00061E5B"/>
    <w:rsid w:val="0006236E"/>
    <w:rsid w:val="00062489"/>
    <w:rsid w:val="000625BD"/>
    <w:rsid w:val="00062827"/>
    <w:rsid w:val="0006290C"/>
    <w:rsid w:val="00062B29"/>
    <w:rsid w:val="00062C85"/>
    <w:rsid w:val="00062E0C"/>
    <w:rsid w:val="000631B4"/>
    <w:rsid w:val="00063228"/>
    <w:rsid w:val="0006333A"/>
    <w:rsid w:val="000637E7"/>
    <w:rsid w:val="00063B62"/>
    <w:rsid w:val="00063F2B"/>
    <w:rsid w:val="00063F5C"/>
    <w:rsid w:val="000640ED"/>
    <w:rsid w:val="000642C2"/>
    <w:rsid w:val="000645F9"/>
    <w:rsid w:val="00064669"/>
    <w:rsid w:val="000646C5"/>
    <w:rsid w:val="00064C2A"/>
    <w:rsid w:val="0006501B"/>
    <w:rsid w:val="0006510E"/>
    <w:rsid w:val="000651CF"/>
    <w:rsid w:val="00065320"/>
    <w:rsid w:val="000653AC"/>
    <w:rsid w:val="000653CA"/>
    <w:rsid w:val="00066154"/>
    <w:rsid w:val="00066A7B"/>
    <w:rsid w:val="00066DA1"/>
    <w:rsid w:val="00066EFF"/>
    <w:rsid w:val="000671E3"/>
    <w:rsid w:val="00067316"/>
    <w:rsid w:val="00067788"/>
    <w:rsid w:val="0006783D"/>
    <w:rsid w:val="00067AB2"/>
    <w:rsid w:val="00067B85"/>
    <w:rsid w:val="00067F50"/>
    <w:rsid w:val="00067F51"/>
    <w:rsid w:val="00067F56"/>
    <w:rsid w:val="000705D7"/>
    <w:rsid w:val="0007074B"/>
    <w:rsid w:val="00070823"/>
    <w:rsid w:val="00070A74"/>
    <w:rsid w:val="00070B1F"/>
    <w:rsid w:val="00070C47"/>
    <w:rsid w:val="000711EE"/>
    <w:rsid w:val="00071218"/>
    <w:rsid w:val="00071279"/>
    <w:rsid w:val="00071448"/>
    <w:rsid w:val="00071740"/>
    <w:rsid w:val="00071925"/>
    <w:rsid w:val="00071A0F"/>
    <w:rsid w:val="00071B90"/>
    <w:rsid w:val="00072349"/>
    <w:rsid w:val="00072CBA"/>
    <w:rsid w:val="0007318C"/>
    <w:rsid w:val="000732C9"/>
    <w:rsid w:val="00074076"/>
    <w:rsid w:val="0007456F"/>
    <w:rsid w:val="00074A0A"/>
    <w:rsid w:val="00074DF8"/>
    <w:rsid w:val="00075190"/>
    <w:rsid w:val="000752ED"/>
    <w:rsid w:val="00075918"/>
    <w:rsid w:val="00075A64"/>
    <w:rsid w:val="00075B22"/>
    <w:rsid w:val="000761AC"/>
    <w:rsid w:val="000762B7"/>
    <w:rsid w:val="0007647F"/>
    <w:rsid w:val="00076788"/>
    <w:rsid w:val="00076D12"/>
    <w:rsid w:val="00076FE2"/>
    <w:rsid w:val="0007717D"/>
    <w:rsid w:val="00077440"/>
    <w:rsid w:val="00077B6C"/>
    <w:rsid w:val="00077CFA"/>
    <w:rsid w:val="0008002E"/>
    <w:rsid w:val="000800F9"/>
    <w:rsid w:val="000803A1"/>
    <w:rsid w:val="00080667"/>
    <w:rsid w:val="00080748"/>
    <w:rsid w:val="00080CDE"/>
    <w:rsid w:val="00080E30"/>
    <w:rsid w:val="00080E7C"/>
    <w:rsid w:val="0008102C"/>
    <w:rsid w:val="00081112"/>
    <w:rsid w:val="00081ADA"/>
    <w:rsid w:val="00081BDE"/>
    <w:rsid w:val="00082476"/>
    <w:rsid w:val="000825A7"/>
    <w:rsid w:val="000827EF"/>
    <w:rsid w:val="0008299A"/>
    <w:rsid w:val="00082A0F"/>
    <w:rsid w:val="00082CCC"/>
    <w:rsid w:val="0008326E"/>
    <w:rsid w:val="0008330F"/>
    <w:rsid w:val="00083407"/>
    <w:rsid w:val="000836C1"/>
    <w:rsid w:val="000839AD"/>
    <w:rsid w:val="00083A61"/>
    <w:rsid w:val="00083B4C"/>
    <w:rsid w:val="00083D50"/>
    <w:rsid w:val="00083F7B"/>
    <w:rsid w:val="00084279"/>
    <w:rsid w:val="000849A3"/>
    <w:rsid w:val="00084AFC"/>
    <w:rsid w:val="00084D45"/>
    <w:rsid w:val="000851D6"/>
    <w:rsid w:val="000854B3"/>
    <w:rsid w:val="000856B5"/>
    <w:rsid w:val="00085729"/>
    <w:rsid w:val="00085B25"/>
    <w:rsid w:val="00085BBC"/>
    <w:rsid w:val="00085FF0"/>
    <w:rsid w:val="00086131"/>
    <w:rsid w:val="00086509"/>
    <w:rsid w:val="000867C6"/>
    <w:rsid w:val="0008686F"/>
    <w:rsid w:val="00086FD1"/>
    <w:rsid w:val="0008737E"/>
    <w:rsid w:val="000875E6"/>
    <w:rsid w:val="0008786D"/>
    <w:rsid w:val="00087BC4"/>
    <w:rsid w:val="00087C7D"/>
    <w:rsid w:val="00090113"/>
    <w:rsid w:val="00090246"/>
    <w:rsid w:val="000903A5"/>
    <w:rsid w:val="00090731"/>
    <w:rsid w:val="00090A64"/>
    <w:rsid w:val="00090B2F"/>
    <w:rsid w:val="00090C82"/>
    <w:rsid w:val="00090CCB"/>
    <w:rsid w:val="00090E8F"/>
    <w:rsid w:val="00090EA9"/>
    <w:rsid w:val="000915F7"/>
    <w:rsid w:val="0009174E"/>
    <w:rsid w:val="00091803"/>
    <w:rsid w:val="00091C68"/>
    <w:rsid w:val="00092876"/>
    <w:rsid w:val="00092906"/>
    <w:rsid w:val="0009298F"/>
    <w:rsid w:val="000929A2"/>
    <w:rsid w:val="00092A13"/>
    <w:rsid w:val="00092A28"/>
    <w:rsid w:val="00092C5B"/>
    <w:rsid w:val="00093004"/>
    <w:rsid w:val="000931A6"/>
    <w:rsid w:val="000932A8"/>
    <w:rsid w:val="0009339A"/>
    <w:rsid w:val="0009350B"/>
    <w:rsid w:val="00093539"/>
    <w:rsid w:val="000936FD"/>
    <w:rsid w:val="00093B68"/>
    <w:rsid w:val="00093CFA"/>
    <w:rsid w:val="00093E89"/>
    <w:rsid w:val="0009436A"/>
    <w:rsid w:val="000947AD"/>
    <w:rsid w:val="00094B04"/>
    <w:rsid w:val="00094D11"/>
    <w:rsid w:val="00095128"/>
    <w:rsid w:val="0009530B"/>
    <w:rsid w:val="0009592D"/>
    <w:rsid w:val="000959D3"/>
    <w:rsid w:val="00095FAF"/>
    <w:rsid w:val="00096098"/>
    <w:rsid w:val="00096141"/>
    <w:rsid w:val="00096308"/>
    <w:rsid w:val="000966F9"/>
    <w:rsid w:val="00096930"/>
    <w:rsid w:val="00096CC5"/>
    <w:rsid w:val="00096CC6"/>
    <w:rsid w:val="0009710B"/>
    <w:rsid w:val="00097782"/>
    <w:rsid w:val="000977AB"/>
    <w:rsid w:val="000A00C6"/>
    <w:rsid w:val="000A0715"/>
    <w:rsid w:val="000A0B5F"/>
    <w:rsid w:val="000A0E86"/>
    <w:rsid w:val="000A103A"/>
    <w:rsid w:val="000A11F5"/>
    <w:rsid w:val="000A153A"/>
    <w:rsid w:val="000A160A"/>
    <w:rsid w:val="000A1811"/>
    <w:rsid w:val="000A1883"/>
    <w:rsid w:val="000A1A0D"/>
    <w:rsid w:val="000A1A48"/>
    <w:rsid w:val="000A1A72"/>
    <w:rsid w:val="000A1AC3"/>
    <w:rsid w:val="000A1ADE"/>
    <w:rsid w:val="000A1DF2"/>
    <w:rsid w:val="000A206C"/>
    <w:rsid w:val="000A2452"/>
    <w:rsid w:val="000A27AA"/>
    <w:rsid w:val="000A2B6F"/>
    <w:rsid w:val="000A2E91"/>
    <w:rsid w:val="000A2EA5"/>
    <w:rsid w:val="000A33AA"/>
    <w:rsid w:val="000A37ED"/>
    <w:rsid w:val="000A3C44"/>
    <w:rsid w:val="000A3DA9"/>
    <w:rsid w:val="000A4344"/>
    <w:rsid w:val="000A46A3"/>
    <w:rsid w:val="000A4834"/>
    <w:rsid w:val="000A4A2C"/>
    <w:rsid w:val="000A4E6F"/>
    <w:rsid w:val="000A4FC1"/>
    <w:rsid w:val="000A5281"/>
    <w:rsid w:val="000A5432"/>
    <w:rsid w:val="000A5A68"/>
    <w:rsid w:val="000A5E24"/>
    <w:rsid w:val="000A5F97"/>
    <w:rsid w:val="000A61C6"/>
    <w:rsid w:val="000A65F7"/>
    <w:rsid w:val="000A7619"/>
    <w:rsid w:val="000A7709"/>
    <w:rsid w:val="000A7721"/>
    <w:rsid w:val="000A7CAA"/>
    <w:rsid w:val="000A7DF8"/>
    <w:rsid w:val="000A7DFC"/>
    <w:rsid w:val="000B02AD"/>
    <w:rsid w:val="000B0651"/>
    <w:rsid w:val="000B0843"/>
    <w:rsid w:val="000B0966"/>
    <w:rsid w:val="000B09DA"/>
    <w:rsid w:val="000B0B2E"/>
    <w:rsid w:val="000B0ED4"/>
    <w:rsid w:val="000B1234"/>
    <w:rsid w:val="000B175F"/>
    <w:rsid w:val="000B1795"/>
    <w:rsid w:val="000B1827"/>
    <w:rsid w:val="000B1B76"/>
    <w:rsid w:val="000B20FF"/>
    <w:rsid w:val="000B2450"/>
    <w:rsid w:val="000B2669"/>
    <w:rsid w:val="000B289C"/>
    <w:rsid w:val="000B2AAD"/>
    <w:rsid w:val="000B2B4C"/>
    <w:rsid w:val="000B2B73"/>
    <w:rsid w:val="000B2B9F"/>
    <w:rsid w:val="000B2C45"/>
    <w:rsid w:val="000B2D36"/>
    <w:rsid w:val="000B361A"/>
    <w:rsid w:val="000B3688"/>
    <w:rsid w:val="000B40D0"/>
    <w:rsid w:val="000B45DB"/>
    <w:rsid w:val="000B4729"/>
    <w:rsid w:val="000B4829"/>
    <w:rsid w:val="000B4876"/>
    <w:rsid w:val="000B4AA7"/>
    <w:rsid w:val="000B4BF1"/>
    <w:rsid w:val="000B4F8F"/>
    <w:rsid w:val="000B5A34"/>
    <w:rsid w:val="000B5B60"/>
    <w:rsid w:val="000B5C62"/>
    <w:rsid w:val="000B5D46"/>
    <w:rsid w:val="000B5D89"/>
    <w:rsid w:val="000B5DFB"/>
    <w:rsid w:val="000B5F36"/>
    <w:rsid w:val="000B62BC"/>
    <w:rsid w:val="000B667B"/>
    <w:rsid w:val="000B683F"/>
    <w:rsid w:val="000B6936"/>
    <w:rsid w:val="000B6A0C"/>
    <w:rsid w:val="000B6A5C"/>
    <w:rsid w:val="000B6C22"/>
    <w:rsid w:val="000B6F2D"/>
    <w:rsid w:val="000B7277"/>
    <w:rsid w:val="000B7436"/>
    <w:rsid w:val="000B759E"/>
    <w:rsid w:val="000B7B45"/>
    <w:rsid w:val="000B7E32"/>
    <w:rsid w:val="000C0332"/>
    <w:rsid w:val="000C07FA"/>
    <w:rsid w:val="000C0A9A"/>
    <w:rsid w:val="000C0AD8"/>
    <w:rsid w:val="000C0AE5"/>
    <w:rsid w:val="000C0B83"/>
    <w:rsid w:val="000C0D4F"/>
    <w:rsid w:val="000C10DA"/>
    <w:rsid w:val="000C172D"/>
    <w:rsid w:val="000C1998"/>
    <w:rsid w:val="000C20ED"/>
    <w:rsid w:val="000C2472"/>
    <w:rsid w:val="000C287E"/>
    <w:rsid w:val="000C2EBC"/>
    <w:rsid w:val="000C3382"/>
    <w:rsid w:val="000C3510"/>
    <w:rsid w:val="000C354F"/>
    <w:rsid w:val="000C387C"/>
    <w:rsid w:val="000C3CCC"/>
    <w:rsid w:val="000C3F70"/>
    <w:rsid w:val="000C4108"/>
    <w:rsid w:val="000C41B7"/>
    <w:rsid w:val="000C497D"/>
    <w:rsid w:val="000C4C03"/>
    <w:rsid w:val="000C4EAE"/>
    <w:rsid w:val="000C50DA"/>
    <w:rsid w:val="000C54EC"/>
    <w:rsid w:val="000C5773"/>
    <w:rsid w:val="000C58F5"/>
    <w:rsid w:val="000C5B5A"/>
    <w:rsid w:val="000C5DBF"/>
    <w:rsid w:val="000C634C"/>
    <w:rsid w:val="000C6369"/>
    <w:rsid w:val="000C68D6"/>
    <w:rsid w:val="000C68DF"/>
    <w:rsid w:val="000C6D2F"/>
    <w:rsid w:val="000C7259"/>
    <w:rsid w:val="000C73EC"/>
    <w:rsid w:val="000C7476"/>
    <w:rsid w:val="000C7808"/>
    <w:rsid w:val="000C7934"/>
    <w:rsid w:val="000C7CDE"/>
    <w:rsid w:val="000D0022"/>
    <w:rsid w:val="000D0631"/>
    <w:rsid w:val="000D0E99"/>
    <w:rsid w:val="000D0FA3"/>
    <w:rsid w:val="000D1039"/>
    <w:rsid w:val="000D13AF"/>
    <w:rsid w:val="000D148F"/>
    <w:rsid w:val="000D16C7"/>
    <w:rsid w:val="000D22B9"/>
    <w:rsid w:val="000D2752"/>
    <w:rsid w:val="000D2783"/>
    <w:rsid w:val="000D2DEB"/>
    <w:rsid w:val="000D30C4"/>
    <w:rsid w:val="000D30CE"/>
    <w:rsid w:val="000D31C7"/>
    <w:rsid w:val="000D34ED"/>
    <w:rsid w:val="000D3766"/>
    <w:rsid w:val="000D3803"/>
    <w:rsid w:val="000D3D00"/>
    <w:rsid w:val="000D3D01"/>
    <w:rsid w:val="000D4194"/>
    <w:rsid w:val="000D460F"/>
    <w:rsid w:val="000D491F"/>
    <w:rsid w:val="000D49B4"/>
    <w:rsid w:val="000D4A9B"/>
    <w:rsid w:val="000D4ED3"/>
    <w:rsid w:val="000D5101"/>
    <w:rsid w:val="000D55CA"/>
    <w:rsid w:val="000D57C5"/>
    <w:rsid w:val="000D587E"/>
    <w:rsid w:val="000D5C59"/>
    <w:rsid w:val="000D5D01"/>
    <w:rsid w:val="000D5EBE"/>
    <w:rsid w:val="000D656F"/>
    <w:rsid w:val="000D6837"/>
    <w:rsid w:val="000D6A41"/>
    <w:rsid w:val="000D74BD"/>
    <w:rsid w:val="000D7D65"/>
    <w:rsid w:val="000E0336"/>
    <w:rsid w:val="000E0389"/>
    <w:rsid w:val="000E0533"/>
    <w:rsid w:val="000E0602"/>
    <w:rsid w:val="000E0A37"/>
    <w:rsid w:val="000E0D50"/>
    <w:rsid w:val="000E0DDC"/>
    <w:rsid w:val="000E123C"/>
    <w:rsid w:val="000E1294"/>
    <w:rsid w:val="000E137F"/>
    <w:rsid w:val="000E13BB"/>
    <w:rsid w:val="000E14AE"/>
    <w:rsid w:val="000E16D3"/>
    <w:rsid w:val="000E1A5D"/>
    <w:rsid w:val="000E1FAC"/>
    <w:rsid w:val="000E200E"/>
    <w:rsid w:val="000E219F"/>
    <w:rsid w:val="000E21A1"/>
    <w:rsid w:val="000E2855"/>
    <w:rsid w:val="000E2A1D"/>
    <w:rsid w:val="000E2A3D"/>
    <w:rsid w:val="000E2FBD"/>
    <w:rsid w:val="000E39A5"/>
    <w:rsid w:val="000E3C02"/>
    <w:rsid w:val="000E3C19"/>
    <w:rsid w:val="000E3CD9"/>
    <w:rsid w:val="000E3CE6"/>
    <w:rsid w:val="000E41A9"/>
    <w:rsid w:val="000E4FF1"/>
    <w:rsid w:val="000E50BE"/>
    <w:rsid w:val="000E6782"/>
    <w:rsid w:val="000E68A9"/>
    <w:rsid w:val="000E6AB6"/>
    <w:rsid w:val="000E7035"/>
    <w:rsid w:val="000E7125"/>
    <w:rsid w:val="000E7456"/>
    <w:rsid w:val="000E7635"/>
    <w:rsid w:val="000E7848"/>
    <w:rsid w:val="000E78A4"/>
    <w:rsid w:val="000E78AB"/>
    <w:rsid w:val="000E7B4D"/>
    <w:rsid w:val="000E7D72"/>
    <w:rsid w:val="000E7FF9"/>
    <w:rsid w:val="000F0160"/>
    <w:rsid w:val="000F060F"/>
    <w:rsid w:val="000F0A97"/>
    <w:rsid w:val="000F0B0D"/>
    <w:rsid w:val="000F0EF0"/>
    <w:rsid w:val="000F0F15"/>
    <w:rsid w:val="000F113C"/>
    <w:rsid w:val="000F11F1"/>
    <w:rsid w:val="000F15AD"/>
    <w:rsid w:val="000F19D8"/>
    <w:rsid w:val="000F1B81"/>
    <w:rsid w:val="000F1CEF"/>
    <w:rsid w:val="000F1ED7"/>
    <w:rsid w:val="000F1FDF"/>
    <w:rsid w:val="000F2419"/>
    <w:rsid w:val="000F2594"/>
    <w:rsid w:val="000F27C2"/>
    <w:rsid w:val="000F2934"/>
    <w:rsid w:val="000F2AC8"/>
    <w:rsid w:val="000F2BD9"/>
    <w:rsid w:val="000F320B"/>
    <w:rsid w:val="000F3985"/>
    <w:rsid w:val="000F3AEC"/>
    <w:rsid w:val="000F40B1"/>
    <w:rsid w:val="000F47FE"/>
    <w:rsid w:val="000F4BED"/>
    <w:rsid w:val="000F5122"/>
    <w:rsid w:val="000F5387"/>
    <w:rsid w:val="000F556C"/>
    <w:rsid w:val="000F562F"/>
    <w:rsid w:val="000F584E"/>
    <w:rsid w:val="000F586F"/>
    <w:rsid w:val="000F5987"/>
    <w:rsid w:val="000F5CEC"/>
    <w:rsid w:val="000F60DB"/>
    <w:rsid w:val="000F67EA"/>
    <w:rsid w:val="000F73A4"/>
    <w:rsid w:val="000F764E"/>
    <w:rsid w:val="000F7671"/>
    <w:rsid w:val="000F7BEA"/>
    <w:rsid w:val="00100211"/>
    <w:rsid w:val="0010023A"/>
    <w:rsid w:val="0010025C"/>
    <w:rsid w:val="001005E0"/>
    <w:rsid w:val="00100B47"/>
    <w:rsid w:val="00100F30"/>
    <w:rsid w:val="00100FCA"/>
    <w:rsid w:val="00100FE0"/>
    <w:rsid w:val="0010100A"/>
    <w:rsid w:val="001011F2"/>
    <w:rsid w:val="00101377"/>
    <w:rsid w:val="001015E2"/>
    <w:rsid w:val="00101D6E"/>
    <w:rsid w:val="0010262F"/>
    <w:rsid w:val="001026BD"/>
    <w:rsid w:val="00102908"/>
    <w:rsid w:val="00102FA1"/>
    <w:rsid w:val="0010347C"/>
    <w:rsid w:val="00103592"/>
    <w:rsid w:val="0010387F"/>
    <w:rsid w:val="00103B75"/>
    <w:rsid w:val="00103E54"/>
    <w:rsid w:val="00103F8B"/>
    <w:rsid w:val="001040CB"/>
    <w:rsid w:val="00104AB4"/>
    <w:rsid w:val="00104F07"/>
    <w:rsid w:val="00104F89"/>
    <w:rsid w:val="0010549E"/>
    <w:rsid w:val="00105F97"/>
    <w:rsid w:val="00106A3A"/>
    <w:rsid w:val="00106A57"/>
    <w:rsid w:val="00106B50"/>
    <w:rsid w:val="00106D76"/>
    <w:rsid w:val="00106FB0"/>
    <w:rsid w:val="001076A1"/>
    <w:rsid w:val="001077D0"/>
    <w:rsid w:val="00110513"/>
    <w:rsid w:val="00110C8B"/>
    <w:rsid w:val="00110E2D"/>
    <w:rsid w:val="001114A4"/>
    <w:rsid w:val="001114E5"/>
    <w:rsid w:val="0011155B"/>
    <w:rsid w:val="001116FE"/>
    <w:rsid w:val="0011177C"/>
    <w:rsid w:val="001118CA"/>
    <w:rsid w:val="00111A28"/>
    <w:rsid w:val="0011245D"/>
    <w:rsid w:val="00112485"/>
    <w:rsid w:val="001124DB"/>
    <w:rsid w:val="001126F9"/>
    <w:rsid w:val="00112DAF"/>
    <w:rsid w:val="00112E98"/>
    <w:rsid w:val="0011302E"/>
    <w:rsid w:val="00113069"/>
    <w:rsid w:val="0011321E"/>
    <w:rsid w:val="00113F1B"/>
    <w:rsid w:val="0011423E"/>
    <w:rsid w:val="00114288"/>
    <w:rsid w:val="001143FA"/>
    <w:rsid w:val="001144E3"/>
    <w:rsid w:val="00114853"/>
    <w:rsid w:val="0011487E"/>
    <w:rsid w:val="00114A5F"/>
    <w:rsid w:val="00114B8A"/>
    <w:rsid w:val="00115101"/>
    <w:rsid w:val="00115115"/>
    <w:rsid w:val="00115374"/>
    <w:rsid w:val="0011543C"/>
    <w:rsid w:val="00116294"/>
    <w:rsid w:val="001164F9"/>
    <w:rsid w:val="00116539"/>
    <w:rsid w:val="0011699E"/>
    <w:rsid w:val="00116ABE"/>
    <w:rsid w:val="00116B3C"/>
    <w:rsid w:val="001179EC"/>
    <w:rsid w:val="00117B97"/>
    <w:rsid w:val="00117DCE"/>
    <w:rsid w:val="00120274"/>
    <w:rsid w:val="0012044A"/>
    <w:rsid w:val="0012063E"/>
    <w:rsid w:val="001206E4"/>
    <w:rsid w:val="00120AA8"/>
    <w:rsid w:val="0012134D"/>
    <w:rsid w:val="001213BE"/>
    <w:rsid w:val="001214C9"/>
    <w:rsid w:val="001217DC"/>
    <w:rsid w:val="00121AEF"/>
    <w:rsid w:val="00121BDF"/>
    <w:rsid w:val="00121F2E"/>
    <w:rsid w:val="00122243"/>
    <w:rsid w:val="0012296D"/>
    <w:rsid w:val="00122998"/>
    <w:rsid w:val="00123034"/>
    <w:rsid w:val="00123B65"/>
    <w:rsid w:val="00123C48"/>
    <w:rsid w:val="00123D27"/>
    <w:rsid w:val="00123D3C"/>
    <w:rsid w:val="001241F7"/>
    <w:rsid w:val="00124209"/>
    <w:rsid w:val="001243D5"/>
    <w:rsid w:val="0012451F"/>
    <w:rsid w:val="00124552"/>
    <w:rsid w:val="00124769"/>
    <w:rsid w:val="00124906"/>
    <w:rsid w:val="00124C39"/>
    <w:rsid w:val="001250FD"/>
    <w:rsid w:val="00125446"/>
    <w:rsid w:val="00125C2D"/>
    <w:rsid w:val="001267C8"/>
    <w:rsid w:val="0012693B"/>
    <w:rsid w:val="001269B8"/>
    <w:rsid w:val="00126B37"/>
    <w:rsid w:val="00127303"/>
    <w:rsid w:val="001306D6"/>
    <w:rsid w:val="00130841"/>
    <w:rsid w:val="00130A91"/>
    <w:rsid w:val="00130C96"/>
    <w:rsid w:val="001318D3"/>
    <w:rsid w:val="001323D4"/>
    <w:rsid w:val="001323ED"/>
    <w:rsid w:val="0013347C"/>
    <w:rsid w:val="00133BCC"/>
    <w:rsid w:val="00133DEF"/>
    <w:rsid w:val="00133E83"/>
    <w:rsid w:val="00133E94"/>
    <w:rsid w:val="0013463F"/>
    <w:rsid w:val="00134756"/>
    <w:rsid w:val="00134787"/>
    <w:rsid w:val="00134821"/>
    <w:rsid w:val="00134BB7"/>
    <w:rsid w:val="00134CBE"/>
    <w:rsid w:val="00134D16"/>
    <w:rsid w:val="00134DFA"/>
    <w:rsid w:val="00134F7B"/>
    <w:rsid w:val="0013507F"/>
    <w:rsid w:val="001353A5"/>
    <w:rsid w:val="001355EF"/>
    <w:rsid w:val="00135946"/>
    <w:rsid w:val="00135960"/>
    <w:rsid w:val="00135A5D"/>
    <w:rsid w:val="00135E34"/>
    <w:rsid w:val="00135E50"/>
    <w:rsid w:val="001361B9"/>
    <w:rsid w:val="001364D0"/>
    <w:rsid w:val="00137033"/>
    <w:rsid w:val="00137268"/>
    <w:rsid w:val="001375D9"/>
    <w:rsid w:val="00137737"/>
    <w:rsid w:val="00137E97"/>
    <w:rsid w:val="001400DB"/>
    <w:rsid w:val="0014084C"/>
    <w:rsid w:val="00140A5D"/>
    <w:rsid w:val="00140BF1"/>
    <w:rsid w:val="0014140A"/>
    <w:rsid w:val="00141465"/>
    <w:rsid w:val="00141565"/>
    <w:rsid w:val="001416D2"/>
    <w:rsid w:val="00141A16"/>
    <w:rsid w:val="00142091"/>
    <w:rsid w:val="00142164"/>
    <w:rsid w:val="0014240C"/>
    <w:rsid w:val="001425F6"/>
    <w:rsid w:val="001427A1"/>
    <w:rsid w:val="0014284A"/>
    <w:rsid w:val="00142A89"/>
    <w:rsid w:val="00142BAD"/>
    <w:rsid w:val="00142CD4"/>
    <w:rsid w:val="001431DD"/>
    <w:rsid w:val="001432F2"/>
    <w:rsid w:val="00143612"/>
    <w:rsid w:val="001436AD"/>
    <w:rsid w:val="00143745"/>
    <w:rsid w:val="001439AE"/>
    <w:rsid w:val="001442C8"/>
    <w:rsid w:val="0014444C"/>
    <w:rsid w:val="00144B7A"/>
    <w:rsid w:val="00145945"/>
    <w:rsid w:val="00145BEE"/>
    <w:rsid w:val="00146594"/>
    <w:rsid w:val="00146693"/>
    <w:rsid w:val="00146769"/>
    <w:rsid w:val="001469BA"/>
    <w:rsid w:val="00146A8D"/>
    <w:rsid w:val="00146D4F"/>
    <w:rsid w:val="00147AA5"/>
    <w:rsid w:val="00147EA5"/>
    <w:rsid w:val="001501CC"/>
    <w:rsid w:val="001504B3"/>
    <w:rsid w:val="0015053B"/>
    <w:rsid w:val="0015064A"/>
    <w:rsid w:val="00150AD7"/>
    <w:rsid w:val="00150BC6"/>
    <w:rsid w:val="00150C9C"/>
    <w:rsid w:val="001511AC"/>
    <w:rsid w:val="001518AB"/>
    <w:rsid w:val="0015198F"/>
    <w:rsid w:val="00151B7D"/>
    <w:rsid w:val="00151F24"/>
    <w:rsid w:val="0015247D"/>
    <w:rsid w:val="001528A3"/>
    <w:rsid w:val="00152A25"/>
    <w:rsid w:val="00152DBD"/>
    <w:rsid w:val="00152F9C"/>
    <w:rsid w:val="00152FFB"/>
    <w:rsid w:val="00153078"/>
    <w:rsid w:val="00153416"/>
    <w:rsid w:val="001536B6"/>
    <w:rsid w:val="001536E6"/>
    <w:rsid w:val="001539C7"/>
    <w:rsid w:val="00153FB5"/>
    <w:rsid w:val="00154A26"/>
    <w:rsid w:val="00154F9D"/>
    <w:rsid w:val="00155136"/>
    <w:rsid w:val="001554B8"/>
    <w:rsid w:val="001555F2"/>
    <w:rsid w:val="001556FE"/>
    <w:rsid w:val="0015571F"/>
    <w:rsid w:val="00155788"/>
    <w:rsid w:val="00155CBA"/>
    <w:rsid w:val="00155CF5"/>
    <w:rsid w:val="00156496"/>
    <w:rsid w:val="00156762"/>
    <w:rsid w:val="001569A0"/>
    <w:rsid w:val="00157677"/>
    <w:rsid w:val="0015787C"/>
    <w:rsid w:val="00157B69"/>
    <w:rsid w:val="00157C9F"/>
    <w:rsid w:val="00157DA4"/>
    <w:rsid w:val="00160118"/>
    <w:rsid w:val="0016037E"/>
    <w:rsid w:val="00160886"/>
    <w:rsid w:val="00160C6E"/>
    <w:rsid w:val="00160CC6"/>
    <w:rsid w:val="00161201"/>
    <w:rsid w:val="0016199C"/>
    <w:rsid w:val="001619C2"/>
    <w:rsid w:val="00161A16"/>
    <w:rsid w:val="00161B74"/>
    <w:rsid w:val="00161BBF"/>
    <w:rsid w:val="00161C03"/>
    <w:rsid w:val="00161C43"/>
    <w:rsid w:val="00161D8E"/>
    <w:rsid w:val="00161EA5"/>
    <w:rsid w:val="00162454"/>
    <w:rsid w:val="001627D5"/>
    <w:rsid w:val="00162B55"/>
    <w:rsid w:val="00163786"/>
    <w:rsid w:val="00163869"/>
    <w:rsid w:val="00163A9B"/>
    <w:rsid w:val="00163CFF"/>
    <w:rsid w:val="00163E71"/>
    <w:rsid w:val="00163EC1"/>
    <w:rsid w:val="00164061"/>
    <w:rsid w:val="00164159"/>
    <w:rsid w:val="001641A5"/>
    <w:rsid w:val="00164BD7"/>
    <w:rsid w:val="0016514F"/>
    <w:rsid w:val="00165177"/>
    <w:rsid w:val="00165AA0"/>
    <w:rsid w:val="00165B05"/>
    <w:rsid w:val="00165CA3"/>
    <w:rsid w:val="00165F48"/>
    <w:rsid w:val="00166096"/>
    <w:rsid w:val="00166357"/>
    <w:rsid w:val="00166542"/>
    <w:rsid w:val="00166A68"/>
    <w:rsid w:val="00166A88"/>
    <w:rsid w:val="00166B95"/>
    <w:rsid w:val="00166BF5"/>
    <w:rsid w:val="00166CEE"/>
    <w:rsid w:val="00166FC9"/>
    <w:rsid w:val="001670CF"/>
    <w:rsid w:val="0016712A"/>
    <w:rsid w:val="0016724F"/>
    <w:rsid w:val="001675DE"/>
    <w:rsid w:val="001678B2"/>
    <w:rsid w:val="00167AE5"/>
    <w:rsid w:val="0017006C"/>
    <w:rsid w:val="00170519"/>
    <w:rsid w:val="001707B8"/>
    <w:rsid w:val="0017092D"/>
    <w:rsid w:val="00170F4F"/>
    <w:rsid w:val="00170FF9"/>
    <w:rsid w:val="0017168F"/>
    <w:rsid w:val="0017170E"/>
    <w:rsid w:val="001726E5"/>
    <w:rsid w:val="00172BF1"/>
    <w:rsid w:val="00172CA3"/>
    <w:rsid w:val="00172CBB"/>
    <w:rsid w:val="00172E01"/>
    <w:rsid w:val="00173313"/>
    <w:rsid w:val="001733DC"/>
    <w:rsid w:val="00173CE9"/>
    <w:rsid w:val="00173F4C"/>
    <w:rsid w:val="00174409"/>
    <w:rsid w:val="00174994"/>
    <w:rsid w:val="00174D27"/>
    <w:rsid w:val="00174DEC"/>
    <w:rsid w:val="00175064"/>
    <w:rsid w:val="001753F8"/>
    <w:rsid w:val="001759D9"/>
    <w:rsid w:val="00175B3E"/>
    <w:rsid w:val="00175C36"/>
    <w:rsid w:val="00175C46"/>
    <w:rsid w:val="00175F7B"/>
    <w:rsid w:val="00175FA8"/>
    <w:rsid w:val="00176562"/>
    <w:rsid w:val="00176565"/>
    <w:rsid w:val="001767EE"/>
    <w:rsid w:val="00176814"/>
    <w:rsid w:val="001769F5"/>
    <w:rsid w:val="00176A45"/>
    <w:rsid w:val="00176BA3"/>
    <w:rsid w:val="00176BE4"/>
    <w:rsid w:val="00176D3B"/>
    <w:rsid w:val="00176FAE"/>
    <w:rsid w:val="00177034"/>
    <w:rsid w:val="0017715A"/>
    <w:rsid w:val="00177390"/>
    <w:rsid w:val="0017764D"/>
    <w:rsid w:val="0018034B"/>
    <w:rsid w:val="00180455"/>
    <w:rsid w:val="0018059A"/>
    <w:rsid w:val="00180CE0"/>
    <w:rsid w:val="00180F0C"/>
    <w:rsid w:val="00180F61"/>
    <w:rsid w:val="0018104A"/>
    <w:rsid w:val="00181666"/>
    <w:rsid w:val="0018166F"/>
    <w:rsid w:val="00181D45"/>
    <w:rsid w:val="00182105"/>
    <w:rsid w:val="00182531"/>
    <w:rsid w:val="001825F8"/>
    <w:rsid w:val="00182B50"/>
    <w:rsid w:val="00182C04"/>
    <w:rsid w:val="00182D6B"/>
    <w:rsid w:val="00182DF2"/>
    <w:rsid w:val="00182F2C"/>
    <w:rsid w:val="0018355A"/>
    <w:rsid w:val="00183805"/>
    <w:rsid w:val="00183830"/>
    <w:rsid w:val="00183BBE"/>
    <w:rsid w:val="00183C44"/>
    <w:rsid w:val="0018401F"/>
    <w:rsid w:val="001840D4"/>
    <w:rsid w:val="00184475"/>
    <w:rsid w:val="001844ED"/>
    <w:rsid w:val="001844F1"/>
    <w:rsid w:val="001845E6"/>
    <w:rsid w:val="00184D7F"/>
    <w:rsid w:val="00185AAE"/>
    <w:rsid w:val="00185B7D"/>
    <w:rsid w:val="00185CF2"/>
    <w:rsid w:val="00185E5C"/>
    <w:rsid w:val="001862DC"/>
    <w:rsid w:val="00186680"/>
    <w:rsid w:val="00186863"/>
    <w:rsid w:val="00187286"/>
    <w:rsid w:val="00187CDA"/>
    <w:rsid w:val="00187D39"/>
    <w:rsid w:val="001904F8"/>
    <w:rsid w:val="00190AC8"/>
    <w:rsid w:val="00191698"/>
    <w:rsid w:val="001916A5"/>
    <w:rsid w:val="00191717"/>
    <w:rsid w:val="001918B2"/>
    <w:rsid w:val="0019227A"/>
    <w:rsid w:val="0019238A"/>
    <w:rsid w:val="00192632"/>
    <w:rsid w:val="001926E4"/>
    <w:rsid w:val="00192A7E"/>
    <w:rsid w:val="00192B9F"/>
    <w:rsid w:val="00192D45"/>
    <w:rsid w:val="00193390"/>
    <w:rsid w:val="00193464"/>
    <w:rsid w:val="001937AF"/>
    <w:rsid w:val="00193D82"/>
    <w:rsid w:val="00193E0D"/>
    <w:rsid w:val="00193FF3"/>
    <w:rsid w:val="001943A1"/>
    <w:rsid w:val="00194410"/>
    <w:rsid w:val="00194444"/>
    <w:rsid w:val="00194779"/>
    <w:rsid w:val="00195176"/>
    <w:rsid w:val="0019550D"/>
    <w:rsid w:val="0019570C"/>
    <w:rsid w:val="001957BE"/>
    <w:rsid w:val="00195856"/>
    <w:rsid w:val="00195CE9"/>
    <w:rsid w:val="00195FDD"/>
    <w:rsid w:val="00196863"/>
    <w:rsid w:val="00196C39"/>
    <w:rsid w:val="00196D38"/>
    <w:rsid w:val="00197546"/>
    <w:rsid w:val="00197B26"/>
    <w:rsid w:val="00197C91"/>
    <w:rsid w:val="00197CB2"/>
    <w:rsid w:val="00197F81"/>
    <w:rsid w:val="001A10BF"/>
    <w:rsid w:val="001A12E3"/>
    <w:rsid w:val="001A18ED"/>
    <w:rsid w:val="001A1A9D"/>
    <w:rsid w:val="001A1B76"/>
    <w:rsid w:val="001A25EC"/>
    <w:rsid w:val="001A2A13"/>
    <w:rsid w:val="001A2A4D"/>
    <w:rsid w:val="001A2C52"/>
    <w:rsid w:val="001A3380"/>
    <w:rsid w:val="001A363B"/>
    <w:rsid w:val="001A36F8"/>
    <w:rsid w:val="001A392D"/>
    <w:rsid w:val="001A3AB2"/>
    <w:rsid w:val="001A3DBE"/>
    <w:rsid w:val="001A3E4C"/>
    <w:rsid w:val="001A422E"/>
    <w:rsid w:val="001A47A6"/>
    <w:rsid w:val="001A4BD6"/>
    <w:rsid w:val="001A4DE7"/>
    <w:rsid w:val="001A5435"/>
    <w:rsid w:val="001A5632"/>
    <w:rsid w:val="001A5F4D"/>
    <w:rsid w:val="001A5F92"/>
    <w:rsid w:val="001A6590"/>
    <w:rsid w:val="001A65C7"/>
    <w:rsid w:val="001A7033"/>
    <w:rsid w:val="001A7583"/>
    <w:rsid w:val="001A7697"/>
    <w:rsid w:val="001A7C88"/>
    <w:rsid w:val="001A7F17"/>
    <w:rsid w:val="001A7F1C"/>
    <w:rsid w:val="001B014C"/>
    <w:rsid w:val="001B0508"/>
    <w:rsid w:val="001B05CF"/>
    <w:rsid w:val="001B0604"/>
    <w:rsid w:val="001B072C"/>
    <w:rsid w:val="001B0BAA"/>
    <w:rsid w:val="001B0C72"/>
    <w:rsid w:val="001B0E07"/>
    <w:rsid w:val="001B1457"/>
    <w:rsid w:val="001B15A3"/>
    <w:rsid w:val="001B1B39"/>
    <w:rsid w:val="001B1E30"/>
    <w:rsid w:val="001B2124"/>
    <w:rsid w:val="001B2183"/>
    <w:rsid w:val="001B23A1"/>
    <w:rsid w:val="001B27F1"/>
    <w:rsid w:val="001B2BBA"/>
    <w:rsid w:val="001B2D71"/>
    <w:rsid w:val="001B31B4"/>
    <w:rsid w:val="001B3338"/>
    <w:rsid w:val="001B38C0"/>
    <w:rsid w:val="001B396C"/>
    <w:rsid w:val="001B3A72"/>
    <w:rsid w:val="001B3B5F"/>
    <w:rsid w:val="001B3BB1"/>
    <w:rsid w:val="001B3EA4"/>
    <w:rsid w:val="001B4610"/>
    <w:rsid w:val="001B474F"/>
    <w:rsid w:val="001B4EB6"/>
    <w:rsid w:val="001B4FA2"/>
    <w:rsid w:val="001B54ED"/>
    <w:rsid w:val="001B5B84"/>
    <w:rsid w:val="001B5CE2"/>
    <w:rsid w:val="001B6084"/>
    <w:rsid w:val="001B6192"/>
    <w:rsid w:val="001B63EC"/>
    <w:rsid w:val="001B7009"/>
    <w:rsid w:val="001B7FDA"/>
    <w:rsid w:val="001C001C"/>
    <w:rsid w:val="001C03D4"/>
    <w:rsid w:val="001C08D9"/>
    <w:rsid w:val="001C0A73"/>
    <w:rsid w:val="001C0EE7"/>
    <w:rsid w:val="001C1606"/>
    <w:rsid w:val="001C1B2C"/>
    <w:rsid w:val="001C1B87"/>
    <w:rsid w:val="001C1BAC"/>
    <w:rsid w:val="001C1F83"/>
    <w:rsid w:val="001C21AD"/>
    <w:rsid w:val="001C2506"/>
    <w:rsid w:val="001C25BF"/>
    <w:rsid w:val="001C2739"/>
    <w:rsid w:val="001C2811"/>
    <w:rsid w:val="001C2D6E"/>
    <w:rsid w:val="001C2F1A"/>
    <w:rsid w:val="001C37DB"/>
    <w:rsid w:val="001C387D"/>
    <w:rsid w:val="001C3902"/>
    <w:rsid w:val="001C39E9"/>
    <w:rsid w:val="001C3ECC"/>
    <w:rsid w:val="001C41E0"/>
    <w:rsid w:val="001C43AA"/>
    <w:rsid w:val="001C4456"/>
    <w:rsid w:val="001C4525"/>
    <w:rsid w:val="001C464A"/>
    <w:rsid w:val="001C4659"/>
    <w:rsid w:val="001C488A"/>
    <w:rsid w:val="001C4B35"/>
    <w:rsid w:val="001C4C03"/>
    <w:rsid w:val="001C5371"/>
    <w:rsid w:val="001C54B8"/>
    <w:rsid w:val="001C5522"/>
    <w:rsid w:val="001C5796"/>
    <w:rsid w:val="001C589E"/>
    <w:rsid w:val="001C593B"/>
    <w:rsid w:val="001C5D34"/>
    <w:rsid w:val="001C5EC6"/>
    <w:rsid w:val="001C60B1"/>
    <w:rsid w:val="001C68C8"/>
    <w:rsid w:val="001C6905"/>
    <w:rsid w:val="001C6D70"/>
    <w:rsid w:val="001C6D8A"/>
    <w:rsid w:val="001C6F23"/>
    <w:rsid w:val="001C7052"/>
    <w:rsid w:val="001C70F9"/>
    <w:rsid w:val="001C7209"/>
    <w:rsid w:val="001C748B"/>
    <w:rsid w:val="001C7659"/>
    <w:rsid w:val="001C765B"/>
    <w:rsid w:val="001C7BD6"/>
    <w:rsid w:val="001C7CC1"/>
    <w:rsid w:val="001C7FBF"/>
    <w:rsid w:val="001D02D5"/>
    <w:rsid w:val="001D0677"/>
    <w:rsid w:val="001D09D2"/>
    <w:rsid w:val="001D0ED6"/>
    <w:rsid w:val="001D1225"/>
    <w:rsid w:val="001D168C"/>
    <w:rsid w:val="001D1B31"/>
    <w:rsid w:val="001D1CF6"/>
    <w:rsid w:val="001D1F39"/>
    <w:rsid w:val="001D2020"/>
    <w:rsid w:val="001D2069"/>
    <w:rsid w:val="001D2109"/>
    <w:rsid w:val="001D22B1"/>
    <w:rsid w:val="001D2581"/>
    <w:rsid w:val="001D27A0"/>
    <w:rsid w:val="001D27E8"/>
    <w:rsid w:val="001D2D9C"/>
    <w:rsid w:val="001D3188"/>
    <w:rsid w:val="001D3242"/>
    <w:rsid w:val="001D339A"/>
    <w:rsid w:val="001D3692"/>
    <w:rsid w:val="001D3A9C"/>
    <w:rsid w:val="001D43C5"/>
    <w:rsid w:val="001D4785"/>
    <w:rsid w:val="001D49B8"/>
    <w:rsid w:val="001D4E47"/>
    <w:rsid w:val="001D503C"/>
    <w:rsid w:val="001D51F2"/>
    <w:rsid w:val="001D57F4"/>
    <w:rsid w:val="001D59E0"/>
    <w:rsid w:val="001D5A84"/>
    <w:rsid w:val="001D5CE7"/>
    <w:rsid w:val="001D5D6B"/>
    <w:rsid w:val="001D641C"/>
    <w:rsid w:val="001D6530"/>
    <w:rsid w:val="001D66E0"/>
    <w:rsid w:val="001D6FDE"/>
    <w:rsid w:val="001D6FF2"/>
    <w:rsid w:val="001D723A"/>
    <w:rsid w:val="001D7454"/>
    <w:rsid w:val="001D7ABD"/>
    <w:rsid w:val="001E002B"/>
    <w:rsid w:val="001E0140"/>
    <w:rsid w:val="001E016F"/>
    <w:rsid w:val="001E0623"/>
    <w:rsid w:val="001E0740"/>
    <w:rsid w:val="001E0B2E"/>
    <w:rsid w:val="001E0BA0"/>
    <w:rsid w:val="001E0BEE"/>
    <w:rsid w:val="001E0F62"/>
    <w:rsid w:val="001E0FEC"/>
    <w:rsid w:val="001E142D"/>
    <w:rsid w:val="001E15C5"/>
    <w:rsid w:val="001E1828"/>
    <w:rsid w:val="001E19A2"/>
    <w:rsid w:val="001E1C59"/>
    <w:rsid w:val="001E21F9"/>
    <w:rsid w:val="001E237A"/>
    <w:rsid w:val="001E2F06"/>
    <w:rsid w:val="001E3D11"/>
    <w:rsid w:val="001E47EE"/>
    <w:rsid w:val="001E4ACA"/>
    <w:rsid w:val="001E50F6"/>
    <w:rsid w:val="001E572E"/>
    <w:rsid w:val="001E5776"/>
    <w:rsid w:val="001E58EF"/>
    <w:rsid w:val="001E60B2"/>
    <w:rsid w:val="001E612F"/>
    <w:rsid w:val="001E665B"/>
    <w:rsid w:val="001E6A24"/>
    <w:rsid w:val="001E6A32"/>
    <w:rsid w:val="001E6EAF"/>
    <w:rsid w:val="001E6FB1"/>
    <w:rsid w:val="001E7842"/>
    <w:rsid w:val="001E7AE5"/>
    <w:rsid w:val="001E7C86"/>
    <w:rsid w:val="001E7FC2"/>
    <w:rsid w:val="001F047C"/>
    <w:rsid w:val="001F07E3"/>
    <w:rsid w:val="001F0CB4"/>
    <w:rsid w:val="001F0F53"/>
    <w:rsid w:val="001F10D9"/>
    <w:rsid w:val="001F1170"/>
    <w:rsid w:val="001F167B"/>
    <w:rsid w:val="001F1EF3"/>
    <w:rsid w:val="001F1F0C"/>
    <w:rsid w:val="001F2375"/>
    <w:rsid w:val="001F2739"/>
    <w:rsid w:val="001F293A"/>
    <w:rsid w:val="001F2A5C"/>
    <w:rsid w:val="001F2DA8"/>
    <w:rsid w:val="001F31D1"/>
    <w:rsid w:val="001F34DD"/>
    <w:rsid w:val="001F370D"/>
    <w:rsid w:val="001F3BBA"/>
    <w:rsid w:val="001F3BED"/>
    <w:rsid w:val="001F3F25"/>
    <w:rsid w:val="001F413A"/>
    <w:rsid w:val="001F4366"/>
    <w:rsid w:val="001F475F"/>
    <w:rsid w:val="001F4836"/>
    <w:rsid w:val="001F4C53"/>
    <w:rsid w:val="001F56DE"/>
    <w:rsid w:val="001F5C82"/>
    <w:rsid w:val="001F6C05"/>
    <w:rsid w:val="001F721B"/>
    <w:rsid w:val="001F72DA"/>
    <w:rsid w:val="001F7325"/>
    <w:rsid w:val="001F7E44"/>
    <w:rsid w:val="0020017A"/>
    <w:rsid w:val="00200B48"/>
    <w:rsid w:val="00200B9A"/>
    <w:rsid w:val="00201194"/>
    <w:rsid w:val="00201527"/>
    <w:rsid w:val="00201963"/>
    <w:rsid w:val="00201DAE"/>
    <w:rsid w:val="00201DFA"/>
    <w:rsid w:val="00201E65"/>
    <w:rsid w:val="00201E93"/>
    <w:rsid w:val="0020236C"/>
    <w:rsid w:val="002023EE"/>
    <w:rsid w:val="002025BB"/>
    <w:rsid w:val="0020291B"/>
    <w:rsid w:val="00202F41"/>
    <w:rsid w:val="00203081"/>
    <w:rsid w:val="0020356A"/>
    <w:rsid w:val="00203710"/>
    <w:rsid w:val="00203CD5"/>
    <w:rsid w:val="00203CE8"/>
    <w:rsid w:val="00203FCC"/>
    <w:rsid w:val="00204196"/>
    <w:rsid w:val="002046D0"/>
    <w:rsid w:val="00204953"/>
    <w:rsid w:val="00204B15"/>
    <w:rsid w:val="00204E38"/>
    <w:rsid w:val="00204ED3"/>
    <w:rsid w:val="0020529D"/>
    <w:rsid w:val="00205433"/>
    <w:rsid w:val="002055C6"/>
    <w:rsid w:val="00205B52"/>
    <w:rsid w:val="00205ED2"/>
    <w:rsid w:val="00206160"/>
    <w:rsid w:val="00206344"/>
    <w:rsid w:val="00206352"/>
    <w:rsid w:val="00206541"/>
    <w:rsid w:val="00206755"/>
    <w:rsid w:val="002068D5"/>
    <w:rsid w:val="00206BD5"/>
    <w:rsid w:val="00206DB7"/>
    <w:rsid w:val="002073E7"/>
    <w:rsid w:val="00207C8C"/>
    <w:rsid w:val="00207FD9"/>
    <w:rsid w:val="00210122"/>
    <w:rsid w:val="00210286"/>
    <w:rsid w:val="0021032E"/>
    <w:rsid w:val="002103CC"/>
    <w:rsid w:val="002108AF"/>
    <w:rsid w:val="00211151"/>
    <w:rsid w:val="002115C3"/>
    <w:rsid w:val="00211780"/>
    <w:rsid w:val="00211E99"/>
    <w:rsid w:val="002127AE"/>
    <w:rsid w:val="002127B0"/>
    <w:rsid w:val="00212861"/>
    <w:rsid w:val="00212A37"/>
    <w:rsid w:val="00212A3F"/>
    <w:rsid w:val="00212B4D"/>
    <w:rsid w:val="0021326A"/>
    <w:rsid w:val="0021333A"/>
    <w:rsid w:val="002133C3"/>
    <w:rsid w:val="00213A4B"/>
    <w:rsid w:val="00213BD9"/>
    <w:rsid w:val="002142BB"/>
    <w:rsid w:val="002145AE"/>
    <w:rsid w:val="002145E3"/>
    <w:rsid w:val="00214703"/>
    <w:rsid w:val="002148C3"/>
    <w:rsid w:val="00214C03"/>
    <w:rsid w:val="00214C04"/>
    <w:rsid w:val="002150F2"/>
    <w:rsid w:val="00215114"/>
    <w:rsid w:val="0021517C"/>
    <w:rsid w:val="0021526D"/>
    <w:rsid w:val="0021599E"/>
    <w:rsid w:val="00215D1E"/>
    <w:rsid w:val="0021603E"/>
    <w:rsid w:val="00216091"/>
    <w:rsid w:val="00216230"/>
    <w:rsid w:val="00216558"/>
    <w:rsid w:val="00216DA7"/>
    <w:rsid w:val="002174B3"/>
    <w:rsid w:val="00217D6D"/>
    <w:rsid w:val="00220171"/>
    <w:rsid w:val="002202F0"/>
    <w:rsid w:val="0022067A"/>
    <w:rsid w:val="00220D3C"/>
    <w:rsid w:val="00221208"/>
    <w:rsid w:val="0022138E"/>
    <w:rsid w:val="002215A5"/>
    <w:rsid w:val="00221A4B"/>
    <w:rsid w:val="00221C04"/>
    <w:rsid w:val="00221D5F"/>
    <w:rsid w:val="00222123"/>
    <w:rsid w:val="00222207"/>
    <w:rsid w:val="002223D7"/>
    <w:rsid w:val="0022255B"/>
    <w:rsid w:val="00222568"/>
    <w:rsid w:val="00222787"/>
    <w:rsid w:val="00222816"/>
    <w:rsid w:val="002228AD"/>
    <w:rsid w:val="00222B18"/>
    <w:rsid w:val="00222B4C"/>
    <w:rsid w:val="00222BD1"/>
    <w:rsid w:val="00222E0D"/>
    <w:rsid w:val="002236E0"/>
    <w:rsid w:val="00223B90"/>
    <w:rsid w:val="00223DDE"/>
    <w:rsid w:val="00223EF6"/>
    <w:rsid w:val="00223F5E"/>
    <w:rsid w:val="00223F64"/>
    <w:rsid w:val="0022425F"/>
    <w:rsid w:val="002244BC"/>
    <w:rsid w:val="00224560"/>
    <w:rsid w:val="00224A4F"/>
    <w:rsid w:val="00224D78"/>
    <w:rsid w:val="00225075"/>
    <w:rsid w:val="002251A1"/>
    <w:rsid w:val="002253C7"/>
    <w:rsid w:val="002254C4"/>
    <w:rsid w:val="00225658"/>
    <w:rsid w:val="00225662"/>
    <w:rsid w:val="00225808"/>
    <w:rsid w:val="00225972"/>
    <w:rsid w:val="00225AEC"/>
    <w:rsid w:val="002260E6"/>
    <w:rsid w:val="002261D1"/>
    <w:rsid w:val="0022626B"/>
    <w:rsid w:val="00226341"/>
    <w:rsid w:val="002265CA"/>
    <w:rsid w:val="00226B46"/>
    <w:rsid w:val="00226E21"/>
    <w:rsid w:val="002271A5"/>
    <w:rsid w:val="0022742E"/>
    <w:rsid w:val="0022788C"/>
    <w:rsid w:val="002279F4"/>
    <w:rsid w:val="00227B9F"/>
    <w:rsid w:val="00227CEA"/>
    <w:rsid w:val="0023040C"/>
    <w:rsid w:val="0023050E"/>
    <w:rsid w:val="00230556"/>
    <w:rsid w:val="00230575"/>
    <w:rsid w:val="00230875"/>
    <w:rsid w:val="00230A76"/>
    <w:rsid w:val="00230ADF"/>
    <w:rsid w:val="00230D24"/>
    <w:rsid w:val="00230DF3"/>
    <w:rsid w:val="002314BC"/>
    <w:rsid w:val="00231AE8"/>
    <w:rsid w:val="00231C82"/>
    <w:rsid w:val="00232045"/>
    <w:rsid w:val="00232620"/>
    <w:rsid w:val="00232AC7"/>
    <w:rsid w:val="00232B1B"/>
    <w:rsid w:val="00233248"/>
    <w:rsid w:val="002333BA"/>
    <w:rsid w:val="0023379A"/>
    <w:rsid w:val="00233978"/>
    <w:rsid w:val="002339C2"/>
    <w:rsid w:val="00234024"/>
    <w:rsid w:val="00234051"/>
    <w:rsid w:val="00234645"/>
    <w:rsid w:val="002351F3"/>
    <w:rsid w:val="00235313"/>
    <w:rsid w:val="0023558F"/>
    <w:rsid w:val="00235ABA"/>
    <w:rsid w:val="002364AE"/>
    <w:rsid w:val="00236744"/>
    <w:rsid w:val="0023676A"/>
    <w:rsid w:val="00236D73"/>
    <w:rsid w:val="00237056"/>
    <w:rsid w:val="00237440"/>
    <w:rsid w:val="0023757E"/>
    <w:rsid w:val="002379B9"/>
    <w:rsid w:val="00237AB1"/>
    <w:rsid w:val="00237C26"/>
    <w:rsid w:val="00237CD4"/>
    <w:rsid w:val="002402EC"/>
    <w:rsid w:val="002404CC"/>
    <w:rsid w:val="002404D1"/>
    <w:rsid w:val="002406F9"/>
    <w:rsid w:val="002411FF"/>
    <w:rsid w:val="0024122C"/>
    <w:rsid w:val="0024143C"/>
    <w:rsid w:val="00241562"/>
    <w:rsid w:val="002416DB"/>
    <w:rsid w:val="00241860"/>
    <w:rsid w:val="00241914"/>
    <w:rsid w:val="00241E0A"/>
    <w:rsid w:val="00241E97"/>
    <w:rsid w:val="0024292E"/>
    <w:rsid w:val="00242DC3"/>
    <w:rsid w:val="0024339C"/>
    <w:rsid w:val="00243A8B"/>
    <w:rsid w:val="00243C86"/>
    <w:rsid w:val="00243F14"/>
    <w:rsid w:val="002445EC"/>
    <w:rsid w:val="00244664"/>
    <w:rsid w:val="00244B77"/>
    <w:rsid w:val="00244E25"/>
    <w:rsid w:val="002452B9"/>
    <w:rsid w:val="002452D6"/>
    <w:rsid w:val="00245468"/>
    <w:rsid w:val="002454C5"/>
    <w:rsid w:val="0024618B"/>
    <w:rsid w:val="002465BE"/>
    <w:rsid w:val="00246950"/>
    <w:rsid w:val="002469C9"/>
    <w:rsid w:val="00246A7A"/>
    <w:rsid w:val="00246CD0"/>
    <w:rsid w:val="002471D5"/>
    <w:rsid w:val="0024750B"/>
    <w:rsid w:val="00247725"/>
    <w:rsid w:val="00247B2B"/>
    <w:rsid w:val="00247B72"/>
    <w:rsid w:val="00247D53"/>
    <w:rsid w:val="00247EAF"/>
    <w:rsid w:val="00247F3C"/>
    <w:rsid w:val="0025004D"/>
    <w:rsid w:val="002508C6"/>
    <w:rsid w:val="00250AAB"/>
    <w:rsid w:val="00250AAD"/>
    <w:rsid w:val="00250AF4"/>
    <w:rsid w:val="00250D12"/>
    <w:rsid w:val="00250E74"/>
    <w:rsid w:val="002515D1"/>
    <w:rsid w:val="00251A1C"/>
    <w:rsid w:val="00251EDC"/>
    <w:rsid w:val="00251F17"/>
    <w:rsid w:val="00251FCF"/>
    <w:rsid w:val="002521B4"/>
    <w:rsid w:val="00252279"/>
    <w:rsid w:val="00252291"/>
    <w:rsid w:val="00252439"/>
    <w:rsid w:val="0025288F"/>
    <w:rsid w:val="00252C84"/>
    <w:rsid w:val="002530C8"/>
    <w:rsid w:val="002532CC"/>
    <w:rsid w:val="002532E1"/>
    <w:rsid w:val="00253524"/>
    <w:rsid w:val="00253F3D"/>
    <w:rsid w:val="00253F57"/>
    <w:rsid w:val="002543C3"/>
    <w:rsid w:val="002545E6"/>
    <w:rsid w:val="002549D1"/>
    <w:rsid w:val="0025506F"/>
    <w:rsid w:val="00255173"/>
    <w:rsid w:val="00255208"/>
    <w:rsid w:val="00255631"/>
    <w:rsid w:val="002557D6"/>
    <w:rsid w:val="002557F7"/>
    <w:rsid w:val="002559EE"/>
    <w:rsid w:val="00255B57"/>
    <w:rsid w:val="00255BDC"/>
    <w:rsid w:val="00255C9D"/>
    <w:rsid w:val="00255E3F"/>
    <w:rsid w:val="0025623C"/>
    <w:rsid w:val="002562F5"/>
    <w:rsid w:val="002563FF"/>
    <w:rsid w:val="002565A6"/>
    <w:rsid w:val="0025665D"/>
    <w:rsid w:val="0025666C"/>
    <w:rsid w:val="0025679A"/>
    <w:rsid w:val="002568ED"/>
    <w:rsid w:val="00256C88"/>
    <w:rsid w:val="00256CB9"/>
    <w:rsid w:val="00256E32"/>
    <w:rsid w:val="00256F53"/>
    <w:rsid w:val="002570DF"/>
    <w:rsid w:val="0025715A"/>
    <w:rsid w:val="0025735C"/>
    <w:rsid w:val="00257522"/>
    <w:rsid w:val="00257538"/>
    <w:rsid w:val="002575CA"/>
    <w:rsid w:val="0025776E"/>
    <w:rsid w:val="00257B98"/>
    <w:rsid w:val="00257FAD"/>
    <w:rsid w:val="002602B8"/>
    <w:rsid w:val="00260729"/>
    <w:rsid w:val="002609DC"/>
    <w:rsid w:val="00260B44"/>
    <w:rsid w:val="00260B5A"/>
    <w:rsid w:val="00260D15"/>
    <w:rsid w:val="00261241"/>
    <w:rsid w:val="002614B6"/>
    <w:rsid w:val="00261513"/>
    <w:rsid w:val="002616C6"/>
    <w:rsid w:val="002617D3"/>
    <w:rsid w:val="00261B77"/>
    <w:rsid w:val="00261D37"/>
    <w:rsid w:val="00261D7B"/>
    <w:rsid w:val="00261F28"/>
    <w:rsid w:val="0026200C"/>
    <w:rsid w:val="00262026"/>
    <w:rsid w:val="00262163"/>
    <w:rsid w:val="00262390"/>
    <w:rsid w:val="002628AA"/>
    <w:rsid w:val="002629A0"/>
    <w:rsid w:val="00262A17"/>
    <w:rsid w:val="00262AD0"/>
    <w:rsid w:val="00262BA0"/>
    <w:rsid w:val="00262D03"/>
    <w:rsid w:val="00262E8F"/>
    <w:rsid w:val="002633D8"/>
    <w:rsid w:val="00263A22"/>
    <w:rsid w:val="00263A85"/>
    <w:rsid w:val="00263C7D"/>
    <w:rsid w:val="00263D30"/>
    <w:rsid w:val="002642CC"/>
    <w:rsid w:val="002647D5"/>
    <w:rsid w:val="002647E0"/>
    <w:rsid w:val="002649AA"/>
    <w:rsid w:val="00264DB9"/>
    <w:rsid w:val="0026525A"/>
    <w:rsid w:val="00265725"/>
    <w:rsid w:val="00265A31"/>
    <w:rsid w:val="00265C3C"/>
    <w:rsid w:val="00265DD6"/>
    <w:rsid w:val="002660B9"/>
    <w:rsid w:val="002664A8"/>
    <w:rsid w:val="00266A30"/>
    <w:rsid w:val="00266CC9"/>
    <w:rsid w:val="0026711A"/>
    <w:rsid w:val="002671BD"/>
    <w:rsid w:val="00267CF4"/>
    <w:rsid w:val="00267DED"/>
    <w:rsid w:val="00267F7E"/>
    <w:rsid w:val="0027001C"/>
    <w:rsid w:val="002701E2"/>
    <w:rsid w:val="002703CE"/>
    <w:rsid w:val="00270A20"/>
    <w:rsid w:val="00270DFD"/>
    <w:rsid w:val="00270F7A"/>
    <w:rsid w:val="0027125A"/>
    <w:rsid w:val="00271726"/>
    <w:rsid w:val="002723CD"/>
    <w:rsid w:val="0027243B"/>
    <w:rsid w:val="002733F7"/>
    <w:rsid w:val="00273537"/>
    <w:rsid w:val="0027355F"/>
    <w:rsid w:val="002737DC"/>
    <w:rsid w:val="00273BFC"/>
    <w:rsid w:val="00273C05"/>
    <w:rsid w:val="00273EFC"/>
    <w:rsid w:val="00274380"/>
    <w:rsid w:val="002743A7"/>
    <w:rsid w:val="002744A2"/>
    <w:rsid w:val="00274776"/>
    <w:rsid w:val="002749A4"/>
    <w:rsid w:val="00274C7C"/>
    <w:rsid w:val="00274CE1"/>
    <w:rsid w:val="00275091"/>
    <w:rsid w:val="00275096"/>
    <w:rsid w:val="00276021"/>
    <w:rsid w:val="00276472"/>
    <w:rsid w:val="002765F4"/>
    <w:rsid w:val="002769BD"/>
    <w:rsid w:val="00277441"/>
    <w:rsid w:val="002774A4"/>
    <w:rsid w:val="00277875"/>
    <w:rsid w:val="00277892"/>
    <w:rsid w:val="002779C2"/>
    <w:rsid w:val="00277C55"/>
    <w:rsid w:val="00277E70"/>
    <w:rsid w:val="00277F87"/>
    <w:rsid w:val="0028024D"/>
    <w:rsid w:val="00280318"/>
    <w:rsid w:val="00280397"/>
    <w:rsid w:val="00281008"/>
    <w:rsid w:val="00281630"/>
    <w:rsid w:val="00281881"/>
    <w:rsid w:val="002819DD"/>
    <w:rsid w:val="00281BBD"/>
    <w:rsid w:val="00281C76"/>
    <w:rsid w:val="00281D9C"/>
    <w:rsid w:val="002829D5"/>
    <w:rsid w:val="00282B2A"/>
    <w:rsid w:val="002831CD"/>
    <w:rsid w:val="0028327A"/>
    <w:rsid w:val="0028335F"/>
    <w:rsid w:val="00283B57"/>
    <w:rsid w:val="00283BBA"/>
    <w:rsid w:val="00283D1C"/>
    <w:rsid w:val="00283F85"/>
    <w:rsid w:val="00284128"/>
    <w:rsid w:val="00284526"/>
    <w:rsid w:val="00284840"/>
    <w:rsid w:val="002849FA"/>
    <w:rsid w:val="00284A7F"/>
    <w:rsid w:val="00284E33"/>
    <w:rsid w:val="00284EF5"/>
    <w:rsid w:val="002850FC"/>
    <w:rsid w:val="002854A2"/>
    <w:rsid w:val="00285791"/>
    <w:rsid w:val="002859C4"/>
    <w:rsid w:val="00285A84"/>
    <w:rsid w:val="00285BB2"/>
    <w:rsid w:val="0028617B"/>
    <w:rsid w:val="002864D0"/>
    <w:rsid w:val="0028657B"/>
    <w:rsid w:val="00286CDE"/>
    <w:rsid w:val="0028706F"/>
    <w:rsid w:val="00287101"/>
    <w:rsid w:val="0028717D"/>
    <w:rsid w:val="00287399"/>
    <w:rsid w:val="002873E3"/>
    <w:rsid w:val="00287946"/>
    <w:rsid w:val="00287D3F"/>
    <w:rsid w:val="00287D7E"/>
    <w:rsid w:val="002900DD"/>
    <w:rsid w:val="00290241"/>
    <w:rsid w:val="00290343"/>
    <w:rsid w:val="002904CC"/>
    <w:rsid w:val="0029056C"/>
    <w:rsid w:val="0029057C"/>
    <w:rsid w:val="00290CC1"/>
    <w:rsid w:val="00290E27"/>
    <w:rsid w:val="00291984"/>
    <w:rsid w:val="002919EF"/>
    <w:rsid w:val="00291AAB"/>
    <w:rsid w:val="00291E45"/>
    <w:rsid w:val="00292791"/>
    <w:rsid w:val="00292B44"/>
    <w:rsid w:val="00292BE2"/>
    <w:rsid w:val="00292EEC"/>
    <w:rsid w:val="00293231"/>
    <w:rsid w:val="00293271"/>
    <w:rsid w:val="002933DC"/>
    <w:rsid w:val="00293902"/>
    <w:rsid w:val="002939F2"/>
    <w:rsid w:val="00293A34"/>
    <w:rsid w:val="00294059"/>
    <w:rsid w:val="00294369"/>
    <w:rsid w:val="00294565"/>
    <w:rsid w:val="00294E8F"/>
    <w:rsid w:val="00294F28"/>
    <w:rsid w:val="00294F2B"/>
    <w:rsid w:val="00295BD8"/>
    <w:rsid w:val="00295E95"/>
    <w:rsid w:val="002966E3"/>
    <w:rsid w:val="002969C4"/>
    <w:rsid w:val="002974B7"/>
    <w:rsid w:val="002974F1"/>
    <w:rsid w:val="0029792C"/>
    <w:rsid w:val="0029798F"/>
    <w:rsid w:val="00297D6D"/>
    <w:rsid w:val="002A0148"/>
    <w:rsid w:val="002A0185"/>
    <w:rsid w:val="002A0265"/>
    <w:rsid w:val="002A0AC7"/>
    <w:rsid w:val="002A0BB6"/>
    <w:rsid w:val="002A0EB7"/>
    <w:rsid w:val="002A15FE"/>
    <w:rsid w:val="002A1CD1"/>
    <w:rsid w:val="002A2152"/>
    <w:rsid w:val="002A26CE"/>
    <w:rsid w:val="002A28A1"/>
    <w:rsid w:val="002A2ABC"/>
    <w:rsid w:val="002A2D9A"/>
    <w:rsid w:val="002A2E9E"/>
    <w:rsid w:val="002A2F0A"/>
    <w:rsid w:val="002A2F85"/>
    <w:rsid w:val="002A30F0"/>
    <w:rsid w:val="002A3649"/>
    <w:rsid w:val="002A38B0"/>
    <w:rsid w:val="002A3A66"/>
    <w:rsid w:val="002A3D19"/>
    <w:rsid w:val="002A4412"/>
    <w:rsid w:val="002A4886"/>
    <w:rsid w:val="002A4BB8"/>
    <w:rsid w:val="002A4F61"/>
    <w:rsid w:val="002A4FD7"/>
    <w:rsid w:val="002A536C"/>
    <w:rsid w:val="002A53EC"/>
    <w:rsid w:val="002A556E"/>
    <w:rsid w:val="002A5619"/>
    <w:rsid w:val="002A5B32"/>
    <w:rsid w:val="002A5B8E"/>
    <w:rsid w:val="002A5DD0"/>
    <w:rsid w:val="002A5F91"/>
    <w:rsid w:val="002A66E7"/>
    <w:rsid w:val="002A6AB0"/>
    <w:rsid w:val="002A6F09"/>
    <w:rsid w:val="002A7525"/>
    <w:rsid w:val="002A7A82"/>
    <w:rsid w:val="002B0098"/>
    <w:rsid w:val="002B01DA"/>
    <w:rsid w:val="002B0227"/>
    <w:rsid w:val="002B0233"/>
    <w:rsid w:val="002B0442"/>
    <w:rsid w:val="002B069F"/>
    <w:rsid w:val="002B0701"/>
    <w:rsid w:val="002B08F7"/>
    <w:rsid w:val="002B0984"/>
    <w:rsid w:val="002B09AE"/>
    <w:rsid w:val="002B0D83"/>
    <w:rsid w:val="002B12AA"/>
    <w:rsid w:val="002B1411"/>
    <w:rsid w:val="002B1702"/>
    <w:rsid w:val="002B17E1"/>
    <w:rsid w:val="002B1A66"/>
    <w:rsid w:val="002B1B7D"/>
    <w:rsid w:val="002B1F88"/>
    <w:rsid w:val="002B2083"/>
    <w:rsid w:val="002B225B"/>
    <w:rsid w:val="002B284D"/>
    <w:rsid w:val="002B2927"/>
    <w:rsid w:val="002B2B10"/>
    <w:rsid w:val="002B2BE0"/>
    <w:rsid w:val="002B2CB8"/>
    <w:rsid w:val="002B2CBD"/>
    <w:rsid w:val="002B2D62"/>
    <w:rsid w:val="002B2DCC"/>
    <w:rsid w:val="002B2F81"/>
    <w:rsid w:val="002B2F95"/>
    <w:rsid w:val="002B313F"/>
    <w:rsid w:val="002B317D"/>
    <w:rsid w:val="002B332D"/>
    <w:rsid w:val="002B349B"/>
    <w:rsid w:val="002B39B5"/>
    <w:rsid w:val="002B424B"/>
    <w:rsid w:val="002B43CC"/>
    <w:rsid w:val="002B4640"/>
    <w:rsid w:val="002B4727"/>
    <w:rsid w:val="002B47F4"/>
    <w:rsid w:val="002B5533"/>
    <w:rsid w:val="002B57F3"/>
    <w:rsid w:val="002B5BD1"/>
    <w:rsid w:val="002B5C87"/>
    <w:rsid w:val="002B5F81"/>
    <w:rsid w:val="002B6015"/>
    <w:rsid w:val="002B62C3"/>
    <w:rsid w:val="002B645E"/>
    <w:rsid w:val="002B6533"/>
    <w:rsid w:val="002B6EFF"/>
    <w:rsid w:val="002B7129"/>
    <w:rsid w:val="002B77E2"/>
    <w:rsid w:val="002B7983"/>
    <w:rsid w:val="002B7B75"/>
    <w:rsid w:val="002C002D"/>
    <w:rsid w:val="002C0165"/>
    <w:rsid w:val="002C04F4"/>
    <w:rsid w:val="002C05F7"/>
    <w:rsid w:val="002C1646"/>
    <w:rsid w:val="002C16C8"/>
    <w:rsid w:val="002C2448"/>
    <w:rsid w:val="002C27C1"/>
    <w:rsid w:val="002C27DC"/>
    <w:rsid w:val="002C29AA"/>
    <w:rsid w:val="002C29D3"/>
    <w:rsid w:val="002C2E65"/>
    <w:rsid w:val="002C323F"/>
    <w:rsid w:val="002C3837"/>
    <w:rsid w:val="002C3E05"/>
    <w:rsid w:val="002C41B2"/>
    <w:rsid w:val="002C43CA"/>
    <w:rsid w:val="002C46F8"/>
    <w:rsid w:val="002C4789"/>
    <w:rsid w:val="002C4940"/>
    <w:rsid w:val="002C49F6"/>
    <w:rsid w:val="002C4D2E"/>
    <w:rsid w:val="002C4FD1"/>
    <w:rsid w:val="002C5306"/>
    <w:rsid w:val="002C5329"/>
    <w:rsid w:val="002C5F78"/>
    <w:rsid w:val="002C64FC"/>
    <w:rsid w:val="002C6E45"/>
    <w:rsid w:val="002C6EB9"/>
    <w:rsid w:val="002C6FC7"/>
    <w:rsid w:val="002C70AE"/>
    <w:rsid w:val="002C7245"/>
    <w:rsid w:val="002C7279"/>
    <w:rsid w:val="002C7520"/>
    <w:rsid w:val="002D0227"/>
    <w:rsid w:val="002D075A"/>
    <w:rsid w:val="002D0C38"/>
    <w:rsid w:val="002D0D4D"/>
    <w:rsid w:val="002D1507"/>
    <w:rsid w:val="002D1823"/>
    <w:rsid w:val="002D1E0B"/>
    <w:rsid w:val="002D1FC3"/>
    <w:rsid w:val="002D21D2"/>
    <w:rsid w:val="002D2382"/>
    <w:rsid w:val="002D23E6"/>
    <w:rsid w:val="002D2982"/>
    <w:rsid w:val="002D2DDA"/>
    <w:rsid w:val="002D2EEF"/>
    <w:rsid w:val="002D3362"/>
    <w:rsid w:val="002D33BD"/>
    <w:rsid w:val="002D3C62"/>
    <w:rsid w:val="002D425F"/>
    <w:rsid w:val="002D43EA"/>
    <w:rsid w:val="002D4A7C"/>
    <w:rsid w:val="002D4CC3"/>
    <w:rsid w:val="002D596F"/>
    <w:rsid w:val="002D5A66"/>
    <w:rsid w:val="002D5D69"/>
    <w:rsid w:val="002D6036"/>
    <w:rsid w:val="002D61CC"/>
    <w:rsid w:val="002D6696"/>
    <w:rsid w:val="002D67BA"/>
    <w:rsid w:val="002D6854"/>
    <w:rsid w:val="002D6B7B"/>
    <w:rsid w:val="002D714C"/>
    <w:rsid w:val="002D7268"/>
    <w:rsid w:val="002D72E8"/>
    <w:rsid w:val="002D75E0"/>
    <w:rsid w:val="002D78CB"/>
    <w:rsid w:val="002D7ABE"/>
    <w:rsid w:val="002D7D09"/>
    <w:rsid w:val="002E0037"/>
    <w:rsid w:val="002E0058"/>
    <w:rsid w:val="002E0936"/>
    <w:rsid w:val="002E0FF4"/>
    <w:rsid w:val="002E13E0"/>
    <w:rsid w:val="002E18A5"/>
    <w:rsid w:val="002E18E9"/>
    <w:rsid w:val="002E1F19"/>
    <w:rsid w:val="002E1F7E"/>
    <w:rsid w:val="002E1F8F"/>
    <w:rsid w:val="002E1FF6"/>
    <w:rsid w:val="002E202F"/>
    <w:rsid w:val="002E258C"/>
    <w:rsid w:val="002E2637"/>
    <w:rsid w:val="002E27F3"/>
    <w:rsid w:val="002E2A4A"/>
    <w:rsid w:val="002E3609"/>
    <w:rsid w:val="002E3685"/>
    <w:rsid w:val="002E3AA4"/>
    <w:rsid w:val="002E3F01"/>
    <w:rsid w:val="002E4020"/>
    <w:rsid w:val="002E41B5"/>
    <w:rsid w:val="002E448F"/>
    <w:rsid w:val="002E463C"/>
    <w:rsid w:val="002E4825"/>
    <w:rsid w:val="002E50F8"/>
    <w:rsid w:val="002E5270"/>
    <w:rsid w:val="002E52BC"/>
    <w:rsid w:val="002E561A"/>
    <w:rsid w:val="002E577C"/>
    <w:rsid w:val="002E5A19"/>
    <w:rsid w:val="002E5ADB"/>
    <w:rsid w:val="002E5E12"/>
    <w:rsid w:val="002E5FA4"/>
    <w:rsid w:val="002E616C"/>
    <w:rsid w:val="002E644D"/>
    <w:rsid w:val="002E67A3"/>
    <w:rsid w:val="002E6D91"/>
    <w:rsid w:val="002E6EB4"/>
    <w:rsid w:val="002E75AA"/>
    <w:rsid w:val="002E789C"/>
    <w:rsid w:val="002E7E9C"/>
    <w:rsid w:val="002F0840"/>
    <w:rsid w:val="002F09DD"/>
    <w:rsid w:val="002F15E1"/>
    <w:rsid w:val="002F16B1"/>
    <w:rsid w:val="002F177B"/>
    <w:rsid w:val="002F23AC"/>
    <w:rsid w:val="002F2544"/>
    <w:rsid w:val="002F2C6E"/>
    <w:rsid w:val="002F3038"/>
    <w:rsid w:val="002F3281"/>
    <w:rsid w:val="002F3680"/>
    <w:rsid w:val="002F3773"/>
    <w:rsid w:val="002F37E4"/>
    <w:rsid w:val="002F390A"/>
    <w:rsid w:val="002F3AF0"/>
    <w:rsid w:val="002F4213"/>
    <w:rsid w:val="002F426E"/>
    <w:rsid w:val="002F45FB"/>
    <w:rsid w:val="002F4793"/>
    <w:rsid w:val="002F4CE0"/>
    <w:rsid w:val="002F4E0B"/>
    <w:rsid w:val="002F5106"/>
    <w:rsid w:val="002F542E"/>
    <w:rsid w:val="002F54B2"/>
    <w:rsid w:val="002F5542"/>
    <w:rsid w:val="002F5786"/>
    <w:rsid w:val="002F5AE7"/>
    <w:rsid w:val="002F5B71"/>
    <w:rsid w:val="002F5B9D"/>
    <w:rsid w:val="002F5E84"/>
    <w:rsid w:val="002F649A"/>
    <w:rsid w:val="002F6DA9"/>
    <w:rsid w:val="002F7281"/>
    <w:rsid w:val="002F728F"/>
    <w:rsid w:val="002F72FA"/>
    <w:rsid w:val="002F779D"/>
    <w:rsid w:val="002F7A30"/>
    <w:rsid w:val="002F7A4E"/>
    <w:rsid w:val="002F7BBA"/>
    <w:rsid w:val="0030026C"/>
    <w:rsid w:val="003003CC"/>
    <w:rsid w:val="003004C3"/>
    <w:rsid w:val="0030074C"/>
    <w:rsid w:val="00300810"/>
    <w:rsid w:val="0030095D"/>
    <w:rsid w:val="00300B91"/>
    <w:rsid w:val="00300E02"/>
    <w:rsid w:val="00300ED8"/>
    <w:rsid w:val="00300F72"/>
    <w:rsid w:val="0030117D"/>
    <w:rsid w:val="003012C8"/>
    <w:rsid w:val="003012FA"/>
    <w:rsid w:val="00301426"/>
    <w:rsid w:val="003016E2"/>
    <w:rsid w:val="00301958"/>
    <w:rsid w:val="003019D3"/>
    <w:rsid w:val="00301A7B"/>
    <w:rsid w:val="00301E5E"/>
    <w:rsid w:val="00302266"/>
    <w:rsid w:val="0030230B"/>
    <w:rsid w:val="003024C6"/>
    <w:rsid w:val="003029C0"/>
    <w:rsid w:val="00303267"/>
    <w:rsid w:val="0030381E"/>
    <w:rsid w:val="00303863"/>
    <w:rsid w:val="00303C46"/>
    <w:rsid w:val="00304441"/>
    <w:rsid w:val="003045C8"/>
    <w:rsid w:val="003045C9"/>
    <w:rsid w:val="00304C6C"/>
    <w:rsid w:val="00304D12"/>
    <w:rsid w:val="00305081"/>
    <w:rsid w:val="003053D9"/>
    <w:rsid w:val="0030584F"/>
    <w:rsid w:val="00305874"/>
    <w:rsid w:val="00305C67"/>
    <w:rsid w:val="003062F4"/>
    <w:rsid w:val="00306449"/>
    <w:rsid w:val="00306638"/>
    <w:rsid w:val="00306841"/>
    <w:rsid w:val="003068A0"/>
    <w:rsid w:val="00306D1C"/>
    <w:rsid w:val="00306E3A"/>
    <w:rsid w:val="00306FA5"/>
    <w:rsid w:val="0030707F"/>
    <w:rsid w:val="003070E8"/>
    <w:rsid w:val="00307410"/>
    <w:rsid w:val="003074D5"/>
    <w:rsid w:val="003079E6"/>
    <w:rsid w:val="00307D7B"/>
    <w:rsid w:val="00307EC2"/>
    <w:rsid w:val="003102AA"/>
    <w:rsid w:val="00310391"/>
    <w:rsid w:val="003105F0"/>
    <w:rsid w:val="003108C4"/>
    <w:rsid w:val="003111B4"/>
    <w:rsid w:val="003112C6"/>
    <w:rsid w:val="003114DA"/>
    <w:rsid w:val="003116E2"/>
    <w:rsid w:val="0031257D"/>
    <w:rsid w:val="00312D76"/>
    <w:rsid w:val="00312DCF"/>
    <w:rsid w:val="00313038"/>
    <w:rsid w:val="00313179"/>
    <w:rsid w:val="003131B7"/>
    <w:rsid w:val="00313842"/>
    <w:rsid w:val="00313A13"/>
    <w:rsid w:val="00313AB0"/>
    <w:rsid w:val="00313FA6"/>
    <w:rsid w:val="003148FE"/>
    <w:rsid w:val="00314BD9"/>
    <w:rsid w:val="00314CD8"/>
    <w:rsid w:val="00314D35"/>
    <w:rsid w:val="0031507B"/>
    <w:rsid w:val="003151A9"/>
    <w:rsid w:val="003152B7"/>
    <w:rsid w:val="003156E5"/>
    <w:rsid w:val="00315AA6"/>
    <w:rsid w:val="00315D61"/>
    <w:rsid w:val="00315E60"/>
    <w:rsid w:val="00315F03"/>
    <w:rsid w:val="00316177"/>
    <w:rsid w:val="00316579"/>
    <w:rsid w:val="00316634"/>
    <w:rsid w:val="00316A22"/>
    <w:rsid w:val="00316A7E"/>
    <w:rsid w:val="00316C09"/>
    <w:rsid w:val="00316CEB"/>
    <w:rsid w:val="00316EC9"/>
    <w:rsid w:val="00317129"/>
    <w:rsid w:val="003172AF"/>
    <w:rsid w:val="003174B6"/>
    <w:rsid w:val="003175BF"/>
    <w:rsid w:val="00317654"/>
    <w:rsid w:val="003178C1"/>
    <w:rsid w:val="00317E41"/>
    <w:rsid w:val="003200C5"/>
    <w:rsid w:val="0032036B"/>
    <w:rsid w:val="003209E9"/>
    <w:rsid w:val="003214A0"/>
    <w:rsid w:val="003217AA"/>
    <w:rsid w:val="00321D10"/>
    <w:rsid w:val="00321DA7"/>
    <w:rsid w:val="003221A9"/>
    <w:rsid w:val="003224F3"/>
    <w:rsid w:val="00322A56"/>
    <w:rsid w:val="00322B6A"/>
    <w:rsid w:val="00322D67"/>
    <w:rsid w:val="0032354C"/>
    <w:rsid w:val="003237DF"/>
    <w:rsid w:val="00323AE7"/>
    <w:rsid w:val="00323BDA"/>
    <w:rsid w:val="00323CB7"/>
    <w:rsid w:val="00323CE7"/>
    <w:rsid w:val="003242E3"/>
    <w:rsid w:val="003247A0"/>
    <w:rsid w:val="00324A91"/>
    <w:rsid w:val="00324D0E"/>
    <w:rsid w:val="00324D7A"/>
    <w:rsid w:val="00324FFA"/>
    <w:rsid w:val="00325185"/>
    <w:rsid w:val="00325CA8"/>
    <w:rsid w:val="00325CFF"/>
    <w:rsid w:val="00325D98"/>
    <w:rsid w:val="00325E1D"/>
    <w:rsid w:val="00325E36"/>
    <w:rsid w:val="0032600C"/>
    <w:rsid w:val="003260C1"/>
    <w:rsid w:val="00326617"/>
    <w:rsid w:val="003269B0"/>
    <w:rsid w:val="003269C2"/>
    <w:rsid w:val="00326A53"/>
    <w:rsid w:val="00326C44"/>
    <w:rsid w:val="00326F8E"/>
    <w:rsid w:val="00326FE1"/>
    <w:rsid w:val="00327014"/>
    <w:rsid w:val="003272EC"/>
    <w:rsid w:val="00327712"/>
    <w:rsid w:val="003277B9"/>
    <w:rsid w:val="00327815"/>
    <w:rsid w:val="00327822"/>
    <w:rsid w:val="00327B16"/>
    <w:rsid w:val="0033016E"/>
    <w:rsid w:val="00330737"/>
    <w:rsid w:val="0033116E"/>
    <w:rsid w:val="003316C5"/>
    <w:rsid w:val="00331A5E"/>
    <w:rsid w:val="00331ADC"/>
    <w:rsid w:val="00332194"/>
    <w:rsid w:val="00332344"/>
    <w:rsid w:val="00332380"/>
    <w:rsid w:val="003323FD"/>
    <w:rsid w:val="0033261D"/>
    <w:rsid w:val="00332A14"/>
    <w:rsid w:val="00332D89"/>
    <w:rsid w:val="003331EB"/>
    <w:rsid w:val="003335C8"/>
    <w:rsid w:val="0033363E"/>
    <w:rsid w:val="003336E2"/>
    <w:rsid w:val="0033381C"/>
    <w:rsid w:val="00333C08"/>
    <w:rsid w:val="00333F11"/>
    <w:rsid w:val="00334093"/>
    <w:rsid w:val="003342B7"/>
    <w:rsid w:val="00334A99"/>
    <w:rsid w:val="00334D89"/>
    <w:rsid w:val="0033531F"/>
    <w:rsid w:val="00335374"/>
    <w:rsid w:val="003354EE"/>
    <w:rsid w:val="00335B20"/>
    <w:rsid w:val="00335EC4"/>
    <w:rsid w:val="00335FA2"/>
    <w:rsid w:val="003365DB"/>
    <w:rsid w:val="0033661B"/>
    <w:rsid w:val="003367E0"/>
    <w:rsid w:val="003368B1"/>
    <w:rsid w:val="00336ABF"/>
    <w:rsid w:val="00337107"/>
    <w:rsid w:val="003371D1"/>
    <w:rsid w:val="0033745C"/>
    <w:rsid w:val="0033785A"/>
    <w:rsid w:val="00337B91"/>
    <w:rsid w:val="00341148"/>
    <w:rsid w:val="003418D2"/>
    <w:rsid w:val="00341AF4"/>
    <w:rsid w:val="00341EA0"/>
    <w:rsid w:val="0034259B"/>
    <w:rsid w:val="00342690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853"/>
    <w:rsid w:val="003439BA"/>
    <w:rsid w:val="00343C42"/>
    <w:rsid w:val="00343EA8"/>
    <w:rsid w:val="00343F64"/>
    <w:rsid w:val="00343FC8"/>
    <w:rsid w:val="0034491A"/>
    <w:rsid w:val="00344AE8"/>
    <w:rsid w:val="00344C64"/>
    <w:rsid w:val="00344DB4"/>
    <w:rsid w:val="00344F30"/>
    <w:rsid w:val="0034502D"/>
    <w:rsid w:val="0034523D"/>
    <w:rsid w:val="003455F6"/>
    <w:rsid w:val="00345615"/>
    <w:rsid w:val="0034593E"/>
    <w:rsid w:val="00346056"/>
    <w:rsid w:val="00346A8E"/>
    <w:rsid w:val="00346AB0"/>
    <w:rsid w:val="00347038"/>
    <w:rsid w:val="0034749E"/>
    <w:rsid w:val="00347760"/>
    <w:rsid w:val="00347AB0"/>
    <w:rsid w:val="00347AF3"/>
    <w:rsid w:val="00347B24"/>
    <w:rsid w:val="00347C1F"/>
    <w:rsid w:val="00347E8D"/>
    <w:rsid w:val="003503BA"/>
    <w:rsid w:val="00350414"/>
    <w:rsid w:val="003510D9"/>
    <w:rsid w:val="003516CE"/>
    <w:rsid w:val="00351730"/>
    <w:rsid w:val="00351915"/>
    <w:rsid w:val="00351BED"/>
    <w:rsid w:val="0035233F"/>
    <w:rsid w:val="00352A0A"/>
    <w:rsid w:val="00352AFE"/>
    <w:rsid w:val="00352FD3"/>
    <w:rsid w:val="003533FF"/>
    <w:rsid w:val="00353A36"/>
    <w:rsid w:val="00354032"/>
    <w:rsid w:val="0035420E"/>
    <w:rsid w:val="00354284"/>
    <w:rsid w:val="0035454B"/>
    <w:rsid w:val="0035476F"/>
    <w:rsid w:val="003549B9"/>
    <w:rsid w:val="00354A43"/>
    <w:rsid w:val="00354A4B"/>
    <w:rsid w:val="00354AA1"/>
    <w:rsid w:val="00354AD5"/>
    <w:rsid w:val="00354E35"/>
    <w:rsid w:val="003552E9"/>
    <w:rsid w:val="00355501"/>
    <w:rsid w:val="0035566A"/>
    <w:rsid w:val="00355890"/>
    <w:rsid w:val="00355A06"/>
    <w:rsid w:val="00355AB4"/>
    <w:rsid w:val="00355FC7"/>
    <w:rsid w:val="00356033"/>
    <w:rsid w:val="00356303"/>
    <w:rsid w:val="003565FC"/>
    <w:rsid w:val="0035689F"/>
    <w:rsid w:val="00356C9B"/>
    <w:rsid w:val="00356CF2"/>
    <w:rsid w:val="00356D57"/>
    <w:rsid w:val="00357042"/>
    <w:rsid w:val="0035729C"/>
    <w:rsid w:val="003575EA"/>
    <w:rsid w:val="00357669"/>
    <w:rsid w:val="00357722"/>
    <w:rsid w:val="00357C71"/>
    <w:rsid w:val="00360411"/>
    <w:rsid w:val="00360473"/>
    <w:rsid w:val="0036068F"/>
    <w:rsid w:val="00360B3E"/>
    <w:rsid w:val="00360C00"/>
    <w:rsid w:val="0036130F"/>
    <w:rsid w:val="00361A72"/>
    <w:rsid w:val="00361CB5"/>
    <w:rsid w:val="00361F8D"/>
    <w:rsid w:val="0036206E"/>
    <w:rsid w:val="00362073"/>
    <w:rsid w:val="003625CE"/>
    <w:rsid w:val="003626B5"/>
    <w:rsid w:val="003626DD"/>
    <w:rsid w:val="00363AB1"/>
    <w:rsid w:val="00363B74"/>
    <w:rsid w:val="0036406F"/>
    <w:rsid w:val="0036450E"/>
    <w:rsid w:val="003648D5"/>
    <w:rsid w:val="003650D1"/>
    <w:rsid w:val="00365114"/>
    <w:rsid w:val="00365218"/>
    <w:rsid w:val="003652B9"/>
    <w:rsid w:val="00365762"/>
    <w:rsid w:val="00365969"/>
    <w:rsid w:val="00365B96"/>
    <w:rsid w:val="003665FF"/>
    <w:rsid w:val="00366B47"/>
    <w:rsid w:val="0036702C"/>
    <w:rsid w:val="003675AB"/>
    <w:rsid w:val="00367B43"/>
    <w:rsid w:val="00367C33"/>
    <w:rsid w:val="00367DA3"/>
    <w:rsid w:val="0037013B"/>
    <w:rsid w:val="00370613"/>
    <w:rsid w:val="00370849"/>
    <w:rsid w:val="00370859"/>
    <w:rsid w:val="00370A69"/>
    <w:rsid w:val="00370BDB"/>
    <w:rsid w:val="00370C75"/>
    <w:rsid w:val="00370C94"/>
    <w:rsid w:val="00371837"/>
    <w:rsid w:val="0037190C"/>
    <w:rsid w:val="00371BD6"/>
    <w:rsid w:val="00371C2C"/>
    <w:rsid w:val="00371C44"/>
    <w:rsid w:val="00371D0F"/>
    <w:rsid w:val="00371D83"/>
    <w:rsid w:val="003724E4"/>
    <w:rsid w:val="00372941"/>
    <w:rsid w:val="003729B5"/>
    <w:rsid w:val="003729D8"/>
    <w:rsid w:val="00372DAF"/>
    <w:rsid w:val="00372DE3"/>
    <w:rsid w:val="00372EA4"/>
    <w:rsid w:val="00372EBA"/>
    <w:rsid w:val="00372F90"/>
    <w:rsid w:val="00373087"/>
    <w:rsid w:val="00373603"/>
    <w:rsid w:val="00373755"/>
    <w:rsid w:val="0037378F"/>
    <w:rsid w:val="00373A1F"/>
    <w:rsid w:val="00373DE8"/>
    <w:rsid w:val="00373DEE"/>
    <w:rsid w:val="00373E5B"/>
    <w:rsid w:val="00373FE3"/>
    <w:rsid w:val="003741FE"/>
    <w:rsid w:val="00374D0C"/>
    <w:rsid w:val="00374E89"/>
    <w:rsid w:val="00374F7D"/>
    <w:rsid w:val="0037516A"/>
    <w:rsid w:val="0037548C"/>
    <w:rsid w:val="00375BDB"/>
    <w:rsid w:val="00375CBD"/>
    <w:rsid w:val="00375CEC"/>
    <w:rsid w:val="003760B2"/>
    <w:rsid w:val="003762FA"/>
    <w:rsid w:val="003764DA"/>
    <w:rsid w:val="00376506"/>
    <w:rsid w:val="003768C1"/>
    <w:rsid w:val="00376D94"/>
    <w:rsid w:val="00376E80"/>
    <w:rsid w:val="00377192"/>
    <w:rsid w:val="003775E5"/>
    <w:rsid w:val="00377BFE"/>
    <w:rsid w:val="00377DAC"/>
    <w:rsid w:val="0038011D"/>
    <w:rsid w:val="003801E1"/>
    <w:rsid w:val="003803B0"/>
    <w:rsid w:val="003805B7"/>
    <w:rsid w:val="00380BCE"/>
    <w:rsid w:val="00380FAC"/>
    <w:rsid w:val="0038116D"/>
    <w:rsid w:val="0038121B"/>
    <w:rsid w:val="00381220"/>
    <w:rsid w:val="003814B7"/>
    <w:rsid w:val="003815E5"/>
    <w:rsid w:val="00381893"/>
    <w:rsid w:val="00381998"/>
    <w:rsid w:val="00381EC1"/>
    <w:rsid w:val="00382055"/>
    <w:rsid w:val="00382768"/>
    <w:rsid w:val="00382984"/>
    <w:rsid w:val="00382AE3"/>
    <w:rsid w:val="00382ECD"/>
    <w:rsid w:val="00382F5A"/>
    <w:rsid w:val="00382F66"/>
    <w:rsid w:val="00383194"/>
    <w:rsid w:val="0038374A"/>
    <w:rsid w:val="00383E89"/>
    <w:rsid w:val="00384666"/>
    <w:rsid w:val="00384AA8"/>
    <w:rsid w:val="00384D2B"/>
    <w:rsid w:val="00385560"/>
    <w:rsid w:val="0038557A"/>
    <w:rsid w:val="00385716"/>
    <w:rsid w:val="0038578E"/>
    <w:rsid w:val="00385936"/>
    <w:rsid w:val="00385B3D"/>
    <w:rsid w:val="00385C82"/>
    <w:rsid w:val="00385FBB"/>
    <w:rsid w:val="003868D2"/>
    <w:rsid w:val="003869A7"/>
    <w:rsid w:val="00386AEF"/>
    <w:rsid w:val="00386AFC"/>
    <w:rsid w:val="00387115"/>
    <w:rsid w:val="0038731C"/>
    <w:rsid w:val="00387774"/>
    <w:rsid w:val="00387848"/>
    <w:rsid w:val="003878B5"/>
    <w:rsid w:val="00387B45"/>
    <w:rsid w:val="00387ECD"/>
    <w:rsid w:val="003902EF"/>
    <w:rsid w:val="00390373"/>
    <w:rsid w:val="00390485"/>
    <w:rsid w:val="00390655"/>
    <w:rsid w:val="00390683"/>
    <w:rsid w:val="00390CB6"/>
    <w:rsid w:val="00391374"/>
    <w:rsid w:val="0039176C"/>
    <w:rsid w:val="00391C07"/>
    <w:rsid w:val="00391DEE"/>
    <w:rsid w:val="0039211B"/>
    <w:rsid w:val="00392791"/>
    <w:rsid w:val="003928AB"/>
    <w:rsid w:val="00392DEA"/>
    <w:rsid w:val="003930D0"/>
    <w:rsid w:val="003931B3"/>
    <w:rsid w:val="003934D9"/>
    <w:rsid w:val="003934EB"/>
    <w:rsid w:val="0039356D"/>
    <w:rsid w:val="003935C0"/>
    <w:rsid w:val="003938F5"/>
    <w:rsid w:val="00393971"/>
    <w:rsid w:val="00393FBD"/>
    <w:rsid w:val="003943D9"/>
    <w:rsid w:val="00394A79"/>
    <w:rsid w:val="00394C21"/>
    <w:rsid w:val="00394CBB"/>
    <w:rsid w:val="00394D64"/>
    <w:rsid w:val="00395AC9"/>
    <w:rsid w:val="00395D9B"/>
    <w:rsid w:val="00396033"/>
    <w:rsid w:val="00396076"/>
    <w:rsid w:val="003964F2"/>
    <w:rsid w:val="0039696C"/>
    <w:rsid w:val="00396E94"/>
    <w:rsid w:val="00397491"/>
    <w:rsid w:val="00397B7B"/>
    <w:rsid w:val="003A021D"/>
    <w:rsid w:val="003A07CA"/>
    <w:rsid w:val="003A089E"/>
    <w:rsid w:val="003A0922"/>
    <w:rsid w:val="003A09C0"/>
    <w:rsid w:val="003A181A"/>
    <w:rsid w:val="003A19A5"/>
    <w:rsid w:val="003A1E79"/>
    <w:rsid w:val="003A1F3A"/>
    <w:rsid w:val="003A1FDE"/>
    <w:rsid w:val="003A2046"/>
    <w:rsid w:val="003A20B8"/>
    <w:rsid w:val="003A2254"/>
    <w:rsid w:val="003A25CE"/>
    <w:rsid w:val="003A26F1"/>
    <w:rsid w:val="003A2C35"/>
    <w:rsid w:val="003A36B4"/>
    <w:rsid w:val="003A3B15"/>
    <w:rsid w:val="003A3BC7"/>
    <w:rsid w:val="003A3D60"/>
    <w:rsid w:val="003A3F3A"/>
    <w:rsid w:val="003A45FB"/>
    <w:rsid w:val="003A4A85"/>
    <w:rsid w:val="003A4E8E"/>
    <w:rsid w:val="003A4FB3"/>
    <w:rsid w:val="003A5EDF"/>
    <w:rsid w:val="003A60DF"/>
    <w:rsid w:val="003A628F"/>
    <w:rsid w:val="003A638F"/>
    <w:rsid w:val="003A64CD"/>
    <w:rsid w:val="003A66DD"/>
    <w:rsid w:val="003A66F2"/>
    <w:rsid w:val="003A685D"/>
    <w:rsid w:val="003A68F7"/>
    <w:rsid w:val="003A7077"/>
    <w:rsid w:val="003A71BC"/>
    <w:rsid w:val="003A7370"/>
    <w:rsid w:val="003A73C8"/>
    <w:rsid w:val="003A7416"/>
    <w:rsid w:val="003A7427"/>
    <w:rsid w:val="003A749A"/>
    <w:rsid w:val="003A75E3"/>
    <w:rsid w:val="003A78F3"/>
    <w:rsid w:val="003A7A3D"/>
    <w:rsid w:val="003A7CBF"/>
    <w:rsid w:val="003A7F68"/>
    <w:rsid w:val="003B0100"/>
    <w:rsid w:val="003B04EB"/>
    <w:rsid w:val="003B0654"/>
    <w:rsid w:val="003B0A59"/>
    <w:rsid w:val="003B0ABC"/>
    <w:rsid w:val="003B0E03"/>
    <w:rsid w:val="003B11E4"/>
    <w:rsid w:val="003B122F"/>
    <w:rsid w:val="003B1281"/>
    <w:rsid w:val="003B1464"/>
    <w:rsid w:val="003B1495"/>
    <w:rsid w:val="003B1687"/>
    <w:rsid w:val="003B18CA"/>
    <w:rsid w:val="003B1995"/>
    <w:rsid w:val="003B19A9"/>
    <w:rsid w:val="003B1A5A"/>
    <w:rsid w:val="003B1AEE"/>
    <w:rsid w:val="003B1B57"/>
    <w:rsid w:val="003B1C6C"/>
    <w:rsid w:val="003B1DE0"/>
    <w:rsid w:val="003B1F70"/>
    <w:rsid w:val="003B2335"/>
    <w:rsid w:val="003B23BD"/>
    <w:rsid w:val="003B29F4"/>
    <w:rsid w:val="003B2A8A"/>
    <w:rsid w:val="003B2B2C"/>
    <w:rsid w:val="003B2B3F"/>
    <w:rsid w:val="003B2D92"/>
    <w:rsid w:val="003B302C"/>
    <w:rsid w:val="003B3246"/>
    <w:rsid w:val="003B3395"/>
    <w:rsid w:val="003B34D2"/>
    <w:rsid w:val="003B36D1"/>
    <w:rsid w:val="003B391B"/>
    <w:rsid w:val="003B3E6B"/>
    <w:rsid w:val="003B40DF"/>
    <w:rsid w:val="003B40F5"/>
    <w:rsid w:val="003B413C"/>
    <w:rsid w:val="003B46EB"/>
    <w:rsid w:val="003B553B"/>
    <w:rsid w:val="003B5738"/>
    <w:rsid w:val="003B59D8"/>
    <w:rsid w:val="003B5F05"/>
    <w:rsid w:val="003B6070"/>
    <w:rsid w:val="003B65BA"/>
    <w:rsid w:val="003B69BA"/>
    <w:rsid w:val="003B6B06"/>
    <w:rsid w:val="003B6C7C"/>
    <w:rsid w:val="003B78E4"/>
    <w:rsid w:val="003B7F3D"/>
    <w:rsid w:val="003C0009"/>
    <w:rsid w:val="003C0184"/>
    <w:rsid w:val="003C0281"/>
    <w:rsid w:val="003C04C6"/>
    <w:rsid w:val="003C0973"/>
    <w:rsid w:val="003C0DAF"/>
    <w:rsid w:val="003C0F4E"/>
    <w:rsid w:val="003C0F71"/>
    <w:rsid w:val="003C1009"/>
    <w:rsid w:val="003C10AA"/>
    <w:rsid w:val="003C13CE"/>
    <w:rsid w:val="003C14F7"/>
    <w:rsid w:val="003C1AD2"/>
    <w:rsid w:val="003C2042"/>
    <w:rsid w:val="003C20CF"/>
    <w:rsid w:val="003C2509"/>
    <w:rsid w:val="003C290B"/>
    <w:rsid w:val="003C2CFB"/>
    <w:rsid w:val="003C2DF6"/>
    <w:rsid w:val="003C2FE6"/>
    <w:rsid w:val="003C3BD1"/>
    <w:rsid w:val="003C3D11"/>
    <w:rsid w:val="003C3E23"/>
    <w:rsid w:val="003C3EF8"/>
    <w:rsid w:val="003C4015"/>
    <w:rsid w:val="003C40BA"/>
    <w:rsid w:val="003C4344"/>
    <w:rsid w:val="003C4518"/>
    <w:rsid w:val="003C4B54"/>
    <w:rsid w:val="003C5098"/>
    <w:rsid w:val="003C5154"/>
    <w:rsid w:val="003C52BC"/>
    <w:rsid w:val="003C54F4"/>
    <w:rsid w:val="003C5755"/>
    <w:rsid w:val="003C5985"/>
    <w:rsid w:val="003C62E7"/>
    <w:rsid w:val="003C65A8"/>
    <w:rsid w:val="003C6A3D"/>
    <w:rsid w:val="003C7029"/>
    <w:rsid w:val="003C7171"/>
    <w:rsid w:val="003C7191"/>
    <w:rsid w:val="003C7384"/>
    <w:rsid w:val="003C7423"/>
    <w:rsid w:val="003C7C0B"/>
    <w:rsid w:val="003C7DAA"/>
    <w:rsid w:val="003C7F9E"/>
    <w:rsid w:val="003D0031"/>
    <w:rsid w:val="003D027B"/>
    <w:rsid w:val="003D0462"/>
    <w:rsid w:val="003D07A9"/>
    <w:rsid w:val="003D0946"/>
    <w:rsid w:val="003D0B86"/>
    <w:rsid w:val="003D0D16"/>
    <w:rsid w:val="003D0E47"/>
    <w:rsid w:val="003D0E9D"/>
    <w:rsid w:val="003D1303"/>
    <w:rsid w:val="003D13A3"/>
    <w:rsid w:val="003D14B0"/>
    <w:rsid w:val="003D1CF8"/>
    <w:rsid w:val="003D1E39"/>
    <w:rsid w:val="003D2212"/>
    <w:rsid w:val="003D22FE"/>
    <w:rsid w:val="003D2543"/>
    <w:rsid w:val="003D270B"/>
    <w:rsid w:val="003D2727"/>
    <w:rsid w:val="003D31BA"/>
    <w:rsid w:val="003D35BE"/>
    <w:rsid w:val="003D3DE5"/>
    <w:rsid w:val="003D3F87"/>
    <w:rsid w:val="003D421C"/>
    <w:rsid w:val="003D4541"/>
    <w:rsid w:val="003D46F0"/>
    <w:rsid w:val="003D4C88"/>
    <w:rsid w:val="003D53AC"/>
    <w:rsid w:val="003D53E1"/>
    <w:rsid w:val="003D574E"/>
    <w:rsid w:val="003D5D89"/>
    <w:rsid w:val="003D6072"/>
    <w:rsid w:val="003D66A9"/>
    <w:rsid w:val="003D6AF1"/>
    <w:rsid w:val="003D6FC4"/>
    <w:rsid w:val="003D7112"/>
    <w:rsid w:val="003D7428"/>
    <w:rsid w:val="003D74FA"/>
    <w:rsid w:val="003D7722"/>
    <w:rsid w:val="003E01F6"/>
    <w:rsid w:val="003E0516"/>
    <w:rsid w:val="003E0CF0"/>
    <w:rsid w:val="003E0DD7"/>
    <w:rsid w:val="003E0DD8"/>
    <w:rsid w:val="003E0EA5"/>
    <w:rsid w:val="003E117B"/>
    <w:rsid w:val="003E167C"/>
    <w:rsid w:val="003E18D9"/>
    <w:rsid w:val="003E1CB3"/>
    <w:rsid w:val="003E22B8"/>
    <w:rsid w:val="003E23B9"/>
    <w:rsid w:val="003E254F"/>
    <w:rsid w:val="003E2569"/>
    <w:rsid w:val="003E2636"/>
    <w:rsid w:val="003E2682"/>
    <w:rsid w:val="003E2794"/>
    <w:rsid w:val="003E2A86"/>
    <w:rsid w:val="003E2CDD"/>
    <w:rsid w:val="003E328A"/>
    <w:rsid w:val="003E32D6"/>
    <w:rsid w:val="003E32E5"/>
    <w:rsid w:val="003E344B"/>
    <w:rsid w:val="003E3619"/>
    <w:rsid w:val="003E3B3B"/>
    <w:rsid w:val="003E3E30"/>
    <w:rsid w:val="003E4150"/>
    <w:rsid w:val="003E422A"/>
    <w:rsid w:val="003E4239"/>
    <w:rsid w:val="003E4363"/>
    <w:rsid w:val="003E4AB6"/>
    <w:rsid w:val="003E4EB2"/>
    <w:rsid w:val="003E4EEB"/>
    <w:rsid w:val="003E4FD2"/>
    <w:rsid w:val="003E5265"/>
    <w:rsid w:val="003E52CB"/>
    <w:rsid w:val="003E538E"/>
    <w:rsid w:val="003E545C"/>
    <w:rsid w:val="003E56B9"/>
    <w:rsid w:val="003E58B7"/>
    <w:rsid w:val="003E5FFD"/>
    <w:rsid w:val="003E639C"/>
    <w:rsid w:val="003E65C0"/>
    <w:rsid w:val="003E68B4"/>
    <w:rsid w:val="003E6A8B"/>
    <w:rsid w:val="003E6AD6"/>
    <w:rsid w:val="003E6EED"/>
    <w:rsid w:val="003E72A5"/>
    <w:rsid w:val="003E73BE"/>
    <w:rsid w:val="003E7643"/>
    <w:rsid w:val="003E78B7"/>
    <w:rsid w:val="003E79AB"/>
    <w:rsid w:val="003E7EB1"/>
    <w:rsid w:val="003F0191"/>
    <w:rsid w:val="003F035B"/>
    <w:rsid w:val="003F03F3"/>
    <w:rsid w:val="003F052B"/>
    <w:rsid w:val="003F0604"/>
    <w:rsid w:val="003F0BCB"/>
    <w:rsid w:val="003F0BD4"/>
    <w:rsid w:val="003F0C33"/>
    <w:rsid w:val="003F0C8C"/>
    <w:rsid w:val="003F0DE1"/>
    <w:rsid w:val="003F1065"/>
    <w:rsid w:val="003F14A4"/>
    <w:rsid w:val="003F188E"/>
    <w:rsid w:val="003F191C"/>
    <w:rsid w:val="003F1B16"/>
    <w:rsid w:val="003F1B8A"/>
    <w:rsid w:val="003F1D60"/>
    <w:rsid w:val="003F1EDC"/>
    <w:rsid w:val="003F23D7"/>
    <w:rsid w:val="003F259A"/>
    <w:rsid w:val="003F29AF"/>
    <w:rsid w:val="003F2CD6"/>
    <w:rsid w:val="003F327C"/>
    <w:rsid w:val="003F3A37"/>
    <w:rsid w:val="003F4100"/>
    <w:rsid w:val="003F514E"/>
    <w:rsid w:val="003F5231"/>
    <w:rsid w:val="003F53CE"/>
    <w:rsid w:val="003F53F5"/>
    <w:rsid w:val="003F5455"/>
    <w:rsid w:val="003F55C7"/>
    <w:rsid w:val="003F5641"/>
    <w:rsid w:val="003F5872"/>
    <w:rsid w:val="003F58CE"/>
    <w:rsid w:val="003F5AD3"/>
    <w:rsid w:val="003F5CF9"/>
    <w:rsid w:val="003F5EF2"/>
    <w:rsid w:val="003F5FBC"/>
    <w:rsid w:val="003F60D1"/>
    <w:rsid w:val="003F64C2"/>
    <w:rsid w:val="003F686B"/>
    <w:rsid w:val="003F6981"/>
    <w:rsid w:val="003F6D68"/>
    <w:rsid w:val="003F6E0F"/>
    <w:rsid w:val="003F74DE"/>
    <w:rsid w:val="003F7D76"/>
    <w:rsid w:val="00400283"/>
    <w:rsid w:val="0040085B"/>
    <w:rsid w:val="00400A64"/>
    <w:rsid w:val="00400CDF"/>
    <w:rsid w:val="0040106F"/>
    <w:rsid w:val="00401715"/>
    <w:rsid w:val="004018C6"/>
    <w:rsid w:val="00401CE7"/>
    <w:rsid w:val="004020B1"/>
    <w:rsid w:val="00402107"/>
    <w:rsid w:val="004022A1"/>
    <w:rsid w:val="0040249F"/>
    <w:rsid w:val="004024AA"/>
    <w:rsid w:val="00402D0C"/>
    <w:rsid w:val="00402D77"/>
    <w:rsid w:val="00402D8C"/>
    <w:rsid w:val="00402F4F"/>
    <w:rsid w:val="00402F7A"/>
    <w:rsid w:val="00403016"/>
    <w:rsid w:val="004030B2"/>
    <w:rsid w:val="00403139"/>
    <w:rsid w:val="004032A8"/>
    <w:rsid w:val="004032F2"/>
    <w:rsid w:val="0040340A"/>
    <w:rsid w:val="00403556"/>
    <w:rsid w:val="004039F5"/>
    <w:rsid w:val="00403EF3"/>
    <w:rsid w:val="0040420B"/>
    <w:rsid w:val="00404480"/>
    <w:rsid w:val="00404A71"/>
    <w:rsid w:val="00404E42"/>
    <w:rsid w:val="00405510"/>
    <w:rsid w:val="004055E2"/>
    <w:rsid w:val="00405A88"/>
    <w:rsid w:val="00405BFB"/>
    <w:rsid w:val="00405C77"/>
    <w:rsid w:val="00405DE9"/>
    <w:rsid w:val="00405FE2"/>
    <w:rsid w:val="0040603E"/>
    <w:rsid w:val="004060D1"/>
    <w:rsid w:val="00406909"/>
    <w:rsid w:val="00406DEF"/>
    <w:rsid w:val="00406F3A"/>
    <w:rsid w:val="004070C1"/>
    <w:rsid w:val="00407241"/>
    <w:rsid w:val="0040794E"/>
    <w:rsid w:val="00407D35"/>
    <w:rsid w:val="00407FBA"/>
    <w:rsid w:val="004100B8"/>
    <w:rsid w:val="0041012F"/>
    <w:rsid w:val="004105B5"/>
    <w:rsid w:val="0041087E"/>
    <w:rsid w:val="00410880"/>
    <w:rsid w:val="00410D50"/>
    <w:rsid w:val="004112FA"/>
    <w:rsid w:val="004118A8"/>
    <w:rsid w:val="004118BD"/>
    <w:rsid w:val="00411B0C"/>
    <w:rsid w:val="00411FAD"/>
    <w:rsid w:val="004123CF"/>
    <w:rsid w:val="00412442"/>
    <w:rsid w:val="0041253B"/>
    <w:rsid w:val="00412651"/>
    <w:rsid w:val="00412A61"/>
    <w:rsid w:val="00413032"/>
    <w:rsid w:val="00413216"/>
    <w:rsid w:val="0041357C"/>
    <w:rsid w:val="004140A4"/>
    <w:rsid w:val="0041414E"/>
    <w:rsid w:val="00414269"/>
    <w:rsid w:val="0041459E"/>
    <w:rsid w:val="004145AE"/>
    <w:rsid w:val="00414A49"/>
    <w:rsid w:val="00414FF8"/>
    <w:rsid w:val="0041518E"/>
    <w:rsid w:val="004151C7"/>
    <w:rsid w:val="00415259"/>
    <w:rsid w:val="0041533C"/>
    <w:rsid w:val="00415585"/>
    <w:rsid w:val="004155B3"/>
    <w:rsid w:val="00415786"/>
    <w:rsid w:val="00415C24"/>
    <w:rsid w:val="00415F35"/>
    <w:rsid w:val="0041613D"/>
    <w:rsid w:val="0041638F"/>
    <w:rsid w:val="004163E4"/>
    <w:rsid w:val="00416912"/>
    <w:rsid w:val="00416991"/>
    <w:rsid w:val="00416C29"/>
    <w:rsid w:val="00416F79"/>
    <w:rsid w:val="004174E0"/>
    <w:rsid w:val="0041766A"/>
    <w:rsid w:val="0041768A"/>
    <w:rsid w:val="00417721"/>
    <w:rsid w:val="004177A2"/>
    <w:rsid w:val="00417E95"/>
    <w:rsid w:val="0042007A"/>
    <w:rsid w:val="0042038B"/>
    <w:rsid w:val="0042046E"/>
    <w:rsid w:val="00420516"/>
    <w:rsid w:val="00420929"/>
    <w:rsid w:val="00420B7D"/>
    <w:rsid w:val="00420C5B"/>
    <w:rsid w:val="00420CB6"/>
    <w:rsid w:val="00420E55"/>
    <w:rsid w:val="004211D9"/>
    <w:rsid w:val="0042161D"/>
    <w:rsid w:val="00421773"/>
    <w:rsid w:val="00421CD6"/>
    <w:rsid w:val="00421D84"/>
    <w:rsid w:val="00421E54"/>
    <w:rsid w:val="00422000"/>
    <w:rsid w:val="004222C8"/>
    <w:rsid w:val="004223ED"/>
    <w:rsid w:val="00422435"/>
    <w:rsid w:val="00422C3B"/>
    <w:rsid w:val="00422D60"/>
    <w:rsid w:val="00423222"/>
    <w:rsid w:val="00423390"/>
    <w:rsid w:val="004235B6"/>
    <w:rsid w:val="00423833"/>
    <w:rsid w:val="004238CA"/>
    <w:rsid w:val="00423966"/>
    <w:rsid w:val="00423B57"/>
    <w:rsid w:val="004247C8"/>
    <w:rsid w:val="00424DBB"/>
    <w:rsid w:val="004253CE"/>
    <w:rsid w:val="0042577F"/>
    <w:rsid w:val="00425C81"/>
    <w:rsid w:val="00425CC7"/>
    <w:rsid w:val="00425D42"/>
    <w:rsid w:val="00425DC0"/>
    <w:rsid w:val="00425E44"/>
    <w:rsid w:val="00425E5C"/>
    <w:rsid w:val="0042613A"/>
    <w:rsid w:val="004262DD"/>
    <w:rsid w:val="00426362"/>
    <w:rsid w:val="00426506"/>
    <w:rsid w:val="0042665C"/>
    <w:rsid w:val="0042680D"/>
    <w:rsid w:val="00426896"/>
    <w:rsid w:val="00426AB5"/>
    <w:rsid w:val="00426AC1"/>
    <w:rsid w:val="00426B3A"/>
    <w:rsid w:val="00426CBB"/>
    <w:rsid w:val="00426F0C"/>
    <w:rsid w:val="00427260"/>
    <w:rsid w:val="00427656"/>
    <w:rsid w:val="004279E0"/>
    <w:rsid w:val="00427B7F"/>
    <w:rsid w:val="00427DD6"/>
    <w:rsid w:val="00430EAA"/>
    <w:rsid w:val="004314D9"/>
    <w:rsid w:val="004315D7"/>
    <w:rsid w:val="00431637"/>
    <w:rsid w:val="004317AA"/>
    <w:rsid w:val="004318D3"/>
    <w:rsid w:val="004318E2"/>
    <w:rsid w:val="004319B3"/>
    <w:rsid w:val="00431BC0"/>
    <w:rsid w:val="004320F1"/>
    <w:rsid w:val="0043241D"/>
    <w:rsid w:val="004325FB"/>
    <w:rsid w:val="00432BAF"/>
    <w:rsid w:val="00432D44"/>
    <w:rsid w:val="0043339D"/>
    <w:rsid w:val="004339E2"/>
    <w:rsid w:val="00433CF6"/>
    <w:rsid w:val="00433CFD"/>
    <w:rsid w:val="00434531"/>
    <w:rsid w:val="00434605"/>
    <w:rsid w:val="004346D0"/>
    <w:rsid w:val="004347B4"/>
    <w:rsid w:val="00434A97"/>
    <w:rsid w:val="00434B84"/>
    <w:rsid w:val="00434BC2"/>
    <w:rsid w:val="00434C3F"/>
    <w:rsid w:val="00435082"/>
    <w:rsid w:val="00435228"/>
    <w:rsid w:val="004354C7"/>
    <w:rsid w:val="0043556D"/>
    <w:rsid w:val="004359B6"/>
    <w:rsid w:val="00435B68"/>
    <w:rsid w:val="00435EA5"/>
    <w:rsid w:val="00435F70"/>
    <w:rsid w:val="00436199"/>
    <w:rsid w:val="00436389"/>
    <w:rsid w:val="00436677"/>
    <w:rsid w:val="00436F30"/>
    <w:rsid w:val="0043703D"/>
    <w:rsid w:val="00437051"/>
    <w:rsid w:val="00437067"/>
    <w:rsid w:val="004373F4"/>
    <w:rsid w:val="004378E0"/>
    <w:rsid w:val="004379AC"/>
    <w:rsid w:val="00440021"/>
    <w:rsid w:val="00440712"/>
    <w:rsid w:val="004409D3"/>
    <w:rsid w:val="00441135"/>
    <w:rsid w:val="004411FC"/>
    <w:rsid w:val="00441409"/>
    <w:rsid w:val="00441875"/>
    <w:rsid w:val="00441EBF"/>
    <w:rsid w:val="004424FA"/>
    <w:rsid w:val="004427DB"/>
    <w:rsid w:val="00442A65"/>
    <w:rsid w:val="00442D18"/>
    <w:rsid w:val="004430E3"/>
    <w:rsid w:val="0044319A"/>
    <w:rsid w:val="0044361D"/>
    <w:rsid w:val="004439D0"/>
    <w:rsid w:val="00443C03"/>
    <w:rsid w:val="00443E9A"/>
    <w:rsid w:val="00444028"/>
    <w:rsid w:val="00444633"/>
    <w:rsid w:val="0044476E"/>
    <w:rsid w:val="0044496F"/>
    <w:rsid w:val="00444CCB"/>
    <w:rsid w:val="00444E39"/>
    <w:rsid w:val="00444F16"/>
    <w:rsid w:val="00445260"/>
    <w:rsid w:val="004453D9"/>
    <w:rsid w:val="00445482"/>
    <w:rsid w:val="004455BD"/>
    <w:rsid w:val="00445786"/>
    <w:rsid w:val="00445844"/>
    <w:rsid w:val="004459F8"/>
    <w:rsid w:val="0044628E"/>
    <w:rsid w:val="00447287"/>
    <w:rsid w:val="00447290"/>
    <w:rsid w:val="00447591"/>
    <w:rsid w:val="00447945"/>
    <w:rsid w:val="00450273"/>
    <w:rsid w:val="00450484"/>
    <w:rsid w:val="00450695"/>
    <w:rsid w:val="00450C57"/>
    <w:rsid w:val="00450DDF"/>
    <w:rsid w:val="00451030"/>
    <w:rsid w:val="00451964"/>
    <w:rsid w:val="00451E33"/>
    <w:rsid w:val="004523FA"/>
    <w:rsid w:val="0045253A"/>
    <w:rsid w:val="00452804"/>
    <w:rsid w:val="00452B9C"/>
    <w:rsid w:val="0045301D"/>
    <w:rsid w:val="00453719"/>
    <w:rsid w:val="00453A62"/>
    <w:rsid w:val="00453AF5"/>
    <w:rsid w:val="00453B00"/>
    <w:rsid w:val="00453C5C"/>
    <w:rsid w:val="00453ECB"/>
    <w:rsid w:val="0045417F"/>
    <w:rsid w:val="004541A8"/>
    <w:rsid w:val="004543B1"/>
    <w:rsid w:val="0045469B"/>
    <w:rsid w:val="004547E5"/>
    <w:rsid w:val="00454F89"/>
    <w:rsid w:val="00455095"/>
    <w:rsid w:val="00455D5C"/>
    <w:rsid w:val="00455F00"/>
    <w:rsid w:val="004560AF"/>
    <w:rsid w:val="004560E1"/>
    <w:rsid w:val="00456146"/>
    <w:rsid w:val="00456153"/>
    <w:rsid w:val="00456264"/>
    <w:rsid w:val="00456646"/>
    <w:rsid w:val="004568B0"/>
    <w:rsid w:val="00456AC3"/>
    <w:rsid w:val="0045707A"/>
    <w:rsid w:val="004570D9"/>
    <w:rsid w:val="00457161"/>
    <w:rsid w:val="00457D41"/>
    <w:rsid w:val="004600A6"/>
    <w:rsid w:val="004603C4"/>
    <w:rsid w:val="0046043D"/>
    <w:rsid w:val="004608D7"/>
    <w:rsid w:val="00460967"/>
    <w:rsid w:val="00460D1D"/>
    <w:rsid w:val="00460F53"/>
    <w:rsid w:val="0046108A"/>
    <w:rsid w:val="004611D4"/>
    <w:rsid w:val="00461456"/>
    <w:rsid w:val="00461636"/>
    <w:rsid w:val="0046183C"/>
    <w:rsid w:val="00461A8B"/>
    <w:rsid w:val="00461EA5"/>
    <w:rsid w:val="00461FB5"/>
    <w:rsid w:val="004620E9"/>
    <w:rsid w:val="00462262"/>
    <w:rsid w:val="0046294E"/>
    <w:rsid w:val="00462B13"/>
    <w:rsid w:val="00462BCE"/>
    <w:rsid w:val="00462F57"/>
    <w:rsid w:val="00462F69"/>
    <w:rsid w:val="004631D9"/>
    <w:rsid w:val="0046378E"/>
    <w:rsid w:val="00463AB9"/>
    <w:rsid w:val="00463B53"/>
    <w:rsid w:val="00463BBA"/>
    <w:rsid w:val="00463C3E"/>
    <w:rsid w:val="00463D66"/>
    <w:rsid w:val="00464A9F"/>
    <w:rsid w:val="00464E95"/>
    <w:rsid w:val="00464F63"/>
    <w:rsid w:val="004652DD"/>
    <w:rsid w:val="004653F6"/>
    <w:rsid w:val="00465611"/>
    <w:rsid w:val="004658E0"/>
    <w:rsid w:val="0046638D"/>
    <w:rsid w:val="0046659C"/>
    <w:rsid w:val="00466EE7"/>
    <w:rsid w:val="0046730B"/>
    <w:rsid w:val="004678B5"/>
    <w:rsid w:val="004679D2"/>
    <w:rsid w:val="00467AF8"/>
    <w:rsid w:val="00467E19"/>
    <w:rsid w:val="00467E92"/>
    <w:rsid w:val="00470203"/>
    <w:rsid w:val="00470864"/>
    <w:rsid w:val="004708BC"/>
    <w:rsid w:val="004709A1"/>
    <w:rsid w:val="00470A91"/>
    <w:rsid w:val="00470CA6"/>
    <w:rsid w:val="00470DDE"/>
    <w:rsid w:val="00471023"/>
    <w:rsid w:val="004715AD"/>
    <w:rsid w:val="00471885"/>
    <w:rsid w:val="004719CD"/>
    <w:rsid w:val="00471E1C"/>
    <w:rsid w:val="004722B7"/>
    <w:rsid w:val="00472334"/>
    <w:rsid w:val="00472335"/>
    <w:rsid w:val="00472815"/>
    <w:rsid w:val="00472EA7"/>
    <w:rsid w:val="00472ECA"/>
    <w:rsid w:val="004732FF"/>
    <w:rsid w:val="004734CA"/>
    <w:rsid w:val="00473E26"/>
    <w:rsid w:val="00473F5B"/>
    <w:rsid w:val="00474165"/>
    <w:rsid w:val="0047434D"/>
    <w:rsid w:val="00474787"/>
    <w:rsid w:val="00475151"/>
    <w:rsid w:val="00475230"/>
    <w:rsid w:val="00475261"/>
    <w:rsid w:val="00475484"/>
    <w:rsid w:val="004756E0"/>
    <w:rsid w:val="00475ECC"/>
    <w:rsid w:val="00475FA1"/>
    <w:rsid w:val="00475FD8"/>
    <w:rsid w:val="004760F9"/>
    <w:rsid w:val="00476345"/>
    <w:rsid w:val="004773D1"/>
    <w:rsid w:val="004774DF"/>
    <w:rsid w:val="0047761F"/>
    <w:rsid w:val="0047780E"/>
    <w:rsid w:val="00477AE4"/>
    <w:rsid w:val="004801BD"/>
    <w:rsid w:val="0048063A"/>
    <w:rsid w:val="004808E2"/>
    <w:rsid w:val="0048193E"/>
    <w:rsid w:val="00481FDD"/>
    <w:rsid w:val="00482005"/>
    <w:rsid w:val="0048204E"/>
    <w:rsid w:val="004821E8"/>
    <w:rsid w:val="0048235E"/>
    <w:rsid w:val="004824E3"/>
    <w:rsid w:val="00482ACE"/>
    <w:rsid w:val="00482B39"/>
    <w:rsid w:val="00482CB4"/>
    <w:rsid w:val="00482F38"/>
    <w:rsid w:val="00482F6E"/>
    <w:rsid w:val="0048333B"/>
    <w:rsid w:val="00483756"/>
    <w:rsid w:val="00483765"/>
    <w:rsid w:val="00483AB2"/>
    <w:rsid w:val="00483DE9"/>
    <w:rsid w:val="004845E6"/>
    <w:rsid w:val="004845E9"/>
    <w:rsid w:val="0048475F"/>
    <w:rsid w:val="00484D71"/>
    <w:rsid w:val="00485204"/>
    <w:rsid w:val="00485854"/>
    <w:rsid w:val="00485E05"/>
    <w:rsid w:val="0048601A"/>
    <w:rsid w:val="0048613A"/>
    <w:rsid w:val="004863AC"/>
    <w:rsid w:val="004864AE"/>
    <w:rsid w:val="004866D0"/>
    <w:rsid w:val="0048673A"/>
    <w:rsid w:val="004868F9"/>
    <w:rsid w:val="0048698A"/>
    <w:rsid w:val="00486A9D"/>
    <w:rsid w:val="00486B21"/>
    <w:rsid w:val="00486BBB"/>
    <w:rsid w:val="00486D04"/>
    <w:rsid w:val="00486E9C"/>
    <w:rsid w:val="00486F56"/>
    <w:rsid w:val="0048736E"/>
    <w:rsid w:val="004873A0"/>
    <w:rsid w:val="00487413"/>
    <w:rsid w:val="00487526"/>
    <w:rsid w:val="00487579"/>
    <w:rsid w:val="0048761A"/>
    <w:rsid w:val="004876BC"/>
    <w:rsid w:val="0048789D"/>
    <w:rsid w:val="00487A62"/>
    <w:rsid w:val="00487B52"/>
    <w:rsid w:val="00487BB4"/>
    <w:rsid w:val="00487F8E"/>
    <w:rsid w:val="004906B9"/>
    <w:rsid w:val="004908F4"/>
    <w:rsid w:val="00490AA7"/>
    <w:rsid w:val="00490D4F"/>
    <w:rsid w:val="00490F8D"/>
    <w:rsid w:val="00490FC4"/>
    <w:rsid w:val="0049105F"/>
    <w:rsid w:val="004912BD"/>
    <w:rsid w:val="00491469"/>
    <w:rsid w:val="00491B3A"/>
    <w:rsid w:val="00491BB5"/>
    <w:rsid w:val="00491C69"/>
    <w:rsid w:val="00491CFE"/>
    <w:rsid w:val="00491F6C"/>
    <w:rsid w:val="00491F94"/>
    <w:rsid w:val="004924F7"/>
    <w:rsid w:val="0049255A"/>
    <w:rsid w:val="00492560"/>
    <w:rsid w:val="004925E3"/>
    <w:rsid w:val="0049269A"/>
    <w:rsid w:val="00492922"/>
    <w:rsid w:val="00492CD4"/>
    <w:rsid w:val="00492DB7"/>
    <w:rsid w:val="00493322"/>
    <w:rsid w:val="00493A94"/>
    <w:rsid w:val="00493B0D"/>
    <w:rsid w:val="00493DC3"/>
    <w:rsid w:val="00493DFB"/>
    <w:rsid w:val="004944FD"/>
    <w:rsid w:val="00494D83"/>
    <w:rsid w:val="004952A0"/>
    <w:rsid w:val="0049537B"/>
    <w:rsid w:val="0049582A"/>
    <w:rsid w:val="004958C4"/>
    <w:rsid w:val="00495B23"/>
    <w:rsid w:val="0049622B"/>
    <w:rsid w:val="004963A8"/>
    <w:rsid w:val="004968BC"/>
    <w:rsid w:val="00496D5C"/>
    <w:rsid w:val="00496FA8"/>
    <w:rsid w:val="0049708C"/>
    <w:rsid w:val="00497167"/>
    <w:rsid w:val="0049720D"/>
    <w:rsid w:val="004973B5"/>
    <w:rsid w:val="004974F6"/>
    <w:rsid w:val="00497689"/>
    <w:rsid w:val="004977A5"/>
    <w:rsid w:val="00497A08"/>
    <w:rsid w:val="00497BC2"/>
    <w:rsid w:val="004A04ED"/>
    <w:rsid w:val="004A05DA"/>
    <w:rsid w:val="004A0806"/>
    <w:rsid w:val="004A09C6"/>
    <w:rsid w:val="004A09F5"/>
    <w:rsid w:val="004A0C3F"/>
    <w:rsid w:val="004A0FDB"/>
    <w:rsid w:val="004A10E7"/>
    <w:rsid w:val="004A129E"/>
    <w:rsid w:val="004A19EC"/>
    <w:rsid w:val="004A1BB3"/>
    <w:rsid w:val="004A2635"/>
    <w:rsid w:val="004A2BA2"/>
    <w:rsid w:val="004A3217"/>
    <w:rsid w:val="004A342E"/>
    <w:rsid w:val="004A371F"/>
    <w:rsid w:val="004A37B2"/>
    <w:rsid w:val="004A395A"/>
    <w:rsid w:val="004A3BE9"/>
    <w:rsid w:val="004A3EFC"/>
    <w:rsid w:val="004A3F12"/>
    <w:rsid w:val="004A430D"/>
    <w:rsid w:val="004A4590"/>
    <w:rsid w:val="004A4665"/>
    <w:rsid w:val="004A499D"/>
    <w:rsid w:val="004A4D59"/>
    <w:rsid w:val="004A5077"/>
    <w:rsid w:val="004A52C4"/>
    <w:rsid w:val="004A5410"/>
    <w:rsid w:val="004A5617"/>
    <w:rsid w:val="004A57A7"/>
    <w:rsid w:val="004A5B64"/>
    <w:rsid w:val="004A5D9C"/>
    <w:rsid w:val="004A5E2A"/>
    <w:rsid w:val="004A5F88"/>
    <w:rsid w:val="004A64D9"/>
    <w:rsid w:val="004A6CCF"/>
    <w:rsid w:val="004A6CDA"/>
    <w:rsid w:val="004A6D28"/>
    <w:rsid w:val="004A6D3B"/>
    <w:rsid w:val="004A72CD"/>
    <w:rsid w:val="004A7C34"/>
    <w:rsid w:val="004A7C6D"/>
    <w:rsid w:val="004B0368"/>
    <w:rsid w:val="004B03C8"/>
    <w:rsid w:val="004B06D2"/>
    <w:rsid w:val="004B0F3D"/>
    <w:rsid w:val="004B1311"/>
    <w:rsid w:val="004B13E4"/>
    <w:rsid w:val="004B1659"/>
    <w:rsid w:val="004B1AD3"/>
    <w:rsid w:val="004B1B16"/>
    <w:rsid w:val="004B1C46"/>
    <w:rsid w:val="004B27D8"/>
    <w:rsid w:val="004B2ADC"/>
    <w:rsid w:val="004B2E16"/>
    <w:rsid w:val="004B3A27"/>
    <w:rsid w:val="004B3ADD"/>
    <w:rsid w:val="004B3B2A"/>
    <w:rsid w:val="004B3B5D"/>
    <w:rsid w:val="004B3D1F"/>
    <w:rsid w:val="004B3DF6"/>
    <w:rsid w:val="004B464F"/>
    <w:rsid w:val="004B46D0"/>
    <w:rsid w:val="004B48D2"/>
    <w:rsid w:val="004B49E5"/>
    <w:rsid w:val="004B4C94"/>
    <w:rsid w:val="004B4D61"/>
    <w:rsid w:val="004B4E59"/>
    <w:rsid w:val="004B4E5E"/>
    <w:rsid w:val="004B4E9A"/>
    <w:rsid w:val="004B4F56"/>
    <w:rsid w:val="004B557E"/>
    <w:rsid w:val="004B58E7"/>
    <w:rsid w:val="004B59BF"/>
    <w:rsid w:val="004B6192"/>
    <w:rsid w:val="004B62F9"/>
    <w:rsid w:val="004B6827"/>
    <w:rsid w:val="004B6946"/>
    <w:rsid w:val="004B695E"/>
    <w:rsid w:val="004B69A0"/>
    <w:rsid w:val="004B6C92"/>
    <w:rsid w:val="004B6E6F"/>
    <w:rsid w:val="004B6EE3"/>
    <w:rsid w:val="004B71C3"/>
    <w:rsid w:val="004B7214"/>
    <w:rsid w:val="004B7524"/>
    <w:rsid w:val="004B770E"/>
    <w:rsid w:val="004B7782"/>
    <w:rsid w:val="004B7943"/>
    <w:rsid w:val="004C0135"/>
    <w:rsid w:val="004C032F"/>
    <w:rsid w:val="004C045C"/>
    <w:rsid w:val="004C067E"/>
    <w:rsid w:val="004C0BF9"/>
    <w:rsid w:val="004C0E05"/>
    <w:rsid w:val="004C0F87"/>
    <w:rsid w:val="004C10C3"/>
    <w:rsid w:val="004C121A"/>
    <w:rsid w:val="004C136D"/>
    <w:rsid w:val="004C1743"/>
    <w:rsid w:val="004C19BB"/>
    <w:rsid w:val="004C225E"/>
    <w:rsid w:val="004C256B"/>
    <w:rsid w:val="004C259F"/>
    <w:rsid w:val="004C283F"/>
    <w:rsid w:val="004C2C03"/>
    <w:rsid w:val="004C2D6B"/>
    <w:rsid w:val="004C30D0"/>
    <w:rsid w:val="004C331D"/>
    <w:rsid w:val="004C34E0"/>
    <w:rsid w:val="004C3700"/>
    <w:rsid w:val="004C389C"/>
    <w:rsid w:val="004C38D3"/>
    <w:rsid w:val="004C41C9"/>
    <w:rsid w:val="004C422C"/>
    <w:rsid w:val="004C481E"/>
    <w:rsid w:val="004C4BB0"/>
    <w:rsid w:val="004C4C85"/>
    <w:rsid w:val="004C50D0"/>
    <w:rsid w:val="004C52C2"/>
    <w:rsid w:val="004C53A1"/>
    <w:rsid w:val="004C53B1"/>
    <w:rsid w:val="004C5511"/>
    <w:rsid w:val="004C59A8"/>
    <w:rsid w:val="004C5C96"/>
    <w:rsid w:val="004C6457"/>
    <w:rsid w:val="004C657D"/>
    <w:rsid w:val="004C665D"/>
    <w:rsid w:val="004C6697"/>
    <w:rsid w:val="004C66A0"/>
    <w:rsid w:val="004C66C2"/>
    <w:rsid w:val="004C66C4"/>
    <w:rsid w:val="004C71AB"/>
    <w:rsid w:val="004C75DC"/>
    <w:rsid w:val="004C79C3"/>
    <w:rsid w:val="004C7FAD"/>
    <w:rsid w:val="004D001D"/>
    <w:rsid w:val="004D0534"/>
    <w:rsid w:val="004D0977"/>
    <w:rsid w:val="004D0A4E"/>
    <w:rsid w:val="004D0C58"/>
    <w:rsid w:val="004D1182"/>
    <w:rsid w:val="004D166F"/>
    <w:rsid w:val="004D16FF"/>
    <w:rsid w:val="004D19E8"/>
    <w:rsid w:val="004D19F0"/>
    <w:rsid w:val="004D1B4F"/>
    <w:rsid w:val="004D2257"/>
    <w:rsid w:val="004D2275"/>
    <w:rsid w:val="004D23C5"/>
    <w:rsid w:val="004D26CA"/>
    <w:rsid w:val="004D2D9B"/>
    <w:rsid w:val="004D2E33"/>
    <w:rsid w:val="004D2F8F"/>
    <w:rsid w:val="004D3F90"/>
    <w:rsid w:val="004D410B"/>
    <w:rsid w:val="004D43D5"/>
    <w:rsid w:val="004D4BFE"/>
    <w:rsid w:val="004D4F70"/>
    <w:rsid w:val="004D50A9"/>
    <w:rsid w:val="004D5222"/>
    <w:rsid w:val="004D52C3"/>
    <w:rsid w:val="004D565F"/>
    <w:rsid w:val="004D56F8"/>
    <w:rsid w:val="004D5881"/>
    <w:rsid w:val="004D59EF"/>
    <w:rsid w:val="004D675E"/>
    <w:rsid w:val="004D724A"/>
    <w:rsid w:val="004D73CD"/>
    <w:rsid w:val="004D7C80"/>
    <w:rsid w:val="004D7D86"/>
    <w:rsid w:val="004E0496"/>
    <w:rsid w:val="004E053F"/>
    <w:rsid w:val="004E064D"/>
    <w:rsid w:val="004E08A0"/>
    <w:rsid w:val="004E110E"/>
    <w:rsid w:val="004E1E31"/>
    <w:rsid w:val="004E1E64"/>
    <w:rsid w:val="004E1FA4"/>
    <w:rsid w:val="004E20BF"/>
    <w:rsid w:val="004E22AB"/>
    <w:rsid w:val="004E2CDE"/>
    <w:rsid w:val="004E33AA"/>
    <w:rsid w:val="004E3628"/>
    <w:rsid w:val="004E369C"/>
    <w:rsid w:val="004E37FD"/>
    <w:rsid w:val="004E398A"/>
    <w:rsid w:val="004E3A78"/>
    <w:rsid w:val="004E3F46"/>
    <w:rsid w:val="004E432F"/>
    <w:rsid w:val="004E566E"/>
    <w:rsid w:val="004E56FF"/>
    <w:rsid w:val="004E586D"/>
    <w:rsid w:val="004E5C8B"/>
    <w:rsid w:val="004E5E55"/>
    <w:rsid w:val="004E66E3"/>
    <w:rsid w:val="004E6C55"/>
    <w:rsid w:val="004E6F96"/>
    <w:rsid w:val="004E7CE6"/>
    <w:rsid w:val="004F03EA"/>
    <w:rsid w:val="004F0413"/>
    <w:rsid w:val="004F0780"/>
    <w:rsid w:val="004F0CFA"/>
    <w:rsid w:val="004F0D4E"/>
    <w:rsid w:val="004F1247"/>
    <w:rsid w:val="004F20A6"/>
    <w:rsid w:val="004F23B8"/>
    <w:rsid w:val="004F268C"/>
    <w:rsid w:val="004F26A4"/>
    <w:rsid w:val="004F2E87"/>
    <w:rsid w:val="004F2F25"/>
    <w:rsid w:val="004F336E"/>
    <w:rsid w:val="004F351A"/>
    <w:rsid w:val="004F3E92"/>
    <w:rsid w:val="004F3EA9"/>
    <w:rsid w:val="004F3EEE"/>
    <w:rsid w:val="004F455A"/>
    <w:rsid w:val="004F4786"/>
    <w:rsid w:val="004F4CB5"/>
    <w:rsid w:val="004F50F6"/>
    <w:rsid w:val="004F56AB"/>
    <w:rsid w:val="004F585D"/>
    <w:rsid w:val="004F5A5C"/>
    <w:rsid w:val="004F5F3B"/>
    <w:rsid w:val="004F601D"/>
    <w:rsid w:val="004F66B0"/>
    <w:rsid w:val="004F671E"/>
    <w:rsid w:val="004F6768"/>
    <w:rsid w:val="004F683A"/>
    <w:rsid w:val="004F7003"/>
    <w:rsid w:val="004F78C3"/>
    <w:rsid w:val="004F7F4E"/>
    <w:rsid w:val="004F7FAD"/>
    <w:rsid w:val="005001CA"/>
    <w:rsid w:val="005006E4"/>
    <w:rsid w:val="00500911"/>
    <w:rsid w:val="00500E46"/>
    <w:rsid w:val="0050172A"/>
    <w:rsid w:val="00501A14"/>
    <w:rsid w:val="00501BC3"/>
    <w:rsid w:val="00501E97"/>
    <w:rsid w:val="00502096"/>
    <w:rsid w:val="005021BE"/>
    <w:rsid w:val="0050254F"/>
    <w:rsid w:val="00502739"/>
    <w:rsid w:val="005027F0"/>
    <w:rsid w:val="00502824"/>
    <w:rsid w:val="00503882"/>
    <w:rsid w:val="00503A17"/>
    <w:rsid w:val="00503DCA"/>
    <w:rsid w:val="005040C1"/>
    <w:rsid w:val="00504140"/>
    <w:rsid w:val="00504260"/>
    <w:rsid w:val="005042F6"/>
    <w:rsid w:val="005043E6"/>
    <w:rsid w:val="005044E9"/>
    <w:rsid w:val="005046FD"/>
    <w:rsid w:val="005047DE"/>
    <w:rsid w:val="005048BC"/>
    <w:rsid w:val="00504989"/>
    <w:rsid w:val="00504A22"/>
    <w:rsid w:val="005050A6"/>
    <w:rsid w:val="00505308"/>
    <w:rsid w:val="0050543C"/>
    <w:rsid w:val="0050588A"/>
    <w:rsid w:val="00505C13"/>
    <w:rsid w:val="00505E00"/>
    <w:rsid w:val="00505E12"/>
    <w:rsid w:val="00506013"/>
    <w:rsid w:val="005060CE"/>
    <w:rsid w:val="00506D04"/>
    <w:rsid w:val="00506E2E"/>
    <w:rsid w:val="0050705E"/>
    <w:rsid w:val="0050708F"/>
    <w:rsid w:val="005071E8"/>
    <w:rsid w:val="00507474"/>
    <w:rsid w:val="005074C9"/>
    <w:rsid w:val="00507650"/>
    <w:rsid w:val="00507724"/>
    <w:rsid w:val="00507A62"/>
    <w:rsid w:val="00507B71"/>
    <w:rsid w:val="00507BCB"/>
    <w:rsid w:val="00510006"/>
    <w:rsid w:val="00510279"/>
    <w:rsid w:val="0051032B"/>
    <w:rsid w:val="00510368"/>
    <w:rsid w:val="005106AE"/>
    <w:rsid w:val="005107C7"/>
    <w:rsid w:val="0051094F"/>
    <w:rsid w:val="00510B36"/>
    <w:rsid w:val="00510DF0"/>
    <w:rsid w:val="00510E4B"/>
    <w:rsid w:val="005112FF"/>
    <w:rsid w:val="005114C9"/>
    <w:rsid w:val="00511C91"/>
    <w:rsid w:val="00511DF3"/>
    <w:rsid w:val="00512082"/>
    <w:rsid w:val="00512289"/>
    <w:rsid w:val="005124C0"/>
    <w:rsid w:val="00512798"/>
    <w:rsid w:val="00512800"/>
    <w:rsid w:val="00513529"/>
    <w:rsid w:val="0051358E"/>
    <w:rsid w:val="0051360C"/>
    <w:rsid w:val="005136BA"/>
    <w:rsid w:val="005136C8"/>
    <w:rsid w:val="005146BB"/>
    <w:rsid w:val="0051478B"/>
    <w:rsid w:val="00514AB3"/>
    <w:rsid w:val="00514C81"/>
    <w:rsid w:val="00514F98"/>
    <w:rsid w:val="00515008"/>
    <w:rsid w:val="0051531C"/>
    <w:rsid w:val="00515346"/>
    <w:rsid w:val="00515474"/>
    <w:rsid w:val="00515767"/>
    <w:rsid w:val="005159B3"/>
    <w:rsid w:val="00515C11"/>
    <w:rsid w:val="00515DAC"/>
    <w:rsid w:val="00516315"/>
    <w:rsid w:val="00516578"/>
    <w:rsid w:val="005165B0"/>
    <w:rsid w:val="00516870"/>
    <w:rsid w:val="0051698C"/>
    <w:rsid w:val="00516B9A"/>
    <w:rsid w:val="00516DB2"/>
    <w:rsid w:val="00516F05"/>
    <w:rsid w:val="005172B0"/>
    <w:rsid w:val="005177BA"/>
    <w:rsid w:val="00517F38"/>
    <w:rsid w:val="00517FE5"/>
    <w:rsid w:val="00520044"/>
    <w:rsid w:val="00520064"/>
    <w:rsid w:val="005203DA"/>
    <w:rsid w:val="00520C9C"/>
    <w:rsid w:val="00520CF3"/>
    <w:rsid w:val="00520EEF"/>
    <w:rsid w:val="00520FF4"/>
    <w:rsid w:val="0052166B"/>
    <w:rsid w:val="00521685"/>
    <w:rsid w:val="005220BA"/>
    <w:rsid w:val="005221AD"/>
    <w:rsid w:val="005221DD"/>
    <w:rsid w:val="00522469"/>
    <w:rsid w:val="00522557"/>
    <w:rsid w:val="0052264F"/>
    <w:rsid w:val="00522B30"/>
    <w:rsid w:val="00522BEB"/>
    <w:rsid w:val="00522D93"/>
    <w:rsid w:val="00522DD6"/>
    <w:rsid w:val="005231AD"/>
    <w:rsid w:val="0052322D"/>
    <w:rsid w:val="005236FF"/>
    <w:rsid w:val="00523709"/>
    <w:rsid w:val="00523D87"/>
    <w:rsid w:val="00523F32"/>
    <w:rsid w:val="0052471D"/>
    <w:rsid w:val="00524B65"/>
    <w:rsid w:val="00524EBF"/>
    <w:rsid w:val="00524EDB"/>
    <w:rsid w:val="00524F45"/>
    <w:rsid w:val="0052532B"/>
    <w:rsid w:val="0052582F"/>
    <w:rsid w:val="005259D3"/>
    <w:rsid w:val="00525A08"/>
    <w:rsid w:val="00525A6F"/>
    <w:rsid w:val="00525C34"/>
    <w:rsid w:val="00525C69"/>
    <w:rsid w:val="005260E0"/>
    <w:rsid w:val="005261F6"/>
    <w:rsid w:val="00526971"/>
    <w:rsid w:val="00526A3F"/>
    <w:rsid w:val="00526CA2"/>
    <w:rsid w:val="005272C9"/>
    <w:rsid w:val="00527568"/>
    <w:rsid w:val="00527599"/>
    <w:rsid w:val="00527731"/>
    <w:rsid w:val="00527891"/>
    <w:rsid w:val="00527A17"/>
    <w:rsid w:val="00527BA2"/>
    <w:rsid w:val="00527DA4"/>
    <w:rsid w:val="005302AE"/>
    <w:rsid w:val="005308FC"/>
    <w:rsid w:val="00530B0F"/>
    <w:rsid w:val="00530DD7"/>
    <w:rsid w:val="00530F41"/>
    <w:rsid w:val="005312AF"/>
    <w:rsid w:val="0053146B"/>
    <w:rsid w:val="005317BA"/>
    <w:rsid w:val="005317DD"/>
    <w:rsid w:val="00531FDE"/>
    <w:rsid w:val="00531FF5"/>
    <w:rsid w:val="00532307"/>
    <w:rsid w:val="0053244E"/>
    <w:rsid w:val="0053299E"/>
    <w:rsid w:val="00532A93"/>
    <w:rsid w:val="00532A9A"/>
    <w:rsid w:val="00533373"/>
    <w:rsid w:val="005334C5"/>
    <w:rsid w:val="005338AF"/>
    <w:rsid w:val="00533E0E"/>
    <w:rsid w:val="00534392"/>
    <w:rsid w:val="005345FD"/>
    <w:rsid w:val="00534C24"/>
    <w:rsid w:val="00534D2D"/>
    <w:rsid w:val="0053526C"/>
    <w:rsid w:val="00535CB7"/>
    <w:rsid w:val="0053679A"/>
    <w:rsid w:val="00536CE0"/>
    <w:rsid w:val="00536E98"/>
    <w:rsid w:val="00537396"/>
    <w:rsid w:val="00537798"/>
    <w:rsid w:val="00537993"/>
    <w:rsid w:val="00537EE9"/>
    <w:rsid w:val="00540352"/>
    <w:rsid w:val="00540E41"/>
    <w:rsid w:val="00541071"/>
    <w:rsid w:val="005411B3"/>
    <w:rsid w:val="005413CF"/>
    <w:rsid w:val="00541503"/>
    <w:rsid w:val="00541741"/>
    <w:rsid w:val="00541779"/>
    <w:rsid w:val="005422E8"/>
    <w:rsid w:val="005423D0"/>
    <w:rsid w:val="005426C2"/>
    <w:rsid w:val="005426F7"/>
    <w:rsid w:val="0054292F"/>
    <w:rsid w:val="00542BFD"/>
    <w:rsid w:val="00542C0F"/>
    <w:rsid w:val="00542CA6"/>
    <w:rsid w:val="00542D88"/>
    <w:rsid w:val="005432A6"/>
    <w:rsid w:val="005432B6"/>
    <w:rsid w:val="0054347A"/>
    <w:rsid w:val="00543824"/>
    <w:rsid w:val="00543CBB"/>
    <w:rsid w:val="005446CC"/>
    <w:rsid w:val="00544A81"/>
    <w:rsid w:val="00544B6D"/>
    <w:rsid w:val="00544F5E"/>
    <w:rsid w:val="00544FC8"/>
    <w:rsid w:val="005452A3"/>
    <w:rsid w:val="0054566F"/>
    <w:rsid w:val="00545D60"/>
    <w:rsid w:val="005461DB"/>
    <w:rsid w:val="005464EE"/>
    <w:rsid w:val="00546851"/>
    <w:rsid w:val="00546EDF"/>
    <w:rsid w:val="005476E2"/>
    <w:rsid w:val="00547F07"/>
    <w:rsid w:val="0055050E"/>
    <w:rsid w:val="00550547"/>
    <w:rsid w:val="005505CF"/>
    <w:rsid w:val="005506F4"/>
    <w:rsid w:val="00550E1B"/>
    <w:rsid w:val="005512BE"/>
    <w:rsid w:val="0055187B"/>
    <w:rsid w:val="005519A0"/>
    <w:rsid w:val="005519D0"/>
    <w:rsid w:val="00551A75"/>
    <w:rsid w:val="00551A8A"/>
    <w:rsid w:val="00551B16"/>
    <w:rsid w:val="00551D94"/>
    <w:rsid w:val="00552058"/>
    <w:rsid w:val="005528C0"/>
    <w:rsid w:val="005530BF"/>
    <w:rsid w:val="005531F8"/>
    <w:rsid w:val="00553BA3"/>
    <w:rsid w:val="00553BBA"/>
    <w:rsid w:val="00553CE3"/>
    <w:rsid w:val="0055423A"/>
    <w:rsid w:val="00554A65"/>
    <w:rsid w:val="00554B11"/>
    <w:rsid w:val="00554BF6"/>
    <w:rsid w:val="00555186"/>
    <w:rsid w:val="00555318"/>
    <w:rsid w:val="005557A7"/>
    <w:rsid w:val="00555C98"/>
    <w:rsid w:val="00555F0F"/>
    <w:rsid w:val="00556901"/>
    <w:rsid w:val="005569CC"/>
    <w:rsid w:val="00556B5E"/>
    <w:rsid w:val="00556D04"/>
    <w:rsid w:val="0055713E"/>
    <w:rsid w:val="00557370"/>
    <w:rsid w:val="005573BF"/>
    <w:rsid w:val="00557CBB"/>
    <w:rsid w:val="005608F0"/>
    <w:rsid w:val="00560928"/>
    <w:rsid w:val="00560A8C"/>
    <w:rsid w:val="00560D65"/>
    <w:rsid w:val="00560E18"/>
    <w:rsid w:val="00560E2F"/>
    <w:rsid w:val="00560EBD"/>
    <w:rsid w:val="0056102A"/>
    <w:rsid w:val="0056124A"/>
    <w:rsid w:val="00561414"/>
    <w:rsid w:val="005617A8"/>
    <w:rsid w:val="00561E45"/>
    <w:rsid w:val="005620AE"/>
    <w:rsid w:val="0056217D"/>
    <w:rsid w:val="00562445"/>
    <w:rsid w:val="00562AFC"/>
    <w:rsid w:val="00562E22"/>
    <w:rsid w:val="00562E78"/>
    <w:rsid w:val="00563238"/>
    <w:rsid w:val="00563288"/>
    <w:rsid w:val="005632A7"/>
    <w:rsid w:val="0056341E"/>
    <w:rsid w:val="0056367A"/>
    <w:rsid w:val="00563C1A"/>
    <w:rsid w:val="0056481C"/>
    <w:rsid w:val="00564D9E"/>
    <w:rsid w:val="00564F99"/>
    <w:rsid w:val="005650B5"/>
    <w:rsid w:val="00565142"/>
    <w:rsid w:val="0056514B"/>
    <w:rsid w:val="005653B6"/>
    <w:rsid w:val="005654F2"/>
    <w:rsid w:val="00565505"/>
    <w:rsid w:val="00565684"/>
    <w:rsid w:val="0056589D"/>
    <w:rsid w:val="005658DF"/>
    <w:rsid w:val="00565999"/>
    <w:rsid w:val="005659FA"/>
    <w:rsid w:val="00565FA8"/>
    <w:rsid w:val="00566236"/>
    <w:rsid w:val="005663E7"/>
    <w:rsid w:val="005665F2"/>
    <w:rsid w:val="00566A8E"/>
    <w:rsid w:val="00566B7D"/>
    <w:rsid w:val="00566BDA"/>
    <w:rsid w:val="00566C19"/>
    <w:rsid w:val="00566E94"/>
    <w:rsid w:val="005677BC"/>
    <w:rsid w:val="005678DA"/>
    <w:rsid w:val="00567CF1"/>
    <w:rsid w:val="00570078"/>
    <w:rsid w:val="005703A8"/>
    <w:rsid w:val="00570D60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1E05"/>
    <w:rsid w:val="00571FEF"/>
    <w:rsid w:val="00572000"/>
    <w:rsid w:val="005721A9"/>
    <w:rsid w:val="005723A8"/>
    <w:rsid w:val="00572A58"/>
    <w:rsid w:val="00572BE8"/>
    <w:rsid w:val="00572D02"/>
    <w:rsid w:val="00572D21"/>
    <w:rsid w:val="00572E49"/>
    <w:rsid w:val="00573148"/>
    <w:rsid w:val="00573191"/>
    <w:rsid w:val="005737CB"/>
    <w:rsid w:val="00573A72"/>
    <w:rsid w:val="00573ECC"/>
    <w:rsid w:val="005751FD"/>
    <w:rsid w:val="005758F9"/>
    <w:rsid w:val="00575A3B"/>
    <w:rsid w:val="00575C73"/>
    <w:rsid w:val="00575D26"/>
    <w:rsid w:val="00577120"/>
    <w:rsid w:val="005772CB"/>
    <w:rsid w:val="00577BE4"/>
    <w:rsid w:val="005801B5"/>
    <w:rsid w:val="0058037B"/>
    <w:rsid w:val="00580512"/>
    <w:rsid w:val="00580604"/>
    <w:rsid w:val="005806CE"/>
    <w:rsid w:val="00580866"/>
    <w:rsid w:val="005808D2"/>
    <w:rsid w:val="005809AE"/>
    <w:rsid w:val="00580A5B"/>
    <w:rsid w:val="00580DAB"/>
    <w:rsid w:val="00580F9F"/>
    <w:rsid w:val="005810BC"/>
    <w:rsid w:val="005811A0"/>
    <w:rsid w:val="00581300"/>
    <w:rsid w:val="00581464"/>
    <w:rsid w:val="00581559"/>
    <w:rsid w:val="00582001"/>
    <w:rsid w:val="005821B1"/>
    <w:rsid w:val="005827DD"/>
    <w:rsid w:val="00582AA0"/>
    <w:rsid w:val="00582B85"/>
    <w:rsid w:val="00582CA9"/>
    <w:rsid w:val="00583B08"/>
    <w:rsid w:val="00583C7D"/>
    <w:rsid w:val="00583E2F"/>
    <w:rsid w:val="00583FA1"/>
    <w:rsid w:val="005840D1"/>
    <w:rsid w:val="0058424C"/>
    <w:rsid w:val="005843F5"/>
    <w:rsid w:val="00584874"/>
    <w:rsid w:val="00584F38"/>
    <w:rsid w:val="00585747"/>
    <w:rsid w:val="005858C3"/>
    <w:rsid w:val="0058590D"/>
    <w:rsid w:val="00585EED"/>
    <w:rsid w:val="00586CB7"/>
    <w:rsid w:val="00587380"/>
    <w:rsid w:val="00587C84"/>
    <w:rsid w:val="00587D36"/>
    <w:rsid w:val="00587D97"/>
    <w:rsid w:val="00587F6A"/>
    <w:rsid w:val="00590055"/>
    <w:rsid w:val="00590104"/>
    <w:rsid w:val="00590201"/>
    <w:rsid w:val="005902CA"/>
    <w:rsid w:val="005905FE"/>
    <w:rsid w:val="005909A0"/>
    <w:rsid w:val="00590AC5"/>
    <w:rsid w:val="00590FF6"/>
    <w:rsid w:val="005915CF"/>
    <w:rsid w:val="00591711"/>
    <w:rsid w:val="005918D4"/>
    <w:rsid w:val="00591DAF"/>
    <w:rsid w:val="00592069"/>
    <w:rsid w:val="005920C6"/>
    <w:rsid w:val="00592350"/>
    <w:rsid w:val="00592428"/>
    <w:rsid w:val="00592435"/>
    <w:rsid w:val="0059254E"/>
    <w:rsid w:val="00592821"/>
    <w:rsid w:val="00592897"/>
    <w:rsid w:val="00592E39"/>
    <w:rsid w:val="00592ECC"/>
    <w:rsid w:val="00592F63"/>
    <w:rsid w:val="00593164"/>
    <w:rsid w:val="005935ED"/>
    <w:rsid w:val="005935EE"/>
    <w:rsid w:val="0059361A"/>
    <w:rsid w:val="005939F9"/>
    <w:rsid w:val="00593B75"/>
    <w:rsid w:val="00593BC0"/>
    <w:rsid w:val="00593EFF"/>
    <w:rsid w:val="00594689"/>
    <w:rsid w:val="005949AA"/>
    <w:rsid w:val="005949EE"/>
    <w:rsid w:val="00594C0D"/>
    <w:rsid w:val="00594D45"/>
    <w:rsid w:val="005950DE"/>
    <w:rsid w:val="00595365"/>
    <w:rsid w:val="0059538F"/>
    <w:rsid w:val="00595479"/>
    <w:rsid w:val="005958E6"/>
    <w:rsid w:val="00595A5B"/>
    <w:rsid w:val="00595A6B"/>
    <w:rsid w:val="00595A96"/>
    <w:rsid w:val="00595D57"/>
    <w:rsid w:val="00595F1A"/>
    <w:rsid w:val="00595FAC"/>
    <w:rsid w:val="00596348"/>
    <w:rsid w:val="0059649D"/>
    <w:rsid w:val="00596754"/>
    <w:rsid w:val="0059676C"/>
    <w:rsid w:val="00596883"/>
    <w:rsid w:val="00596892"/>
    <w:rsid w:val="00596BC5"/>
    <w:rsid w:val="00596ED0"/>
    <w:rsid w:val="0059732D"/>
    <w:rsid w:val="00597394"/>
    <w:rsid w:val="005973E0"/>
    <w:rsid w:val="0059747F"/>
    <w:rsid w:val="005975C9"/>
    <w:rsid w:val="00597858"/>
    <w:rsid w:val="00597C8C"/>
    <w:rsid w:val="00597F10"/>
    <w:rsid w:val="005A03A0"/>
    <w:rsid w:val="005A0465"/>
    <w:rsid w:val="005A0613"/>
    <w:rsid w:val="005A06DC"/>
    <w:rsid w:val="005A0D7C"/>
    <w:rsid w:val="005A0E2B"/>
    <w:rsid w:val="005A13AE"/>
    <w:rsid w:val="005A19A8"/>
    <w:rsid w:val="005A1AC4"/>
    <w:rsid w:val="005A1B3E"/>
    <w:rsid w:val="005A1C47"/>
    <w:rsid w:val="005A1E16"/>
    <w:rsid w:val="005A22FD"/>
    <w:rsid w:val="005A2772"/>
    <w:rsid w:val="005A278E"/>
    <w:rsid w:val="005A2831"/>
    <w:rsid w:val="005A2B5C"/>
    <w:rsid w:val="005A304F"/>
    <w:rsid w:val="005A31BA"/>
    <w:rsid w:val="005A32DF"/>
    <w:rsid w:val="005A34FB"/>
    <w:rsid w:val="005A3624"/>
    <w:rsid w:val="005A38AC"/>
    <w:rsid w:val="005A3AE5"/>
    <w:rsid w:val="005A3B03"/>
    <w:rsid w:val="005A3E88"/>
    <w:rsid w:val="005A417B"/>
    <w:rsid w:val="005A46F2"/>
    <w:rsid w:val="005A4A9C"/>
    <w:rsid w:val="005A4FCF"/>
    <w:rsid w:val="005A521E"/>
    <w:rsid w:val="005A533E"/>
    <w:rsid w:val="005A60C6"/>
    <w:rsid w:val="005A63A0"/>
    <w:rsid w:val="005A6463"/>
    <w:rsid w:val="005A65B9"/>
    <w:rsid w:val="005A672D"/>
    <w:rsid w:val="005A675A"/>
    <w:rsid w:val="005A6A8D"/>
    <w:rsid w:val="005A6C16"/>
    <w:rsid w:val="005A6EAA"/>
    <w:rsid w:val="005A6FE7"/>
    <w:rsid w:val="005A7328"/>
    <w:rsid w:val="005A7C0D"/>
    <w:rsid w:val="005A7C3C"/>
    <w:rsid w:val="005B0269"/>
    <w:rsid w:val="005B051A"/>
    <w:rsid w:val="005B0583"/>
    <w:rsid w:val="005B0871"/>
    <w:rsid w:val="005B089E"/>
    <w:rsid w:val="005B14A7"/>
    <w:rsid w:val="005B1729"/>
    <w:rsid w:val="005B23F4"/>
    <w:rsid w:val="005B27B0"/>
    <w:rsid w:val="005B2A2D"/>
    <w:rsid w:val="005B2E50"/>
    <w:rsid w:val="005B3042"/>
    <w:rsid w:val="005B31DF"/>
    <w:rsid w:val="005B3281"/>
    <w:rsid w:val="005B351A"/>
    <w:rsid w:val="005B3BAB"/>
    <w:rsid w:val="005B3BDC"/>
    <w:rsid w:val="005B3C10"/>
    <w:rsid w:val="005B48D8"/>
    <w:rsid w:val="005B496C"/>
    <w:rsid w:val="005B4D3C"/>
    <w:rsid w:val="005B4D66"/>
    <w:rsid w:val="005B4E4A"/>
    <w:rsid w:val="005B4ED0"/>
    <w:rsid w:val="005B4F3C"/>
    <w:rsid w:val="005B4F5D"/>
    <w:rsid w:val="005B517D"/>
    <w:rsid w:val="005B538B"/>
    <w:rsid w:val="005B5A81"/>
    <w:rsid w:val="005B5CD4"/>
    <w:rsid w:val="005B5DAF"/>
    <w:rsid w:val="005B60D4"/>
    <w:rsid w:val="005B6264"/>
    <w:rsid w:val="005B62AE"/>
    <w:rsid w:val="005B63FE"/>
    <w:rsid w:val="005B6937"/>
    <w:rsid w:val="005B6EFD"/>
    <w:rsid w:val="005B7053"/>
    <w:rsid w:val="005B78B8"/>
    <w:rsid w:val="005B7C8F"/>
    <w:rsid w:val="005C00ED"/>
    <w:rsid w:val="005C02C9"/>
    <w:rsid w:val="005C03E0"/>
    <w:rsid w:val="005C0540"/>
    <w:rsid w:val="005C068F"/>
    <w:rsid w:val="005C0BAD"/>
    <w:rsid w:val="005C11CD"/>
    <w:rsid w:val="005C1992"/>
    <w:rsid w:val="005C19F5"/>
    <w:rsid w:val="005C1BA1"/>
    <w:rsid w:val="005C1C49"/>
    <w:rsid w:val="005C2602"/>
    <w:rsid w:val="005C2A86"/>
    <w:rsid w:val="005C2EB7"/>
    <w:rsid w:val="005C2F17"/>
    <w:rsid w:val="005C2F64"/>
    <w:rsid w:val="005C2F7C"/>
    <w:rsid w:val="005C2FFE"/>
    <w:rsid w:val="005C301C"/>
    <w:rsid w:val="005C3092"/>
    <w:rsid w:val="005C36F6"/>
    <w:rsid w:val="005C3A65"/>
    <w:rsid w:val="005C3B70"/>
    <w:rsid w:val="005C3DA2"/>
    <w:rsid w:val="005C3F05"/>
    <w:rsid w:val="005C400D"/>
    <w:rsid w:val="005C4049"/>
    <w:rsid w:val="005C458C"/>
    <w:rsid w:val="005C4BB5"/>
    <w:rsid w:val="005C4D50"/>
    <w:rsid w:val="005C4FC2"/>
    <w:rsid w:val="005C5244"/>
    <w:rsid w:val="005C57FD"/>
    <w:rsid w:val="005C597F"/>
    <w:rsid w:val="005C60A2"/>
    <w:rsid w:val="005C60E6"/>
    <w:rsid w:val="005C63D1"/>
    <w:rsid w:val="005C6AA8"/>
    <w:rsid w:val="005C6F9D"/>
    <w:rsid w:val="005C7307"/>
    <w:rsid w:val="005C7506"/>
    <w:rsid w:val="005C7524"/>
    <w:rsid w:val="005C756D"/>
    <w:rsid w:val="005C7B64"/>
    <w:rsid w:val="005C7BE3"/>
    <w:rsid w:val="005C7D6E"/>
    <w:rsid w:val="005C7E2E"/>
    <w:rsid w:val="005D00B9"/>
    <w:rsid w:val="005D064C"/>
    <w:rsid w:val="005D0651"/>
    <w:rsid w:val="005D0F6B"/>
    <w:rsid w:val="005D1056"/>
    <w:rsid w:val="005D140B"/>
    <w:rsid w:val="005D1BAB"/>
    <w:rsid w:val="005D1CD6"/>
    <w:rsid w:val="005D1FF0"/>
    <w:rsid w:val="005D2705"/>
    <w:rsid w:val="005D2855"/>
    <w:rsid w:val="005D28EB"/>
    <w:rsid w:val="005D2904"/>
    <w:rsid w:val="005D2B1D"/>
    <w:rsid w:val="005D31FE"/>
    <w:rsid w:val="005D369A"/>
    <w:rsid w:val="005D37D2"/>
    <w:rsid w:val="005D381F"/>
    <w:rsid w:val="005D4154"/>
    <w:rsid w:val="005D43F1"/>
    <w:rsid w:val="005D46CC"/>
    <w:rsid w:val="005D4A47"/>
    <w:rsid w:val="005D4A76"/>
    <w:rsid w:val="005D4ED3"/>
    <w:rsid w:val="005D50A2"/>
    <w:rsid w:val="005D518A"/>
    <w:rsid w:val="005D55FD"/>
    <w:rsid w:val="005D5C8F"/>
    <w:rsid w:val="005D6056"/>
    <w:rsid w:val="005D6090"/>
    <w:rsid w:val="005D6178"/>
    <w:rsid w:val="005D6250"/>
    <w:rsid w:val="005D62E1"/>
    <w:rsid w:val="005D64DB"/>
    <w:rsid w:val="005D688E"/>
    <w:rsid w:val="005D6978"/>
    <w:rsid w:val="005D6A43"/>
    <w:rsid w:val="005D6AB1"/>
    <w:rsid w:val="005D7483"/>
    <w:rsid w:val="005D7575"/>
    <w:rsid w:val="005D7E9A"/>
    <w:rsid w:val="005E0032"/>
    <w:rsid w:val="005E0679"/>
    <w:rsid w:val="005E0E41"/>
    <w:rsid w:val="005E13A4"/>
    <w:rsid w:val="005E13E7"/>
    <w:rsid w:val="005E1458"/>
    <w:rsid w:val="005E15E9"/>
    <w:rsid w:val="005E164D"/>
    <w:rsid w:val="005E1867"/>
    <w:rsid w:val="005E1A9E"/>
    <w:rsid w:val="005E1AEE"/>
    <w:rsid w:val="005E1C3D"/>
    <w:rsid w:val="005E22D1"/>
    <w:rsid w:val="005E2741"/>
    <w:rsid w:val="005E28B2"/>
    <w:rsid w:val="005E2C41"/>
    <w:rsid w:val="005E2CEF"/>
    <w:rsid w:val="005E2E41"/>
    <w:rsid w:val="005E3319"/>
    <w:rsid w:val="005E38A0"/>
    <w:rsid w:val="005E3C34"/>
    <w:rsid w:val="005E3C74"/>
    <w:rsid w:val="005E40F7"/>
    <w:rsid w:val="005E43BD"/>
    <w:rsid w:val="005E45BA"/>
    <w:rsid w:val="005E4990"/>
    <w:rsid w:val="005E49CB"/>
    <w:rsid w:val="005E4AF2"/>
    <w:rsid w:val="005E4B33"/>
    <w:rsid w:val="005E4CCA"/>
    <w:rsid w:val="005E52A5"/>
    <w:rsid w:val="005E53FA"/>
    <w:rsid w:val="005E5D0E"/>
    <w:rsid w:val="005E5E9B"/>
    <w:rsid w:val="005E672F"/>
    <w:rsid w:val="005E6764"/>
    <w:rsid w:val="005E6977"/>
    <w:rsid w:val="005E6D05"/>
    <w:rsid w:val="005E6DBE"/>
    <w:rsid w:val="005E70F0"/>
    <w:rsid w:val="005E719F"/>
    <w:rsid w:val="005E7299"/>
    <w:rsid w:val="005E782D"/>
    <w:rsid w:val="005E7E5B"/>
    <w:rsid w:val="005E7EFC"/>
    <w:rsid w:val="005F018A"/>
    <w:rsid w:val="005F025B"/>
    <w:rsid w:val="005F0A6F"/>
    <w:rsid w:val="005F110E"/>
    <w:rsid w:val="005F11C1"/>
    <w:rsid w:val="005F12A5"/>
    <w:rsid w:val="005F12E0"/>
    <w:rsid w:val="005F169D"/>
    <w:rsid w:val="005F1981"/>
    <w:rsid w:val="005F1ADE"/>
    <w:rsid w:val="005F1B85"/>
    <w:rsid w:val="005F1F9A"/>
    <w:rsid w:val="005F22E0"/>
    <w:rsid w:val="005F2303"/>
    <w:rsid w:val="005F24BC"/>
    <w:rsid w:val="005F2687"/>
    <w:rsid w:val="005F2B6B"/>
    <w:rsid w:val="005F2C90"/>
    <w:rsid w:val="005F31D6"/>
    <w:rsid w:val="005F369F"/>
    <w:rsid w:val="005F39C7"/>
    <w:rsid w:val="005F3A56"/>
    <w:rsid w:val="005F463D"/>
    <w:rsid w:val="005F5229"/>
    <w:rsid w:val="005F5C31"/>
    <w:rsid w:val="005F655E"/>
    <w:rsid w:val="005F66A5"/>
    <w:rsid w:val="005F6A10"/>
    <w:rsid w:val="005F70AF"/>
    <w:rsid w:val="005F773C"/>
    <w:rsid w:val="005F7A4F"/>
    <w:rsid w:val="005F7C89"/>
    <w:rsid w:val="005F7D32"/>
    <w:rsid w:val="00600135"/>
    <w:rsid w:val="00600511"/>
    <w:rsid w:val="00600545"/>
    <w:rsid w:val="00600693"/>
    <w:rsid w:val="00600E90"/>
    <w:rsid w:val="006011D0"/>
    <w:rsid w:val="00601339"/>
    <w:rsid w:val="0060135C"/>
    <w:rsid w:val="00601F70"/>
    <w:rsid w:val="006024CB"/>
    <w:rsid w:val="00602535"/>
    <w:rsid w:val="00602579"/>
    <w:rsid w:val="00602A8E"/>
    <w:rsid w:val="00602C8B"/>
    <w:rsid w:val="006034AA"/>
    <w:rsid w:val="0060381D"/>
    <w:rsid w:val="00603B2B"/>
    <w:rsid w:val="006043C8"/>
    <w:rsid w:val="0060474D"/>
    <w:rsid w:val="0060480F"/>
    <w:rsid w:val="00604FF8"/>
    <w:rsid w:val="00605D8B"/>
    <w:rsid w:val="0060666A"/>
    <w:rsid w:val="00606BCE"/>
    <w:rsid w:val="00606E6C"/>
    <w:rsid w:val="00606FA6"/>
    <w:rsid w:val="0060763A"/>
    <w:rsid w:val="0060787E"/>
    <w:rsid w:val="006078D8"/>
    <w:rsid w:val="006105F5"/>
    <w:rsid w:val="00610AE1"/>
    <w:rsid w:val="0061106F"/>
    <w:rsid w:val="0061150D"/>
    <w:rsid w:val="0061169E"/>
    <w:rsid w:val="00611902"/>
    <w:rsid w:val="00611948"/>
    <w:rsid w:val="00611E49"/>
    <w:rsid w:val="0061201F"/>
    <w:rsid w:val="00612040"/>
    <w:rsid w:val="006123FA"/>
    <w:rsid w:val="0061253D"/>
    <w:rsid w:val="0061280A"/>
    <w:rsid w:val="006129DD"/>
    <w:rsid w:val="00612B11"/>
    <w:rsid w:val="00612E52"/>
    <w:rsid w:val="00613019"/>
    <w:rsid w:val="006131AD"/>
    <w:rsid w:val="006131BB"/>
    <w:rsid w:val="006133A9"/>
    <w:rsid w:val="00613526"/>
    <w:rsid w:val="00613AC2"/>
    <w:rsid w:val="00614155"/>
    <w:rsid w:val="00614700"/>
    <w:rsid w:val="00615075"/>
    <w:rsid w:val="0061526D"/>
    <w:rsid w:val="0061564F"/>
    <w:rsid w:val="006157A2"/>
    <w:rsid w:val="006160AA"/>
    <w:rsid w:val="006161F5"/>
    <w:rsid w:val="0061626B"/>
    <w:rsid w:val="00616677"/>
    <w:rsid w:val="00616A40"/>
    <w:rsid w:val="00616E86"/>
    <w:rsid w:val="00617102"/>
    <w:rsid w:val="00617753"/>
    <w:rsid w:val="006177EB"/>
    <w:rsid w:val="00617EE6"/>
    <w:rsid w:val="0062000A"/>
    <w:rsid w:val="006200E9"/>
    <w:rsid w:val="0062020F"/>
    <w:rsid w:val="00620233"/>
    <w:rsid w:val="006203F9"/>
    <w:rsid w:val="006204BE"/>
    <w:rsid w:val="006205BB"/>
    <w:rsid w:val="00620753"/>
    <w:rsid w:val="00620B43"/>
    <w:rsid w:val="00620FB5"/>
    <w:rsid w:val="0062184B"/>
    <w:rsid w:val="006219DB"/>
    <w:rsid w:val="00621C9C"/>
    <w:rsid w:val="00621D9C"/>
    <w:rsid w:val="00622464"/>
    <w:rsid w:val="0062279B"/>
    <w:rsid w:val="00622CAC"/>
    <w:rsid w:val="006233E3"/>
    <w:rsid w:val="00623454"/>
    <w:rsid w:val="006239CB"/>
    <w:rsid w:val="00623E92"/>
    <w:rsid w:val="0062405C"/>
    <w:rsid w:val="0062436B"/>
    <w:rsid w:val="00624619"/>
    <w:rsid w:val="0062476C"/>
    <w:rsid w:val="00624A0B"/>
    <w:rsid w:val="006259FB"/>
    <w:rsid w:val="00625D28"/>
    <w:rsid w:val="006261B9"/>
    <w:rsid w:val="00626237"/>
    <w:rsid w:val="006268BE"/>
    <w:rsid w:val="00626912"/>
    <w:rsid w:val="00626A11"/>
    <w:rsid w:val="00626A89"/>
    <w:rsid w:val="0062707E"/>
    <w:rsid w:val="006272AC"/>
    <w:rsid w:val="00627421"/>
    <w:rsid w:val="0062746C"/>
    <w:rsid w:val="0062747D"/>
    <w:rsid w:val="006274CD"/>
    <w:rsid w:val="00627605"/>
    <w:rsid w:val="00627721"/>
    <w:rsid w:val="00627A00"/>
    <w:rsid w:val="00627B62"/>
    <w:rsid w:val="00627EBE"/>
    <w:rsid w:val="00630430"/>
    <w:rsid w:val="0063051F"/>
    <w:rsid w:val="006307D4"/>
    <w:rsid w:val="00630ADE"/>
    <w:rsid w:val="00630EDC"/>
    <w:rsid w:val="00630FD9"/>
    <w:rsid w:val="0063158F"/>
    <w:rsid w:val="00631732"/>
    <w:rsid w:val="00631C72"/>
    <w:rsid w:val="006322E3"/>
    <w:rsid w:val="006323B5"/>
    <w:rsid w:val="006323CF"/>
    <w:rsid w:val="006324E8"/>
    <w:rsid w:val="0063354F"/>
    <w:rsid w:val="006340CE"/>
    <w:rsid w:val="00634123"/>
    <w:rsid w:val="00634318"/>
    <w:rsid w:val="0063435F"/>
    <w:rsid w:val="00634424"/>
    <w:rsid w:val="0063454F"/>
    <w:rsid w:val="00634A9B"/>
    <w:rsid w:val="00634AE9"/>
    <w:rsid w:val="00634DF7"/>
    <w:rsid w:val="00635093"/>
    <w:rsid w:val="00635659"/>
    <w:rsid w:val="00635675"/>
    <w:rsid w:val="006357D5"/>
    <w:rsid w:val="00635EB8"/>
    <w:rsid w:val="00635F17"/>
    <w:rsid w:val="006366B2"/>
    <w:rsid w:val="006366DF"/>
    <w:rsid w:val="006368A9"/>
    <w:rsid w:val="0063694F"/>
    <w:rsid w:val="00636A5B"/>
    <w:rsid w:val="00636B53"/>
    <w:rsid w:val="00636E4C"/>
    <w:rsid w:val="00637589"/>
    <w:rsid w:val="006375C0"/>
    <w:rsid w:val="00637649"/>
    <w:rsid w:val="00637D9A"/>
    <w:rsid w:val="00637F20"/>
    <w:rsid w:val="006406D6"/>
    <w:rsid w:val="0064070F"/>
    <w:rsid w:val="00640EE8"/>
    <w:rsid w:val="00640FF8"/>
    <w:rsid w:val="0064103B"/>
    <w:rsid w:val="00641218"/>
    <w:rsid w:val="00641220"/>
    <w:rsid w:val="006413C5"/>
    <w:rsid w:val="00642343"/>
    <w:rsid w:val="006428F2"/>
    <w:rsid w:val="00642CCF"/>
    <w:rsid w:val="006431F0"/>
    <w:rsid w:val="00643513"/>
    <w:rsid w:val="00644175"/>
    <w:rsid w:val="00644178"/>
    <w:rsid w:val="0064449E"/>
    <w:rsid w:val="006445E5"/>
    <w:rsid w:val="00644892"/>
    <w:rsid w:val="00644D66"/>
    <w:rsid w:val="00644DD2"/>
    <w:rsid w:val="00644F15"/>
    <w:rsid w:val="0064527F"/>
    <w:rsid w:val="006452D4"/>
    <w:rsid w:val="006456AF"/>
    <w:rsid w:val="006457CF"/>
    <w:rsid w:val="006458A9"/>
    <w:rsid w:val="00645CD6"/>
    <w:rsid w:val="00645EFD"/>
    <w:rsid w:val="0064637A"/>
    <w:rsid w:val="00646451"/>
    <w:rsid w:val="00646467"/>
    <w:rsid w:val="00646511"/>
    <w:rsid w:val="00646709"/>
    <w:rsid w:val="00646994"/>
    <w:rsid w:val="00646B59"/>
    <w:rsid w:val="006473E5"/>
    <w:rsid w:val="00647645"/>
    <w:rsid w:val="006477FF"/>
    <w:rsid w:val="006479B4"/>
    <w:rsid w:val="00647BFC"/>
    <w:rsid w:val="00647C81"/>
    <w:rsid w:val="00647E6B"/>
    <w:rsid w:val="00647EAA"/>
    <w:rsid w:val="00647F31"/>
    <w:rsid w:val="006503DE"/>
    <w:rsid w:val="0065083B"/>
    <w:rsid w:val="006508F4"/>
    <w:rsid w:val="00650C52"/>
    <w:rsid w:val="00651765"/>
    <w:rsid w:val="00651E72"/>
    <w:rsid w:val="00651FE7"/>
    <w:rsid w:val="0065240D"/>
    <w:rsid w:val="00652780"/>
    <w:rsid w:val="00652BF5"/>
    <w:rsid w:val="00652C3A"/>
    <w:rsid w:val="00652DA6"/>
    <w:rsid w:val="00652E0B"/>
    <w:rsid w:val="00652E11"/>
    <w:rsid w:val="0065366B"/>
    <w:rsid w:val="006538CB"/>
    <w:rsid w:val="006538D9"/>
    <w:rsid w:val="0065391D"/>
    <w:rsid w:val="00654098"/>
    <w:rsid w:val="006540BF"/>
    <w:rsid w:val="0065475A"/>
    <w:rsid w:val="0065487C"/>
    <w:rsid w:val="006549EF"/>
    <w:rsid w:val="00654BD6"/>
    <w:rsid w:val="00654BFD"/>
    <w:rsid w:val="00655C18"/>
    <w:rsid w:val="00655EE7"/>
    <w:rsid w:val="0065614A"/>
    <w:rsid w:val="00656211"/>
    <w:rsid w:val="00656243"/>
    <w:rsid w:val="006568C6"/>
    <w:rsid w:val="006569E5"/>
    <w:rsid w:val="00656AE7"/>
    <w:rsid w:val="006570AB"/>
    <w:rsid w:val="006570BB"/>
    <w:rsid w:val="006573D0"/>
    <w:rsid w:val="006574C8"/>
    <w:rsid w:val="00657B6D"/>
    <w:rsid w:val="00657BC7"/>
    <w:rsid w:val="00657E5A"/>
    <w:rsid w:val="00657EB1"/>
    <w:rsid w:val="0066025E"/>
    <w:rsid w:val="006602F1"/>
    <w:rsid w:val="0066054B"/>
    <w:rsid w:val="00660BA6"/>
    <w:rsid w:val="00661112"/>
    <w:rsid w:val="006614B3"/>
    <w:rsid w:val="0066152C"/>
    <w:rsid w:val="006619FD"/>
    <w:rsid w:val="00661AE4"/>
    <w:rsid w:val="00661D63"/>
    <w:rsid w:val="00661ECC"/>
    <w:rsid w:val="00662132"/>
    <w:rsid w:val="00662244"/>
    <w:rsid w:val="0066233C"/>
    <w:rsid w:val="006627C0"/>
    <w:rsid w:val="00662ACE"/>
    <w:rsid w:val="00663825"/>
    <w:rsid w:val="00663850"/>
    <w:rsid w:val="0066386D"/>
    <w:rsid w:val="006638BF"/>
    <w:rsid w:val="00663F48"/>
    <w:rsid w:val="00664090"/>
    <w:rsid w:val="00664200"/>
    <w:rsid w:val="00664979"/>
    <w:rsid w:val="00664F03"/>
    <w:rsid w:val="00665227"/>
    <w:rsid w:val="0066542E"/>
    <w:rsid w:val="0066565A"/>
    <w:rsid w:val="0066576C"/>
    <w:rsid w:val="0066580B"/>
    <w:rsid w:val="00665B6D"/>
    <w:rsid w:val="00666321"/>
    <w:rsid w:val="00666609"/>
    <w:rsid w:val="00666BC6"/>
    <w:rsid w:val="00666EF8"/>
    <w:rsid w:val="00667093"/>
    <w:rsid w:val="0066743F"/>
    <w:rsid w:val="0066755C"/>
    <w:rsid w:val="00667824"/>
    <w:rsid w:val="00667BB8"/>
    <w:rsid w:val="00667DF2"/>
    <w:rsid w:val="0067016F"/>
    <w:rsid w:val="006705ED"/>
    <w:rsid w:val="006706F3"/>
    <w:rsid w:val="006708E0"/>
    <w:rsid w:val="0067099D"/>
    <w:rsid w:val="006709B6"/>
    <w:rsid w:val="00670F1D"/>
    <w:rsid w:val="00670FC0"/>
    <w:rsid w:val="0067104F"/>
    <w:rsid w:val="006714B2"/>
    <w:rsid w:val="00671681"/>
    <w:rsid w:val="00671803"/>
    <w:rsid w:val="00671D01"/>
    <w:rsid w:val="00671DE1"/>
    <w:rsid w:val="006723B7"/>
    <w:rsid w:val="0067262A"/>
    <w:rsid w:val="00672D6B"/>
    <w:rsid w:val="006731C3"/>
    <w:rsid w:val="006734F4"/>
    <w:rsid w:val="00673A93"/>
    <w:rsid w:val="00673BB2"/>
    <w:rsid w:val="00673BF7"/>
    <w:rsid w:val="00673DAD"/>
    <w:rsid w:val="00673F8A"/>
    <w:rsid w:val="00674066"/>
    <w:rsid w:val="00674607"/>
    <w:rsid w:val="0067477D"/>
    <w:rsid w:val="00674A9E"/>
    <w:rsid w:val="00674DB1"/>
    <w:rsid w:val="00674EF5"/>
    <w:rsid w:val="0067511C"/>
    <w:rsid w:val="00675772"/>
    <w:rsid w:val="00675B6B"/>
    <w:rsid w:val="00675FC9"/>
    <w:rsid w:val="00676271"/>
    <w:rsid w:val="00676A74"/>
    <w:rsid w:val="00676CBD"/>
    <w:rsid w:val="00676DD5"/>
    <w:rsid w:val="0067783B"/>
    <w:rsid w:val="00677B71"/>
    <w:rsid w:val="0068022D"/>
    <w:rsid w:val="006803F0"/>
    <w:rsid w:val="00680428"/>
    <w:rsid w:val="006806AC"/>
    <w:rsid w:val="006806C5"/>
    <w:rsid w:val="0068112B"/>
    <w:rsid w:val="006811C0"/>
    <w:rsid w:val="00681201"/>
    <w:rsid w:val="00681563"/>
    <w:rsid w:val="006815F7"/>
    <w:rsid w:val="00681F4D"/>
    <w:rsid w:val="00682259"/>
    <w:rsid w:val="00682306"/>
    <w:rsid w:val="006823B0"/>
    <w:rsid w:val="006823DA"/>
    <w:rsid w:val="0068271C"/>
    <w:rsid w:val="0068280E"/>
    <w:rsid w:val="00682853"/>
    <w:rsid w:val="00682AF9"/>
    <w:rsid w:val="00682C30"/>
    <w:rsid w:val="0068317A"/>
    <w:rsid w:val="006836F5"/>
    <w:rsid w:val="00683A38"/>
    <w:rsid w:val="00683D51"/>
    <w:rsid w:val="00683FC6"/>
    <w:rsid w:val="00684049"/>
    <w:rsid w:val="006841F0"/>
    <w:rsid w:val="006847B9"/>
    <w:rsid w:val="00685254"/>
    <w:rsid w:val="0068580F"/>
    <w:rsid w:val="00685953"/>
    <w:rsid w:val="00685B13"/>
    <w:rsid w:val="006860FA"/>
    <w:rsid w:val="006863E4"/>
    <w:rsid w:val="006869C7"/>
    <w:rsid w:val="00686B8C"/>
    <w:rsid w:val="00686D16"/>
    <w:rsid w:val="00686F4A"/>
    <w:rsid w:val="00686F83"/>
    <w:rsid w:val="00687169"/>
    <w:rsid w:val="006875B3"/>
    <w:rsid w:val="0068765B"/>
    <w:rsid w:val="00687E8F"/>
    <w:rsid w:val="00690198"/>
    <w:rsid w:val="006902D7"/>
    <w:rsid w:val="00690646"/>
    <w:rsid w:val="00690789"/>
    <w:rsid w:val="00690C10"/>
    <w:rsid w:val="00691126"/>
    <w:rsid w:val="0069193B"/>
    <w:rsid w:val="00691A04"/>
    <w:rsid w:val="00691AFA"/>
    <w:rsid w:val="00692138"/>
    <w:rsid w:val="00692204"/>
    <w:rsid w:val="006923B8"/>
    <w:rsid w:val="00692549"/>
    <w:rsid w:val="006925C9"/>
    <w:rsid w:val="00692614"/>
    <w:rsid w:val="00692D21"/>
    <w:rsid w:val="00692EE3"/>
    <w:rsid w:val="0069381C"/>
    <w:rsid w:val="006938E8"/>
    <w:rsid w:val="00693EE2"/>
    <w:rsid w:val="0069471D"/>
    <w:rsid w:val="00694829"/>
    <w:rsid w:val="00694897"/>
    <w:rsid w:val="00694E79"/>
    <w:rsid w:val="00694F48"/>
    <w:rsid w:val="00694FDC"/>
    <w:rsid w:val="0069520E"/>
    <w:rsid w:val="00695335"/>
    <w:rsid w:val="006953CC"/>
    <w:rsid w:val="006954C2"/>
    <w:rsid w:val="0069593F"/>
    <w:rsid w:val="00695AB5"/>
    <w:rsid w:val="00695F3D"/>
    <w:rsid w:val="00695F86"/>
    <w:rsid w:val="0069611D"/>
    <w:rsid w:val="00696B6D"/>
    <w:rsid w:val="00696B94"/>
    <w:rsid w:val="00696CB1"/>
    <w:rsid w:val="00697377"/>
    <w:rsid w:val="0069752A"/>
    <w:rsid w:val="00697834"/>
    <w:rsid w:val="00697838"/>
    <w:rsid w:val="006979B6"/>
    <w:rsid w:val="00697F9D"/>
    <w:rsid w:val="006A0746"/>
    <w:rsid w:val="006A07A7"/>
    <w:rsid w:val="006A09A5"/>
    <w:rsid w:val="006A0C89"/>
    <w:rsid w:val="006A0ED5"/>
    <w:rsid w:val="006A1099"/>
    <w:rsid w:val="006A114B"/>
    <w:rsid w:val="006A12EB"/>
    <w:rsid w:val="006A17C7"/>
    <w:rsid w:val="006A1BCB"/>
    <w:rsid w:val="006A1C8C"/>
    <w:rsid w:val="006A1D30"/>
    <w:rsid w:val="006A1D38"/>
    <w:rsid w:val="006A22E5"/>
    <w:rsid w:val="006A22E6"/>
    <w:rsid w:val="006A293C"/>
    <w:rsid w:val="006A294C"/>
    <w:rsid w:val="006A2989"/>
    <w:rsid w:val="006A2F67"/>
    <w:rsid w:val="006A3037"/>
    <w:rsid w:val="006A30B4"/>
    <w:rsid w:val="006A3D40"/>
    <w:rsid w:val="006A3D5B"/>
    <w:rsid w:val="006A46F8"/>
    <w:rsid w:val="006A4773"/>
    <w:rsid w:val="006A4E09"/>
    <w:rsid w:val="006A503D"/>
    <w:rsid w:val="006A5103"/>
    <w:rsid w:val="006A5211"/>
    <w:rsid w:val="006A533C"/>
    <w:rsid w:val="006A57F2"/>
    <w:rsid w:val="006A585D"/>
    <w:rsid w:val="006A5A0E"/>
    <w:rsid w:val="006A5AC7"/>
    <w:rsid w:val="006A5B16"/>
    <w:rsid w:val="006A5C8D"/>
    <w:rsid w:val="006A6349"/>
    <w:rsid w:val="006A63EC"/>
    <w:rsid w:val="006A69D4"/>
    <w:rsid w:val="006A720C"/>
    <w:rsid w:val="006A733F"/>
    <w:rsid w:val="006A7848"/>
    <w:rsid w:val="006A78A5"/>
    <w:rsid w:val="006A7ACB"/>
    <w:rsid w:val="006A7F2A"/>
    <w:rsid w:val="006A7FBD"/>
    <w:rsid w:val="006B03F1"/>
    <w:rsid w:val="006B068D"/>
    <w:rsid w:val="006B099A"/>
    <w:rsid w:val="006B0C57"/>
    <w:rsid w:val="006B15FE"/>
    <w:rsid w:val="006B198F"/>
    <w:rsid w:val="006B1ED9"/>
    <w:rsid w:val="006B1F6A"/>
    <w:rsid w:val="006B28E1"/>
    <w:rsid w:val="006B2BE9"/>
    <w:rsid w:val="006B2EDA"/>
    <w:rsid w:val="006B2FD2"/>
    <w:rsid w:val="006B32F2"/>
    <w:rsid w:val="006B3B1D"/>
    <w:rsid w:val="006B41AA"/>
    <w:rsid w:val="006B4393"/>
    <w:rsid w:val="006B43F0"/>
    <w:rsid w:val="006B480B"/>
    <w:rsid w:val="006B4869"/>
    <w:rsid w:val="006B4CB3"/>
    <w:rsid w:val="006B4E41"/>
    <w:rsid w:val="006B4FD0"/>
    <w:rsid w:val="006B5036"/>
    <w:rsid w:val="006B52CE"/>
    <w:rsid w:val="006B5321"/>
    <w:rsid w:val="006B63F2"/>
    <w:rsid w:val="006B69F0"/>
    <w:rsid w:val="006B6CFD"/>
    <w:rsid w:val="006B6DE0"/>
    <w:rsid w:val="006B724D"/>
    <w:rsid w:val="006B7412"/>
    <w:rsid w:val="006B74BD"/>
    <w:rsid w:val="006B7782"/>
    <w:rsid w:val="006B7B76"/>
    <w:rsid w:val="006B7BCE"/>
    <w:rsid w:val="006C001B"/>
    <w:rsid w:val="006C02C9"/>
    <w:rsid w:val="006C03B0"/>
    <w:rsid w:val="006C03FF"/>
    <w:rsid w:val="006C067F"/>
    <w:rsid w:val="006C0817"/>
    <w:rsid w:val="006C0D28"/>
    <w:rsid w:val="006C0E37"/>
    <w:rsid w:val="006C1175"/>
    <w:rsid w:val="006C136C"/>
    <w:rsid w:val="006C13AB"/>
    <w:rsid w:val="006C16BE"/>
    <w:rsid w:val="006C1907"/>
    <w:rsid w:val="006C1986"/>
    <w:rsid w:val="006C1FA2"/>
    <w:rsid w:val="006C24DE"/>
    <w:rsid w:val="006C3130"/>
    <w:rsid w:val="006C31F0"/>
    <w:rsid w:val="006C3758"/>
    <w:rsid w:val="006C392F"/>
    <w:rsid w:val="006C39B6"/>
    <w:rsid w:val="006C3A5A"/>
    <w:rsid w:val="006C3D3E"/>
    <w:rsid w:val="006C3E62"/>
    <w:rsid w:val="006C3FD4"/>
    <w:rsid w:val="006C42F1"/>
    <w:rsid w:val="006C43D8"/>
    <w:rsid w:val="006C45A9"/>
    <w:rsid w:val="006C47AB"/>
    <w:rsid w:val="006C4975"/>
    <w:rsid w:val="006C4F7C"/>
    <w:rsid w:val="006C516F"/>
    <w:rsid w:val="006C5445"/>
    <w:rsid w:val="006C5A63"/>
    <w:rsid w:val="006C5B35"/>
    <w:rsid w:val="006C64DD"/>
    <w:rsid w:val="006C68F4"/>
    <w:rsid w:val="006C70DF"/>
    <w:rsid w:val="006C7E6E"/>
    <w:rsid w:val="006C7EB0"/>
    <w:rsid w:val="006C7F7D"/>
    <w:rsid w:val="006D0083"/>
    <w:rsid w:val="006D048E"/>
    <w:rsid w:val="006D0506"/>
    <w:rsid w:val="006D0670"/>
    <w:rsid w:val="006D08A3"/>
    <w:rsid w:val="006D1047"/>
    <w:rsid w:val="006D17B8"/>
    <w:rsid w:val="006D18C1"/>
    <w:rsid w:val="006D1C9E"/>
    <w:rsid w:val="006D2052"/>
    <w:rsid w:val="006D211C"/>
    <w:rsid w:val="006D230B"/>
    <w:rsid w:val="006D281D"/>
    <w:rsid w:val="006D2AB8"/>
    <w:rsid w:val="006D2BCB"/>
    <w:rsid w:val="006D3681"/>
    <w:rsid w:val="006D3751"/>
    <w:rsid w:val="006D3B2C"/>
    <w:rsid w:val="006D3F55"/>
    <w:rsid w:val="006D4370"/>
    <w:rsid w:val="006D4EDC"/>
    <w:rsid w:val="006D51C8"/>
    <w:rsid w:val="006D56D0"/>
    <w:rsid w:val="006D56DC"/>
    <w:rsid w:val="006D57A2"/>
    <w:rsid w:val="006D5D44"/>
    <w:rsid w:val="006D5F3E"/>
    <w:rsid w:val="006D5F69"/>
    <w:rsid w:val="006D5FA7"/>
    <w:rsid w:val="006D64EF"/>
    <w:rsid w:val="006D6C92"/>
    <w:rsid w:val="006D6F1C"/>
    <w:rsid w:val="006D7C89"/>
    <w:rsid w:val="006D7E01"/>
    <w:rsid w:val="006E0159"/>
    <w:rsid w:val="006E0275"/>
    <w:rsid w:val="006E0A3F"/>
    <w:rsid w:val="006E10ED"/>
    <w:rsid w:val="006E17FB"/>
    <w:rsid w:val="006E1AEB"/>
    <w:rsid w:val="006E1E50"/>
    <w:rsid w:val="006E20D1"/>
    <w:rsid w:val="006E2B4E"/>
    <w:rsid w:val="006E2B8A"/>
    <w:rsid w:val="006E2CA3"/>
    <w:rsid w:val="006E3783"/>
    <w:rsid w:val="006E3B4A"/>
    <w:rsid w:val="006E3B63"/>
    <w:rsid w:val="006E3C5A"/>
    <w:rsid w:val="006E42B8"/>
    <w:rsid w:val="006E4438"/>
    <w:rsid w:val="006E47ED"/>
    <w:rsid w:val="006E48BD"/>
    <w:rsid w:val="006E4954"/>
    <w:rsid w:val="006E4FB1"/>
    <w:rsid w:val="006E4FBE"/>
    <w:rsid w:val="006E503D"/>
    <w:rsid w:val="006E536C"/>
    <w:rsid w:val="006E5AE9"/>
    <w:rsid w:val="006E5BD6"/>
    <w:rsid w:val="006E6162"/>
    <w:rsid w:val="006E643F"/>
    <w:rsid w:val="006E649D"/>
    <w:rsid w:val="006E696A"/>
    <w:rsid w:val="006E6E14"/>
    <w:rsid w:val="006E6E77"/>
    <w:rsid w:val="006E6E9D"/>
    <w:rsid w:val="006E6F27"/>
    <w:rsid w:val="006E7308"/>
    <w:rsid w:val="006E7441"/>
    <w:rsid w:val="006E74EC"/>
    <w:rsid w:val="006E76D9"/>
    <w:rsid w:val="006E779F"/>
    <w:rsid w:val="006E78FC"/>
    <w:rsid w:val="006E7A37"/>
    <w:rsid w:val="006E7D00"/>
    <w:rsid w:val="006F006C"/>
    <w:rsid w:val="006F013E"/>
    <w:rsid w:val="006F02D1"/>
    <w:rsid w:val="006F033A"/>
    <w:rsid w:val="006F09F5"/>
    <w:rsid w:val="006F1497"/>
    <w:rsid w:val="006F159F"/>
    <w:rsid w:val="006F15D0"/>
    <w:rsid w:val="006F1D4A"/>
    <w:rsid w:val="006F20A4"/>
    <w:rsid w:val="006F20A8"/>
    <w:rsid w:val="006F219C"/>
    <w:rsid w:val="006F226F"/>
    <w:rsid w:val="006F2363"/>
    <w:rsid w:val="006F2B5D"/>
    <w:rsid w:val="006F2D86"/>
    <w:rsid w:val="006F2EEB"/>
    <w:rsid w:val="006F3D1E"/>
    <w:rsid w:val="006F3F0E"/>
    <w:rsid w:val="006F4208"/>
    <w:rsid w:val="006F443E"/>
    <w:rsid w:val="006F4B39"/>
    <w:rsid w:val="006F4B6C"/>
    <w:rsid w:val="006F4E39"/>
    <w:rsid w:val="006F50F8"/>
    <w:rsid w:val="006F5207"/>
    <w:rsid w:val="006F55FA"/>
    <w:rsid w:val="006F5602"/>
    <w:rsid w:val="006F5754"/>
    <w:rsid w:val="006F5B82"/>
    <w:rsid w:val="006F61DC"/>
    <w:rsid w:val="006F639C"/>
    <w:rsid w:val="006F648D"/>
    <w:rsid w:val="006F64DD"/>
    <w:rsid w:val="006F6607"/>
    <w:rsid w:val="006F6C4D"/>
    <w:rsid w:val="006F715C"/>
    <w:rsid w:val="006F7560"/>
    <w:rsid w:val="006F7672"/>
    <w:rsid w:val="006F7FD3"/>
    <w:rsid w:val="00700BFA"/>
    <w:rsid w:val="00701416"/>
    <w:rsid w:val="0070166D"/>
    <w:rsid w:val="0070175A"/>
    <w:rsid w:val="00701D03"/>
    <w:rsid w:val="00701FF3"/>
    <w:rsid w:val="0070209A"/>
    <w:rsid w:val="00702305"/>
    <w:rsid w:val="0070285E"/>
    <w:rsid w:val="007029E7"/>
    <w:rsid w:val="007038FA"/>
    <w:rsid w:val="00704156"/>
    <w:rsid w:val="00704461"/>
    <w:rsid w:val="007044A7"/>
    <w:rsid w:val="00704698"/>
    <w:rsid w:val="007049D0"/>
    <w:rsid w:val="00704A54"/>
    <w:rsid w:val="00704B4D"/>
    <w:rsid w:val="00704B5A"/>
    <w:rsid w:val="00704F2D"/>
    <w:rsid w:val="00704F51"/>
    <w:rsid w:val="00705043"/>
    <w:rsid w:val="0070525A"/>
    <w:rsid w:val="007053AE"/>
    <w:rsid w:val="007056FE"/>
    <w:rsid w:val="00705E60"/>
    <w:rsid w:val="00705EC8"/>
    <w:rsid w:val="0070603A"/>
    <w:rsid w:val="00706245"/>
    <w:rsid w:val="00706829"/>
    <w:rsid w:val="00706BDD"/>
    <w:rsid w:val="00706C5A"/>
    <w:rsid w:val="00707328"/>
    <w:rsid w:val="00707493"/>
    <w:rsid w:val="0070773D"/>
    <w:rsid w:val="00707811"/>
    <w:rsid w:val="00707C9E"/>
    <w:rsid w:val="00707D0D"/>
    <w:rsid w:val="00707F16"/>
    <w:rsid w:val="007100AD"/>
    <w:rsid w:val="007106BE"/>
    <w:rsid w:val="0071076A"/>
    <w:rsid w:val="00710903"/>
    <w:rsid w:val="00710B5B"/>
    <w:rsid w:val="00711AEB"/>
    <w:rsid w:val="00711C4E"/>
    <w:rsid w:val="00711D2C"/>
    <w:rsid w:val="0071212D"/>
    <w:rsid w:val="007122B5"/>
    <w:rsid w:val="007124C4"/>
    <w:rsid w:val="007129E1"/>
    <w:rsid w:val="007131EF"/>
    <w:rsid w:val="00713370"/>
    <w:rsid w:val="007134C5"/>
    <w:rsid w:val="00713599"/>
    <w:rsid w:val="007136DE"/>
    <w:rsid w:val="007138E8"/>
    <w:rsid w:val="00713966"/>
    <w:rsid w:val="00713A21"/>
    <w:rsid w:val="00713BB2"/>
    <w:rsid w:val="00713EA9"/>
    <w:rsid w:val="00713F9F"/>
    <w:rsid w:val="007140E8"/>
    <w:rsid w:val="00714137"/>
    <w:rsid w:val="007141EF"/>
    <w:rsid w:val="00714259"/>
    <w:rsid w:val="00714924"/>
    <w:rsid w:val="00714953"/>
    <w:rsid w:val="00714CA0"/>
    <w:rsid w:val="00714CAE"/>
    <w:rsid w:val="00714FBD"/>
    <w:rsid w:val="00715456"/>
    <w:rsid w:val="00715522"/>
    <w:rsid w:val="00715B3B"/>
    <w:rsid w:val="00715BE6"/>
    <w:rsid w:val="007162E3"/>
    <w:rsid w:val="00716405"/>
    <w:rsid w:val="0071663F"/>
    <w:rsid w:val="00716B3E"/>
    <w:rsid w:val="00716BBC"/>
    <w:rsid w:val="00716C89"/>
    <w:rsid w:val="00716CB9"/>
    <w:rsid w:val="00716E1F"/>
    <w:rsid w:val="00716E45"/>
    <w:rsid w:val="0071725E"/>
    <w:rsid w:val="00717267"/>
    <w:rsid w:val="00717387"/>
    <w:rsid w:val="007177FA"/>
    <w:rsid w:val="007200A6"/>
    <w:rsid w:val="007201A1"/>
    <w:rsid w:val="007203F8"/>
    <w:rsid w:val="007207A4"/>
    <w:rsid w:val="00720AA0"/>
    <w:rsid w:val="00720E88"/>
    <w:rsid w:val="00720EBF"/>
    <w:rsid w:val="00721566"/>
    <w:rsid w:val="00721709"/>
    <w:rsid w:val="00721840"/>
    <w:rsid w:val="00721D39"/>
    <w:rsid w:val="007220B5"/>
    <w:rsid w:val="00722833"/>
    <w:rsid w:val="00722D1E"/>
    <w:rsid w:val="00722F90"/>
    <w:rsid w:val="00723012"/>
    <w:rsid w:val="0072312B"/>
    <w:rsid w:val="00723339"/>
    <w:rsid w:val="00723805"/>
    <w:rsid w:val="00723937"/>
    <w:rsid w:val="00723EC1"/>
    <w:rsid w:val="00724100"/>
    <w:rsid w:val="00724366"/>
    <w:rsid w:val="007245A8"/>
    <w:rsid w:val="007245DF"/>
    <w:rsid w:val="007248B7"/>
    <w:rsid w:val="00724B74"/>
    <w:rsid w:val="00724EF7"/>
    <w:rsid w:val="0072507F"/>
    <w:rsid w:val="00725242"/>
    <w:rsid w:val="00725382"/>
    <w:rsid w:val="00725496"/>
    <w:rsid w:val="007258AB"/>
    <w:rsid w:val="00726271"/>
    <w:rsid w:val="0072680C"/>
    <w:rsid w:val="007268BC"/>
    <w:rsid w:val="007268C3"/>
    <w:rsid w:val="0072705B"/>
    <w:rsid w:val="0072713F"/>
    <w:rsid w:val="0072774B"/>
    <w:rsid w:val="007279AF"/>
    <w:rsid w:val="00727D14"/>
    <w:rsid w:val="00727EAD"/>
    <w:rsid w:val="007302AD"/>
    <w:rsid w:val="0073058E"/>
    <w:rsid w:val="0073062A"/>
    <w:rsid w:val="0073077D"/>
    <w:rsid w:val="007310D8"/>
    <w:rsid w:val="00731130"/>
    <w:rsid w:val="00731253"/>
    <w:rsid w:val="0073154D"/>
    <w:rsid w:val="00731846"/>
    <w:rsid w:val="00731F03"/>
    <w:rsid w:val="00731F42"/>
    <w:rsid w:val="0073203B"/>
    <w:rsid w:val="0073206A"/>
    <w:rsid w:val="0073215D"/>
    <w:rsid w:val="007321D9"/>
    <w:rsid w:val="007322AB"/>
    <w:rsid w:val="007325AB"/>
    <w:rsid w:val="00732679"/>
    <w:rsid w:val="00732971"/>
    <w:rsid w:val="007329D7"/>
    <w:rsid w:val="00732AC0"/>
    <w:rsid w:val="00732BDD"/>
    <w:rsid w:val="00732DEE"/>
    <w:rsid w:val="00732FE7"/>
    <w:rsid w:val="00733045"/>
    <w:rsid w:val="007332A3"/>
    <w:rsid w:val="0073368D"/>
    <w:rsid w:val="007338E8"/>
    <w:rsid w:val="00733931"/>
    <w:rsid w:val="00733A8C"/>
    <w:rsid w:val="00733ADB"/>
    <w:rsid w:val="00734072"/>
    <w:rsid w:val="007341FA"/>
    <w:rsid w:val="0073423F"/>
    <w:rsid w:val="0073453F"/>
    <w:rsid w:val="00734585"/>
    <w:rsid w:val="007345C9"/>
    <w:rsid w:val="00734798"/>
    <w:rsid w:val="00734A20"/>
    <w:rsid w:val="00735464"/>
    <w:rsid w:val="0073551C"/>
    <w:rsid w:val="00735958"/>
    <w:rsid w:val="00736299"/>
    <w:rsid w:val="00736611"/>
    <w:rsid w:val="0073696B"/>
    <w:rsid w:val="00736BB0"/>
    <w:rsid w:val="00736C79"/>
    <w:rsid w:val="00736F41"/>
    <w:rsid w:val="0073700B"/>
    <w:rsid w:val="007370F2"/>
    <w:rsid w:val="00737239"/>
    <w:rsid w:val="0073727E"/>
    <w:rsid w:val="007373D2"/>
    <w:rsid w:val="007401FE"/>
    <w:rsid w:val="00740289"/>
    <w:rsid w:val="00740398"/>
    <w:rsid w:val="0074053C"/>
    <w:rsid w:val="007408FE"/>
    <w:rsid w:val="00740BE7"/>
    <w:rsid w:val="00740F4B"/>
    <w:rsid w:val="0074187B"/>
    <w:rsid w:val="00741BEB"/>
    <w:rsid w:val="00741E93"/>
    <w:rsid w:val="00741F0D"/>
    <w:rsid w:val="00742070"/>
    <w:rsid w:val="00742085"/>
    <w:rsid w:val="007424A2"/>
    <w:rsid w:val="007424D2"/>
    <w:rsid w:val="00742513"/>
    <w:rsid w:val="007429FC"/>
    <w:rsid w:val="00742C65"/>
    <w:rsid w:val="00742CD2"/>
    <w:rsid w:val="00742E5E"/>
    <w:rsid w:val="00742EB1"/>
    <w:rsid w:val="00743821"/>
    <w:rsid w:val="007438AC"/>
    <w:rsid w:val="00743B81"/>
    <w:rsid w:val="00743E69"/>
    <w:rsid w:val="00744089"/>
    <w:rsid w:val="00744186"/>
    <w:rsid w:val="0074428D"/>
    <w:rsid w:val="007444AB"/>
    <w:rsid w:val="00744784"/>
    <w:rsid w:val="007448BD"/>
    <w:rsid w:val="00744A80"/>
    <w:rsid w:val="00745150"/>
    <w:rsid w:val="0074523B"/>
    <w:rsid w:val="00745263"/>
    <w:rsid w:val="00745A8A"/>
    <w:rsid w:val="00745CBB"/>
    <w:rsid w:val="00745D96"/>
    <w:rsid w:val="00745F09"/>
    <w:rsid w:val="00746024"/>
    <w:rsid w:val="00746220"/>
    <w:rsid w:val="00746661"/>
    <w:rsid w:val="00746843"/>
    <w:rsid w:val="0074685B"/>
    <w:rsid w:val="00746958"/>
    <w:rsid w:val="00746D06"/>
    <w:rsid w:val="00747371"/>
    <w:rsid w:val="00747388"/>
    <w:rsid w:val="007473C4"/>
    <w:rsid w:val="00747998"/>
    <w:rsid w:val="00747A8C"/>
    <w:rsid w:val="00747C41"/>
    <w:rsid w:val="00747FF8"/>
    <w:rsid w:val="00750047"/>
    <w:rsid w:val="007506B5"/>
    <w:rsid w:val="007506EA"/>
    <w:rsid w:val="00750964"/>
    <w:rsid w:val="00750F2C"/>
    <w:rsid w:val="007511D5"/>
    <w:rsid w:val="00751313"/>
    <w:rsid w:val="007513F9"/>
    <w:rsid w:val="007515EF"/>
    <w:rsid w:val="00752328"/>
    <w:rsid w:val="007528B8"/>
    <w:rsid w:val="00752FEE"/>
    <w:rsid w:val="00753150"/>
    <w:rsid w:val="007535D7"/>
    <w:rsid w:val="007537AB"/>
    <w:rsid w:val="00753808"/>
    <w:rsid w:val="00753C5D"/>
    <w:rsid w:val="00753F43"/>
    <w:rsid w:val="00754203"/>
    <w:rsid w:val="0075429F"/>
    <w:rsid w:val="007544CA"/>
    <w:rsid w:val="007546E9"/>
    <w:rsid w:val="0075484B"/>
    <w:rsid w:val="007548D5"/>
    <w:rsid w:val="0075537B"/>
    <w:rsid w:val="0075581D"/>
    <w:rsid w:val="00755EE3"/>
    <w:rsid w:val="007561FD"/>
    <w:rsid w:val="0075624C"/>
    <w:rsid w:val="00756862"/>
    <w:rsid w:val="00756D4A"/>
    <w:rsid w:val="00756EB7"/>
    <w:rsid w:val="0075705D"/>
    <w:rsid w:val="00757090"/>
    <w:rsid w:val="0075724D"/>
    <w:rsid w:val="00757709"/>
    <w:rsid w:val="00757922"/>
    <w:rsid w:val="0075798B"/>
    <w:rsid w:val="00760027"/>
    <w:rsid w:val="007603D9"/>
    <w:rsid w:val="007606D4"/>
    <w:rsid w:val="00760958"/>
    <w:rsid w:val="007609D7"/>
    <w:rsid w:val="00760ACD"/>
    <w:rsid w:val="00760BAB"/>
    <w:rsid w:val="00760C85"/>
    <w:rsid w:val="00761036"/>
    <w:rsid w:val="00761271"/>
    <w:rsid w:val="0076150C"/>
    <w:rsid w:val="0076155B"/>
    <w:rsid w:val="0076161B"/>
    <w:rsid w:val="00762089"/>
    <w:rsid w:val="00762161"/>
    <w:rsid w:val="00762722"/>
    <w:rsid w:val="00762AA4"/>
    <w:rsid w:val="007630AD"/>
    <w:rsid w:val="0076333B"/>
    <w:rsid w:val="00763397"/>
    <w:rsid w:val="00763556"/>
    <w:rsid w:val="00763CDF"/>
    <w:rsid w:val="00763FFB"/>
    <w:rsid w:val="0076403E"/>
    <w:rsid w:val="00764061"/>
    <w:rsid w:val="0076468D"/>
    <w:rsid w:val="00764870"/>
    <w:rsid w:val="007648FC"/>
    <w:rsid w:val="00764CFC"/>
    <w:rsid w:val="0076500B"/>
    <w:rsid w:val="0076550E"/>
    <w:rsid w:val="007655AB"/>
    <w:rsid w:val="0076580D"/>
    <w:rsid w:val="007658F6"/>
    <w:rsid w:val="00765A73"/>
    <w:rsid w:val="00765C9A"/>
    <w:rsid w:val="00766353"/>
    <w:rsid w:val="0076670E"/>
    <w:rsid w:val="00766892"/>
    <w:rsid w:val="0076691D"/>
    <w:rsid w:val="00766D7C"/>
    <w:rsid w:val="00766E94"/>
    <w:rsid w:val="0076701A"/>
    <w:rsid w:val="0076741D"/>
    <w:rsid w:val="00767728"/>
    <w:rsid w:val="007677E8"/>
    <w:rsid w:val="0076787D"/>
    <w:rsid w:val="00767AEE"/>
    <w:rsid w:val="00767BE7"/>
    <w:rsid w:val="00767E6B"/>
    <w:rsid w:val="00767F30"/>
    <w:rsid w:val="00770CDD"/>
    <w:rsid w:val="00770FF8"/>
    <w:rsid w:val="00771055"/>
    <w:rsid w:val="00771818"/>
    <w:rsid w:val="0077186B"/>
    <w:rsid w:val="007721F2"/>
    <w:rsid w:val="00772617"/>
    <w:rsid w:val="007726FC"/>
    <w:rsid w:val="00772AD8"/>
    <w:rsid w:val="00772BB0"/>
    <w:rsid w:val="00773242"/>
    <w:rsid w:val="00773506"/>
    <w:rsid w:val="007737BD"/>
    <w:rsid w:val="007737F1"/>
    <w:rsid w:val="00773F94"/>
    <w:rsid w:val="007744C4"/>
    <w:rsid w:val="007746A6"/>
    <w:rsid w:val="00774833"/>
    <w:rsid w:val="0077491C"/>
    <w:rsid w:val="007749D7"/>
    <w:rsid w:val="007749E7"/>
    <w:rsid w:val="00774C49"/>
    <w:rsid w:val="00774D87"/>
    <w:rsid w:val="00774FE4"/>
    <w:rsid w:val="00775643"/>
    <w:rsid w:val="00775B4A"/>
    <w:rsid w:val="007760DF"/>
    <w:rsid w:val="007761BD"/>
    <w:rsid w:val="00776E85"/>
    <w:rsid w:val="007771B6"/>
    <w:rsid w:val="0077735C"/>
    <w:rsid w:val="00777735"/>
    <w:rsid w:val="00777891"/>
    <w:rsid w:val="00777A10"/>
    <w:rsid w:val="00777F74"/>
    <w:rsid w:val="0078016F"/>
    <w:rsid w:val="0078022C"/>
    <w:rsid w:val="00780267"/>
    <w:rsid w:val="00780537"/>
    <w:rsid w:val="007805DC"/>
    <w:rsid w:val="00780A84"/>
    <w:rsid w:val="00780C94"/>
    <w:rsid w:val="007815D9"/>
    <w:rsid w:val="00781671"/>
    <w:rsid w:val="00781A80"/>
    <w:rsid w:val="00781BEC"/>
    <w:rsid w:val="00781DC5"/>
    <w:rsid w:val="00783014"/>
    <w:rsid w:val="007832C6"/>
    <w:rsid w:val="00783490"/>
    <w:rsid w:val="00783E0E"/>
    <w:rsid w:val="00784052"/>
    <w:rsid w:val="0078411D"/>
    <w:rsid w:val="007842C6"/>
    <w:rsid w:val="00784460"/>
    <w:rsid w:val="0078451C"/>
    <w:rsid w:val="007846DA"/>
    <w:rsid w:val="0078472D"/>
    <w:rsid w:val="007848E5"/>
    <w:rsid w:val="00784908"/>
    <w:rsid w:val="00784C48"/>
    <w:rsid w:val="00785073"/>
    <w:rsid w:val="00785086"/>
    <w:rsid w:val="00785693"/>
    <w:rsid w:val="007858BD"/>
    <w:rsid w:val="00785979"/>
    <w:rsid w:val="007859FA"/>
    <w:rsid w:val="00785FC6"/>
    <w:rsid w:val="00786459"/>
    <w:rsid w:val="00786634"/>
    <w:rsid w:val="0078675B"/>
    <w:rsid w:val="0078691C"/>
    <w:rsid w:val="00786AE8"/>
    <w:rsid w:val="00786CE2"/>
    <w:rsid w:val="00786DC4"/>
    <w:rsid w:val="00787174"/>
    <w:rsid w:val="007874AA"/>
    <w:rsid w:val="00787568"/>
    <w:rsid w:val="007875E3"/>
    <w:rsid w:val="00787A56"/>
    <w:rsid w:val="007902FB"/>
    <w:rsid w:val="00790512"/>
    <w:rsid w:val="007906DE"/>
    <w:rsid w:val="00790792"/>
    <w:rsid w:val="00790912"/>
    <w:rsid w:val="00790C30"/>
    <w:rsid w:val="00791330"/>
    <w:rsid w:val="007918D6"/>
    <w:rsid w:val="007919C3"/>
    <w:rsid w:val="00791B54"/>
    <w:rsid w:val="00791F95"/>
    <w:rsid w:val="0079213B"/>
    <w:rsid w:val="00792447"/>
    <w:rsid w:val="00792643"/>
    <w:rsid w:val="00792C1B"/>
    <w:rsid w:val="00792D24"/>
    <w:rsid w:val="00793453"/>
    <w:rsid w:val="007934B1"/>
    <w:rsid w:val="00793711"/>
    <w:rsid w:val="00793937"/>
    <w:rsid w:val="00793A8F"/>
    <w:rsid w:val="00793AF4"/>
    <w:rsid w:val="00793B67"/>
    <w:rsid w:val="00793F9F"/>
    <w:rsid w:val="007940BE"/>
    <w:rsid w:val="0079416D"/>
    <w:rsid w:val="0079447F"/>
    <w:rsid w:val="00794758"/>
    <w:rsid w:val="0079480C"/>
    <w:rsid w:val="00794F32"/>
    <w:rsid w:val="00794FCE"/>
    <w:rsid w:val="00795005"/>
    <w:rsid w:val="00795303"/>
    <w:rsid w:val="00795509"/>
    <w:rsid w:val="00795763"/>
    <w:rsid w:val="007959F9"/>
    <w:rsid w:val="00795D82"/>
    <w:rsid w:val="00796066"/>
    <w:rsid w:val="00796C33"/>
    <w:rsid w:val="00796E05"/>
    <w:rsid w:val="00796F51"/>
    <w:rsid w:val="007975B6"/>
    <w:rsid w:val="007975FC"/>
    <w:rsid w:val="00797867"/>
    <w:rsid w:val="007978E5"/>
    <w:rsid w:val="00797C19"/>
    <w:rsid w:val="007A0314"/>
    <w:rsid w:val="007A0660"/>
    <w:rsid w:val="007A0740"/>
    <w:rsid w:val="007A0A10"/>
    <w:rsid w:val="007A0A8C"/>
    <w:rsid w:val="007A0CF0"/>
    <w:rsid w:val="007A11D7"/>
    <w:rsid w:val="007A1623"/>
    <w:rsid w:val="007A16F5"/>
    <w:rsid w:val="007A18D0"/>
    <w:rsid w:val="007A18E5"/>
    <w:rsid w:val="007A1D4F"/>
    <w:rsid w:val="007A1D7C"/>
    <w:rsid w:val="007A1DE5"/>
    <w:rsid w:val="007A2610"/>
    <w:rsid w:val="007A264A"/>
    <w:rsid w:val="007A278C"/>
    <w:rsid w:val="007A2ACD"/>
    <w:rsid w:val="007A2B60"/>
    <w:rsid w:val="007A2CEF"/>
    <w:rsid w:val="007A30CB"/>
    <w:rsid w:val="007A3CDE"/>
    <w:rsid w:val="007A3EDF"/>
    <w:rsid w:val="007A411B"/>
    <w:rsid w:val="007A4757"/>
    <w:rsid w:val="007A4ACD"/>
    <w:rsid w:val="007A4BD8"/>
    <w:rsid w:val="007A4CD5"/>
    <w:rsid w:val="007A4E61"/>
    <w:rsid w:val="007A5044"/>
    <w:rsid w:val="007A556C"/>
    <w:rsid w:val="007A55A5"/>
    <w:rsid w:val="007A57D6"/>
    <w:rsid w:val="007A5938"/>
    <w:rsid w:val="007A5AC4"/>
    <w:rsid w:val="007A5CA8"/>
    <w:rsid w:val="007A62FB"/>
    <w:rsid w:val="007A65D0"/>
    <w:rsid w:val="007A68D5"/>
    <w:rsid w:val="007A6CA5"/>
    <w:rsid w:val="007A7658"/>
    <w:rsid w:val="007A767F"/>
    <w:rsid w:val="007A7755"/>
    <w:rsid w:val="007A7D11"/>
    <w:rsid w:val="007B0035"/>
    <w:rsid w:val="007B00BE"/>
    <w:rsid w:val="007B0582"/>
    <w:rsid w:val="007B07DF"/>
    <w:rsid w:val="007B086A"/>
    <w:rsid w:val="007B1630"/>
    <w:rsid w:val="007B168D"/>
    <w:rsid w:val="007B278A"/>
    <w:rsid w:val="007B2967"/>
    <w:rsid w:val="007B2AC4"/>
    <w:rsid w:val="007B2C0D"/>
    <w:rsid w:val="007B2C3A"/>
    <w:rsid w:val="007B2E17"/>
    <w:rsid w:val="007B2F4D"/>
    <w:rsid w:val="007B3741"/>
    <w:rsid w:val="007B3B53"/>
    <w:rsid w:val="007B3CC7"/>
    <w:rsid w:val="007B3DB0"/>
    <w:rsid w:val="007B3DF8"/>
    <w:rsid w:val="007B44E6"/>
    <w:rsid w:val="007B48EA"/>
    <w:rsid w:val="007B4E90"/>
    <w:rsid w:val="007B4EF3"/>
    <w:rsid w:val="007B4F29"/>
    <w:rsid w:val="007B505D"/>
    <w:rsid w:val="007B50A6"/>
    <w:rsid w:val="007B548D"/>
    <w:rsid w:val="007B56B7"/>
    <w:rsid w:val="007B577A"/>
    <w:rsid w:val="007B5929"/>
    <w:rsid w:val="007B5AD0"/>
    <w:rsid w:val="007B5CBF"/>
    <w:rsid w:val="007B5EEB"/>
    <w:rsid w:val="007B60B2"/>
    <w:rsid w:val="007B613C"/>
    <w:rsid w:val="007B61D9"/>
    <w:rsid w:val="007B61E0"/>
    <w:rsid w:val="007B64AC"/>
    <w:rsid w:val="007B69EB"/>
    <w:rsid w:val="007B6A73"/>
    <w:rsid w:val="007B7015"/>
    <w:rsid w:val="007B7335"/>
    <w:rsid w:val="007B7449"/>
    <w:rsid w:val="007B7780"/>
    <w:rsid w:val="007B78E7"/>
    <w:rsid w:val="007B7E0C"/>
    <w:rsid w:val="007C0260"/>
    <w:rsid w:val="007C02CC"/>
    <w:rsid w:val="007C08DE"/>
    <w:rsid w:val="007C0943"/>
    <w:rsid w:val="007C0AFD"/>
    <w:rsid w:val="007C0DAF"/>
    <w:rsid w:val="007C10AA"/>
    <w:rsid w:val="007C1250"/>
    <w:rsid w:val="007C16BF"/>
    <w:rsid w:val="007C1BA8"/>
    <w:rsid w:val="007C1FFE"/>
    <w:rsid w:val="007C208A"/>
    <w:rsid w:val="007C25BD"/>
    <w:rsid w:val="007C28AE"/>
    <w:rsid w:val="007C2DE9"/>
    <w:rsid w:val="007C2E42"/>
    <w:rsid w:val="007C2F22"/>
    <w:rsid w:val="007C30BA"/>
    <w:rsid w:val="007C311A"/>
    <w:rsid w:val="007C32D1"/>
    <w:rsid w:val="007C3DC0"/>
    <w:rsid w:val="007C40B5"/>
    <w:rsid w:val="007C4B2A"/>
    <w:rsid w:val="007C4CFF"/>
    <w:rsid w:val="007C4FEC"/>
    <w:rsid w:val="007C53DD"/>
    <w:rsid w:val="007C54C2"/>
    <w:rsid w:val="007C5530"/>
    <w:rsid w:val="007C567D"/>
    <w:rsid w:val="007C5958"/>
    <w:rsid w:val="007C5A72"/>
    <w:rsid w:val="007C5D61"/>
    <w:rsid w:val="007C5FC5"/>
    <w:rsid w:val="007C684D"/>
    <w:rsid w:val="007C6866"/>
    <w:rsid w:val="007C6960"/>
    <w:rsid w:val="007C6A4E"/>
    <w:rsid w:val="007C6B04"/>
    <w:rsid w:val="007C6B5D"/>
    <w:rsid w:val="007C6F2F"/>
    <w:rsid w:val="007C73AC"/>
    <w:rsid w:val="007C76D6"/>
    <w:rsid w:val="007C7716"/>
    <w:rsid w:val="007D0223"/>
    <w:rsid w:val="007D04A8"/>
    <w:rsid w:val="007D08C9"/>
    <w:rsid w:val="007D114C"/>
    <w:rsid w:val="007D14A1"/>
    <w:rsid w:val="007D174B"/>
    <w:rsid w:val="007D230E"/>
    <w:rsid w:val="007D23C3"/>
    <w:rsid w:val="007D24FD"/>
    <w:rsid w:val="007D29FE"/>
    <w:rsid w:val="007D2C60"/>
    <w:rsid w:val="007D2F93"/>
    <w:rsid w:val="007D3693"/>
    <w:rsid w:val="007D36DA"/>
    <w:rsid w:val="007D3E84"/>
    <w:rsid w:val="007D43D1"/>
    <w:rsid w:val="007D4541"/>
    <w:rsid w:val="007D4600"/>
    <w:rsid w:val="007D5716"/>
    <w:rsid w:val="007D5885"/>
    <w:rsid w:val="007D6B9E"/>
    <w:rsid w:val="007D6CB6"/>
    <w:rsid w:val="007D7105"/>
    <w:rsid w:val="007D724E"/>
    <w:rsid w:val="007D743A"/>
    <w:rsid w:val="007D76C4"/>
    <w:rsid w:val="007D7712"/>
    <w:rsid w:val="007D7853"/>
    <w:rsid w:val="007D7BA3"/>
    <w:rsid w:val="007D7C2A"/>
    <w:rsid w:val="007D7F0F"/>
    <w:rsid w:val="007E0298"/>
    <w:rsid w:val="007E036E"/>
    <w:rsid w:val="007E041F"/>
    <w:rsid w:val="007E059E"/>
    <w:rsid w:val="007E0660"/>
    <w:rsid w:val="007E06C3"/>
    <w:rsid w:val="007E0811"/>
    <w:rsid w:val="007E097D"/>
    <w:rsid w:val="007E09C1"/>
    <w:rsid w:val="007E0F3A"/>
    <w:rsid w:val="007E1135"/>
    <w:rsid w:val="007E13BB"/>
    <w:rsid w:val="007E1772"/>
    <w:rsid w:val="007E1B8F"/>
    <w:rsid w:val="007E1C69"/>
    <w:rsid w:val="007E1D3D"/>
    <w:rsid w:val="007E1E97"/>
    <w:rsid w:val="007E1F96"/>
    <w:rsid w:val="007E20B8"/>
    <w:rsid w:val="007E2152"/>
    <w:rsid w:val="007E2169"/>
    <w:rsid w:val="007E25AC"/>
    <w:rsid w:val="007E27D3"/>
    <w:rsid w:val="007E327A"/>
    <w:rsid w:val="007E35B0"/>
    <w:rsid w:val="007E3837"/>
    <w:rsid w:val="007E3E17"/>
    <w:rsid w:val="007E3FBA"/>
    <w:rsid w:val="007E442F"/>
    <w:rsid w:val="007E44F8"/>
    <w:rsid w:val="007E4963"/>
    <w:rsid w:val="007E4C0F"/>
    <w:rsid w:val="007E52E7"/>
    <w:rsid w:val="007E53A6"/>
    <w:rsid w:val="007E5573"/>
    <w:rsid w:val="007E5786"/>
    <w:rsid w:val="007E58AE"/>
    <w:rsid w:val="007E5EAD"/>
    <w:rsid w:val="007E6124"/>
    <w:rsid w:val="007E6165"/>
    <w:rsid w:val="007E62A2"/>
    <w:rsid w:val="007E62CD"/>
    <w:rsid w:val="007E6559"/>
    <w:rsid w:val="007E65C5"/>
    <w:rsid w:val="007E706E"/>
    <w:rsid w:val="007E71AE"/>
    <w:rsid w:val="007E760A"/>
    <w:rsid w:val="007E77E4"/>
    <w:rsid w:val="007E78F1"/>
    <w:rsid w:val="007E7CC4"/>
    <w:rsid w:val="007F03CC"/>
    <w:rsid w:val="007F0672"/>
    <w:rsid w:val="007F0AE5"/>
    <w:rsid w:val="007F0B69"/>
    <w:rsid w:val="007F0C5F"/>
    <w:rsid w:val="007F0DC6"/>
    <w:rsid w:val="007F0DE9"/>
    <w:rsid w:val="007F0E17"/>
    <w:rsid w:val="007F0E72"/>
    <w:rsid w:val="007F0F5C"/>
    <w:rsid w:val="007F0F7F"/>
    <w:rsid w:val="007F1116"/>
    <w:rsid w:val="007F11B7"/>
    <w:rsid w:val="007F1BE4"/>
    <w:rsid w:val="007F1E50"/>
    <w:rsid w:val="007F2380"/>
    <w:rsid w:val="007F2FCA"/>
    <w:rsid w:val="007F30D9"/>
    <w:rsid w:val="007F310C"/>
    <w:rsid w:val="007F32DB"/>
    <w:rsid w:val="007F3627"/>
    <w:rsid w:val="007F36E5"/>
    <w:rsid w:val="007F38E1"/>
    <w:rsid w:val="007F3BA5"/>
    <w:rsid w:val="007F3CFA"/>
    <w:rsid w:val="007F3D7B"/>
    <w:rsid w:val="007F3E36"/>
    <w:rsid w:val="007F42FF"/>
    <w:rsid w:val="007F4769"/>
    <w:rsid w:val="007F47CF"/>
    <w:rsid w:val="007F485F"/>
    <w:rsid w:val="007F4B8C"/>
    <w:rsid w:val="007F5171"/>
    <w:rsid w:val="007F5347"/>
    <w:rsid w:val="007F5CBA"/>
    <w:rsid w:val="007F5EC7"/>
    <w:rsid w:val="007F5F9C"/>
    <w:rsid w:val="007F60F9"/>
    <w:rsid w:val="007F620D"/>
    <w:rsid w:val="007F67B4"/>
    <w:rsid w:val="007F6F9B"/>
    <w:rsid w:val="007F7453"/>
    <w:rsid w:val="007F7A04"/>
    <w:rsid w:val="007F7BEE"/>
    <w:rsid w:val="007F7E81"/>
    <w:rsid w:val="00800360"/>
    <w:rsid w:val="008005C1"/>
    <w:rsid w:val="008006EF"/>
    <w:rsid w:val="00800854"/>
    <w:rsid w:val="00800966"/>
    <w:rsid w:val="00800C1B"/>
    <w:rsid w:val="00800E34"/>
    <w:rsid w:val="00800F5C"/>
    <w:rsid w:val="00801005"/>
    <w:rsid w:val="00801277"/>
    <w:rsid w:val="008013B7"/>
    <w:rsid w:val="00801504"/>
    <w:rsid w:val="008018A7"/>
    <w:rsid w:val="00801A1E"/>
    <w:rsid w:val="00801FCE"/>
    <w:rsid w:val="00802045"/>
    <w:rsid w:val="008024DD"/>
    <w:rsid w:val="0080270E"/>
    <w:rsid w:val="008035EB"/>
    <w:rsid w:val="00803C22"/>
    <w:rsid w:val="008042AC"/>
    <w:rsid w:val="0080471F"/>
    <w:rsid w:val="00804D56"/>
    <w:rsid w:val="00805306"/>
    <w:rsid w:val="008055A3"/>
    <w:rsid w:val="00805701"/>
    <w:rsid w:val="00805BC5"/>
    <w:rsid w:val="00805D64"/>
    <w:rsid w:val="00806555"/>
    <w:rsid w:val="00806B06"/>
    <w:rsid w:val="00807016"/>
    <w:rsid w:val="00807131"/>
    <w:rsid w:val="008071E2"/>
    <w:rsid w:val="008072CE"/>
    <w:rsid w:val="00807447"/>
    <w:rsid w:val="008075E5"/>
    <w:rsid w:val="0080781E"/>
    <w:rsid w:val="00807BA0"/>
    <w:rsid w:val="00807EB6"/>
    <w:rsid w:val="008101EE"/>
    <w:rsid w:val="0081073D"/>
    <w:rsid w:val="00810759"/>
    <w:rsid w:val="00810A71"/>
    <w:rsid w:val="0081125D"/>
    <w:rsid w:val="00811BD0"/>
    <w:rsid w:val="00811C38"/>
    <w:rsid w:val="00811C83"/>
    <w:rsid w:val="00811EE9"/>
    <w:rsid w:val="0081204B"/>
    <w:rsid w:val="0081254C"/>
    <w:rsid w:val="00812569"/>
    <w:rsid w:val="00812A68"/>
    <w:rsid w:val="00813229"/>
    <w:rsid w:val="008134C0"/>
    <w:rsid w:val="00813F71"/>
    <w:rsid w:val="00813F8C"/>
    <w:rsid w:val="00813F9B"/>
    <w:rsid w:val="00813FA3"/>
    <w:rsid w:val="0081409B"/>
    <w:rsid w:val="008140E9"/>
    <w:rsid w:val="008144D7"/>
    <w:rsid w:val="008146EA"/>
    <w:rsid w:val="00814CAA"/>
    <w:rsid w:val="00814D2C"/>
    <w:rsid w:val="0081520C"/>
    <w:rsid w:val="00815E5F"/>
    <w:rsid w:val="00815F27"/>
    <w:rsid w:val="008160CF"/>
    <w:rsid w:val="0081611A"/>
    <w:rsid w:val="0081676F"/>
    <w:rsid w:val="008169C3"/>
    <w:rsid w:val="00816C57"/>
    <w:rsid w:val="008171FE"/>
    <w:rsid w:val="00817BB9"/>
    <w:rsid w:val="00817C19"/>
    <w:rsid w:val="00817D6E"/>
    <w:rsid w:val="00820026"/>
    <w:rsid w:val="008200A2"/>
    <w:rsid w:val="0082059A"/>
    <w:rsid w:val="00820749"/>
    <w:rsid w:val="00820AF8"/>
    <w:rsid w:val="00820C26"/>
    <w:rsid w:val="00820C4F"/>
    <w:rsid w:val="00820C74"/>
    <w:rsid w:val="00820C8A"/>
    <w:rsid w:val="00820CE5"/>
    <w:rsid w:val="00820FD0"/>
    <w:rsid w:val="008210CC"/>
    <w:rsid w:val="008212DE"/>
    <w:rsid w:val="00821437"/>
    <w:rsid w:val="008214C8"/>
    <w:rsid w:val="00821760"/>
    <w:rsid w:val="0082177D"/>
    <w:rsid w:val="008217F4"/>
    <w:rsid w:val="00821885"/>
    <w:rsid w:val="008219A0"/>
    <w:rsid w:val="008220DC"/>
    <w:rsid w:val="00822523"/>
    <w:rsid w:val="00822B84"/>
    <w:rsid w:val="00822CEF"/>
    <w:rsid w:val="00822E71"/>
    <w:rsid w:val="0082325D"/>
    <w:rsid w:val="0082340E"/>
    <w:rsid w:val="008235C4"/>
    <w:rsid w:val="00823C06"/>
    <w:rsid w:val="00823C1B"/>
    <w:rsid w:val="00823DC0"/>
    <w:rsid w:val="00823F98"/>
    <w:rsid w:val="00824027"/>
    <w:rsid w:val="00824147"/>
    <w:rsid w:val="00824159"/>
    <w:rsid w:val="008241FF"/>
    <w:rsid w:val="00824229"/>
    <w:rsid w:val="00824C86"/>
    <w:rsid w:val="008250E2"/>
    <w:rsid w:val="0082514E"/>
    <w:rsid w:val="00825181"/>
    <w:rsid w:val="00825435"/>
    <w:rsid w:val="0082545E"/>
    <w:rsid w:val="0082570C"/>
    <w:rsid w:val="0082582E"/>
    <w:rsid w:val="00825C2E"/>
    <w:rsid w:val="00825CFC"/>
    <w:rsid w:val="00825DB9"/>
    <w:rsid w:val="0082644E"/>
    <w:rsid w:val="008269E9"/>
    <w:rsid w:val="008270F6"/>
    <w:rsid w:val="00827616"/>
    <w:rsid w:val="008277BF"/>
    <w:rsid w:val="008278BE"/>
    <w:rsid w:val="00827C06"/>
    <w:rsid w:val="008307E3"/>
    <w:rsid w:val="00830C59"/>
    <w:rsid w:val="00830CE8"/>
    <w:rsid w:val="00830DB6"/>
    <w:rsid w:val="00830E58"/>
    <w:rsid w:val="00831016"/>
    <w:rsid w:val="008312CD"/>
    <w:rsid w:val="0083151A"/>
    <w:rsid w:val="00831591"/>
    <w:rsid w:val="00832003"/>
    <w:rsid w:val="00832156"/>
    <w:rsid w:val="00832945"/>
    <w:rsid w:val="00832FA6"/>
    <w:rsid w:val="00832FF0"/>
    <w:rsid w:val="00833038"/>
    <w:rsid w:val="008332E8"/>
    <w:rsid w:val="0083334B"/>
    <w:rsid w:val="00833579"/>
    <w:rsid w:val="008336E3"/>
    <w:rsid w:val="00833E2B"/>
    <w:rsid w:val="008340B9"/>
    <w:rsid w:val="008342C0"/>
    <w:rsid w:val="008342E7"/>
    <w:rsid w:val="008343D9"/>
    <w:rsid w:val="00834514"/>
    <w:rsid w:val="008348B9"/>
    <w:rsid w:val="00834E0B"/>
    <w:rsid w:val="008352BD"/>
    <w:rsid w:val="0083556F"/>
    <w:rsid w:val="00835992"/>
    <w:rsid w:val="00835A94"/>
    <w:rsid w:val="00835C00"/>
    <w:rsid w:val="00835DB3"/>
    <w:rsid w:val="00836789"/>
    <w:rsid w:val="0083681A"/>
    <w:rsid w:val="00836848"/>
    <w:rsid w:val="00836B1C"/>
    <w:rsid w:val="0083707B"/>
    <w:rsid w:val="00837081"/>
    <w:rsid w:val="0083720C"/>
    <w:rsid w:val="00837714"/>
    <w:rsid w:val="00837ABF"/>
    <w:rsid w:val="00837CE7"/>
    <w:rsid w:val="00837EA6"/>
    <w:rsid w:val="00837FEF"/>
    <w:rsid w:val="0084041F"/>
    <w:rsid w:val="00840B82"/>
    <w:rsid w:val="00840BAD"/>
    <w:rsid w:val="00840C15"/>
    <w:rsid w:val="00841087"/>
    <w:rsid w:val="00841218"/>
    <w:rsid w:val="008412DD"/>
    <w:rsid w:val="0084142C"/>
    <w:rsid w:val="0084196B"/>
    <w:rsid w:val="00841F96"/>
    <w:rsid w:val="00842091"/>
    <w:rsid w:val="0084325E"/>
    <w:rsid w:val="008433F8"/>
    <w:rsid w:val="0084346F"/>
    <w:rsid w:val="00843470"/>
    <w:rsid w:val="00843D46"/>
    <w:rsid w:val="00843D69"/>
    <w:rsid w:val="0084402F"/>
    <w:rsid w:val="008441AB"/>
    <w:rsid w:val="00844333"/>
    <w:rsid w:val="00844374"/>
    <w:rsid w:val="00844835"/>
    <w:rsid w:val="00844FF4"/>
    <w:rsid w:val="00845124"/>
    <w:rsid w:val="00845187"/>
    <w:rsid w:val="00845307"/>
    <w:rsid w:val="00845514"/>
    <w:rsid w:val="00845567"/>
    <w:rsid w:val="008455D7"/>
    <w:rsid w:val="008455DD"/>
    <w:rsid w:val="00845698"/>
    <w:rsid w:val="00845792"/>
    <w:rsid w:val="00845860"/>
    <w:rsid w:val="0084587D"/>
    <w:rsid w:val="00845AD4"/>
    <w:rsid w:val="00845E0D"/>
    <w:rsid w:val="008460FA"/>
    <w:rsid w:val="0084667C"/>
    <w:rsid w:val="008467F0"/>
    <w:rsid w:val="008468E2"/>
    <w:rsid w:val="0084728D"/>
    <w:rsid w:val="008474CA"/>
    <w:rsid w:val="00847E08"/>
    <w:rsid w:val="00850087"/>
    <w:rsid w:val="008500C6"/>
    <w:rsid w:val="00850322"/>
    <w:rsid w:val="00850386"/>
    <w:rsid w:val="0085103C"/>
    <w:rsid w:val="008511DF"/>
    <w:rsid w:val="00851288"/>
    <w:rsid w:val="00851334"/>
    <w:rsid w:val="00851449"/>
    <w:rsid w:val="00851564"/>
    <w:rsid w:val="0085193E"/>
    <w:rsid w:val="00851ACB"/>
    <w:rsid w:val="00851F91"/>
    <w:rsid w:val="00851FDA"/>
    <w:rsid w:val="008520A8"/>
    <w:rsid w:val="008525C3"/>
    <w:rsid w:val="008528E9"/>
    <w:rsid w:val="00852B47"/>
    <w:rsid w:val="00852BE7"/>
    <w:rsid w:val="00852FAA"/>
    <w:rsid w:val="00853394"/>
    <w:rsid w:val="008535D5"/>
    <w:rsid w:val="00853A80"/>
    <w:rsid w:val="00853CD4"/>
    <w:rsid w:val="0085420C"/>
    <w:rsid w:val="00854950"/>
    <w:rsid w:val="00854DCC"/>
    <w:rsid w:val="00855038"/>
    <w:rsid w:val="008551EF"/>
    <w:rsid w:val="00855291"/>
    <w:rsid w:val="0085571F"/>
    <w:rsid w:val="008558AE"/>
    <w:rsid w:val="008558DD"/>
    <w:rsid w:val="00855C20"/>
    <w:rsid w:val="00855D53"/>
    <w:rsid w:val="00855ED1"/>
    <w:rsid w:val="0085609E"/>
    <w:rsid w:val="00856108"/>
    <w:rsid w:val="00856291"/>
    <w:rsid w:val="00856299"/>
    <w:rsid w:val="0085661B"/>
    <w:rsid w:val="008566F0"/>
    <w:rsid w:val="0085677C"/>
    <w:rsid w:val="0085695E"/>
    <w:rsid w:val="00856BB3"/>
    <w:rsid w:val="00856CE8"/>
    <w:rsid w:val="008573AA"/>
    <w:rsid w:val="008579EB"/>
    <w:rsid w:val="00857C33"/>
    <w:rsid w:val="00857DBB"/>
    <w:rsid w:val="00857F34"/>
    <w:rsid w:val="00857F3D"/>
    <w:rsid w:val="00860105"/>
    <w:rsid w:val="0086039C"/>
    <w:rsid w:val="00860B3C"/>
    <w:rsid w:val="00861381"/>
    <w:rsid w:val="00861467"/>
    <w:rsid w:val="00861930"/>
    <w:rsid w:val="00861B49"/>
    <w:rsid w:val="00861F8C"/>
    <w:rsid w:val="0086204F"/>
    <w:rsid w:val="00862244"/>
    <w:rsid w:val="008623C0"/>
    <w:rsid w:val="008628E4"/>
    <w:rsid w:val="00862D05"/>
    <w:rsid w:val="0086306E"/>
    <w:rsid w:val="00863204"/>
    <w:rsid w:val="00863811"/>
    <w:rsid w:val="008639F5"/>
    <w:rsid w:val="00863BC8"/>
    <w:rsid w:val="00863CCB"/>
    <w:rsid w:val="00863D27"/>
    <w:rsid w:val="008640D7"/>
    <w:rsid w:val="008643AD"/>
    <w:rsid w:val="008647E7"/>
    <w:rsid w:val="00864A38"/>
    <w:rsid w:val="00864CF3"/>
    <w:rsid w:val="00865334"/>
    <w:rsid w:val="00865342"/>
    <w:rsid w:val="0086576C"/>
    <w:rsid w:val="00865B79"/>
    <w:rsid w:val="00866028"/>
    <w:rsid w:val="008662A6"/>
    <w:rsid w:val="008663CC"/>
    <w:rsid w:val="0086684A"/>
    <w:rsid w:val="00866C14"/>
    <w:rsid w:val="00866C4A"/>
    <w:rsid w:val="0086704C"/>
    <w:rsid w:val="00867180"/>
    <w:rsid w:val="008673FE"/>
    <w:rsid w:val="00867A76"/>
    <w:rsid w:val="00867A8F"/>
    <w:rsid w:val="0087008E"/>
    <w:rsid w:val="0087030B"/>
    <w:rsid w:val="0087057D"/>
    <w:rsid w:val="00870609"/>
    <w:rsid w:val="008713A5"/>
    <w:rsid w:val="008718BC"/>
    <w:rsid w:val="00871931"/>
    <w:rsid w:val="00871AF6"/>
    <w:rsid w:val="00871C6D"/>
    <w:rsid w:val="00871F64"/>
    <w:rsid w:val="008725F7"/>
    <w:rsid w:val="00872780"/>
    <w:rsid w:val="008728CC"/>
    <w:rsid w:val="008729BF"/>
    <w:rsid w:val="00872A40"/>
    <w:rsid w:val="00872A44"/>
    <w:rsid w:val="00872C85"/>
    <w:rsid w:val="00872C8B"/>
    <w:rsid w:val="00872E68"/>
    <w:rsid w:val="00872E96"/>
    <w:rsid w:val="008730BF"/>
    <w:rsid w:val="0087367B"/>
    <w:rsid w:val="00873741"/>
    <w:rsid w:val="00874B27"/>
    <w:rsid w:val="00874BFF"/>
    <w:rsid w:val="00874D5B"/>
    <w:rsid w:val="00874F06"/>
    <w:rsid w:val="00875395"/>
    <w:rsid w:val="00875A05"/>
    <w:rsid w:val="008765C1"/>
    <w:rsid w:val="008766F3"/>
    <w:rsid w:val="0087692B"/>
    <w:rsid w:val="0087711C"/>
    <w:rsid w:val="008772F1"/>
    <w:rsid w:val="00877390"/>
    <w:rsid w:val="008774D3"/>
    <w:rsid w:val="00877559"/>
    <w:rsid w:val="0087775B"/>
    <w:rsid w:val="00877859"/>
    <w:rsid w:val="00877919"/>
    <w:rsid w:val="00877AE2"/>
    <w:rsid w:val="00877AEC"/>
    <w:rsid w:val="00877C84"/>
    <w:rsid w:val="00880190"/>
    <w:rsid w:val="0088065C"/>
    <w:rsid w:val="00880664"/>
    <w:rsid w:val="00880703"/>
    <w:rsid w:val="0088079C"/>
    <w:rsid w:val="00880ED4"/>
    <w:rsid w:val="00880F6E"/>
    <w:rsid w:val="00881146"/>
    <w:rsid w:val="00881345"/>
    <w:rsid w:val="00881361"/>
    <w:rsid w:val="0088148B"/>
    <w:rsid w:val="008814A0"/>
    <w:rsid w:val="00881583"/>
    <w:rsid w:val="008816E0"/>
    <w:rsid w:val="0088172D"/>
    <w:rsid w:val="0088199F"/>
    <w:rsid w:val="00881D36"/>
    <w:rsid w:val="00882607"/>
    <w:rsid w:val="008829E6"/>
    <w:rsid w:val="00882C9D"/>
    <w:rsid w:val="00882D3A"/>
    <w:rsid w:val="00882E4F"/>
    <w:rsid w:val="00882ED4"/>
    <w:rsid w:val="00882FA8"/>
    <w:rsid w:val="00882FFA"/>
    <w:rsid w:val="008833B9"/>
    <w:rsid w:val="0088355B"/>
    <w:rsid w:val="00883719"/>
    <w:rsid w:val="00883BA4"/>
    <w:rsid w:val="00883CF7"/>
    <w:rsid w:val="00883D2E"/>
    <w:rsid w:val="008844A5"/>
    <w:rsid w:val="0088475A"/>
    <w:rsid w:val="00885005"/>
    <w:rsid w:val="00885A9C"/>
    <w:rsid w:val="00885F08"/>
    <w:rsid w:val="0088601B"/>
    <w:rsid w:val="00886378"/>
    <w:rsid w:val="0088654B"/>
    <w:rsid w:val="00886AD0"/>
    <w:rsid w:val="00886B33"/>
    <w:rsid w:val="0088709C"/>
    <w:rsid w:val="008875BB"/>
    <w:rsid w:val="0088786E"/>
    <w:rsid w:val="00887FC9"/>
    <w:rsid w:val="008909E8"/>
    <w:rsid w:val="00890BF9"/>
    <w:rsid w:val="00890CB9"/>
    <w:rsid w:val="00890DA6"/>
    <w:rsid w:val="00891165"/>
    <w:rsid w:val="00891888"/>
    <w:rsid w:val="00891E73"/>
    <w:rsid w:val="00891F93"/>
    <w:rsid w:val="00892010"/>
    <w:rsid w:val="008922D8"/>
    <w:rsid w:val="00892735"/>
    <w:rsid w:val="008928A6"/>
    <w:rsid w:val="008929E3"/>
    <w:rsid w:val="00892E38"/>
    <w:rsid w:val="00892EC8"/>
    <w:rsid w:val="008933D4"/>
    <w:rsid w:val="00893723"/>
    <w:rsid w:val="0089410F"/>
    <w:rsid w:val="00894253"/>
    <w:rsid w:val="00894352"/>
    <w:rsid w:val="00894472"/>
    <w:rsid w:val="00894F8A"/>
    <w:rsid w:val="0089515B"/>
    <w:rsid w:val="00895216"/>
    <w:rsid w:val="0089554A"/>
    <w:rsid w:val="00895933"/>
    <w:rsid w:val="00895D2E"/>
    <w:rsid w:val="00895FCF"/>
    <w:rsid w:val="0089616E"/>
    <w:rsid w:val="00896240"/>
    <w:rsid w:val="0089666D"/>
    <w:rsid w:val="00897659"/>
    <w:rsid w:val="00897697"/>
    <w:rsid w:val="008976BD"/>
    <w:rsid w:val="00897A01"/>
    <w:rsid w:val="00897AC2"/>
    <w:rsid w:val="00897EF4"/>
    <w:rsid w:val="008A0073"/>
    <w:rsid w:val="008A046D"/>
    <w:rsid w:val="008A0481"/>
    <w:rsid w:val="008A05F4"/>
    <w:rsid w:val="008A0636"/>
    <w:rsid w:val="008A07FA"/>
    <w:rsid w:val="008A0AA5"/>
    <w:rsid w:val="008A0AD7"/>
    <w:rsid w:val="008A1500"/>
    <w:rsid w:val="008A159C"/>
    <w:rsid w:val="008A15D5"/>
    <w:rsid w:val="008A17CB"/>
    <w:rsid w:val="008A1EBB"/>
    <w:rsid w:val="008A2501"/>
    <w:rsid w:val="008A2544"/>
    <w:rsid w:val="008A25EA"/>
    <w:rsid w:val="008A2952"/>
    <w:rsid w:val="008A2B2C"/>
    <w:rsid w:val="008A2BA4"/>
    <w:rsid w:val="008A2D28"/>
    <w:rsid w:val="008A2E70"/>
    <w:rsid w:val="008A2EA3"/>
    <w:rsid w:val="008A33BE"/>
    <w:rsid w:val="008A3502"/>
    <w:rsid w:val="008A3670"/>
    <w:rsid w:val="008A38CC"/>
    <w:rsid w:val="008A38F2"/>
    <w:rsid w:val="008A3F25"/>
    <w:rsid w:val="008A3F9C"/>
    <w:rsid w:val="008A4076"/>
    <w:rsid w:val="008A4167"/>
    <w:rsid w:val="008A42F2"/>
    <w:rsid w:val="008A43B4"/>
    <w:rsid w:val="008A45E3"/>
    <w:rsid w:val="008A4D6E"/>
    <w:rsid w:val="008A4F48"/>
    <w:rsid w:val="008A5043"/>
    <w:rsid w:val="008A5893"/>
    <w:rsid w:val="008A5B23"/>
    <w:rsid w:val="008A5B29"/>
    <w:rsid w:val="008A5E42"/>
    <w:rsid w:val="008A5EB8"/>
    <w:rsid w:val="008A6261"/>
    <w:rsid w:val="008A64E1"/>
    <w:rsid w:val="008A6A4D"/>
    <w:rsid w:val="008A6BFC"/>
    <w:rsid w:val="008A7214"/>
    <w:rsid w:val="008A73FD"/>
    <w:rsid w:val="008B0399"/>
    <w:rsid w:val="008B04A8"/>
    <w:rsid w:val="008B056B"/>
    <w:rsid w:val="008B0BB0"/>
    <w:rsid w:val="008B0C4C"/>
    <w:rsid w:val="008B0E2F"/>
    <w:rsid w:val="008B1098"/>
    <w:rsid w:val="008B23B4"/>
    <w:rsid w:val="008B27D9"/>
    <w:rsid w:val="008B2830"/>
    <w:rsid w:val="008B2850"/>
    <w:rsid w:val="008B2B20"/>
    <w:rsid w:val="008B2C72"/>
    <w:rsid w:val="008B2C8A"/>
    <w:rsid w:val="008B3A3B"/>
    <w:rsid w:val="008B3C59"/>
    <w:rsid w:val="008B3C8F"/>
    <w:rsid w:val="008B3ED7"/>
    <w:rsid w:val="008B4181"/>
    <w:rsid w:val="008B435C"/>
    <w:rsid w:val="008B456F"/>
    <w:rsid w:val="008B4896"/>
    <w:rsid w:val="008B4D3A"/>
    <w:rsid w:val="008B4DC9"/>
    <w:rsid w:val="008B4E6A"/>
    <w:rsid w:val="008B5266"/>
    <w:rsid w:val="008B5727"/>
    <w:rsid w:val="008B5843"/>
    <w:rsid w:val="008B5B5D"/>
    <w:rsid w:val="008B5B7E"/>
    <w:rsid w:val="008B5C9C"/>
    <w:rsid w:val="008B6344"/>
    <w:rsid w:val="008B658E"/>
    <w:rsid w:val="008B65A0"/>
    <w:rsid w:val="008B6779"/>
    <w:rsid w:val="008B67D6"/>
    <w:rsid w:val="008B6F2B"/>
    <w:rsid w:val="008B7088"/>
    <w:rsid w:val="008B72A8"/>
    <w:rsid w:val="008B769F"/>
    <w:rsid w:val="008B77C0"/>
    <w:rsid w:val="008B7828"/>
    <w:rsid w:val="008B7A4F"/>
    <w:rsid w:val="008C0682"/>
    <w:rsid w:val="008C079A"/>
    <w:rsid w:val="008C0818"/>
    <w:rsid w:val="008C09DC"/>
    <w:rsid w:val="008C09FB"/>
    <w:rsid w:val="008C13A3"/>
    <w:rsid w:val="008C15C8"/>
    <w:rsid w:val="008C17BF"/>
    <w:rsid w:val="008C19EC"/>
    <w:rsid w:val="008C1B7C"/>
    <w:rsid w:val="008C1D0F"/>
    <w:rsid w:val="008C1E05"/>
    <w:rsid w:val="008C1EBA"/>
    <w:rsid w:val="008C1EE8"/>
    <w:rsid w:val="008C21B8"/>
    <w:rsid w:val="008C227B"/>
    <w:rsid w:val="008C2BA0"/>
    <w:rsid w:val="008C2C99"/>
    <w:rsid w:val="008C2D3D"/>
    <w:rsid w:val="008C30E8"/>
    <w:rsid w:val="008C3659"/>
    <w:rsid w:val="008C3915"/>
    <w:rsid w:val="008C3B73"/>
    <w:rsid w:val="008C4744"/>
    <w:rsid w:val="008C5095"/>
    <w:rsid w:val="008C5567"/>
    <w:rsid w:val="008C5760"/>
    <w:rsid w:val="008C57A2"/>
    <w:rsid w:val="008C585A"/>
    <w:rsid w:val="008C64AA"/>
    <w:rsid w:val="008C64E9"/>
    <w:rsid w:val="008C6667"/>
    <w:rsid w:val="008C6C98"/>
    <w:rsid w:val="008C6DBF"/>
    <w:rsid w:val="008C6E7B"/>
    <w:rsid w:val="008C6EC5"/>
    <w:rsid w:val="008C7113"/>
    <w:rsid w:val="008C732A"/>
    <w:rsid w:val="008C777D"/>
    <w:rsid w:val="008C7922"/>
    <w:rsid w:val="008D004C"/>
    <w:rsid w:val="008D0248"/>
    <w:rsid w:val="008D032A"/>
    <w:rsid w:val="008D065E"/>
    <w:rsid w:val="008D089C"/>
    <w:rsid w:val="008D0A84"/>
    <w:rsid w:val="008D0F15"/>
    <w:rsid w:val="008D1017"/>
    <w:rsid w:val="008D12D8"/>
    <w:rsid w:val="008D1722"/>
    <w:rsid w:val="008D179F"/>
    <w:rsid w:val="008D1B5E"/>
    <w:rsid w:val="008D22D1"/>
    <w:rsid w:val="008D257B"/>
    <w:rsid w:val="008D26B8"/>
    <w:rsid w:val="008D2B01"/>
    <w:rsid w:val="008D2BC0"/>
    <w:rsid w:val="008D2E9A"/>
    <w:rsid w:val="008D35E2"/>
    <w:rsid w:val="008D3752"/>
    <w:rsid w:val="008D386F"/>
    <w:rsid w:val="008D3C72"/>
    <w:rsid w:val="008D3DF6"/>
    <w:rsid w:val="008D3E06"/>
    <w:rsid w:val="008D418A"/>
    <w:rsid w:val="008D4418"/>
    <w:rsid w:val="008D463D"/>
    <w:rsid w:val="008D4892"/>
    <w:rsid w:val="008D4A08"/>
    <w:rsid w:val="008D4ACF"/>
    <w:rsid w:val="008D4DBA"/>
    <w:rsid w:val="008D51FA"/>
    <w:rsid w:val="008D5406"/>
    <w:rsid w:val="008D5458"/>
    <w:rsid w:val="008D5B4D"/>
    <w:rsid w:val="008D5DA0"/>
    <w:rsid w:val="008D5DC1"/>
    <w:rsid w:val="008D5F72"/>
    <w:rsid w:val="008D5F84"/>
    <w:rsid w:val="008D6540"/>
    <w:rsid w:val="008D6AD0"/>
    <w:rsid w:val="008D6DB6"/>
    <w:rsid w:val="008D714D"/>
    <w:rsid w:val="008D73A9"/>
    <w:rsid w:val="008D7877"/>
    <w:rsid w:val="008E00A4"/>
    <w:rsid w:val="008E03B0"/>
    <w:rsid w:val="008E063D"/>
    <w:rsid w:val="008E0D7D"/>
    <w:rsid w:val="008E0DC1"/>
    <w:rsid w:val="008E0FD3"/>
    <w:rsid w:val="008E12B4"/>
    <w:rsid w:val="008E1412"/>
    <w:rsid w:val="008E14C3"/>
    <w:rsid w:val="008E1668"/>
    <w:rsid w:val="008E178C"/>
    <w:rsid w:val="008E190D"/>
    <w:rsid w:val="008E198F"/>
    <w:rsid w:val="008E1CF4"/>
    <w:rsid w:val="008E1EBC"/>
    <w:rsid w:val="008E24CF"/>
    <w:rsid w:val="008E2659"/>
    <w:rsid w:val="008E2C53"/>
    <w:rsid w:val="008E2E2E"/>
    <w:rsid w:val="008E30A1"/>
    <w:rsid w:val="008E311A"/>
    <w:rsid w:val="008E32FD"/>
    <w:rsid w:val="008E348A"/>
    <w:rsid w:val="008E34E2"/>
    <w:rsid w:val="008E3D8B"/>
    <w:rsid w:val="008E4328"/>
    <w:rsid w:val="008E432D"/>
    <w:rsid w:val="008E4996"/>
    <w:rsid w:val="008E4A3C"/>
    <w:rsid w:val="008E4B4C"/>
    <w:rsid w:val="008E4BC0"/>
    <w:rsid w:val="008E4C92"/>
    <w:rsid w:val="008E4E05"/>
    <w:rsid w:val="008E4F81"/>
    <w:rsid w:val="008E5549"/>
    <w:rsid w:val="008E58C7"/>
    <w:rsid w:val="008E5A58"/>
    <w:rsid w:val="008E5AAB"/>
    <w:rsid w:val="008E5B7F"/>
    <w:rsid w:val="008E5EEB"/>
    <w:rsid w:val="008E601F"/>
    <w:rsid w:val="008E6150"/>
    <w:rsid w:val="008E6223"/>
    <w:rsid w:val="008E64B8"/>
    <w:rsid w:val="008E65C5"/>
    <w:rsid w:val="008E6655"/>
    <w:rsid w:val="008E66DF"/>
    <w:rsid w:val="008E67D6"/>
    <w:rsid w:val="008E6879"/>
    <w:rsid w:val="008E6CE8"/>
    <w:rsid w:val="008E6D27"/>
    <w:rsid w:val="008E71BD"/>
    <w:rsid w:val="008E731F"/>
    <w:rsid w:val="008E775B"/>
    <w:rsid w:val="008E7921"/>
    <w:rsid w:val="008E7B5D"/>
    <w:rsid w:val="008E7C0B"/>
    <w:rsid w:val="008E7D10"/>
    <w:rsid w:val="008E7F90"/>
    <w:rsid w:val="008F0309"/>
    <w:rsid w:val="008F0369"/>
    <w:rsid w:val="008F0895"/>
    <w:rsid w:val="008F0CCA"/>
    <w:rsid w:val="008F0F68"/>
    <w:rsid w:val="008F1115"/>
    <w:rsid w:val="008F130A"/>
    <w:rsid w:val="008F152A"/>
    <w:rsid w:val="008F20E3"/>
    <w:rsid w:val="008F229C"/>
    <w:rsid w:val="008F22A6"/>
    <w:rsid w:val="008F25BE"/>
    <w:rsid w:val="008F2676"/>
    <w:rsid w:val="008F29F9"/>
    <w:rsid w:val="008F2B62"/>
    <w:rsid w:val="008F2EB2"/>
    <w:rsid w:val="008F3F3F"/>
    <w:rsid w:val="008F423B"/>
    <w:rsid w:val="008F4318"/>
    <w:rsid w:val="008F5103"/>
    <w:rsid w:val="008F542D"/>
    <w:rsid w:val="008F551E"/>
    <w:rsid w:val="008F55D8"/>
    <w:rsid w:val="008F561A"/>
    <w:rsid w:val="008F593B"/>
    <w:rsid w:val="008F59B1"/>
    <w:rsid w:val="008F5B5D"/>
    <w:rsid w:val="008F5B70"/>
    <w:rsid w:val="008F5BBF"/>
    <w:rsid w:val="008F5D4B"/>
    <w:rsid w:val="008F5F4C"/>
    <w:rsid w:val="008F61A5"/>
    <w:rsid w:val="008F6530"/>
    <w:rsid w:val="008F6643"/>
    <w:rsid w:val="008F6B93"/>
    <w:rsid w:val="008F7812"/>
    <w:rsid w:val="008F7CA8"/>
    <w:rsid w:val="008F7D0A"/>
    <w:rsid w:val="008F7D70"/>
    <w:rsid w:val="00900186"/>
    <w:rsid w:val="009002DC"/>
    <w:rsid w:val="00900421"/>
    <w:rsid w:val="00900794"/>
    <w:rsid w:val="00900A4E"/>
    <w:rsid w:val="00900B37"/>
    <w:rsid w:val="0090114B"/>
    <w:rsid w:val="00901393"/>
    <w:rsid w:val="0090154D"/>
    <w:rsid w:val="00901754"/>
    <w:rsid w:val="00901787"/>
    <w:rsid w:val="00902295"/>
    <w:rsid w:val="0090230E"/>
    <w:rsid w:val="00902A51"/>
    <w:rsid w:val="00902A9D"/>
    <w:rsid w:val="00902E04"/>
    <w:rsid w:val="0090322F"/>
    <w:rsid w:val="00903C81"/>
    <w:rsid w:val="00903CD5"/>
    <w:rsid w:val="00903E72"/>
    <w:rsid w:val="00903FA3"/>
    <w:rsid w:val="0090469E"/>
    <w:rsid w:val="00906BCB"/>
    <w:rsid w:val="00906BD9"/>
    <w:rsid w:val="009073F9"/>
    <w:rsid w:val="00907436"/>
    <w:rsid w:val="00907958"/>
    <w:rsid w:val="00907EFE"/>
    <w:rsid w:val="00907FA8"/>
    <w:rsid w:val="00907FCB"/>
    <w:rsid w:val="009100DA"/>
    <w:rsid w:val="009101C3"/>
    <w:rsid w:val="00910511"/>
    <w:rsid w:val="009105AF"/>
    <w:rsid w:val="00910686"/>
    <w:rsid w:val="009109C7"/>
    <w:rsid w:val="009109CD"/>
    <w:rsid w:val="009109EA"/>
    <w:rsid w:val="009109F3"/>
    <w:rsid w:val="00910ED1"/>
    <w:rsid w:val="00910FE7"/>
    <w:rsid w:val="009111B1"/>
    <w:rsid w:val="009112BD"/>
    <w:rsid w:val="00911419"/>
    <w:rsid w:val="009117CC"/>
    <w:rsid w:val="00911C85"/>
    <w:rsid w:val="00911F8E"/>
    <w:rsid w:val="00912859"/>
    <w:rsid w:val="00912B91"/>
    <w:rsid w:val="00912FF5"/>
    <w:rsid w:val="009132BE"/>
    <w:rsid w:val="009137CF"/>
    <w:rsid w:val="0091380C"/>
    <w:rsid w:val="00913C6E"/>
    <w:rsid w:val="00913EDC"/>
    <w:rsid w:val="00913F8B"/>
    <w:rsid w:val="00914168"/>
    <w:rsid w:val="0091418F"/>
    <w:rsid w:val="00914EB1"/>
    <w:rsid w:val="00914F7F"/>
    <w:rsid w:val="009152EF"/>
    <w:rsid w:val="0091540F"/>
    <w:rsid w:val="009154D9"/>
    <w:rsid w:val="009163E9"/>
    <w:rsid w:val="0091649C"/>
    <w:rsid w:val="009172B2"/>
    <w:rsid w:val="00917575"/>
    <w:rsid w:val="009177BF"/>
    <w:rsid w:val="009179F5"/>
    <w:rsid w:val="0092050B"/>
    <w:rsid w:val="009206F2"/>
    <w:rsid w:val="009208B5"/>
    <w:rsid w:val="00920A71"/>
    <w:rsid w:val="00920D68"/>
    <w:rsid w:val="00920E9E"/>
    <w:rsid w:val="00920F30"/>
    <w:rsid w:val="00921426"/>
    <w:rsid w:val="00921610"/>
    <w:rsid w:val="009219CC"/>
    <w:rsid w:val="00921A58"/>
    <w:rsid w:val="00921F1B"/>
    <w:rsid w:val="00922527"/>
    <w:rsid w:val="00922900"/>
    <w:rsid w:val="00923E94"/>
    <w:rsid w:val="00923FAF"/>
    <w:rsid w:val="0092488C"/>
    <w:rsid w:val="00924991"/>
    <w:rsid w:val="00924B0C"/>
    <w:rsid w:val="00924B6E"/>
    <w:rsid w:val="00924F18"/>
    <w:rsid w:val="00925342"/>
    <w:rsid w:val="009254D9"/>
    <w:rsid w:val="00925607"/>
    <w:rsid w:val="00925784"/>
    <w:rsid w:val="00925CE1"/>
    <w:rsid w:val="009260F7"/>
    <w:rsid w:val="009261D9"/>
    <w:rsid w:val="00926236"/>
    <w:rsid w:val="00926459"/>
    <w:rsid w:val="009265D2"/>
    <w:rsid w:val="009266B5"/>
    <w:rsid w:val="009267E3"/>
    <w:rsid w:val="00926933"/>
    <w:rsid w:val="00926CD3"/>
    <w:rsid w:val="00926D09"/>
    <w:rsid w:val="00927534"/>
    <w:rsid w:val="009278AE"/>
    <w:rsid w:val="00927933"/>
    <w:rsid w:val="00927A22"/>
    <w:rsid w:val="00927C02"/>
    <w:rsid w:val="00927C4F"/>
    <w:rsid w:val="00927E74"/>
    <w:rsid w:val="0093007D"/>
    <w:rsid w:val="0093114E"/>
    <w:rsid w:val="00931366"/>
    <w:rsid w:val="00931620"/>
    <w:rsid w:val="00931771"/>
    <w:rsid w:val="00931F05"/>
    <w:rsid w:val="00931F15"/>
    <w:rsid w:val="00932333"/>
    <w:rsid w:val="009324E3"/>
    <w:rsid w:val="00932F52"/>
    <w:rsid w:val="00932FAE"/>
    <w:rsid w:val="009332B1"/>
    <w:rsid w:val="00933328"/>
    <w:rsid w:val="00933647"/>
    <w:rsid w:val="009339B6"/>
    <w:rsid w:val="00933A3B"/>
    <w:rsid w:val="00933A7C"/>
    <w:rsid w:val="00933D80"/>
    <w:rsid w:val="00933E39"/>
    <w:rsid w:val="00934B3E"/>
    <w:rsid w:val="00934B96"/>
    <w:rsid w:val="0093528A"/>
    <w:rsid w:val="0093530F"/>
    <w:rsid w:val="00935435"/>
    <w:rsid w:val="00935632"/>
    <w:rsid w:val="009357DA"/>
    <w:rsid w:val="0093596A"/>
    <w:rsid w:val="00935B72"/>
    <w:rsid w:val="00936171"/>
    <w:rsid w:val="009364C5"/>
    <w:rsid w:val="009365DC"/>
    <w:rsid w:val="00936A64"/>
    <w:rsid w:val="00936E25"/>
    <w:rsid w:val="00936FDB"/>
    <w:rsid w:val="00937151"/>
    <w:rsid w:val="009371D0"/>
    <w:rsid w:val="00937402"/>
    <w:rsid w:val="00937EDB"/>
    <w:rsid w:val="00940276"/>
    <w:rsid w:val="009403FF"/>
    <w:rsid w:val="00940F68"/>
    <w:rsid w:val="009410E9"/>
    <w:rsid w:val="009413E5"/>
    <w:rsid w:val="00941495"/>
    <w:rsid w:val="00941AA5"/>
    <w:rsid w:val="00941BB2"/>
    <w:rsid w:val="00941CF0"/>
    <w:rsid w:val="00941E46"/>
    <w:rsid w:val="009422AD"/>
    <w:rsid w:val="00942472"/>
    <w:rsid w:val="00942676"/>
    <w:rsid w:val="00942C6E"/>
    <w:rsid w:val="00942DD3"/>
    <w:rsid w:val="0094308F"/>
    <w:rsid w:val="009434A4"/>
    <w:rsid w:val="00943566"/>
    <w:rsid w:val="00944615"/>
    <w:rsid w:val="009446B5"/>
    <w:rsid w:val="009447AA"/>
    <w:rsid w:val="00944D0F"/>
    <w:rsid w:val="00944E96"/>
    <w:rsid w:val="00945143"/>
    <w:rsid w:val="009451FE"/>
    <w:rsid w:val="00945400"/>
    <w:rsid w:val="009458F1"/>
    <w:rsid w:val="009461F3"/>
    <w:rsid w:val="009475E2"/>
    <w:rsid w:val="0094791D"/>
    <w:rsid w:val="009479EF"/>
    <w:rsid w:val="00947BDB"/>
    <w:rsid w:val="00947FFA"/>
    <w:rsid w:val="00950138"/>
    <w:rsid w:val="00950878"/>
    <w:rsid w:val="0095119D"/>
    <w:rsid w:val="009512C2"/>
    <w:rsid w:val="009513CF"/>
    <w:rsid w:val="00951940"/>
    <w:rsid w:val="009523DE"/>
    <w:rsid w:val="00952575"/>
    <w:rsid w:val="00952BB5"/>
    <w:rsid w:val="00952C8F"/>
    <w:rsid w:val="00952F81"/>
    <w:rsid w:val="009531DB"/>
    <w:rsid w:val="00953C6D"/>
    <w:rsid w:val="00953D7A"/>
    <w:rsid w:val="00954508"/>
    <w:rsid w:val="009545B1"/>
    <w:rsid w:val="009547EE"/>
    <w:rsid w:val="00954828"/>
    <w:rsid w:val="00954B2E"/>
    <w:rsid w:val="00954DC0"/>
    <w:rsid w:val="00954E7F"/>
    <w:rsid w:val="00954E98"/>
    <w:rsid w:val="0095514C"/>
    <w:rsid w:val="009551B8"/>
    <w:rsid w:val="009551F8"/>
    <w:rsid w:val="009558F5"/>
    <w:rsid w:val="0095598E"/>
    <w:rsid w:val="00955B9B"/>
    <w:rsid w:val="00955D58"/>
    <w:rsid w:val="00955EB4"/>
    <w:rsid w:val="0095630A"/>
    <w:rsid w:val="009563C4"/>
    <w:rsid w:val="009564DF"/>
    <w:rsid w:val="009568CC"/>
    <w:rsid w:val="00956902"/>
    <w:rsid w:val="00956D91"/>
    <w:rsid w:val="00956EB3"/>
    <w:rsid w:val="00956F04"/>
    <w:rsid w:val="009576F5"/>
    <w:rsid w:val="0095778C"/>
    <w:rsid w:val="00957C53"/>
    <w:rsid w:val="00957C5C"/>
    <w:rsid w:val="00957C93"/>
    <w:rsid w:val="00957FA2"/>
    <w:rsid w:val="0096019C"/>
    <w:rsid w:val="00960242"/>
    <w:rsid w:val="009603B9"/>
    <w:rsid w:val="009603F6"/>
    <w:rsid w:val="009607D8"/>
    <w:rsid w:val="00960BC0"/>
    <w:rsid w:val="00960C29"/>
    <w:rsid w:val="00960D8F"/>
    <w:rsid w:val="00960E9D"/>
    <w:rsid w:val="009612F3"/>
    <w:rsid w:val="009617A2"/>
    <w:rsid w:val="0096189E"/>
    <w:rsid w:val="009618D2"/>
    <w:rsid w:val="009619EB"/>
    <w:rsid w:val="00961F15"/>
    <w:rsid w:val="009620ED"/>
    <w:rsid w:val="00962496"/>
    <w:rsid w:val="009627C2"/>
    <w:rsid w:val="00962E7F"/>
    <w:rsid w:val="00963309"/>
    <w:rsid w:val="0096364A"/>
    <w:rsid w:val="009636AF"/>
    <w:rsid w:val="0096379C"/>
    <w:rsid w:val="009638A5"/>
    <w:rsid w:val="00963915"/>
    <w:rsid w:val="00963EB2"/>
    <w:rsid w:val="0096406A"/>
    <w:rsid w:val="009645BE"/>
    <w:rsid w:val="00964608"/>
    <w:rsid w:val="009646DE"/>
    <w:rsid w:val="009647D0"/>
    <w:rsid w:val="0096491A"/>
    <w:rsid w:val="00964BFC"/>
    <w:rsid w:val="00964C99"/>
    <w:rsid w:val="0096515D"/>
    <w:rsid w:val="009652EE"/>
    <w:rsid w:val="009657ED"/>
    <w:rsid w:val="00965928"/>
    <w:rsid w:val="00965A6D"/>
    <w:rsid w:val="00965B07"/>
    <w:rsid w:val="00965C64"/>
    <w:rsid w:val="00965DD7"/>
    <w:rsid w:val="009663B5"/>
    <w:rsid w:val="0096666B"/>
    <w:rsid w:val="009667AC"/>
    <w:rsid w:val="00966ACF"/>
    <w:rsid w:val="00966DBB"/>
    <w:rsid w:val="00966FE5"/>
    <w:rsid w:val="0096769B"/>
    <w:rsid w:val="0096776A"/>
    <w:rsid w:val="00967AC0"/>
    <w:rsid w:val="00967BC9"/>
    <w:rsid w:val="00967C92"/>
    <w:rsid w:val="00967EB0"/>
    <w:rsid w:val="009709F9"/>
    <w:rsid w:val="00970A9D"/>
    <w:rsid w:val="00970C0C"/>
    <w:rsid w:val="00970CF9"/>
    <w:rsid w:val="00971814"/>
    <w:rsid w:val="00971D19"/>
    <w:rsid w:val="00971D99"/>
    <w:rsid w:val="00971E3D"/>
    <w:rsid w:val="00971E50"/>
    <w:rsid w:val="00972166"/>
    <w:rsid w:val="009723D2"/>
    <w:rsid w:val="0097243B"/>
    <w:rsid w:val="009727C1"/>
    <w:rsid w:val="009728F5"/>
    <w:rsid w:val="00972A90"/>
    <w:rsid w:val="00972AC7"/>
    <w:rsid w:val="00972C50"/>
    <w:rsid w:val="00972D8C"/>
    <w:rsid w:val="00972FC5"/>
    <w:rsid w:val="00972FD7"/>
    <w:rsid w:val="00973317"/>
    <w:rsid w:val="00973692"/>
    <w:rsid w:val="00973913"/>
    <w:rsid w:val="00973AC3"/>
    <w:rsid w:val="00973E3F"/>
    <w:rsid w:val="00973FCF"/>
    <w:rsid w:val="00974081"/>
    <w:rsid w:val="00974AF7"/>
    <w:rsid w:val="00974DFA"/>
    <w:rsid w:val="00975128"/>
    <w:rsid w:val="00975404"/>
    <w:rsid w:val="00975414"/>
    <w:rsid w:val="0097596F"/>
    <w:rsid w:val="00975FAE"/>
    <w:rsid w:val="00976077"/>
    <w:rsid w:val="0097645A"/>
    <w:rsid w:val="009769A0"/>
    <w:rsid w:val="00976BC3"/>
    <w:rsid w:val="00976C16"/>
    <w:rsid w:val="00976EC7"/>
    <w:rsid w:val="00976FDD"/>
    <w:rsid w:val="0097701F"/>
    <w:rsid w:val="009776CE"/>
    <w:rsid w:val="009779BC"/>
    <w:rsid w:val="00977A09"/>
    <w:rsid w:val="00977A6D"/>
    <w:rsid w:val="00977FDC"/>
    <w:rsid w:val="0098024A"/>
    <w:rsid w:val="009805F8"/>
    <w:rsid w:val="009809A2"/>
    <w:rsid w:val="00980A77"/>
    <w:rsid w:val="00980DDB"/>
    <w:rsid w:val="00980E6D"/>
    <w:rsid w:val="00981649"/>
    <w:rsid w:val="00981D38"/>
    <w:rsid w:val="00981EFB"/>
    <w:rsid w:val="00981F29"/>
    <w:rsid w:val="00981FBD"/>
    <w:rsid w:val="009821BC"/>
    <w:rsid w:val="00982247"/>
    <w:rsid w:val="0098226F"/>
    <w:rsid w:val="00982416"/>
    <w:rsid w:val="00982E44"/>
    <w:rsid w:val="009837A5"/>
    <w:rsid w:val="00983922"/>
    <w:rsid w:val="00983A21"/>
    <w:rsid w:val="00983AC2"/>
    <w:rsid w:val="00984084"/>
    <w:rsid w:val="0098453F"/>
    <w:rsid w:val="009847E0"/>
    <w:rsid w:val="0098484E"/>
    <w:rsid w:val="00984A27"/>
    <w:rsid w:val="00984C90"/>
    <w:rsid w:val="009855F6"/>
    <w:rsid w:val="00985B61"/>
    <w:rsid w:val="00985E04"/>
    <w:rsid w:val="00986276"/>
    <w:rsid w:val="009867DB"/>
    <w:rsid w:val="00986981"/>
    <w:rsid w:val="009869AE"/>
    <w:rsid w:val="009870B7"/>
    <w:rsid w:val="00987218"/>
    <w:rsid w:val="0098757B"/>
    <w:rsid w:val="00987678"/>
    <w:rsid w:val="009879A5"/>
    <w:rsid w:val="009879EA"/>
    <w:rsid w:val="009879FC"/>
    <w:rsid w:val="00987C15"/>
    <w:rsid w:val="00990197"/>
    <w:rsid w:val="0099020F"/>
    <w:rsid w:val="009904EB"/>
    <w:rsid w:val="00990572"/>
    <w:rsid w:val="00990964"/>
    <w:rsid w:val="00991156"/>
    <w:rsid w:val="00991471"/>
    <w:rsid w:val="009914DD"/>
    <w:rsid w:val="009914DE"/>
    <w:rsid w:val="00991780"/>
    <w:rsid w:val="0099185B"/>
    <w:rsid w:val="009918D8"/>
    <w:rsid w:val="00991AD0"/>
    <w:rsid w:val="00991CCD"/>
    <w:rsid w:val="009921FC"/>
    <w:rsid w:val="009923DC"/>
    <w:rsid w:val="0099263F"/>
    <w:rsid w:val="0099274F"/>
    <w:rsid w:val="00992868"/>
    <w:rsid w:val="00992912"/>
    <w:rsid w:val="0099291C"/>
    <w:rsid w:val="00992E6F"/>
    <w:rsid w:val="00992E8B"/>
    <w:rsid w:val="0099309E"/>
    <w:rsid w:val="0099314F"/>
    <w:rsid w:val="00993448"/>
    <w:rsid w:val="00993773"/>
    <w:rsid w:val="009937BE"/>
    <w:rsid w:val="009938AD"/>
    <w:rsid w:val="00993948"/>
    <w:rsid w:val="0099497E"/>
    <w:rsid w:val="00995187"/>
    <w:rsid w:val="009952CD"/>
    <w:rsid w:val="0099575E"/>
    <w:rsid w:val="0099591B"/>
    <w:rsid w:val="00995CC4"/>
    <w:rsid w:val="00995D6C"/>
    <w:rsid w:val="00995DA8"/>
    <w:rsid w:val="00996760"/>
    <w:rsid w:val="009973BC"/>
    <w:rsid w:val="00997599"/>
    <w:rsid w:val="0099783A"/>
    <w:rsid w:val="0099793E"/>
    <w:rsid w:val="009A01F4"/>
    <w:rsid w:val="009A02EC"/>
    <w:rsid w:val="009A03D0"/>
    <w:rsid w:val="009A044A"/>
    <w:rsid w:val="009A0731"/>
    <w:rsid w:val="009A0CF5"/>
    <w:rsid w:val="009A1174"/>
    <w:rsid w:val="009A14DB"/>
    <w:rsid w:val="009A1552"/>
    <w:rsid w:val="009A18AA"/>
    <w:rsid w:val="009A1A1B"/>
    <w:rsid w:val="009A1AEB"/>
    <w:rsid w:val="009A1B45"/>
    <w:rsid w:val="009A1C55"/>
    <w:rsid w:val="009A1D0F"/>
    <w:rsid w:val="009A1DF5"/>
    <w:rsid w:val="009A1FAB"/>
    <w:rsid w:val="009A20FC"/>
    <w:rsid w:val="009A222B"/>
    <w:rsid w:val="009A28A1"/>
    <w:rsid w:val="009A28CD"/>
    <w:rsid w:val="009A28D1"/>
    <w:rsid w:val="009A28D6"/>
    <w:rsid w:val="009A307D"/>
    <w:rsid w:val="009A309B"/>
    <w:rsid w:val="009A30E8"/>
    <w:rsid w:val="009A321F"/>
    <w:rsid w:val="009A32CA"/>
    <w:rsid w:val="009A3478"/>
    <w:rsid w:val="009A34E8"/>
    <w:rsid w:val="009A3629"/>
    <w:rsid w:val="009A375A"/>
    <w:rsid w:val="009A37CF"/>
    <w:rsid w:val="009A38C5"/>
    <w:rsid w:val="009A3DE2"/>
    <w:rsid w:val="009A3E0F"/>
    <w:rsid w:val="009A3F5E"/>
    <w:rsid w:val="009A44F2"/>
    <w:rsid w:val="009A4694"/>
    <w:rsid w:val="009A4E34"/>
    <w:rsid w:val="009A4EF2"/>
    <w:rsid w:val="009A4F75"/>
    <w:rsid w:val="009A502C"/>
    <w:rsid w:val="009A5182"/>
    <w:rsid w:val="009A55E1"/>
    <w:rsid w:val="009A56CF"/>
    <w:rsid w:val="009A58FD"/>
    <w:rsid w:val="009A60D0"/>
    <w:rsid w:val="009A619D"/>
    <w:rsid w:val="009A659D"/>
    <w:rsid w:val="009A66E5"/>
    <w:rsid w:val="009A6B5A"/>
    <w:rsid w:val="009A7480"/>
    <w:rsid w:val="009A7553"/>
    <w:rsid w:val="009A7878"/>
    <w:rsid w:val="009A7D67"/>
    <w:rsid w:val="009B044E"/>
    <w:rsid w:val="009B05A5"/>
    <w:rsid w:val="009B08F0"/>
    <w:rsid w:val="009B1598"/>
    <w:rsid w:val="009B163B"/>
    <w:rsid w:val="009B1FA9"/>
    <w:rsid w:val="009B24FD"/>
    <w:rsid w:val="009B2569"/>
    <w:rsid w:val="009B273F"/>
    <w:rsid w:val="009B28EF"/>
    <w:rsid w:val="009B2B84"/>
    <w:rsid w:val="009B322E"/>
    <w:rsid w:val="009B3353"/>
    <w:rsid w:val="009B35FD"/>
    <w:rsid w:val="009B3630"/>
    <w:rsid w:val="009B3682"/>
    <w:rsid w:val="009B39A5"/>
    <w:rsid w:val="009B3B75"/>
    <w:rsid w:val="009B3C14"/>
    <w:rsid w:val="009B4378"/>
    <w:rsid w:val="009B554F"/>
    <w:rsid w:val="009B56A2"/>
    <w:rsid w:val="009B5929"/>
    <w:rsid w:val="009B5FC4"/>
    <w:rsid w:val="009B638F"/>
    <w:rsid w:val="009B6481"/>
    <w:rsid w:val="009B6A17"/>
    <w:rsid w:val="009B6BFA"/>
    <w:rsid w:val="009B7807"/>
    <w:rsid w:val="009C01F0"/>
    <w:rsid w:val="009C0BBC"/>
    <w:rsid w:val="009C0BEE"/>
    <w:rsid w:val="009C0C0A"/>
    <w:rsid w:val="009C0CF5"/>
    <w:rsid w:val="009C1319"/>
    <w:rsid w:val="009C1592"/>
    <w:rsid w:val="009C17B9"/>
    <w:rsid w:val="009C18F3"/>
    <w:rsid w:val="009C194B"/>
    <w:rsid w:val="009C1BD8"/>
    <w:rsid w:val="009C1F25"/>
    <w:rsid w:val="009C20FE"/>
    <w:rsid w:val="009C23F8"/>
    <w:rsid w:val="009C24EF"/>
    <w:rsid w:val="009C28EC"/>
    <w:rsid w:val="009C2986"/>
    <w:rsid w:val="009C2D0C"/>
    <w:rsid w:val="009C30C5"/>
    <w:rsid w:val="009C35AB"/>
    <w:rsid w:val="009C3631"/>
    <w:rsid w:val="009C364C"/>
    <w:rsid w:val="009C3709"/>
    <w:rsid w:val="009C37DD"/>
    <w:rsid w:val="009C3AA7"/>
    <w:rsid w:val="009C3B4A"/>
    <w:rsid w:val="009C3C3D"/>
    <w:rsid w:val="009C3D06"/>
    <w:rsid w:val="009C3DFC"/>
    <w:rsid w:val="009C4029"/>
    <w:rsid w:val="009C4404"/>
    <w:rsid w:val="009C47F6"/>
    <w:rsid w:val="009C4C0E"/>
    <w:rsid w:val="009C5025"/>
    <w:rsid w:val="009C50C0"/>
    <w:rsid w:val="009C50D4"/>
    <w:rsid w:val="009C5AB2"/>
    <w:rsid w:val="009C5B46"/>
    <w:rsid w:val="009C600A"/>
    <w:rsid w:val="009C6B19"/>
    <w:rsid w:val="009C6B66"/>
    <w:rsid w:val="009C6BCF"/>
    <w:rsid w:val="009C6BEB"/>
    <w:rsid w:val="009C7324"/>
    <w:rsid w:val="009C7C0D"/>
    <w:rsid w:val="009C7EB4"/>
    <w:rsid w:val="009C7FCD"/>
    <w:rsid w:val="009D02A0"/>
    <w:rsid w:val="009D0512"/>
    <w:rsid w:val="009D05EA"/>
    <w:rsid w:val="009D0627"/>
    <w:rsid w:val="009D0672"/>
    <w:rsid w:val="009D0B3A"/>
    <w:rsid w:val="009D0C96"/>
    <w:rsid w:val="009D0D08"/>
    <w:rsid w:val="009D0D15"/>
    <w:rsid w:val="009D0F34"/>
    <w:rsid w:val="009D0F59"/>
    <w:rsid w:val="009D22B4"/>
    <w:rsid w:val="009D28BE"/>
    <w:rsid w:val="009D28F9"/>
    <w:rsid w:val="009D2A83"/>
    <w:rsid w:val="009D2CE0"/>
    <w:rsid w:val="009D2E2F"/>
    <w:rsid w:val="009D3108"/>
    <w:rsid w:val="009D35EA"/>
    <w:rsid w:val="009D3AA7"/>
    <w:rsid w:val="009D3AEB"/>
    <w:rsid w:val="009D3F7F"/>
    <w:rsid w:val="009D4057"/>
    <w:rsid w:val="009D4719"/>
    <w:rsid w:val="009D4B19"/>
    <w:rsid w:val="009D4E5D"/>
    <w:rsid w:val="009D4EE1"/>
    <w:rsid w:val="009D5843"/>
    <w:rsid w:val="009D5A21"/>
    <w:rsid w:val="009D61F9"/>
    <w:rsid w:val="009D6260"/>
    <w:rsid w:val="009D6319"/>
    <w:rsid w:val="009D6DFF"/>
    <w:rsid w:val="009D72F7"/>
    <w:rsid w:val="009D7304"/>
    <w:rsid w:val="009D740D"/>
    <w:rsid w:val="009D7713"/>
    <w:rsid w:val="009D7A0C"/>
    <w:rsid w:val="009D7D4A"/>
    <w:rsid w:val="009E0BF0"/>
    <w:rsid w:val="009E0CDC"/>
    <w:rsid w:val="009E0E68"/>
    <w:rsid w:val="009E121F"/>
    <w:rsid w:val="009E1495"/>
    <w:rsid w:val="009E164D"/>
    <w:rsid w:val="009E1825"/>
    <w:rsid w:val="009E1B5E"/>
    <w:rsid w:val="009E1BC1"/>
    <w:rsid w:val="009E1ECD"/>
    <w:rsid w:val="009E227C"/>
    <w:rsid w:val="009E23C1"/>
    <w:rsid w:val="009E26DE"/>
    <w:rsid w:val="009E2973"/>
    <w:rsid w:val="009E2A15"/>
    <w:rsid w:val="009E3273"/>
    <w:rsid w:val="009E329C"/>
    <w:rsid w:val="009E3D5E"/>
    <w:rsid w:val="009E3E1C"/>
    <w:rsid w:val="009E3F94"/>
    <w:rsid w:val="009E4025"/>
    <w:rsid w:val="009E424A"/>
    <w:rsid w:val="009E438A"/>
    <w:rsid w:val="009E45F4"/>
    <w:rsid w:val="009E465A"/>
    <w:rsid w:val="009E4F04"/>
    <w:rsid w:val="009E5101"/>
    <w:rsid w:val="009E53F1"/>
    <w:rsid w:val="009E56E9"/>
    <w:rsid w:val="009E5ECE"/>
    <w:rsid w:val="009E5FF5"/>
    <w:rsid w:val="009E6090"/>
    <w:rsid w:val="009E6AC1"/>
    <w:rsid w:val="009E6B0D"/>
    <w:rsid w:val="009E6B52"/>
    <w:rsid w:val="009E6B62"/>
    <w:rsid w:val="009E6DB8"/>
    <w:rsid w:val="009E6E7C"/>
    <w:rsid w:val="009E6FCC"/>
    <w:rsid w:val="009E72E0"/>
    <w:rsid w:val="009E73F9"/>
    <w:rsid w:val="009E7749"/>
    <w:rsid w:val="009E7AED"/>
    <w:rsid w:val="009F0027"/>
    <w:rsid w:val="009F070F"/>
    <w:rsid w:val="009F07EE"/>
    <w:rsid w:val="009F0C71"/>
    <w:rsid w:val="009F0E41"/>
    <w:rsid w:val="009F10C9"/>
    <w:rsid w:val="009F1273"/>
    <w:rsid w:val="009F205A"/>
    <w:rsid w:val="009F2666"/>
    <w:rsid w:val="009F28BD"/>
    <w:rsid w:val="009F2A8D"/>
    <w:rsid w:val="009F2E1B"/>
    <w:rsid w:val="009F2FA0"/>
    <w:rsid w:val="009F310F"/>
    <w:rsid w:val="009F323B"/>
    <w:rsid w:val="009F3448"/>
    <w:rsid w:val="009F35CE"/>
    <w:rsid w:val="009F3A7D"/>
    <w:rsid w:val="009F3E8C"/>
    <w:rsid w:val="009F3EA2"/>
    <w:rsid w:val="009F4260"/>
    <w:rsid w:val="009F4447"/>
    <w:rsid w:val="009F4603"/>
    <w:rsid w:val="009F4700"/>
    <w:rsid w:val="009F4F07"/>
    <w:rsid w:val="009F4FC1"/>
    <w:rsid w:val="009F5028"/>
    <w:rsid w:val="009F5187"/>
    <w:rsid w:val="009F560C"/>
    <w:rsid w:val="009F5B59"/>
    <w:rsid w:val="009F5C70"/>
    <w:rsid w:val="009F603F"/>
    <w:rsid w:val="009F61CB"/>
    <w:rsid w:val="009F623E"/>
    <w:rsid w:val="009F625C"/>
    <w:rsid w:val="009F6396"/>
    <w:rsid w:val="009F63C3"/>
    <w:rsid w:val="009F657E"/>
    <w:rsid w:val="009F6F44"/>
    <w:rsid w:val="009F700D"/>
    <w:rsid w:val="009F70A1"/>
    <w:rsid w:val="009F741D"/>
    <w:rsid w:val="009F7857"/>
    <w:rsid w:val="009F7AA7"/>
    <w:rsid w:val="009F7B82"/>
    <w:rsid w:val="00A0024C"/>
    <w:rsid w:val="00A00305"/>
    <w:rsid w:val="00A004FA"/>
    <w:rsid w:val="00A00D67"/>
    <w:rsid w:val="00A00E67"/>
    <w:rsid w:val="00A00F2E"/>
    <w:rsid w:val="00A00F32"/>
    <w:rsid w:val="00A00FE6"/>
    <w:rsid w:val="00A01448"/>
    <w:rsid w:val="00A014B3"/>
    <w:rsid w:val="00A017C6"/>
    <w:rsid w:val="00A01B27"/>
    <w:rsid w:val="00A01BCF"/>
    <w:rsid w:val="00A0278C"/>
    <w:rsid w:val="00A02C1B"/>
    <w:rsid w:val="00A02D67"/>
    <w:rsid w:val="00A0366B"/>
    <w:rsid w:val="00A03789"/>
    <w:rsid w:val="00A03810"/>
    <w:rsid w:val="00A039B4"/>
    <w:rsid w:val="00A03D24"/>
    <w:rsid w:val="00A03E5C"/>
    <w:rsid w:val="00A04006"/>
    <w:rsid w:val="00A04751"/>
    <w:rsid w:val="00A04E62"/>
    <w:rsid w:val="00A04FB5"/>
    <w:rsid w:val="00A05804"/>
    <w:rsid w:val="00A05AD5"/>
    <w:rsid w:val="00A05E0F"/>
    <w:rsid w:val="00A05F43"/>
    <w:rsid w:val="00A06320"/>
    <w:rsid w:val="00A063B1"/>
    <w:rsid w:val="00A068C5"/>
    <w:rsid w:val="00A06B49"/>
    <w:rsid w:val="00A06F39"/>
    <w:rsid w:val="00A07260"/>
    <w:rsid w:val="00A0759A"/>
    <w:rsid w:val="00A07C49"/>
    <w:rsid w:val="00A07C5F"/>
    <w:rsid w:val="00A10205"/>
    <w:rsid w:val="00A1020F"/>
    <w:rsid w:val="00A103C0"/>
    <w:rsid w:val="00A1040D"/>
    <w:rsid w:val="00A10784"/>
    <w:rsid w:val="00A10C8F"/>
    <w:rsid w:val="00A10E73"/>
    <w:rsid w:val="00A10F2F"/>
    <w:rsid w:val="00A1112E"/>
    <w:rsid w:val="00A1120E"/>
    <w:rsid w:val="00A113BB"/>
    <w:rsid w:val="00A1165F"/>
    <w:rsid w:val="00A11C9E"/>
    <w:rsid w:val="00A1215F"/>
    <w:rsid w:val="00A12464"/>
    <w:rsid w:val="00A1254A"/>
    <w:rsid w:val="00A1254E"/>
    <w:rsid w:val="00A12683"/>
    <w:rsid w:val="00A126E8"/>
    <w:rsid w:val="00A12797"/>
    <w:rsid w:val="00A12B4D"/>
    <w:rsid w:val="00A131C8"/>
    <w:rsid w:val="00A131D5"/>
    <w:rsid w:val="00A132EB"/>
    <w:rsid w:val="00A136D3"/>
    <w:rsid w:val="00A13758"/>
    <w:rsid w:val="00A13870"/>
    <w:rsid w:val="00A1397E"/>
    <w:rsid w:val="00A143E6"/>
    <w:rsid w:val="00A14871"/>
    <w:rsid w:val="00A148BC"/>
    <w:rsid w:val="00A14C8A"/>
    <w:rsid w:val="00A151B0"/>
    <w:rsid w:val="00A151D2"/>
    <w:rsid w:val="00A1586A"/>
    <w:rsid w:val="00A15945"/>
    <w:rsid w:val="00A15B44"/>
    <w:rsid w:val="00A15DB7"/>
    <w:rsid w:val="00A160EE"/>
    <w:rsid w:val="00A163A6"/>
    <w:rsid w:val="00A16442"/>
    <w:rsid w:val="00A1669C"/>
    <w:rsid w:val="00A16C7C"/>
    <w:rsid w:val="00A16EB8"/>
    <w:rsid w:val="00A16EF8"/>
    <w:rsid w:val="00A1742E"/>
    <w:rsid w:val="00A17793"/>
    <w:rsid w:val="00A200B1"/>
    <w:rsid w:val="00A20402"/>
    <w:rsid w:val="00A20474"/>
    <w:rsid w:val="00A2121F"/>
    <w:rsid w:val="00A21291"/>
    <w:rsid w:val="00A2162A"/>
    <w:rsid w:val="00A218B2"/>
    <w:rsid w:val="00A219A7"/>
    <w:rsid w:val="00A21D08"/>
    <w:rsid w:val="00A22113"/>
    <w:rsid w:val="00A22399"/>
    <w:rsid w:val="00A22407"/>
    <w:rsid w:val="00A2255E"/>
    <w:rsid w:val="00A2264C"/>
    <w:rsid w:val="00A226E8"/>
    <w:rsid w:val="00A22A75"/>
    <w:rsid w:val="00A22C86"/>
    <w:rsid w:val="00A239BA"/>
    <w:rsid w:val="00A23C8D"/>
    <w:rsid w:val="00A23CAC"/>
    <w:rsid w:val="00A240C5"/>
    <w:rsid w:val="00A247FE"/>
    <w:rsid w:val="00A24947"/>
    <w:rsid w:val="00A24AA8"/>
    <w:rsid w:val="00A24B1B"/>
    <w:rsid w:val="00A24E40"/>
    <w:rsid w:val="00A25001"/>
    <w:rsid w:val="00A255F7"/>
    <w:rsid w:val="00A256F6"/>
    <w:rsid w:val="00A25786"/>
    <w:rsid w:val="00A257A5"/>
    <w:rsid w:val="00A259CE"/>
    <w:rsid w:val="00A25AC2"/>
    <w:rsid w:val="00A25DAF"/>
    <w:rsid w:val="00A25E73"/>
    <w:rsid w:val="00A2646C"/>
    <w:rsid w:val="00A2649E"/>
    <w:rsid w:val="00A2655B"/>
    <w:rsid w:val="00A265C2"/>
    <w:rsid w:val="00A266BE"/>
    <w:rsid w:val="00A26946"/>
    <w:rsid w:val="00A26A83"/>
    <w:rsid w:val="00A26B6D"/>
    <w:rsid w:val="00A27084"/>
    <w:rsid w:val="00A272B0"/>
    <w:rsid w:val="00A2751C"/>
    <w:rsid w:val="00A276DD"/>
    <w:rsid w:val="00A278DA"/>
    <w:rsid w:val="00A27EC4"/>
    <w:rsid w:val="00A3002E"/>
    <w:rsid w:val="00A300D2"/>
    <w:rsid w:val="00A303C8"/>
    <w:rsid w:val="00A303CA"/>
    <w:rsid w:val="00A3047C"/>
    <w:rsid w:val="00A30A46"/>
    <w:rsid w:val="00A31249"/>
    <w:rsid w:val="00A312D0"/>
    <w:rsid w:val="00A31301"/>
    <w:rsid w:val="00A31842"/>
    <w:rsid w:val="00A31992"/>
    <w:rsid w:val="00A31A63"/>
    <w:rsid w:val="00A31C76"/>
    <w:rsid w:val="00A31ED7"/>
    <w:rsid w:val="00A321CE"/>
    <w:rsid w:val="00A32E5D"/>
    <w:rsid w:val="00A32EE5"/>
    <w:rsid w:val="00A33215"/>
    <w:rsid w:val="00A33AC9"/>
    <w:rsid w:val="00A33AD5"/>
    <w:rsid w:val="00A33B1A"/>
    <w:rsid w:val="00A34478"/>
    <w:rsid w:val="00A34769"/>
    <w:rsid w:val="00A34BA2"/>
    <w:rsid w:val="00A34D8A"/>
    <w:rsid w:val="00A34E12"/>
    <w:rsid w:val="00A34E14"/>
    <w:rsid w:val="00A3510A"/>
    <w:rsid w:val="00A353D0"/>
    <w:rsid w:val="00A35568"/>
    <w:rsid w:val="00A35791"/>
    <w:rsid w:val="00A358F2"/>
    <w:rsid w:val="00A35E3E"/>
    <w:rsid w:val="00A36171"/>
    <w:rsid w:val="00A368D9"/>
    <w:rsid w:val="00A36933"/>
    <w:rsid w:val="00A369E1"/>
    <w:rsid w:val="00A36B3C"/>
    <w:rsid w:val="00A36C02"/>
    <w:rsid w:val="00A36D7A"/>
    <w:rsid w:val="00A37068"/>
    <w:rsid w:val="00A372B0"/>
    <w:rsid w:val="00A37310"/>
    <w:rsid w:val="00A376B5"/>
    <w:rsid w:val="00A376C9"/>
    <w:rsid w:val="00A377CF"/>
    <w:rsid w:val="00A37817"/>
    <w:rsid w:val="00A37B8E"/>
    <w:rsid w:val="00A37DEE"/>
    <w:rsid w:val="00A37EA4"/>
    <w:rsid w:val="00A37F72"/>
    <w:rsid w:val="00A4001C"/>
    <w:rsid w:val="00A400C5"/>
    <w:rsid w:val="00A40377"/>
    <w:rsid w:val="00A4059E"/>
    <w:rsid w:val="00A4064F"/>
    <w:rsid w:val="00A40CFF"/>
    <w:rsid w:val="00A40F71"/>
    <w:rsid w:val="00A414A0"/>
    <w:rsid w:val="00A415F8"/>
    <w:rsid w:val="00A416F2"/>
    <w:rsid w:val="00A41C94"/>
    <w:rsid w:val="00A426FC"/>
    <w:rsid w:val="00A42919"/>
    <w:rsid w:val="00A42DC1"/>
    <w:rsid w:val="00A42E60"/>
    <w:rsid w:val="00A4317F"/>
    <w:rsid w:val="00A4320C"/>
    <w:rsid w:val="00A439EB"/>
    <w:rsid w:val="00A43BBF"/>
    <w:rsid w:val="00A43CA3"/>
    <w:rsid w:val="00A43D80"/>
    <w:rsid w:val="00A44731"/>
    <w:rsid w:val="00A44E69"/>
    <w:rsid w:val="00A451FE"/>
    <w:rsid w:val="00A45223"/>
    <w:rsid w:val="00A45418"/>
    <w:rsid w:val="00A4574A"/>
    <w:rsid w:val="00A46422"/>
    <w:rsid w:val="00A46558"/>
    <w:rsid w:val="00A465BC"/>
    <w:rsid w:val="00A46836"/>
    <w:rsid w:val="00A46858"/>
    <w:rsid w:val="00A46889"/>
    <w:rsid w:val="00A46AE2"/>
    <w:rsid w:val="00A46F08"/>
    <w:rsid w:val="00A46F45"/>
    <w:rsid w:val="00A46F50"/>
    <w:rsid w:val="00A47232"/>
    <w:rsid w:val="00A473B0"/>
    <w:rsid w:val="00A476F7"/>
    <w:rsid w:val="00A4789E"/>
    <w:rsid w:val="00A47936"/>
    <w:rsid w:val="00A479E1"/>
    <w:rsid w:val="00A47C91"/>
    <w:rsid w:val="00A47D20"/>
    <w:rsid w:val="00A502F0"/>
    <w:rsid w:val="00A50342"/>
    <w:rsid w:val="00A506AC"/>
    <w:rsid w:val="00A50759"/>
    <w:rsid w:val="00A50BA3"/>
    <w:rsid w:val="00A50CBE"/>
    <w:rsid w:val="00A50F79"/>
    <w:rsid w:val="00A51236"/>
    <w:rsid w:val="00A5185A"/>
    <w:rsid w:val="00A51B69"/>
    <w:rsid w:val="00A524B8"/>
    <w:rsid w:val="00A5263C"/>
    <w:rsid w:val="00A52682"/>
    <w:rsid w:val="00A527A4"/>
    <w:rsid w:val="00A52C5E"/>
    <w:rsid w:val="00A52EB5"/>
    <w:rsid w:val="00A534AD"/>
    <w:rsid w:val="00A53F34"/>
    <w:rsid w:val="00A54234"/>
    <w:rsid w:val="00A546FC"/>
    <w:rsid w:val="00A54AD0"/>
    <w:rsid w:val="00A54AD8"/>
    <w:rsid w:val="00A54BD9"/>
    <w:rsid w:val="00A54BF5"/>
    <w:rsid w:val="00A54FD0"/>
    <w:rsid w:val="00A55223"/>
    <w:rsid w:val="00A5528D"/>
    <w:rsid w:val="00A553E0"/>
    <w:rsid w:val="00A5570C"/>
    <w:rsid w:val="00A56475"/>
    <w:rsid w:val="00A564AB"/>
    <w:rsid w:val="00A56701"/>
    <w:rsid w:val="00A56869"/>
    <w:rsid w:val="00A56A36"/>
    <w:rsid w:val="00A56CA0"/>
    <w:rsid w:val="00A56CEB"/>
    <w:rsid w:val="00A56E0D"/>
    <w:rsid w:val="00A56FD9"/>
    <w:rsid w:val="00A56FF9"/>
    <w:rsid w:val="00A570C7"/>
    <w:rsid w:val="00A5726A"/>
    <w:rsid w:val="00A60172"/>
    <w:rsid w:val="00A601B5"/>
    <w:rsid w:val="00A60F4F"/>
    <w:rsid w:val="00A60FCE"/>
    <w:rsid w:val="00A60FFC"/>
    <w:rsid w:val="00A6113F"/>
    <w:rsid w:val="00A61202"/>
    <w:rsid w:val="00A613AE"/>
    <w:rsid w:val="00A6142F"/>
    <w:rsid w:val="00A616E4"/>
    <w:rsid w:val="00A618F4"/>
    <w:rsid w:val="00A61C77"/>
    <w:rsid w:val="00A61D01"/>
    <w:rsid w:val="00A61E9F"/>
    <w:rsid w:val="00A62519"/>
    <w:rsid w:val="00A6259F"/>
    <w:rsid w:val="00A62AC9"/>
    <w:rsid w:val="00A62EB1"/>
    <w:rsid w:val="00A6434F"/>
    <w:rsid w:val="00A648D6"/>
    <w:rsid w:val="00A649D1"/>
    <w:rsid w:val="00A64C1C"/>
    <w:rsid w:val="00A64CA4"/>
    <w:rsid w:val="00A64FDA"/>
    <w:rsid w:val="00A65699"/>
    <w:rsid w:val="00A657B2"/>
    <w:rsid w:val="00A659A7"/>
    <w:rsid w:val="00A65B69"/>
    <w:rsid w:val="00A65F96"/>
    <w:rsid w:val="00A66276"/>
    <w:rsid w:val="00A663A8"/>
    <w:rsid w:val="00A6669D"/>
    <w:rsid w:val="00A666F4"/>
    <w:rsid w:val="00A67205"/>
    <w:rsid w:val="00A6757B"/>
    <w:rsid w:val="00A67692"/>
    <w:rsid w:val="00A67D35"/>
    <w:rsid w:val="00A67DA2"/>
    <w:rsid w:val="00A67ED4"/>
    <w:rsid w:val="00A67F8A"/>
    <w:rsid w:val="00A70AF3"/>
    <w:rsid w:val="00A70F68"/>
    <w:rsid w:val="00A7130A"/>
    <w:rsid w:val="00A71417"/>
    <w:rsid w:val="00A716FA"/>
    <w:rsid w:val="00A71718"/>
    <w:rsid w:val="00A71B11"/>
    <w:rsid w:val="00A7201D"/>
    <w:rsid w:val="00A723A8"/>
    <w:rsid w:val="00A72542"/>
    <w:rsid w:val="00A727E4"/>
    <w:rsid w:val="00A72CD8"/>
    <w:rsid w:val="00A72E36"/>
    <w:rsid w:val="00A734CD"/>
    <w:rsid w:val="00A73710"/>
    <w:rsid w:val="00A73858"/>
    <w:rsid w:val="00A74292"/>
    <w:rsid w:val="00A74487"/>
    <w:rsid w:val="00A745DA"/>
    <w:rsid w:val="00A74D6B"/>
    <w:rsid w:val="00A74D78"/>
    <w:rsid w:val="00A7535D"/>
    <w:rsid w:val="00A75805"/>
    <w:rsid w:val="00A75AF2"/>
    <w:rsid w:val="00A75B96"/>
    <w:rsid w:val="00A7610D"/>
    <w:rsid w:val="00A7613E"/>
    <w:rsid w:val="00A76634"/>
    <w:rsid w:val="00A76899"/>
    <w:rsid w:val="00A76955"/>
    <w:rsid w:val="00A769FF"/>
    <w:rsid w:val="00A76A29"/>
    <w:rsid w:val="00A76BE7"/>
    <w:rsid w:val="00A76C78"/>
    <w:rsid w:val="00A76C89"/>
    <w:rsid w:val="00A770DC"/>
    <w:rsid w:val="00A770F8"/>
    <w:rsid w:val="00A774BA"/>
    <w:rsid w:val="00A7751D"/>
    <w:rsid w:val="00A77789"/>
    <w:rsid w:val="00A77A85"/>
    <w:rsid w:val="00A77E87"/>
    <w:rsid w:val="00A80797"/>
    <w:rsid w:val="00A807BE"/>
    <w:rsid w:val="00A807F1"/>
    <w:rsid w:val="00A80849"/>
    <w:rsid w:val="00A80ADA"/>
    <w:rsid w:val="00A81CAB"/>
    <w:rsid w:val="00A81CF2"/>
    <w:rsid w:val="00A81EB8"/>
    <w:rsid w:val="00A82115"/>
    <w:rsid w:val="00A8215A"/>
    <w:rsid w:val="00A821B9"/>
    <w:rsid w:val="00A821BF"/>
    <w:rsid w:val="00A82BAE"/>
    <w:rsid w:val="00A82C32"/>
    <w:rsid w:val="00A8312C"/>
    <w:rsid w:val="00A8431D"/>
    <w:rsid w:val="00A84709"/>
    <w:rsid w:val="00A84782"/>
    <w:rsid w:val="00A850BC"/>
    <w:rsid w:val="00A8512A"/>
    <w:rsid w:val="00A85403"/>
    <w:rsid w:val="00A85826"/>
    <w:rsid w:val="00A8597F"/>
    <w:rsid w:val="00A85CB6"/>
    <w:rsid w:val="00A85F4B"/>
    <w:rsid w:val="00A86068"/>
    <w:rsid w:val="00A86772"/>
    <w:rsid w:val="00A869FB"/>
    <w:rsid w:val="00A869FF"/>
    <w:rsid w:val="00A86EBF"/>
    <w:rsid w:val="00A86F69"/>
    <w:rsid w:val="00A8713E"/>
    <w:rsid w:val="00A8771B"/>
    <w:rsid w:val="00A878B6"/>
    <w:rsid w:val="00A8797E"/>
    <w:rsid w:val="00A87AC8"/>
    <w:rsid w:val="00A87DBB"/>
    <w:rsid w:val="00A87F9E"/>
    <w:rsid w:val="00A9046F"/>
    <w:rsid w:val="00A90749"/>
    <w:rsid w:val="00A9084B"/>
    <w:rsid w:val="00A910DB"/>
    <w:rsid w:val="00A915D4"/>
    <w:rsid w:val="00A916BC"/>
    <w:rsid w:val="00A91B51"/>
    <w:rsid w:val="00A9210A"/>
    <w:rsid w:val="00A92483"/>
    <w:rsid w:val="00A926DF"/>
    <w:rsid w:val="00A928E2"/>
    <w:rsid w:val="00A92B81"/>
    <w:rsid w:val="00A92C04"/>
    <w:rsid w:val="00A92DCE"/>
    <w:rsid w:val="00A92E23"/>
    <w:rsid w:val="00A92F34"/>
    <w:rsid w:val="00A9326A"/>
    <w:rsid w:val="00A93491"/>
    <w:rsid w:val="00A93E16"/>
    <w:rsid w:val="00A9405E"/>
    <w:rsid w:val="00A94353"/>
    <w:rsid w:val="00A945F1"/>
    <w:rsid w:val="00A94E6C"/>
    <w:rsid w:val="00A951BC"/>
    <w:rsid w:val="00A9530B"/>
    <w:rsid w:val="00A95431"/>
    <w:rsid w:val="00A95490"/>
    <w:rsid w:val="00A95548"/>
    <w:rsid w:val="00A95EED"/>
    <w:rsid w:val="00A96015"/>
    <w:rsid w:val="00A96708"/>
    <w:rsid w:val="00A96998"/>
    <w:rsid w:val="00A96E43"/>
    <w:rsid w:val="00A96F4B"/>
    <w:rsid w:val="00A9716F"/>
    <w:rsid w:val="00A9743C"/>
    <w:rsid w:val="00A97847"/>
    <w:rsid w:val="00A97A27"/>
    <w:rsid w:val="00A97BCE"/>
    <w:rsid w:val="00A97D1B"/>
    <w:rsid w:val="00A97D4F"/>
    <w:rsid w:val="00AA013F"/>
    <w:rsid w:val="00AA01B9"/>
    <w:rsid w:val="00AA02BF"/>
    <w:rsid w:val="00AA031A"/>
    <w:rsid w:val="00AA0558"/>
    <w:rsid w:val="00AA0613"/>
    <w:rsid w:val="00AA06C4"/>
    <w:rsid w:val="00AA0D36"/>
    <w:rsid w:val="00AA1908"/>
    <w:rsid w:val="00AA1B04"/>
    <w:rsid w:val="00AA1BDE"/>
    <w:rsid w:val="00AA2BBB"/>
    <w:rsid w:val="00AA2CD6"/>
    <w:rsid w:val="00AA3470"/>
    <w:rsid w:val="00AA3535"/>
    <w:rsid w:val="00AA3754"/>
    <w:rsid w:val="00AA39E2"/>
    <w:rsid w:val="00AA3B94"/>
    <w:rsid w:val="00AA3E52"/>
    <w:rsid w:val="00AA3EE3"/>
    <w:rsid w:val="00AA45A2"/>
    <w:rsid w:val="00AA45B1"/>
    <w:rsid w:val="00AA4780"/>
    <w:rsid w:val="00AA4785"/>
    <w:rsid w:val="00AA4B7B"/>
    <w:rsid w:val="00AA4C45"/>
    <w:rsid w:val="00AA4F39"/>
    <w:rsid w:val="00AA500D"/>
    <w:rsid w:val="00AA5033"/>
    <w:rsid w:val="00AA511D"/>
    <w:rsid w:val="00AA5597"/>
    <w:rsid w:val="00AA5BDB"/>
    <w:rsid w:val="00AA5E3B"/>
    <w:rsid w:val="00AA60D1"/>
    <w:rsid w:val="00AA611B"/>
    <w:rsid w:val="00AA647D"/>
    <w:rsid w:val="00AA6681"/>
    <w:rsid w:val="00AA66E0"/>
    <w:rsid w:val="00AA6701"/>
    <w:rsid w:val="00AA69B3"/>
    <w:rsid w:val="00AA6B06"/>
    <w:rsid w:val="00AA6DB8"/>
    <w:rsid w:val="00AA7436"/>
    <w:rsid w:val="00AA764F"/>
    <w:rsid w:val="00AA7BE9"/>
    <w:rsid w:val="00AA7CBF"/>
    <w:rsid w:val="00AB00B5"/>
    <w:rsid w:val="00AB013E"/>
    <w:rsid w:val="00AB076D"/>
    <w:rsid w:val="00AB0C14"/>
    <w:rsid w:val="00AB0C9A"/>
    <w:rsid w:val="00AB0E84"/>
    <w:rsid w:val="00AB1138"/>
    <w:rsid w:val="00AB11D5"/>
    <w:rsid w:val="00AB13D3"/>
    <w:rsid w:val="00AB1C26"/>
    <w:rsid w:val="00AB1C4A"/>
    <w:rsid w:val="00AB1CEA"/>
    <w:rsid w:val="00AB1E2A"/>
    <w:rsid w:val="00AB200A"/>
    <w:rsid w:val="00AB226A"/>
    <w:rsid w:val="00AB2503"/>
    <w:rsid w:val="00AB27FF"/>
    <w:rsid w:val="00AB2C22"/>
    <w:rsid w:val="00AB2CE3"/>
    <w:rsid w:val="00AB31E3"/>
    <w:rsid w:val="00AB357E"/>
    <w:rsid w:val="00AB438F"/>
    <w:rsid w:val="00AB4410"/>
    <w:rsid w:val="00AB4490"/>
    <w:rsid w:val="00AB4552"/>
    <w:rsid w:val="00AB4D46"/>
    <w:rsid w:val="00AB4D56"/>
    <w:rsid w:val="00AB4EB4"/>
    <w:rsid w:val="00AB515D"/>
    <w:rsid w:val="00AB54C6"/>
    <w:rsid w:val="00AB55E8"/>
    <w:rsid w:val="00AB58DE"/>
    <w:rsid w:val="00AB5AF0"/>
    <w:rsid w:val="00AB5B9C"/>
    <w:rsid w:val="00AB5C32"/>
    <w:rsid w:val="00AB5C68"/>
    <w:rsid w:val="00AB5CE5"/>
    <w:rsid w:val="00AB61D6"/>
    <w:rsid w:val="00AB63A7"/>
    <w:rsid w:val="00AB63BA"/>
    <w:rsid w:val="00AB6978"/>
    <w:rsid w:val="00AB6D90"/>
    <w:rsid w:val="00AB6E4E"/>
    <w:rsid w:val="00AB715D"/>
    <w:rsid w:val="00AB73FF"/>
    <w:rsid w:val="00AB7788"/>
    <w:rsid w:val="00AB79A5"/>
    <w:rsid w:val="00AB7BE5"/>
    <w:rsid w:val="00AC0056"/>
    <w:rsid w:val="00AC0484"/>
    <w:rsid w:val="00AC0523"/>
    <w:rsid w:val="00AC052A"/>
    <w:rsid w:val="00AC052D"/>
    <w:rsid w:val="00AC0CEF"/>
    <w:rsid w:val="00AC0D9D"/>
    <w:rsid w:val="00AC1015"/>
    <w:rsid w:val="00AC10A0"/>
    <w:rsid w:val="00AC1883"/>
    <w:rsid w:val="00AC1C73"/>
    <w:rsid w:val="00AC1E2F"/>
    <w:rsid w:val="00AC1FA6"/>
    <w:rsid w:val="00AC20B2"/>
    <w:rsid w:val="00AC23CA"/>
    <w:rsid w:val="00AC2AB8"/>
    <w:rsid w:val="00AC2AD0"/>
    <w:rsid w:val="00AC2ADB"/>
    <w:rsid w:val="00AC2AE8"/>
    <w:rsid w:val="00AC2FE7"/>
    <w:rsid w:val="00AC3162"/>
    <w:rsid w:val="00AC3198"/>
    <w:rsid w:val="00AC31F2"/>
    <w:rsid w:val="00AC32BF"/>
    <w:rsid w:val="00AC3A38"/>
    <w:rsid w:val="00AC3A69"/>
    <w:rsid w:val="00AC483A"/>
    <w:rsid w:val="00AC487B"/>
    <w:rsid w:val="00AC493F"/>
    <w:rsid w:val="00AC4A08"/>
    <w:rsid w:val="00AC4D2B"/>
    <w:rsid w:val="00AC4DBA"/>
    <w:rsid w:val="00AC52EC"/>
    <w:rsid w:val="00AC552A"/>
    <w:rsid w:val="00AC56EB"/>
    <w:rsid w:val="00AC586B"/>
    <w:rsid w:val="00AC58EA"/>
    <w:rsid w:val="00AC5A85"/>
    <w:rsid w:val="00AC5BF4"/>
    <w:rsid w:val="00AC6029"/>
    <w:rsid w:val="00AC65D1"/>
    <w:rsid w:val="00AC674F"/>
    <w:rsid w:val="00AC70D5"/>
    <w:rsid w:val="00AC7207"/>
    <w:rsid w:val="00AC76DB"/>
    <w:rsid w:val="00AC7C2E"/>
    <w:rsid w:val="00AD06B8"/>
    <w:rsid w:val="00AD0A6B"/>
    <w:rsid w:val="00AD0F1B"/>
    <w:rsid w:val="00AD14EA"/>
    <w:rsid w:val="00AD1755"/>
    <w:rsid w:val="00AD1A94"/>
    <w:rsid w:val="00AD1AEC"/>
    <w:rsid w:val="00AD1EBC"/>
    <w:rsid w:val="00AD1F9C"/>
    <w:rsid w:val="00AD2D70"/>
    <w:rsid w:val="00AD2F54"/>
    <w:rsid w:val="00AD2FA3"/>
    <w:rsid w:val="00AD3207"/>
    <w:rsid w:val="00AD33DB"/>
    <w:rsid w:val="00AD36DC"/>
    <w:rsid w:val="00AD37FF"/>
    <w:rsid w:val="00AD3D9A"/>
    <w:rsid w:val="00AD45B3"/>
    <w:rsid w:val="00AD4709"/>
    <w:rsid w:val="00AD4C6E"/>
    <w:rsid w:val="00AD5261"/>
    <w:rsid w:val="00AD5361"/>
    <w:rsid w:val="00AD5758"/>
    <w:rsid w:val="00AD5D3B"/>
    <w:rsid w:val="00AD5E68"/>
    <w:rsid w:val="00AD614A"/>
    <w:rsid w:val="00AD632D"/>
    <w:rsid w:val="00AD63F5"/>
    <w:rsid w:val="00AD656B"/>
    <w:rsid w:val="00AD7186"/>
    <w:rsid w:val="00AD75D6"/>
    <w:rsid w:val="00AD79F2"/>
    <w:rsid w:val="00AD7A90"/>
    <w:rsid w:val="00AD7AD8"/>
    <w:rsid w:val="00AD7CF4"/>
    <w:rsid w:val="00AD7D0D"/>
    <w:rsid w:val="00AE0BC5"/>
    <w:rsid w:val="00AE0EE1"/>
    <w:rsid w:val="00AE0F5E"/>
    <w:rsid w:val="00AE1905"/>
    <w:rsid w:val="00AE213A"/>
    <w:rsid w:val="00AE25DD"/>
    <w:rsid w:val="00AE264C"/>
    <w:rsid w:val="00AE2C64"/>
    <w:rsid w:val="00AE33F9"/>
    <w:rsid w:val="00AE35E5"/>
    <w:rsid w:val="00AE3CD0"/>
    <w:rsid w:val="00AE41F3"/>
    <w:rsid w:val="00AE4258"/>
    <w:rsid w:val="00AE44DB"/>
    <w:rsid w:val="00AE4551"/>
    <w:rsid w:val="00AE467A"/>
    <w:rsid w:val="00AE4793"/>
    <w:rsid w:val="00AE47BF"/>
    <w:rsid w:val="00AE47D0"/>
    <w:rsid w:val="00AE49A5"/>
    <w:rsid w:val="00AE4C10"/>
    <w:rsid w:val="00AE52A0"/>
    <w:rsid w:val="00AE5C11"/>
    <w:rsid w:val="00AE5CF3"/>
    <w:rsid w:val="00AE67C7"/>
    <w:rsid w:val="00AE6A52"/>
    <w:rsid w:val="00AE6CFC"/>
    <w:rsid w:val="00AE7024"/>
    <w:rsid w:val="00AE7717"/>
    <w:rsid w:val="00AE7C06"/>
    <w:rsid w:val="00AF01AE"/>
    <w:rsid w:val="00AF073F"/>
    <w:rsid w:val="00AF0A06"/>
    <w:rsid w:val="00AF0A43"/>
    <w:rsid w:val="00AF0E0A"/>
    <w:rsid w:val="00AF144B"/>
    <w:rsid w:val="00AF15FD"/>
    <w:rsid w:val="00AF1733"/>
    <w:rsid w:val="00AF224F"/>
    <w:rsid w:val="00AF23B4"/>
    <w:rsid w:val="00AF2640"/>
    <w:rsid w:val="00AF2B02"/>
    <w:rsid w:val="00AF2C1F"/>
    <w:rsid w:val="00AF2C47"/>
    <w:rsid w:val="00AF2CB4"/>
    <w:rsid w:val="00AF2EBF"/>
    <w:rsid w:val="00AF304D"/>
    <w:rsid w:val="00AF30EA"/>
    <w:rsid w:val="00AF3155"/>
    <w:rsid w:val="00AF3497"/>
    <w:rsid w:val="00AF3765"/>
    <w:rsid w:val="00AF3B42"/>
    <w:rsid w:val="00AF4235"/>
    <w:rsid w:val="00AF4D29"/>
    <w:rsid w:val="00AF5111"/>
    <w:rsid w:val="00AF54C5"/>
    <w:rsid w:val="00AF589D"/>
    <w:rsid w:val="00AF5C00"/>
    <w:rsid w:val="00AF615B"/>
    <w:rsid w:val="00AF63AF"/>
    <w:rsid w:val="00AF66A8"/>
    <w:rsid w:val="00AF6841"/>
    <w:rsid w:val="00AF6B85"/>
    <w:rsid w:val="00AF71A7"/>
    <w:rsid w:val="00AF76BE"/>
    <w:rsid w:val="00AF780F"/>
    <w:rsid w:val="00AF7A99"/>
    <w:rsid w:val="00AF7AC8"/>
    <w:rsid w:val="00B000B1"/>
    <w:rsid w:val="00B003E8"/>
    <w:rsid w:val="00B009F2"/>
    <w:rsid w:val="00B00D92"/>
    <w:rsid w:val="00B00F02"/>
    <w:rsid w:val="00B010F1"/>
    <w:rsid w:val="00B01297"/>
    <w:rsid w:val="00B0193A"/>
    <w:rsid w:val="00B01AD6"/>
    <w:rsid w:val="00B01C2F"/>
    <w:rsid w:val="00B020A1"/>
    <w:rsid w:val="00B02110"/>
    <w:rsid w:val="00B0295D"/>
    <w:rsid w:val="00B029A4"/>
    <w:rsid w:val="00B02BC1"/>
    <w:rsid w:val="00B02ECA"/>
    <w:rsid w:val="00B02ED8"/>
    <w:rsid w:val="00B03429"/>
    <w:rsid w:val="00B03510"/>
    <w:rsid w:val="00B036F9"/>
    <w:rsid w:val="00B03ED9"/>
    <w:rsid w:val="00B042DF"/>
    <w:rsid w:val="00B048CF"/>
    <w:rsid w:val="00B0499D"/>
    <w:rsid w:val="00B0543C"/>
    <w:rsid w:val="00B0568D"/>
    <w:rsid w:val="00B05B7B"/>
    <w:rsid w:val="00B06043"/>
    <w:rsid w:val="00B067E2"/>
    <w:rsid w:val="00B06A09"/>
    <w:rsid w:val="00B07128"/>
    <w:rsid w:val="00B072D2"/>
    <w:rsid w:val="00B07396"/>
    <w:rsid w:val="00B07399"/>
    <w:rsid w:val="00B0749C"/>
    <w:rsid w:val="00B07612"/>
    <w:rsid w:val="00B0775A"/>
    <w:rsid w:val="00B07822"/>
    <w:rsid w:val="00B0794F"/>
    <w:rsid w:val="00B07F93"/>
    <w:rsid w:val="00B100D8"/>
    <w:rsid w:val="00B10175"/>
    <w:rsid w:val="00B10B68"/>
    <w:rsid w:val="00B10BBA"/>
    <w:rsid w:val="00B1124A"/>
    <w:rsid w:val="00B114A0"/>
    <w:rsid w:val="00B11526"/>
    <w:rsid w:val="00B1188A"/>
    <w:rsid w:val="00B11AE2"/>
    <w:rsid w:val="00B11C9B"/>
    <w:rsid w:val="00B11D57"/>
    <w:rsid w:val="00B1225F"/>
    <w:rsid w:val="00B12799"/>
    <w:rsid w:val="00B12929"/>
    <w:rsid w:val="00B12D4A"/>
    <w:rsid w:val="00B13082"/>
    <w:rsid w:val="00B130C1"/>
    <w:rsid w:val="00B1368F"/>
    <w:rsid w:val="00B137AA"/>
    <w:rsid w:val="00B13AC5"/>
    <w:rsid w:val="00B1400B"/>
    <w:rsid w:val="00B14574"/>
    <w:rsid w:val="00B1490A"/>
    <w:rsid w:val="00B14B61"/>
    <w:rsid w:val="00B15026"/>
    <w:rsid w:val="00B150F4"/>
    <w:rsid w:val="00B1519F"/>
    <w:rsid w:val="00B151E7"/>
    <w:rsid w:val="00B1560F"/>
    <w:rsid w:val="00B15ADA"/>
    <w:rsid w:val="00B15B24"/>
    <w:rsid w:val="00B15C99"/>
    <w:rsid w:val="00B15D5B"/>
    <w:rsid w:val="00B16439"/>
    <w:rsid w:val="00B16499"/>
    <w:rsid w:val="00B16551"/>
    <w:rsid w:val="00B165AE"/>
    <w:rsid w:val="00B167E0"/>
    <w:rsid w:val="00B16928"/>
    <w:rsid w:val="00B16958"/>
    <w:rsid w:val="00B16CF3"/>
    <w:rsid w:val="00B1773A"/>
    <w:rsid w:val="00B20215"/>
    <w:rsid w:val="00B209A4"/>
    <w:rsid w:val="00B20C39"/>
    <w:rsid w:val="00B20ECC"/>
    <w:rsid w:val="00B21199"/>
    <w:rsid w:val="00B213B0"/>
    <w:rsid w:val="00B21641"/>
    <w:rsid w:val="00B216D4"/>
    <w:rsid w:val="00B222BE"/>
    <w:rsid w:val="00B225CC"/>
    <w:rsid w:val="00B22874"/>
    <w:rsid w:val="00B23058"/>
    <w:rsid w:val="00B23607"/>
    <w:rsid w:val="00B23610"/>
    <w:rsid w:val="00B238E0"/>
    <w:rsid w:val="00B23A02"/>
    <w:rsid w:val="00B23D67"/>
    <w:rsid w:val="00B23D99"/>
    <w:rsid w:val="00B23DA8"/>
    <w:rsid w:val="00B23EF6"/>
    <w:rsid w:val="00B23F04"/>
    <w:rsid w:val="00B242AE"/>
    <w:rsid w:val="00B246E2"/>
    <w:rsid w:val="00B25005"/>
    <w:rsid w:val="00B25A98"/>
    <w:rsid w:val="00B263B3"/>
    <w:rsid w:val="00B268E4"/>
    <w:rsid w:val="00B2695E"/>
    <w:rsid w:val="00B26A48"/>
    <w:rsid w:val="00B274A8"/>
    <w:rsid w:val="00B27696"/>
    <w:rsid w:val="00B276F4"/>
    <w:rsid w:val="00B27992"/>
    <w:rsid w:val="00B27A15"/>
    <w:rsid w:val="00B27CB9"/>
    <w:rsid w:val="00B27E62"/>
    <w:rsid w:val="00B3022F"/>
    <w:rsid w:val="00B30364"/>
    <w:rsid w:val="00B305B7"/>
    <w:rsid w:val="00B30721"/>
    <w:rsid w:val="00B30A77"/>
    <w:rsid w:val="00B30AC4"/>
    <w:rsid w:val="00B30C4B"/>
    <w:rsid w:val="00B30E20"/>
    <w:rsid w:val="00B30F01"/>
    <w:rsid w:val="00B3100C"/>
    <w:rsid w:val="00B311C9"/>
    <w:rsid w:val="00B311E8"/>
    <w:rsid w:val="00B3130A"/>
    <w:rsid w:val="00B31427"/>
    <w:rsid w:val="00B3174C"/>
    <w:rsid w:val="00B318AE"/>
    <w:rsid w:val="00B31975"/>
    <w:rsid w:val="00B31A53"/>
    <w:rsid w:val="00B31CF8"/>
    <w:rsid w:val="00B320F3"/>
    <w:rsid w:val="00B32177"/>
    <w:rsid w:val="00B322B4"/>
    <w:rsid w:val="00B32479"/>
    <w:rsid w:val="00B32594"/>
    <w:rsid w:val="00B325BD"/>
    <w:rsid w:val="00B326F9"/>
    <w:rsid w:val="00B32751"/>
    <w:rsid w:val="00B32BE2"/>
    <w:rsid w:val="00B32BF8"/>
    <w:rsid w:val="00B33434"/>
    <w:rsid w:val="00B33454"/>
    <w:rsid w:val="00B3378F"/>
    <w:rsid w:val="00B3387D"/>
    <w:rsid w:val="00B33952"/>
    <w:rsid w:val="00B3396A"/>
    <w:rsid w:val="00B33A63"/>
    <w:rsid w:val="00B33E47"/>
    <w:rsid w:val="00B342EC"/>
    <w:rsid w:val="00B3492E"/>
    <w:rsid w:val="00B34AC9"/>
    <w:rsid w:val="00B34B6B"/>
    <w:rsid w:val="00B34CCA"/>
    <w:rsid w:val="00B34CE3"/>
    <w:rsid w:val="00B34CE4"/>
    <w:rsid w:val="00B34CFD"/>
    <w:rsid w:val="00B34DE0"/>
    <w:rsid w:val="00B35284"/>
    <w:rsid w:val="00B35550"/>
    <w:rsid w:val="00B35D1E"/>
    <w:rsid w:val="00B35D2E"/>
    <w:rsid w:val="00B35E0D"/>
    <w:rsid w:val="00B35F55"/>
    <w:rsid w:val="00B362D7"/>
    <w:rsid w:val="00B363AE"/>
    <w:rsid w:val="00B367ED"/>
    <w:rsid w:val="00B36BB9"/>
    <w:rsid w:val="00B3734A"/>
    <w:rsid w:val="00B3759A"/>
    <w:rsid w:val="00B375B2"/>
    <w:rsid w:val="00B377AB"/>
    <w:rsid w:val="00B37AD1"/>
    <w:rsid w:val="00B37B1D"/>
    <w:rsid w:val="00B400E4"/>
    <w:rsid w:val="00B4023F"/>
    <w:rsid w:val="00B404D6"/>
    <w:rsid w:val="00B40700"/>
    <w:rsid w:val="00B40900"/>
    <w:rsid w:val="00B40F02"/>
    <w:rsid w:val="00B4161F"/>
    <w:rsid w:val="00B41719"/>
    <w:rsid w:val="00B41B39"/>
    <w:rsid w:val="00B420F0"/>
    <w:rsid w:val="00B42366"/>
    <w:rsid w:val="00B432B8"/>
    <w:rsid w:val="00B43538"/>
    <w:rsid w:val="00B4380E"/>
    <w:rsid w:val="00B43AAF"/>
    <w:rsid w:val="00B43C8F"/>
    <w:rsid w:val="00B43D45"/>
    <w:rsid w:val="00B43F4D"/>
    <w:rsid w:val="00B4432D"/>
    <w:rsid w:val="00B443B4"/>
    <w:rsid w:val="00B44410"/>
    <w:rsid w:val="00B4555E"/>
    <w:rsid w:val="00B45845"/>
    <w:rsid w:val="00B45898"/>
    <w:rsid w:val="00B45CF2"/>
    <w:rsid w:val="00B45D29"/>
    <w:rsid w:val="00B466D5"/>
    <w:rsid w:val="00B4688A"/>
    <w:rsid w:val="00B46A57"/>
    <w:rsid w:val="00B46AC2"/>
    <w:rsid w:val="00B46DC0"/>
    <w:rsid w:val="00B4716E"/>
    <w:rsid w:val="00B471D6"/>
    <w:rsid w:val="00B47203"/>
    <w:rsid w:val="00B472F9"/>
    <w:rsid w:val="00B474EE"/>
    <w:rsid w:val="00B475C8"/>
    <w:rsid w:val="00B476D4"/>
    <w:rsid w:val="00B47AD5"/>
    <w:rsid w:val="00B47B23"/>
    <w:rsid w:val="00B47DB7"/>
    <w:rsid w:val="00B50013"/>
    <w:rsid w:val="00B50941"/>
    <w:rsid w:val="00B50955"/>
    <w:rsid w:val="00B50DDA"/>
    <w:rsid w:val="00B51179"/>
    <w:rsid w:val="00B51690"/>
    <w:rsid w:val="00B51EAE"/>
    <w:rsid w:val="00B51FF2"/>
    <w:rsid w:val="00B52363"/>
    <w:rsid w:val="00B52390"/>
    <w:rsid w:val="00B52C8B"/>
    <w:rsid w:val="00B52FCE"/>
    <w:rsid w:val="00B53057"/>
    <w:rsid w:val="00B53145"/>
    <w:rsid w:val="00B5349B"/>
    <w:rsid w:val="00B5368E"/>
    <w:rsid w:val="00B538F5"/>
    <w:rsid w:val="00B539AA"/>
    <w:rsid w:val="00B53A32"/>
    <w:rsid w:val="00B543BA"/>
    <w:rsid w:val="00B543E3"/>
    <w:rsid w:val="00B54AAA"/>
    <w:rsid w:val="00B54F29"/>
    <w:rsid w:val="00B54FF6"/>
    <w:rsid w:val="00B55262"/>
    <w:rsid w:val="00B55615"/>
    <w:rsid w:val="00B55968"/>
    <w:rsid w:val="00B55B0A"/>
    <w:rsid w:val="00B55B84"/>
    <w:rsid w:val="00B56561"/>
    <w:rsid w:val="00B56579"/>
    <w:rsid w:val="00B56AA4"/>
    <w:rsid w:val="00B57096"/>
    <w:rsid w:val="00B57233"/>
    <w:rsid w:val="00B572A5"/>
    <w:rsid w:val="00B5744C"/>
    <w:rsid w:val="00B57AF0"/>
    <w:rsid w:val="00B6077C"/>
    <w:rsid w:val="00B60B56"/>
    <w:rsid w:val="00B6106E"/>
    <w:rsid w:val="00B6142C"/>
    <w:rsid w:val="00B61614"/>
    <w:rsid w:val="00B61656"/>
    <w:rsid w:val="00B619DC"/>
    <w:rsid w:val="00B61EA0"/>
    <w:rsid w:val="00B620B7"/>
    <w:rsid w:val="00B621D8"/>
    <w:rsid w:val="00B6254B"/>
    <w:rsid w:val="00B62948"/>
    <w:rsid w:val="00B62987"/>
    <w:rsid w:val="00B62EFB"/>
    <w:rsid w:val="00B62F81"/>
    <w:rsid w:val="00B63143"/>
    <w:rsid w:val="00B63318"/>
    <w:rsid w:val="00B63A54"/>
    <w:rsid w:val="00B63A86"/>
    <w:rsid w:val="00B63B84"/>
    <w:rsid w:val="00B64249"/>
    <w:rsid w:val="00B64354"/>
    <w:rsid w:val="00B64B51"/>
    <w:rsid w:val="00B651C7"/>
    <w:rsid w:val="00B652F9"/>
    <w:rsid w:val="00B6542C"/>
    <w:rsid w:val="00B65A8E"/>
    <w:rsid w:val="00B65CE3"/>
    <w:rsid w:val="00B65E19"/>
    <w:rsid w:val="00B65E33"/>
    <w:rsid w:val="00B66057"/>
    <w:rsid w:val="00B66367"/>
    <w:rsid w:val="00B66740"/>
    <w:rsid w:val="00B668AA"/>
    <w:rsid w:val="00B66A29"/>
    <w:rsid w:val="00B66DDF"/>
    <w:rsid w:val="00B6755C"/>
    <w:rsid w:val="00B67A4C"/>
    <w:rsid w:val="00B67B23"/>
    <w:rsid w:val="00B67FA1"/>
    <w:rsid w:val="00B7027A"/>
    <w:rsid w:val="00B70D42"/>
    <w:rsid w:val="00B70D7B"/>
    <w:rsid w:val="00B71420"/>
    <w:rsid w:val="00B716BC"/>
    <w:rsid w:val="00B7187B"/>
    <w:rsid w:val="00B7194A"/>
    <w:rsid w:val="00B71C6B"/>
    <w:rsid w:val="00B71E7E"/>
    <w:rsid w:val="00B71EB8"/>
    <w:rsid w:val="00B731D6"/>
    <w:rsid w:val="00B7339B"/>
    <w:rsid w:val="00B73915"/>
    <w:rsid w:val="00B7398D"/>
    <w:rsid w:val="00B739AE"/>
    <w:rsid w:val="00B73C2B"/>
    <w:rsid w:val="00B740DB"/>
    <w:rsid w:val="00B744E9"/>
    <w:rsid w:val="00B74CD1"/>
    <w:rsid w:val="00B74F2C"/>
    <w:rsid w:val="00B751AD"/>
    <w:rsid w:val="00B7535E"/>
    <w:rsid w:val="00B75374"/>
    <w:rsid w:val="00B75547"/>
    <w:rsid w:val="00B75703"/>
    <w:rsid w:val="00B757A7"/>
    <w:rsid w:val="00B759A3"/>
    <w:rsid w:val="00B75D9F"/>
    <w:rsid w:val="00B75EF3"/>
    <w:rsid w:val="00B7661A"/>
    <w:rsid w:val="00B76768"/>
    <w:rsid w:val="00B76798"/>
    <w:rsid w:val="00B76851"/>
    <w:rsid w:val="00B7735B"/>
    <w:rsid w:val="00B77583"/>
    <w:rsid w:val="00B7758E"/>
    <w:rsid w:val="00B77999"/>
    <w:rsid w:val="00B77C5E"/>
    <w:rsid w:val="00B77E46"/>
    <w:rsid w:val="00B80112"/>
    <w:rsid w:val="00B80305"/>
    <w:rsid w:val="00B80923"/>
    <w:rsid w:val="00B809E7"/>
    <w:rsid w:val="00B80A05"/>
    <w:rsid w:val="00B80BD9"/>
    <w:rsid w:val="00B81198"/>
    <w:rsid w:val="00B812D8"/>
    <w:rsid w:val="00B812D9"/>
    <w:rsid w:val="00B81390"/>
    <w:rsid w:val="00B81434"/>
    <w:rsid w:val="00B814D1"/>
    <w:rsid w:val="00B8151D"/>
    <w:rsid w:val="00B81E69"/>
    <w:rsid w:val="00B82177"/>
    <w:rsid w:val="00B822EE"/>
    <w:rsid w:val="00B823F7"/>
    <w:rsid w:val="00B826C6"/>
    <w:rsid w:val="00B8271E"/>
    <w:rsid w:val="00B827A0"/>
    <w:rsid w:val="00B82F6C"/>
    <w:rsid w:val="00B8321A"/>
    <w:rsid w:val="00B83687"/>
    <w:rsid w:val="00B837D4"/>
    <w:rsid w:val="00B83C9B"/>
    <w:rsid w:val="00B83EC5"/>
    <w:rsid w:val="00B840AF"/>
    <w:rsid w:val="00B843EE"/>
    <w:rsid w:val="00B84427"/>
    <w:rsid w:val="00B848C9"/>
    <w:rsid w:val="00B848F7"/>
    <w:rsid w:val="00B84D73"/>
    <w:rsid w:val="00B84E04"/>
    <w:rsid w:val="00B84F0F"/>
    <w:rsid w:val="00B84F38"/>
    <w:rsid w:val="00B85E99"/>
    <w:rsid w:val="00B86174"/>
    <w:rsid w:val="00B8695D"/>
    <w:rsid w:val="00B86CB9"/>
    <w:rsid w:val="00B86DDD"/>
    <w:rsid w:val="00B873B7"/>
    <w:rsid w:val="00B873E6"/>
    <w:rsid w:val="00B874B7"/>
    <w:rsid w:val="00B875D4"/>
    <w:rsid w:val="00B90320"/>
    <w:rsid w:val="00B90427"/>
    <w:rsid w:val="00B90494"/>
    <w:rsid w:val="00B90523"/>
    <w:rsid w:val="00B90886"/>
    <w:rsid w:val="00B9098A"/>
    <w:rsid w:val="00B90B70"/>
    <w:rsid w:val="00B90BEE"/>
    <w:rsid w:val="00B90C3C"/>
    <w:rsid w:val="00B91A1E"/>
    <w:rsid w:val="00B91DBE"/>
    <w:rsid w:val="00B9274F"/>
    <w:rsid w:val="00B92CB8"/>
    <w:rsid w:val="00B9308B"/>
    <w:rsid w:val="00B9316E"/>
    <w:rsid w:val="00B93261"/>
    <w:rsid w:val="00B93442"/>
    <w:rsid w:val="00B938B3"/>
    <w:rsid w:val="00B939FB"/>
    <w:rsid w:val="00B93AEE"/>
    <w:rsid w:val="00B93C68"/>
    <w:rsid w:val="00B93EDB"/>
    <w:rsid w:val="00B942D1"/>
    <w:rsid w:val="00B94314"/>
    <w:rsid w:val="00B944A1"/>
    <w:rsid w:val="00B9559C"/>
    <w:rsid w:val="00B95AAF"/>
    <w:rsid w:val="00B95CAF"/>
    <w:rsid w:val="00B95FE3"/>
    <w:rsid w:val="00B961DD"/>
    <w:rsid w:val="00B967D1"/>
    <w:rsid w:val="00B96BDF"/>
    <w:rsid w:val="00B96BFF"/>
    <w:rsid w:val="00B96C06"/>
    <w:rsid w:val="00B97172"/>
    <w:rsid w:val="00B97196"/>
    <w:rsid w:val="00B974B0"/>
    <w:rsid w:val="00B9785B"/>
    <w:rsid w:val="00BA0074"/>
    <w:rsid w:val="00BA0220"/>
    <w:rsid w:val="00BA0286"/>
    <w:rsid w:val="00BA02AB"/>
    <w:rsid w:val="00BA0664"/>
    <w:rsid w:val="00BA09CE"/>
    <w:rsid w:val="00BA0ABD"/>
    <w:rsid w:val="00BA0C0B"/>
    <w:rsid w:val="00BA0EA7"/>
    <w:rsid w:val="00BA1459"/>
    <w:rsid w:val="00BA1561"/>
    <w:rsid w:val="00BA15E9"/>
    <w:rsid w:val="00BA17F2"/>
    <w:rsid w:val="00BA198D"/>
    <w:rsid w:val="00BA19B0"/>
    <w:rsid w:val="00BA1AF9"/>
    <w:rsid w:val="00BA26B1"/>
    <w:rsid w:val="00BA30C1"/>
    <w:rsid w:val="00BA3362"/>
    <w:rsid w:val="00BA343E"/>
    <w:rsid w:val="00BA3B88"/>
    <w:rsid w:val="00BA3D9B"/>
    <w:rsid w:val="00BA3EDF"/>
    <w:rsid w:val="00BA3EF4"/>
    <w:rsid w:val="00BA4028"/>
    <w:rsid w:val="00BA444B"/>
    <w:rsid w:val="00BA45A2"/>
    <w:rsid w:val="00BA461C"/>
    <w:rsid w:val="00BA4790"/>
    <w:rsid w:val="00BA4DC3"/>
    <w:rsid w:val="00BA52D3"/>
    <w:rsid w:val="00BA5457"/>
    <w:rsid w:val="00BA5B10"/>
    <w:rsid w:val="00BA5EF5"/>
    <w:rsid w:val="00BA60A7"/>
    <w:rsid w:val="00BA6708"/>
    <w:rsid w:val="00BA689F"/>
    <w:rsid w:val="00BA69D8"/>
    <w:rsid w:val="00BA69E0"/>
    <w:rsid w:val="00BA6F76"/>
    <w:rsid w:val="00BA70D3"/>
    <w:rsid w:val="00BA7560"/>
    <w:rsid w:val="00BA7715"/>
    <w:rsid w:val="00BA7897"/>
    <w:rsid w:val="00BA7D14"/>
    <w:rsid w:val="00BA7FA2"/>
    <w:rsid w:val="00BB03BA"/>
    <w:rsid w:val="00BB03D7"/>
    <w:rsid w:val="00BB07F5"/>
    <w:rsid w:val="00BB09A1"/>
    <w:rsid w:val="00BB0B99"/>
    <w:rsid w:val="00BB0CA4"/>
    <w:rsid w:val="00BB0E05"/>
    <w:rsid w:val="00BB0F49"/>
    <w:rsid w:val="00BB1042"/>
    <w:rsid w:val="00BB1717"/>
    <w:rsid w:val="00BB180F"/>
    <w:rsid w:val="00BB1C50"/>
    <w:rsid w:val="00BB2039"/>
    <w:rsid w:val="00BB252C"/>
    <w:rsid w:val="00BB2949"/>
    <w:rsid w:val="00BB29B3"/>
    <w:rsid w:val="00BB2A01"/>
    <w:rsid w:val="00BB2B1E"/>
    <w:rsid w:val="00BB2ECD"/>
    <w:rsid w:val="00BB2FEF"/>
    <w:rsid w:val="00BB3066"/>
    <w:rsid w:val="00BB3172"/>
    <w:rsid w:val="00BB3189"/>
    <w:rsid w:val="00BB38EF"/>
    <w:rsid w:val="00BB3BAF"/>
    <w:rsid w:val="00BB3D98"/>
    <w:rsid w:val="00BB3DBB"/>
    <w:rsid w:val="00BB414A"/>
    <w:rsid w:val="00BB4171"/>
    <w:rsid w:val="00BB4593"/>
    <w:rsid w:val="00BB4727"/>
    <w:rsid w:val="00BB52EA"/>
    <w:rsid w:val="00BB5883"/>
    <w:rsid w:val="00BB5910"/>
    <w:rsid w:val="00BB5C51"/>
    <w:rsid w:val="00BB5D17"/>
    <w:rsid w:val="00BB5E99"/>
    <w:rsid w:val="00BB5F57"/>
    <w:rsid w:val="00BB61F8"/>
    <w:rsid w:val="00BB64FB"/>
    <w:rsid w:val="00BB65DB"/>
    <w:rsid w:val="00BB67DE"/>
    <w:rsid w:val="00BB7089"/>
    <w:rsid w:val="00BB7703"/>
    <w:rsid w:val="00BB7846"/>
    <w:rsid w:val="00BB7A23"/>
    <w:rsid w:val="00BC05FA"/>
    <w:rsid w:val="00BC0D81"/>
    <w:rsid w:val="00BC0E6B"/>
    <w:rsid w:val="00BC10B5"/>
    <w:rsid w:val="00BC18EF"/>
    <w:rsid w:val="00BC1A3F"/>
    <w:rsid w:val="00BC1BD3"/>
    <w:rsid w:val="00BC1C6E"/>
    <w:rsid w:val="00BC1C8D"/>
    <w:rsid w:val="00BC1E6E"/>
    <w:rsid w:val="00BC1EFE"/>
    <w:rsid w:val="00BC2171"/>
    <w:rsid w:val="00BC22A2"/>
    <w:rsid w:val="00BC2396"/>
    <w:rsid w:val="00BC2E95"/>
    <w:rsid w:val="00BC3062"/>
    <w:rsid w:val="00BC30C1"/>
    <w:rsid w:val="00BC3218"/>
    <w:rsid w:val="00BC33B7"/>
    <w:rsid w:val="00BC3598"/>
    <w:rsid w:val="00BC39B2"/>
    <w:rsid w:val="00BC3A35"/>
    <w:rsid w:val="00BC3DBF"/>
    <w:rsid w:val="00BC3E54"/>
    <w:rsid w:val="00BC4025"/>
    <w:rsid w:val="00BC4049"/>
    <w:rsid w:val="00BC4522"/>
    <w:rsid w:val="00BC47D4"/>
    <w:rsid w:val="00BC4F43"/>
    <w:rsid w:val="00BC510D"/>
    <w:rsid w:val="00BC5642"/>
    <w:rsid w:val="00BC5C17"/>
    <w:rsid w:val="00BC5C58"/>
    <w:rsid w:val="00BC5CBC"/>
    <w:rsid w:val="00BC5D85"/>
    <w:rsid w:val="00BC6938"/>
    <w:rsid w:val="00BC6AC7"/>
    <w:rsid w:val="00BC6F92"/>
    <w:rsid w:val="00BC703D"/>
    <w:rsid w:val="00BC706D"/>
    <w:rsid w:val="00BC72BF"/>
    <w:rsid w:val="00BC7429"/>
    <w:rsid w:val="00BC742A"/>
    <w:rsid w:val="00BD0A07"/>
    <w:rsid w:val="00BD0A48"/>
    <w:rsid w:val="00BD0E69"/>
    <w:rsid w:val="00BD0E8A"/>
    <w:rsid w:val="00BD1026"/>
    <w:rsid w:val="00BD122F"/>
    <w:rsid w:val="00BD1424"/>
    <w:rsid w:val="00BD177A"/>
    <w:rsid w:val="00BD1CDB"/>
    <w:rsid w:val="00BD1D97"/>
    <w:rsid w:val="00BD1E8F"/>
    <w:rsid w:val="00BD248C"/>
    <w:rsid w:val="00BD2792"/>
    <w:rsid w:val="00BD2986"/>
    <w:rsid w:val="00BD2B01"/>
    <w:rsid w:val="00BD2BA3"/>
    <w:rsid w:val="00BD2DC1"/>
    <w:rsid w:val="00BD31B4"/>
    <w:rsid w:val="00BD31ED"/>
    <w:rsid w:val="00BD34A1"/>
    <w:rsid w:val="00BD352F"/>
    <w:rsid w:val="00BD366B"/>
    <w:rsid w:val="00BD3785"/>
    <w:rsid w:val="00BD3B11"/>
    <w:rsid w:val="00BD3BA5"/>
    <w:rsid w:val="00BD3BF5"/>
    <w:rsid w:val="00BD3E4B"/>
    <w:rsid w:val="00BD3F8F"/>
    <w:rsid w:val="00BD4005"/>
    <w:rsid w:val="00BD486F"/>
    <w:rsid w:val="00BD4D7B"/>
    <w:rsid w:val="00BD5419"/>
    <w:rsid w:val="00BD5960"/>
    <w:rsid w:val="00BD59DC"/>
    <w:rsid w:val="00BD5D24"/>
    <w:rsid w:val="00BD5EB3"/>
    <w:rsid w:val="00BD6174"/>
    <w:rsid w:val="00BD64C6"/>
    <w:rsid w:val="00BD6941"/>
    <w:rsid w:val="00BD6A19"/>
    <w:rsid w:val="00BD6A92"/>
    <w:rsid w:val="00BD6C11"/>
    <w:rsid w:val="00BD6DD9"/>
    <w:rsid w:val="00BD6F36"/>
    <w:rsid w:val="00BD6F9F"/>
    <w:rsid w:val="00BD716E"/>
    <w:rsid w:val="00BD7430"/>
    <w:rsid w:val="00BD7D7A"/>
    <w:rsid w:val="00BE0146"/>
    <w:rsid w:val="00BE0EC1"/>
    <w:rsid w:val="00BE0F67"/>
    <w:rsid w:val="00BE10F7"/>
    <w:rsid w:val="00BE11AF"/>
    <w:rsid w:val="00BE13DD"/>
    <w:rsid w:val="00BE214F"/>
    <w:rsid w:val="00BE223C"/>
    <w:rsid w:val="00BE246F"/>
    <w:rsid w:val="00BE27F1"/>
    <w:rsid w:val="00BE2A13"/>
    <w:rsid w:val="00BE2A91"/>
    <w:rsid w:val="00BE2B37"/>
    <w:rsid w:val="00BE2C12"/>
    <w:rsid w:val="00BE2F9E"/>
    <w:rsid w:val="00BE3159"/>
    <w:rsid w:val="00BE375D"/>
    <w:rsid w:val="00BE3D77"/>
    <w:rsid w:val="00BE3DAF"/>
    <w:rsid w:val="00BE3EA4"/>
    <w:rsid w:val="00BE4372"/>
    <w:rsid w:val="00BE43E8"/>
    <w:rsid w:val="00BE45CA"/>
    <w:rsid w:val="00BE4CDE"/>
    <w:rsid w:val="00BE505D"/>
    <w:rsid w:val="00BE50EA"/>
    <w:rsid w:val="00BE530B"/>
    <w:rsid w:val="00BE5631"/>
    <w:rsid w:val="00BE5F1D"/>
    <w:rsid w:val="00BE6297"/>
    <w:rsid w:val="00BE64BA"/>
    <w:rsid w:val="00BE6668"/>
    <w:rsid w:val="00BE66A8"/>
    <w:rsid w:val="00BE6B23"/>
    <w:rsid w:val="00BE6E8F"/>
    <w:rsid w:val="00BE72EC"/>
    <w:rsid w:val="00BE745E"/>
    <w:rsid w:val="00BE7601"/>
    <w:rsid w:val="00BE76A0"/>
    <w:rsid w:val="00BE7AF7"/>
    <w:rsid w:val="00BE7BFD"/>
    <w:rsid w:val="00BE7C3F"/>
    <w:rsid w:val="00BE7E44"/>
    <w:rsid w:val="00BF0032"/>
    <w:rsid w:val="00BF015C"/>
    <w:rsid w:val="00BF0977"/>
    <w:rsid w:val="00BF0991"/>
    <w:rsid w:val="00BF0B8C"/>
    <w:rsid w:val="00BF0B91"/>
    <w:rsid w:val="00BF0C0B"/>
    <w:rsid w:val="00BF0E4A"/>
    <w:rsid w:val="00BF0FA5"/>
    <w:rsid w:val="00BF13A7"/>
    <w:rsid w:val="00BF1611"/>
    <w:rsid w:val="00BF2633"/>
    <w:rsid w:val="00BF277A"/>
    <w:rsid w:val="00BF2E26"/>
    <w:rsid w:val="00BF2E52"/>
    <w:rsid w:val="00BF3189"/>
    <w:rsid w:val="00BF32CC"/>
    <w:rsid w:val="00BF369F"/>
    <w:rsid w:val="00BF3A14"/>
    <w:rsid w:val="00BF3B77"/>
    <w:rsid w:val="00BF4151"/>
    <w:rsid w:val="00BF4238"/>
    <w:rsid w:val="00BF43EA"/>
    <w:rsid w:val="00BF4477"/>
    <w:rsid w:val="00BF47B1"/>
    <w:rsid w:val="00BF49A9"/>
    <w:rsid w:val="00BF4AE7"/>
    <w:rsid w:val="00BF4D45"/>
    <w:rsid w:val="00BF4EB1"/>
    <w:rsid w:val="00BF530C"/>
    <w:rsid w:val="00BF53D2"/>
    <w:rsid w:val="00BF54C1"/>
    <w:rsid w:val="00BF54C8"/>
    <w:rsid w:val="00BF54D8"/>
    <w:rsid w:val="00BF55ED"/>
    <w:rsid w:val="00BF5735"/>
    <w:rsid w:val="00BF63D4"/>
    <w:rsid w:val="00BF6963"/>
    <w:rsid w:val="00BF6987"/>
    <w:rsid w:val="00BF6A4D"/>
    <w:rsid w:val="00BF6AF1"/>
    <w:rsid w:val="00BF75C1"/>
    <w:rsid w:val="00BF76CA"/>
    <w:rsid w:val="00BF783D"/>
    <w:rsid w:val="00BF7A84"/>
    <w:rsid w:val="00BF7FAE"/>
    <w:rsid w:val="00BF7FC1"/>
    <w:rsid w:val="00C00447"/>
    <w:rsid w:val="00C004F9"/>
    <w:rsid w:val="00C01110"/>
    <w:rsid w:val="00C012B6"/>
    <w:rsid w:val="00C01472"/>
    <w:rsid w:val="00C016B9"/>
    <w:rsid w:val="00C016C3"/>
    <w:rsid w:val="00C017FD"/>
    <w:rsid w:val="00C01B18"/>
    <w:rsid w:val="00C01D0A"/>
    <w:rsid w:val="00C02165"/>
    <w:rsid w:val="00C02318"/>
    <w:rsid w:val="00C0233C"/>
    <w:rsid w:val="00C024E1"/>
    <w:rsid w:val="00C0273B"/>
    <w:rsid w:val="00C02926"/>
    <w:rsid w:val="00C02EC2"/>
    <w:rsid w:val="00C030DB"/>
    <w:rsid w:val="00C0376B"/>
    <w:rsid w:val="00C03C50"/>
    <w:rsid w:val="00C03D89"/>
    <w:rsid w:val="00C03DF5"/>
    <w:rsid w:val="00C046B8"/>
    <w:rsid w:val="00C047A3"/>
    <w:rsid w:val="00C04922"/>
    <w:rsid w:val="00C04962"/>
    <w:rsid w:val="00C052E5"/>
    <w:rsid w:val="00C0537E"/>
    <w:rsid w:val="00C05826"/>
    <w:rsid w:val="00C05CD1"/>
    <w:rsid w:val="00C05D1D"/>
    <w:rsid w:val="00C0649F"/>
    <w:rsid w:val="00C065B6"/>
    <w:rsid w:val="00C0669E"/>
    <w:rsid w:val="00C068FE"/>
    <w:rsid w:val="00C06951"/>
    <w:rsid w:val="00C06A3F"/>
    <w:rsid w:val="00C071C3"/>
    <w:rsid w:val="00C071F5"/>
    <w:rsid w:val="00C07A4F"/>
    <w:rsid w:val="00C07A90"/>
    <w:rsid w:val="00C100B5"/>
    <w:rsid w:val="00C100EC"/>
    <w:rsid w:val="00C102E1"/>
    <w:rsid w:val="00C10591"/>
    <w:rsid w:val="00C10BCA"/>
    <w:rsid w:val="00C10F7D"/>
    <w:rsid w:val="00C11061"/>
    <w:rsid w:val="00C11114"/>
    <w:rsid w:val="00C11513"/>
    <w:rsid w:val="00C117CC"/>
    <w:rsid w:val="00C11A02"/>
    <w:rsid w:val="00C11CAD"/>
    <w:rsid w:val="00C124C3"/>
    <w:rsid w:val="00C12653"/>
    <w:rsid w:val="00C12A2A"/>
    <w:rsid w:val="00C12ACC"/>
    <w:rsid w:val="00C12B4F"/>
    <w:rsid w:val="00C12C6F"/>
    <w:rsid w:val="00C12E35"/>
    <w:rsid w:val="00C12F6E"/>
    <w:rsid w:val="00C137F8"/>
    <w:rsid w:val="00C14113"/>
    <w:rsid w:val="00C1483F"/>
    <w:rsid w:val="00C14E8E"/>
    <w:rsid w:val="00C1505C"/>
    <w:rsid w:val="00C15157"/>
    <w:rsid w:val="00C152B6"/>
    <w:rsid w:val="00C15492"/>
    <w:rsid w:val="00C156D1"/>
    <w:rsid w:val="00C1577D"/>
    <w:rsid w:val="00C15996"/>
    <w:rsid w:val="00C15DBF"/>
    <w:rsid w:val="00C1601C"/>
    <w:rsid w:val="00C1606F"/>
    <w:rsid w:val="00C1655A"/>
    <w:rsid w:val="00C165EC"/>
    <w:rsid w:val="00C167CE"/>
    <w:rsid w:val="00C16DC4"/>
    <w:rsid w:val="00C16E9E"/>
    <w:rsid w:val="00C172BA"/>
    <w:rsid w:val="00C172C4"/>
    <w:rsid w:val="00C17429"/>
    <w:rsid w:val="00C17831"/>
    <w:rsid w:val="00C17D21"/>
    <w:rsid w:val="00C17DE1"/>
    <w:rsid w:val="00C17F4B"/>
    <w:rsid w:val="00C2054F"/>
    <w:rsid w:val="00C205FD"/>
    <w:rsid w:val="00C2085A"/>
    <w:rsid w:val="00C20B03"/>
    <w:rsid w:val="00C211ED"/>
    <w:rsid w:val="00C21273"/>
    <w:rsid w:val="00C216B2"/>
    <w:rsid w:val="00C216B3"/>
    <w:rsid w:val="00C21818"/>
    <w:rsid w:val="00C21949"/>
    <w:rsid w:val="00C21985"/>
    <w:rsid w:val="00C21B0C"/>
    <w:rsid w:val="00C2220E"/>
    <w:rsid w:val="00C223DA"/>
    <w:rsid w:val="00C22735"/>
    <w:rsid w:val="00C2295D"/>
    <w:rsid w:val="00C22BA8"/>
    <w:rsid w:val="00C22DB6"/>
    <w:rsid w:val="00C2308B"/>
    <w:rsid w:val="00C23230"/>
    <w:rsid w:val="00C2355C"/>
    <w:rsid w:val="00C23BE9"/>
    <w:rsid w:val="00C242B2"/>
    <w:rsid w:val="00C24A96"/>
    <w:rsid w:val="00C256A5"/>
    <w:rsid w:val="00C25A03"/>
    <w:rsid w:val="00C25E19"/>
    <w:rsid w:val="00C2613E"/>
    <w:rsid w:val="00C262F9"/>
    <w:rsid w:val="00C263C5"/>
    <w:rsid w:val="00C26B7A"/>
    <w:rsid w:val="00C26C3B"/>
    <w:rsid w:val="00C26F43"/>
    <w:rsid w:val="00C27360"/>
    <w:rsid w:val="00C27505"/>
    <w:rsid w:val="00C276D2"/>
    <w:rsid w:val="00C302D4"/>
    <w:rsid w:val="00C3037F"/>
    <w:rsid w:val="00C30627"/>
    <w:rsid w:val="00C306B6"/>
    <w:rsid w:val="00C3077E"/>
    <w:rsid w:val="00C30CD2"/>
    <w:rsid w:val="00C3125B"/>
    <w:rsid w:val="00C318A9"/>
    <w:rsid w:val="00C32425"/>
    <w:rsid w:val="00C332D4"/>
    <w:rsid w:val="00C33656"/>
    <w:rsid w:val="00C33A99"/>
    <w:rsid w:val="00C33DC3"/>
    <w:rsid w:val="00C3435A"/>
    <w:rsid w:val="00C34378"/>
    <w:rsid w:val="00C3495E"/>
    <w:rsid w:val="00C3496A"/>
    <w:rsid w:val="00C34E91"/>
    <w:rsid w:val="00C3509D"/>
    <w:rsid w:val="00C351A3"/>
    <w:rsid w:val="00C351C1"/>
    <w:rsid w:val="00C35645"/>
    <w:rsid w:val="00C356F6"/>
    <w:rsid w:val="00C359B0"/>
    <w:rsid w:val="00C36103"/>
    <w:rsid w:val="00C36397"/>
    <w:rsid w:val="00C36710"/>
    <w:rsid w:val="00C370DA"/>
    <w:rsid w:val="00C3713D"/>
    <w:rsid w:val="00C3740A"/>
    <w:rsid w:val="00C374BF"/>
    <w:rsid w:val="00C37823"/>
    <w:rsid w:val="00C37A3E"/>
    <w:rsid w:val="00C37EA8"/>
    <w:rsid w:val="00C40115"/>
    <w:rsid w:val="00C401A0"/>
    <w:rsid w:val="00C4053C"/>
    <w:rsid w:val="00C4055A"/>
    <w:rsid w:val="00C40846"/>
    <w:rsid w:val="00C40BC6"/>
    <w:rsid w:val="00C40DDF"/>
    <w:rsid w:val="00C40FF0"/>
    <w:rsid w:val="00C41193"/>
    <w:rsid w:val="00C412CD"/>
    <w:rsid w:val="00C414D7"/>
    <w:rsid w:val="00C415D1"/>
    <w:rsid w:val="00C41630"/>
    <w:rsid w:val="00C41CB4"/>
    <w:rsid w:val="00C423E1"/>
    <w:rsid w:val="00C426FD"/>
    <w:rsid w:val="00C429E2"/>
    <w:rsid w:val="00C42B7B"/>
    <w:rsid w:val="00C43116"/>
    <w:rsid w:val="00C43331"/>
    <w:rsid w:val="00C43770"/>
    <w:rsid w:val="00C43A74"/>
    <w:rsid w:val="00C43D88"/>
    <w:rsid w:val="00C43DC0"/>
    <w:rsid w:val="00C44830"/>
    <w:rsid w:val="00C44A79"/>
    <w:rsid w:val="00C44D73"/>
    <w:rsid w:val="00C4556C"/>
    <w:rsid w:val="00C45867"/>
    <w:rsid w:val="00C45961"/>
    <w:rsid w:val="00C45AEA"/>
    <w:rsid w:val="00C46623"/>
    <w:rsid w:val="00C46C07"/>
    <w:rsid w:val="00C476AD"/>
    <w:rsid w:val="00C5055D"/>
    <w:rsid w:val="00C5073A"/>
    <w:rsid w:val="00C508D5"/>
    <w:rsid w:val="00C50A91"/>
    <w:rsid w:val="00C50D15"/>
    <w:rsid w:val="00C510CC"/>
    <w:rsid w:val="00C510DA"/>
    <w:rsid w:val="00C5130A"/>
    <w:rsid w:val="00C51401"/>
    <w:rsid w:val="00C51442"/>
    <w:rsid w:val="00C51C5D"/>
    <w:rsid w:val="00C51ECA"/>
    <w:rsid w:val="00C51FE1"/>
    <w:rsid w:val="00C523D7"/>
    <w:rsid w:val="00C524F0"/>
    <w:rsid w:val="00C526D7"/>
    <w:rsid w:val="00C52814"/>
    <w:rsid w:val="00C52EE3"/>
    <w:rsid w:val="00C530F2"/>
    <w:rsid w:val="00C53204"/>
    <w:rsid w:val="00C53209"/>
    <w:rsid w:val="00C538B5"/>
    <w:rsid w:val="00C53938"/>
    <w:rsid w:val="00C53C0B"/>
    <w:rsid w:val="00C53E1E"/>
    <w:rsid w:val="00C54040"/>
    <w:rsid w:val="00C5408F"/>
    <w:rsid w:val="00C543F6"/>
    <w:rsid w:val="00C54FCB"/>
    <w:rsid w:val="00C55202"/>
    <w:rsid w:val="00C55524"/>
    <w:rsid w:val="00C55695"/>
    <w:rsid w:val="00C558D0"/>
    <w:rsid w:val="00C55970"/>
    <w:rsid w:val="00C55A38"/>
    <w:rsid w:val="00C55A4C"/>
    <w:rsid w:val="00C55A78"/>
    <w:rsid w:val="00C55B04"/>
    <w:rsid w:val="00C55BBB"/>
    <w:rsid w:val="00C55C13"/>
    <w:rsid w:val="00C55C1C"/>
    <w:rsid w:val="00C55C35"/>
    <w:rsid w:val="00C55D79"/>
    <w:rsid w:val="00C55F2D"/>
    <w:rsid w:val="00C55F77"/>
    <w:rsid w:val="00C55FBF"/>
    <w:rsid w:val="00C5603B"/>
    <w:rsid w:val="00C56041"/>
    <w:rsid w:val="00C56228"/>
    <w:rsid w:val="00C56236"/>
    <w:rsid w:val="00C563F9"/>
    <w:rsid w:val="00C564DF"/>
    <w:rsid w:val="00C56617"/>
    <w:rsid w:val="00C56841"/>
    <w:rsid w:val="00C56A1F"/>
    <w:rsid w:val="00C56D28"/>
    <w:rsid w:val="00C56E1C"/>
    <w:rsid w:val="00C56F6B"/>
    <w:rsid w:val="00C57695"/>
    <w:rsid w:val="00C577A3"/>
    <w:rsid w:val="00C57823"/>
    <w:rsid w:val="00C5785C"/>
    <w:rsid w:val="00C57CD4"/>
    <w:rsid w:val="00C57DBB"/>
    <w:rsid w:val="00C604B5"/>
    <w:rsid w:val="00C608E6"/>
    <w:rsid w:val="00C61122"/>
    <w:rsid w:val="00C61162"/>
    <w:rsid w:val="00C6137D"/>
    <w:rsid w:val="00C617F5"/>
    <w:rsid w:val="00C617F6"/>
    <w:rsid w:val="00C61928"/>
    <w:rsid w:val="00C61B73"/>
    <w:rsid w:val="00C61DED"/>
    <w:rsid w:val="00C62107"/>
    <w:rsid w:val="00C624AF"/>
    <w:rsid w:val="00C6281A"/>
    <w:rsid w:val="00C62C14"/>
    <w:rsid w:val="00C62C93"/>
    <w:rsid w:val="00C62E60"/>
    <w:rsid w:val="00C630DA"/>
    <w:rsid w:val="00C635EC"/>
    <w:rsid w:val="00C63663"/>
    <w:rsid w:val="00C63A64"/>
    <w:rsid w:val="00C64129"/>
    <w:rsid w:val="00C64179"/>
    <w:rsid w:val="00C64479"/>
    <w:rsid w:val="00C64542"/>
    <w:rsid w:val="00C647E5"/>
    <w:rsid w:val="00C648E6"/>
    <w:rsid w:val="00C64BCE"/>
    <w:rsid w:val="00C65051"/>
    <w:rsid w:val="00C65261"/>
    <w:rsid w:val="00C652A2"/>
    <w:rsid w:val="00C65484"/>
    <w:rsid w:val="00C654AF"/>
    <w:rsid w:val="00C65566"/>
    <w:rsid w:val="00C656D2"/>
    <w:rsid w:val="00C656EA"/>
    <w:rsid w:val="00C657CA"/>
    <w:rsid w:val="00C65DB4"/>
    <w:rsid w:val="00C661EB"/>
    <w:rsid w:val="00C66350"/>
    <w:rsid w:val="00C6647A"/>
    <w:rsid w:val="00C6675F"/>
    <w:rsid w:val="00C66AB4"/>
    <w:rsid w:val="00C66B6F"/>
    <w:rsid w:val="00C66DBF"/>
    <w:rsid w:val="00C672D5"/>
    <w:rsid w:val="00C67629"/>
    <w:rsid w:val="00C67664"/>
    <w:rsid w:val="00C6768F"/>
    <w:rsid w:val="00C67907"/>
    <w:rsid w:val="00C70290"/>
    <w:rsid w:val="00C70A45"/>
    <w:rsid w:val="00C70AB2"/>
    <w:rsid w:val="00C70D90"/>
    <w:rsid w:val="00C70F11"/>
    <w:rsid w:val="00C7128E"/>
    <w:rsid w:val="00C71496"/>
    <w:rsid w:val="00C714C4"/>
    <w:rsid w:val="00C71629"/>
    <w:rsid w:val="00C716AD"/>
    <w:rsid w:val="00C718D3"/>
    <w:rsid w:val="00C71C22"/>
    <w:rsid w:val="00C71F41"/>
    <w:rsid w:val="00C722A3"/>
    <w:rsid w:val="00C72704"/>
    <w:rsid w:val="00C72903"/>
    <w:rsid w:val="00C72B06"/>
    <w:rsid w:val="00C73055"/>
    <w:rsid w:val="00C7309B"/>
    <w:rsid w:val="00C73C29"/>
    <w:rsid w:val="00C745FF"/>
    <w:rsid w:val="00C74CA6"/>
    <w:rsid w:val="00C74D31"/>
    <w:rsid w:val="00C751EB"/>
    <w:rsid w:val="00C75599"/>
    <w:rsid w:val="00C756FE"/>
    <w:rsid w:val="00C75BD8"/>
    <w:rsid w:val="00C75EC2"/>
    <w:rsid w:val="00C76056"/>
    <w:rsid w:val="00C76D66"/>
    <w:rsid w:val="00C76E4A"/>
    <w:rsid w:val="00C77059"/>
    <w:rsid w:val="00C777E0"/>
    <w:rsid w:val="00C7787D"/>
    <w:rsid w:val="00C77AE2"/>
    <w:rsid w:val="00C8006E"/>
    <w:rsid w:val="00C8025E"/>
    <w:rsid w:val="00C8034D"/>
    <w:rsid w:val="00C80387"/>
    <w:rsid w:val="00C80532"/>
    <w:rsid w:val="00C80725"/>
    <w:rsid w:val="00C80A2D"/>
    <w:rsid w:val="00C81139"/>
    <w:rsid w:val="00C8124B"/>
    <w:rsid w:val="00C81276"/>
    <w:rsid w:val="00C81372"/>
    <w:rsid w:val="00C8154E"/>
    <w:rsid w:val="00C817C0"/>
    <w:rsid w:val="00C8205B"/>
    <w:rsid w:val="00C824C7"/>
    <w:rsid w:val="00C825C6"/>
    <w:rsid w:val="00C82CC7"/>
    <w:rsid w:val="00C83051"/>
    <w:rsid w:val="00C8322E"/>
    <w:rsid w:val="00C83269"/>
    <w:rsid w:val="00C83684"/>
    <w:rsid w:val="00C838BB"/>
    <w:rsid w:val="00C83C8A"/>
    <w:rsid w:val="00C83FAC"/>
    <w:rsid w:val="00C84464"/>
    <w:rsid w:val="00C848B5"/>
    <w:rsid w:val="00C84B8A"/>
    <w:rsid w:val="00C84EE5"/>
    <w:rsid w:val="00C851A5"/>
    <w:rsid w:val="00C85539"/>
    <w:rsid w:val="00C85622"/>
    <w:rsid w:val="00C8562A"/>
    <w:rsid w:val="00C85F09"/>
    <w:rsid w:val="00C862D6"/>
    <w:rsid w:val="00C8641C"/>
    <w:rsid w:val="00C86B4A"/>
    <w:rsid w:val="00C86C2E"/>
    <w:rsid w:val="00C86DD2"/>
    <w:rsid w:val="00C877B5"/>
    <w:rsid w:val="00C878EE"/>
    <w:rsid w:val="00C87C3E"/>
    <w:rsid w:val="00C9017B"/>
    <w:rsid w:val="00C9045E"/>
    <w:rsid w:val="00C9054B"/>
    <w:rsid w:val="00C9076C"/>
    <w:rsid w:val="00C90AFA"/>
    <w:rsid w:val="00C90C9B"/>
    <w:rsid w:val="00C91402"/>
    <w:rsid w:val="00C9151A"/>
    <w:rsid w:val="00C916D8"/>
    <w:rsid w:val="00C9175A"/>
    <w:rsid w:val="00C9196C"/>
    <w:rsid w:val="00C91B6E"/>
    <w:rsid w:val="00C91E12"/>
    <w:rsid w:val="00C91E43"/>
    <w:rsid w:val="00C91FB0"/>
    <w:rsid w:val="00C9282D"/>
    <w:rsid w:val="00C932A2"/>
    <w:rsid w:val="00C937E4"/>
    <w:rsid w:val="00C9397A"/>
    <w:rsid w:val="00C93A9B"/>
    <w:rsid w:val="00C93F99"/>
    <w:rsid w:val="00C94181"/>
    <w:rsid w:val="00C9424E"/>
    <w:rsid w:val="00C944C2"/>
    <w:rsid w:val="00C944EA"/>
    <w:rsid w:val="00C94BA5"/>
    <w:rsid w:val="00C95032"/>
    <w:rsid w:val="00C950E1"/>
    <w:rsid w:val="00C9559F"/>
    <w:rsid w:val="00C95709"/>
    <w:rsid w:val="00C95A1F"/>
    <w:rsid w:val="00C95ADE"/>
    <w:rsid w:val="00C95E7F"/>
    <w:rsid w:val="00C966D9"/>
    <w:rsid w:val="00C96779"/>
    <w:rsid w:val="00C96E7E"/>
    <w:rsid w:val="00C96F36"/>
    <w:rsid w:val="00C97087"/>
    <w:rsid w:val="00C972C8"/>
    <w:rsid w:val="00C976E9"/>
    <w:rsid w:val="00C977CE"/>
    <w:rsid w:val="00C97889"/>
    <w:rsid w:val="00C978F9"/>
    <w:rsid w:val="00C97925"/>
    <w:rsid w:val="00C979A1"/>
    <w:rsid w:val="00C979BE"/>
    <w:rsid w:val="00C97DC5"/>
    <w:rsid w:val="00C97FF1"/>
    <w:rsid w:val="00CA002A"/>
    <w:rsid w:val="00CA0192"/>
    <w:rsid w:val="00CA05AA"/>
    <w:rsid w:val="00CA07CB"/>
    <w:rsid w:val="00CA0B14"/>
    <w:rsid w:val="00CA0D11"/>
    <w:rsid w:val="00CA0D29"/>
    <w:rsid w:val="00CA0ECB"/>
    <w:rsid w:val="00CA12AA"/>
    <w:rsid w:val="00CA26A8"/>
    <w:rsid w:val="00CA2AC6"/>
    <w:rsid w:val="00CA311D"/>
    <w:rsid w:val="00CA32FD"/>
    <w:rsid w:val="00CA345B"/>
    <w:rsid w:val="00CA3656"/>
    <w:rsid w:val="00CA3746"/>
    <w:rsid w:val="00CA3FF2"/>
    <w:rsid w:val="00CA413D"/>
    <w:rsid w:val="00CA41A9"/>
    <w:rsid w:val="00CA4FB0"/>
    <w:rsid w:val="00CA5168"/>
    <w:rsid w:val="00CA52A7"/>
    <w:rsid w:val="00CA52F3"/>
    <w:rsid w:val="00CA5A81"/>
    <w:rsid w:val="00CA5B76"/>
    <w:rsid w:val="00CA5D48"/>
    <w:rsid w:val="00CA64D3"/>
    <w:rsid w:val="00CA6D12"/>
    <w:rsid w:val="00CA6E31"/>
    <w:rsid w:val="00CA7114"/>
    <w:rsid w:val="00CA7357"/>
    <w:rsid w:val="00CA7A57"/>
    <w:rsid w:val="00CA7CD3"/>
    <w:rsid w:val="00CA7FE8"/>
    <w:rsid w:val="00CB006E"/>
    <w:rsid w:val="00CB00A7"/>
    <w:rsid w:val="00CB11F1"/>
    <w:rsid w:val="00CB161E"/>
    <w:rsid w:val="00CB1781"/>
    <w:rsid w:val="00CB1AB5"/>
    <w:rsid w:val="00CB27CE"/>
    <w:rsid w:val="00CB33AC"/>
    <w:rsid w:val="00CB3796"/>
    <w:rsid w:val="00CB3B87"/>
    <w:rsid w:val="00CB3E66"/>
    <w:rsid w:val="00CB41DE"/>
    <w:rsid w:val="00CB4841"/>
    <w:rsid w:val="00CB49BF"/>
    <w:rsid w:val="00CB4A80"/>
    <w:rsid w:val="00CB4B32"/>
    <w:rsid w:val="00CB4C8B"/>
    <w:rsid w:val="00CB53F7"/>
    <w:rsid w:val="00CB55D1"/>
    <w:rsid w:val="00CB5705"/>
    <w:rsid w:val="00CB6151"/>
    <w:rsid w:val="00CB6CC9"/>
    <w:rsid w:val="00CB725E"/>
    <w:rsid w:val="00CB7589"/>
    <w:rsid w:val="00CB7839"/>
    <w:rsid w:val="00CB7BBB"/>
    <w:rsid w:val="00CB7D6B"/>
    <w:rsid w:val="00CB7FD1"/>
    <w:rsid w:val="00CC026F"/>
    <w:rsid w:val="00CC0584"/>
    <w:rsid w:val="00CC05B4"/>
    <w:rsid w:val="00CC0676"/>
    <w:rsid w:val="00CC081E"/>
    <w:rsid w:val="00CC0C0E"/>
    <w:rsid w:val="00CC0E7A"/>
    <w:rsid w:val="00CC10E1"/>
    <w:rsid w:val="00CC1462"/>
    <w:rsid w:val="00CC1FF6"/>
    <w:rsid w:val="00CC2009"/>
    <w:rsid w:val="00CC2117"/>
    <w:rsid w:val="00CC221C"/>
    <w:rsid w:val="00CC2235"/>
    <w:rsid w:val="00CC24F3"/>
    <w:rsid w:val="00CC2579"/>
    <w:rsid w:val="00CC28A5"/>
    <w:rsid w:val="00CC305A"/>
    <w:rsid w:val="00CC319F"/>
    <w:rsid w:val="00CC3206"/>
    <w:rsid w:val="00CC37F0"/>
    <w:rsid w:val="00CC3856"/>
    <w:rsid w:val="00CC385C"/>
    <w:rsid w:val="00CC43D0"/>
    <w:rsid w:val="00CC4531"/>
    <w:rsid w:val="00CC493C"/>
    <w:rsid w:val="00CC4BAC"/>
    <w:rsid w:val="00CC4BDE"/>
    <w:rsid w:val="00CC4EED"/>
    <w:rsid w:val="00CC518F"/>
    <w:rsid w:val="00CC5A2D"/>
    <w:rsid w:val="00CC5D52"/>
    <w:rsid w:val="00CC62A7"/>
    <w:rsid w:val="00CC65FA"/>
    <w:rsid w:val="00CC6702"/>
    <w:rsid w:val="00CC672B"/>
    <w:rsid w:val="00CC69C2"/>
    <w:rsid w:val="00CC6A2A"/>
    <w:rsid w:val="00CC6D18"/>
    <w:rsid w:val="00CC7277"/>
    <w:rsid w:val="00CC7420"/>
    <w:rsid w:val="00CC758B"/>
    <w:rsid w:val="00CC774C"/>
    <w:rsid w:val="00CC7762"/>
    <w:rsid w:val="00CC7892"/>
    <w:rsid w:val="00CC7A7E"/>
    <w:rsid w:val="00CC7BE1"/>
    <w:rsid w:val="00CC7CE9"/>
    <w:rsid w:val="00CD016A"/>
    <w:rsid w:val="00CD0355"/>
    <w:rsid w:val="00CD0728"/>
    <w:rsid w:val="00CD081B"/>
    <w:rsid w:val="00CD12B2"/>
    <w:rsid w:val="00CD1399"/>
    <w:rsid w:val="00CD1562"/>
    <w:rsid w:val="00CD17F3"/>
    <w:rsid w:val="00CD1981"/>
    <w:rsid w:val="00CD1A8D"/>
    <w:rsid w:val="00CD1B3E"/>
    <w:rsid w:val="00CD1BE0"/>
    <w:rsid w:val="00CD2111"/>
    <w:rsid w:val="00CD2270"/>
    <w:rsid w:val="00CD23D4"/>
    <w:rsid w:val="00CD24D2"/>
    <w:rsid w:val="00CD2975"/>
    <w:rsid w:val="00CD2D9B"/>
    <w:rsid w:val="00CD2F0F"/>
    <w:rsid w:val="00CD3069"/>
    <w:rsid w:val="00CD30BA"/>
    <w:rsid w:val="00CD315C"/>
    <w:rsid w:val="00CD31AD"/>
    <w:rsid w:val="00CD358C"/>
    <w:rsid w:val="00CD39CE"/>
    <w:rsid w:val="00CD3DC7"/>
    <w:rsid w:val="00CD3EC2"/>
    <w:rsid w:val="00CD4155"/>
    <w:rsid w:val="00CD471E"/>
    <w:rsid w:val="00CD482F"/>
    <w:rsid w:val="00CD4905"/>
    <w:rsid w:val="00CD4F09"/>
    <w:rsid w:val="00CD4F4C"/>
    <w:rsid w:val="00CD560F"/>
    <w:rsid w:val="00CD5873"/>
    <w:rsid w:val="00CD5F8D"/>
    <w:rsid w:val="00CD5F93"/>
    <w:rsid w:val="00CD6078"/>
    <w:rsid w:val="00CD60E3"/>
    <w:rsid w:val="00CD6199"/>
    <w:rsid w:val="00CD64C5"/>
    <w:rsid w:val="00CD679A"/>
    <w:rsid w:val="00CD7F58"/>
    <w:rsid w:val="00CE008E"/>
    <w:rsid w:val="00CE0A7F"/>
    <w:rsid w:val="00CE138B"/>
    <w:rsid w:val="00CE1451"/>
    <w:rsid w:val="00CE154B"/>
    <w:rsid w:val="00CE162F"/>
    <w:rsid w:val="00CE163F"/>
    <w:rsid w:val="00CE1874"/>
    <w:rsid w:val="00CE18D7"/>
    <w:rsid w:val="00CE1949"/>
    <w:rsid w:val="00CE1AA7"/>
    <w:rsid w:val="00CE1D0C"/>
    <w:rsid w:val="00CE1F62"/>
    <w:rsid w:val="00CE1FE9"/>
    <w:rsid w:val="00CE208B"/>
    <w:rsid w:val="00CE2149"/>
    <w:rsid w:val="00CE2479"/>
    <w:rsid w:val="00CE25D5"/>
    <w:rsid w:val="00CE2692"/>
    <w:rsid w:val="00CE2A59"/>
    <w:rsid w:val="00CE2B93"/>
    <w:rsid w:val="00CE2BF7"/>
    <w:rsid w:val="00CE2CFA"/>
    <w:rsid w:val="00CE30D4"/>
    <w:rsid w:val="00CE37C1"/>
    <w:rsid w:val="00CE39A0"/>
    <w:rsid w:val="00CE3BF4"/>
    <w:rsid w:val="00CE42D9"/>
    <w:rsid w:val="00CE4461"/>
    <w:rsid w:val="00CE4A2B"/>
    <w:rsid w:val="00CE504B"/>
    <w:rsid w:val="00CE54A5"/>
    <w:rsid w:val="00CE561D"/>
    <w:rsid w:val="00CE5D17"/>
    <w:rsid w:val="00CE5D3B"/>
    <w:rsid w:val="00CE62A3"/>
    <w:rsid w:val="00CE6508"/>
    <w:rsid w:val="00CE65B9"/>
    <w:rsid w:val="00CE6E81"/>
    <w:rsid w:val="00CE7899"/>
    <w:rsid w:val="00CE7A6F"/>
    <w:rsid w:val="00CE7ECF"/>
    <w:rsid w:val="00CF030F"/>
    <w:rsid w:val="00CF0544"/>
    <w:rsid w:val="00CF0805"/>
    <w:rsid w:val="00CF160E"/>
    <w:rsid w:val="00CF1915"/>
    <w:rsid w:val="00CF25EE"/>
    <w:rsid w:val="00CF2BF3"/>
    <w:rsid w:val="00CF2CAB"/>
    <w:rsid w:val="00CF2FF0"/>
    <w:rsid w:val="00CF2FF7"/>
    <w:rsid w:val="00CF4046"/>
    <w:rsid w:val="00CF47F0"/>
    <w:rsid w:val="00CF4B9A"/>
    <w:rsid w:val="00CF4DDC"/>
    <w:rsid w:val="00CF5268"/>
    <w:rsid w:val="00CF5856"/>
    <w:rsid w:val="00CF5916"/>
    <w:rsid w:val="00CF5924"/>
    <w:rsid w:val="00CF59C6"/>
    <w:rsid w:val="00CF6531"/>
    <w:rsid w:val="00CF6577"/>
    <w:rsid w:val="00CF6731"/>
    <w:rsid w:val="00CF6881"/>
    <w:rsid w:val="00CF6D4D"/>
    <w:rsid w:val="00CF6DF7"/>
    <w:rsid w:val="00CF7091"/>
    <w:rsid w:val="00CF738A"/>
    <w:rsid w:val="00CF74DA"/>
    <w:rsid w:val="00CF7DCB"/>
    <w:rsid w:val="00CF7E67"/>
    <w:rsid w:val="00CF7F77"/>
    <w:rsid w:val="00CF7FB7"/>
    <w:rsid w:val="00D000F1"/>
    <w:rsid w:val="00D0019A"/>
    <w:rsid w:val="00D002EF"/>
    <w:rsid w:val="00D007A7"/>
    <w:rsid w:val="00D00865"/>
    <w:rsid w:val="00D0095F"/>
    <w:rsid w:val="00D00A54"/>
    <w:rsid w:val="00D00DE7"/>
    <w:rsid w:val="00D01071"/>
    <w:rsid w:val="00D0133F"/>
    <w:rsid w:val="00D01360"/>
    <w:rsid w:val="00D01B54"/>
    <w:rsid w:val="00D028FF"/>
    <w:rsid w:val="00D02BE5"/>
    <w:rsid w:val="00D02DFE"/>
    <w:rsid w:val="00D03421"/>
    <w:rsid w:val="00D03777"/>
    <w:rsid w:val="00D03912"/>
    <w:rsid w:val="00D03975"/>
    <w:rsid w:val="00D0399D"/>
    <w:rsid w:val="00D0428A"/>
    <w:rsid w:val="00D0464F"/>
    <w:rsid w:val="00D046AB"/>
    <w:rsid w:val="00D046E2"/>
    <w:rsid w:val="00D0481F"/>
    <w:rsid w:val="00D04959"/>
    <w:rsid w:val="00D04A4E"/>
    <w:rsid w:val="00D04B9E"/>
    <w:rsid w:val="00D05394"/>
    <w:rsid w:val="00D0564B"/>
    <w:rsid w:val="00D05724"/>
    <w:rsid w:val="00D05C80"/>
    <w:rsid w:val="00D05DFE"/>
    <w:rsid w:val="00D05E88"/>
    <w:rsid w:val="00D06128"/>
    <w:rsid w:val="00D065CF"/>
    <w:rsid w:val="00D06691"/>
    <w:rsid w:val="00D0689A"/>
    <w:rsid w:val="00D06A3D"/>
    <w:rsid w:val="00D0733A"/>
    <w:rsid w:val="00D07369"/>
    <w:rsid w:val="00D074B9"/>
    <w:rsid w:val="00D076A9"/>
    <w:rsid w:val="00D0774B"/>
    <w:rsid w:val="00D07AA9"/>
    <w:rsid w:val="00D07E87"/>
    <w:rsid w:val="00D07FBE"/>
    <w:rsid w:val="00D1082B"/>
    <w:rsid w:val="00D1083F"/>
    <w:rsid w:val="00D10862"/>
    <w:rsid w:val="00D10C3C"/>
    <w:rsid w:val="00D10F53"/>
    <w:rsid w:val="00D110A2"/>
    <w:rsid w:val="00D114E0"/>
    <w:rsid w:val="00D114E6"/>
    <w:rsid w:val="00D1161A"/>
    <w:rsid w:val="00D11A52"/>
    <w:rsid w:val="00D1230C"/>
    <w:rsid w:val="00D1249A"/>
    <w:rsid w:val="00D12F53"/>
    <w:rsid w:val="00D13179"/>
    <w:rsid w:val="00D13338"/>
    <w:rsid w:val="00D1337E"/>
    <w:rsid w:val="00D135BA"/>
    <w:rsid w:val="00D135C2"/>
    <w:rsid w:val="00D13729"/>
    <w:rsid w:val="00D13CB9"/>
    <w:rsid w:val="00D13E41"/>
    <w:rsid w:val="00D14690"/>
    <w:rsid w:val="00D14724"/>
    <w:rsid w:val="00D14EFC"/>
    <w:rsid w:val="00D1508B"/>
    <w:rsid w:val="00D151E1"/>
    <w:rsid w:val="00D159F8"/>
    <w:rsid w:val="00D15B9A"/>
    <w:rsid w:val="00D15C88"/>
    <w:rsid w:val="00D15C8F"/>
    <w:rsid w:val="00D15D47"/>
    <w:rsid w:val="00D1644B"/>
    <w:rsid w:val="00D16901"/>
    <w:rsid w:val="00D16F19"/>
    <w:rsid w:val="00D16F82"/>
    <w:rsid w:val="00D17292"/>
    <w:rsid w:val="00D17610"/>
    <w:rsid w:val="00D177F1"/>
    <w:rsid w:val="00D17D5C"/>
    <w:rsid w:val="00D2037C"/>
    <w:rsid w:val="00D204DC"/>
    <w:rsid w:val="00D207EA"/>
    <w:rsid w:val="00D209DB"/>
    <w:rsid w:val="00D2108B"/>
    <w:rsid w:val="00D2117B"/>
    <w:rsid w:val="00D2118E"/>
    <w:rsid w:val="00D2163F"/>
    <w:rsid w:val="00D21A4D"/>
    <w:rsid w:val="00D223A7"/>
    <w:rsid w:val="00D22821"/>
    <w:rsid w:val="00D22849"/>
    <w:rsid w:val="00D2294C"/>
    <w:rsid w:val="00D22D68"/>
    <w:rsid w:val="00D2327C"/>
    <w:rsid w:val="00D23413"/>
    <w:rsid w:val="00D234FB"/>
    <w:rsid w:val="00D23521"/>
    <w:rsid w:val="00D23800"/>
    <w:rsid w:val="00D23909"/>
    <w:rsid w:val="00D23DE7"/>
    <w:rsid w:val="00D240B3"/>
    <w:rsid w:val="00D242D0"/>
    <w:rsid w:val="00D244B5"/>
    <w:rsid w:val="00D24C86"/>
    <w:rsid w:val="00D24E75"/>
    <w:rsid w:val="00D25011"/>
    <w:rsid w:val="00D25291"/>
    <w:rsid w:val="00D25339"/>
    <w:rsid w:val="00D254FD"/>
    <w:rsid w:val="00D257B2"/>
    <w:rsid w:val="00D25984"/>
    <w:rsid w:val="00D25AE8"/>
    <w:rsid w:val="00D25D09"/>
    <w:rsid w:val="00D2630B"/>
    <w:rsid w:val="00D26997"/>
    <w:rsid w:val="00D26C8A"/>
    <w:rsid w:val="00D270FA"/>
    <w:rsid w:val="00D272DB"/>
    <w:rsid w:val="00D274C0"/>
    <w:rsid w:val="00D276FE"/>
    <w:rsid w:val="00D279D0"/>
    <w:rsid w:val="00D27BED"/>
    <w:rsid w:val="00D27E79"/>
    <w:rsid w:val="00D27FB4"/>
    <w:rsid w:val="00D30084"/>
    <w:rsid w:val="00D30956"/>
    <w:rsid w:val="00D30B51"/>
    <w:rsid w:val="00D3121E"/>
    <w:rsid w:val="00D312DC"/>
    <w:rsid w:val="00D31614"/>
    <w:rsid w:val="00D31AB4"/>
    <w:rsid w:val="00D31AD6"/>
    <w:rsid w:val="00D31DFC"/>
    <w:rsid w:val="00D31ED4"/>
    <w:rsid w:val="00D31F23"/>
    <w:rsid w:val="00D3293D"/>
    <w:rsid w:val="00D32998"/>
    <w:rsid w:val="00D32EC6"/>
    <w:rsid w:val="00D32F73"/>
    <w:rsid w:val="00D33063"/>
    <w:rsid w:val="00D33170"/>
    <w:rsid w:val="00D331B5"/>
    <w:rsid w:val="00D333EB"/>
    <w:rsid w:val="00D333F7"/>
    <w:rsid w:val="00D3378B"/>
    <w:rsid w:val="00D33791"/>
    <w:rsid w:val="00D33A0E"/>
    <w:rsid w:val="00D33BA6"/>
    <w:rsid w:val="00D33D6F"/>
    <w:rsid w:val="00D33F4E"/>
    <w:rsid w:val="00D343C7"/>
    <w:rsid w:val="00D346A9"/>
    <w:rsid w:val="00D347FD"/>
    <w:rsid w:val="00D34A6B"/>
    <w:rsid w:val="00D35546"/>
    <w:rsid w:val="00D3587A"/>
    <w:rsid w:val="00D35B41"/>
    <w:rsid w:val="00D35C41"/>
    <w:rsid w:val="00D35CCC"/>
    <w:rsid w:val="00D35F99"/>
    <w:rsid w:val="00D36080"/>
    <w:rsid w:val="00D36473"/>
    <w:rsid w:val="00D3672E"/>
    <w:rsid w:val="00D36A53"/>
    <w:rsid w:val="00D36DE4"/>
    <w:rsid w:val="00D37008"/>
    <w:rsid w:val="00D37339"/>
    <w:rsid w:val="00D37591"/>
    <w:rsid w:val="00D3764C"/>
    <w:rsid w:val="00D3774E"/>
    <w:rsid w:val="00D37826"/>
    <w:rsid w:val="00D37A52"/>
    <w:rsid w:val="00D37B7D"/>
    <w:rsid w:val="00D37CFB"/>
    <w:rsid w:val="00D37DDD"/>
    <w:rsid w:val="00D37E04"/>
    <w:rsid w:val="00D37EDE"/>
    <w:rsid w:val="00D40111"/>
    <w:rsid w:val="00D40A16"/>
    <w:rsid w:val="00D40A9D"/>
    <w:rsid w:val="00D40AD4"/>
    <w:rsid w:val="00D41042"/>
    <w:rsid w:val="00D415D3"/>
    <w:rsid w:val="00D4177E"/>
    <w:rsid w:val="00D417F1"/>
    <w:rsid w:val="00D41DE5"/>
    <w:rsid w:val="00D42162"/>
    <w:rsid w:val="00D43012"/>
    <w:rsid w:val="00D43075"/>
    <w:rsid w:val="00D436DF"/>
    <w:rsid w:val="00D439D5"/>
    <w:rsid w:val="00D43AE4"/>
    <w:rsid w:val="00D443BE"/>
    <w:rsid w:val="00D444C7"/>
    <w:rsid w:val="00D447CA"/>
    <w:rsid w:val="00D44976"/>
    <w:rsid w:val="00D4499E"/>
    <w:rsid w:val="00D449BE"/>
    <w:rsid w:val="00D4501C"/>
    <w:rsid w:val="00D45201"/>
    <w:rsid w:val="00D45223"/>
    <w:rsid w:val="00D454DF"/>
    <w:rsid w:val="00D456F2"/>
    <w:rsid w:val="00D45711"/>
    <w:rsid w:val="00D45B86"/>
    <w:rsid w:val="00D46E1C"/>
    <w:rsid w:val="00D46EE1"/>
    <w:rsid w:val="00D46F26"/>
    <w:rsid w:val="00D4708D"/>
    <w:rsid w:val="00D47670"/>
    <w:rsid w:val="00D47903"/>
    <w:rsid w:val="00D501E3"/>
    <w:rsid w:val="00D50888"/>
    <w:rsid w:val="00D50A7C"/>
    <w:rsid w:val="00D50C83"/>
    <w:rsid w:val="00D51248"/>
    <w:rsid w:val="00D51451"/>
    <w:rsid w:val="00D517A3"/>
    <w:rsid w:val="00D51956"/>
    <w:rsid w:val="00D519DE"/>
    <w:rsid w:val="00D51C5D"/>
    <w:rsid w:val="00D520E8"/>
    <w:rsid w:val="00D52490"/>
    <w:rsid w:val="00D52518"/>
    <w:rsid w:val="00D52ED5"/>
    <w:rsid w:val="00D52F5B"/>
    <w:rsid w:val="00D53642"/>
    <w:rsid w:val="00D53666"/>
    <w:rsid w:val="00D53AA9"/>
    <w:rsid w:val="00D53B70"/>
    <w:rsid w:val="00D53CFC"/>
    <w:rsid w:val="00D53EBE"/>
    <w:rsid w:val="00D5405C"/>
    <w:rsid w:val="00D5499F"/>
    <w:rsid w:val="00D54D92"/>
    <w:rsid w:val="00D5584C"/>
    <w:rsid w:val="00D55A40"/>
    <w:rsid w:val="00D55A42"/>
    <w:rsid w:val="00D55AD4"/>
    <w:rsid w:val="00D55DFC"/>
    <w:rsid w:val="00D55F16"/>
    <w:rsid w:val="00D56761"/>
    <w:rsid w:val="00D5690D"/>
    <w:rsid w:val="00D57425"/>
    <w:rsid w:val="00D57644"/>
    <w:rsid w:val="00D57702"/>
    <w:rsid w:val="00D57B75"/>
    <w:rsid w:val="00D57D3B"/>
    <w:rsid w:val="00D57D9B"/>
    <w:rsid w:val="00D57EF8"/>
    <w:rsid w:val="00D6033F"/>
    <w:rsid w:val="00D60582"/>
    <w:rsid w:val="00D605DE"/>
    <w:rsid w:val="00D6078A"/>
    <w:rsid w:val="00D612F4"/>
    <w:rsid w:val="00D615B6"/>
    <w:rsid w:val="00D617F3"/>
    <w:rsid w:val="00D61E10"/>
    <w:rsid w:val="00D61E54"/>
    <w:rsid w:val="00D61E88"/>
    <w:rsid w:val="00D61F6E"/>
    <w:rsid w:val="00D62091"/>
    <w:rsid w:val="00D62169"/>
    <w:rsid w:val="00D622C1"/>
    <w:rsid w:val="00D62D86"/>
    <w:rsid w:val="00D62F9A"/>
    <w:rsid w:val="00D63030"/>
    <w:rsid w:val="00D6336F"/>
    <w:rsid w:val="00D63D97"/>
    <w:rsid w:val="00D63DC6"/>
    <w:rsid w:val="00D64016"/>
    <w:rsid w:val="00D64029"/>
    <w:rsid w:val="00D64100"/>
    <w:rsid w:val="00D64842"/>
    <w:rsid w:val="00D64861"/>
    <w:rsid w:val="00D64C57"/>
    <w:rsid w:val="00D64FA5"/>
    <w:rsid w:val="00D652B9"/>
    <w:rsid w:val="00D66366"/>
    <w:rsid w:val="00D665C3"/>
    <w:rsid w:val="00D66673"/>
    <w:rsid w:val="00D66A5E"/>
    <w:rsid w:val="00D67152"/>
    <w:rsid w:val="00D67714"/>
    <w:rsid w:val="00D677D9"/>
    <w:rsid w:val="00D67A55"/>
    <w:rsid w:val="00D67C0B"/>
    <w:rsid w:val="00D67C69"/>
    <w:rsid w:val="00D67E19"/>
    <w:rsid w:val="00D704DB"/>
    <w:rsid w:val="00D70753"/>
    <w:rsid w:val="00D70929"/>
    <w:rsid w:val="00D70A48"/>
    <w:rsid w:val="00D70AC5"/>
    <w:rsid w:val="00D70B81"/>
    <w:rsid w:val="00D70C92"/>
    <w:rsid w:val="00D70EB9"/>
    <w:rsid w:val="00D710A4"/>
    <w:rsid w:val="00D713E1"/>
    <w:rsid w:val="00D713F7"/>
    <w:rsid w:val="00D7146A"/>
    <w:rsid w:val="00D71523"/>
    <w:rsid w:val="00D7159E"/>
    <w:rsid w:val="00D71652"/>
    <w:rsid w:val="00D71BDB"/>
    <w:rsid w:val="00D72135"/>
    <w:rsid w:val="00D72BE4"/>
    <w:rsid w:val="00D72C89"/>
    <w:rsid w:val="00D732C1"/>
    <w:rsid w:val="00D73403"/>
    <w:rsid w:val="00D73650"/>
    <w:rsid w:val="00D7385C"/>
    <w:rsid w:val="00D73BDC"/>
    <w:rsid w:val="00D73D03"/>
    <w:rsid w:val="00D73D30"/>
    <w:rsid w:val="00D744E3"/>
    <w:rsid w:val="00D745D0"/>
    <w:rsid w:val="00D747D0"/>
    <w:rsid w:val="00D74C15"/>
    <w:rsid w:val="00D74C46"/>
    <w:rsid w:val="00D74DB4"/>
    <w:rsid w:val="00D74F32"/>
    <w:rsid w:val="00D752D8"/>
    <w:rsid w:val="00D75413"/>
    <w:rsid w:val="00D7546E"/>
    <w:rsid w:val="00D7548F"/>
    <w:rsid w:val="00D754F0"/>
    <w:rsid w:val="00D7588E"/>
    <w:rsid w:val="00D75C63"/>
    <w:rsid w:val="00D76109"/>
    <w:rsid w:val="00D76541"/>
    <w:rsid w:val="00D76860"/>
    <w:rsid w:val="00D76E83"/>
    <w:rsid w:val="00D770A8"/>
    <w:rsid w:val="00D77282"/>
    <w:rsid w:val="00D77426"/>
    <w:rsid w:val="00D777FF"/>
    <w:rsid w:val="00D77A2E"/>
    <w:rsid w:val="00D77AC1"/>
    <w:rsid w:val="00D80AEA"/>
    <w:rsid w:val="00D80E1C"/>
    <w:rsid w:val="00D81306"/>
    <w:rsid w:val="00D81341"/>
    <w:rsid w:val="00D82143"/>
    <w:rsid w:val="00D822BC"/>
    <w:rsid w:val="00D82447"/>
    <w:rsid w:val="00D826F2"/>
    <w:rsid w:val="00D82716"/>
    <w:rsid w:val="00D828CA"/>
    <w:rsid w:val="00D82E7F"/>
    <w:rsid w:val="00D83177"/>
    <w:rsid w:val="00D835C6"/>
    <w:rsid w:val="00D83847"/>
    <w:rsid w:val="00D838E6"/>
    <w:rsid w:val="00D83B4A"/>
    <w:rsid w:val="00D83E46"/>
    <w:rsid w:val="00D83EB5"/>
    <w:rsid w:val="00D85450"/>
    <w:rsid w:val="00D857EC"/>
    <w:rsid w:val="00D85A72"/>
    <w:rsid w:val="00D85FE0"/>
    <w:rsid w:val="00D86543"/>
    <w:rsid w:val="00D86840"/>
    <w:rsid w:val="00D86A89"/>
    <w:rsid w:val="00D86D6E"/>
    <w:rsid w:val="00D87696"/>
    <w:rsid w:val="00D877D7"/>
    <w:rsid w:val="00D8787A"/>
    <w:rsid w:val="00D87950"/>
    <w:rsid w:val="00D87BF0"/>
    <w:rsid w:val="00D87C46"/>
    <w:rsid w:val="00D9028C"/>
    <w:rsid w:val="00D90BB6"/>
    <w:rsid w:val="00D9116F"/>
    <w:rsid w:val="00D912C5"/>
    <w:rsid w:val="00D915C9"/>
    <w:rsid w:val="00D91F4B"/>
    <w:rsid w:val="00D91F77"/>
    <w:rsid w:val="00D920F4"/>
    <w:rsid w:val="00D92172"/>
    <w:rsid w:val="00D92190"/>
    <w:rsid w:val="00D9230B"/>
    <w:rsid w:val="00D927E0"/>
    <w:rsid w:val="00D92847"/>
    <w:rsid w:val="00D92B33"/>
    <w:rsid w:val="00D92D7F"/>
    <w:rsid w:val="00D931A1"/>
    <w:rsid w:val="00D93FB8"/>
    <w:rsid w:val="00D94000"/>
    <w:rsid w:val="00D94064"/>
    <w:rsid w:val="00D940D1"/>
    <w:rsid w:val="00D9468F"/>
    <w:rsid w:val="00D9469A"/>
    <w:rsid w:val="00D9498C"/>
    <w:rsid w:val="00D94A70"/>
    <w:rsid w:val="00D94B89"/>
    <w:rsid w:val="00D94C72"/>
    <w:rsid w:val="00D94F04"/>
    <w:rsid w:val="00D955A1"/>
    <w:rsid w:val="00D9565A"/>
    <w:rsid w:val="00D95DF1"/>
    <w:rsid w:val="00D96352"/>
    <w:rsid w:val="00D96465"/>
    <w:rsid w:val="00D965C6"/>
    <w:rsid w:val="00D96726"/>
    <w:rsid w:val="00D968C0"/>
    <w:rsid w:val="00D96950"/>
    <w:rsid w:val="00D96B48"/>
    <w:rsid w:val="00D96EC1"/>
    <w:rsid w:val="00D972F5"/>
    <w:rsid w:val="00D9734A"/>
    <w:rsid w:val="00D978ED"/>
    <w:rsid w:val="00D97ADE"/>
    <w:rsid w:val="00D97FC4"/>
    <w:rsid w:val="00DA0080"/>
    <w:rsid w:val="00DA0219"/>
    <w:rsid w:val="00DA0361"/>
    <w:rsid w:val="00DA0683"/>
    <w:rsid w:val="00DA0B0E"/>
    <w:rsid w:val="00DA0B11"/>
    <w:rsid w:val="00DA0BA8"/>
    <w:rsid w:val="00DA0FDF"/>
    <w:rsid w:val="00DA10B9"/>
    <w:rsid w:val="00DA11B7"/>
    <w:rsid w:val="00DA12D2"/>
    <w:rsid w:val="00DA1324"/>
    <w:rsid w:val="00DA13B2"/>
    <w:rsid w:val="00DA1538"/>
    <w:rsid w:val="00DA184E"/>
    <w:rsid w:val="00DA19FB"/>
    <w:rsid w:val="00DA1D92"/>
    <w:rsid w:val="00DA2397"/>
    <w:rsid w:val="00DA28CC"/>
    <w:rsid w:val="00DA2A16"/>
    <w:rsid w:val="00DA2F4A"/>
    <w:rsid w:val="00DA3683"/>
    <w:rsid w:val="00DA3724"/>
    <w:rsid w:val="00DA3817"/>
    <w:rsid w:val="00DA38CA"/>
    <w:rsid w:val="00DA390F"/>
    <w:rsid w:val="00DA4469"/>
    <w:rsid w:val="00DA4513"/>
    <w:rsid w:val="00DA48A9"/>
    <w:rsid w:val="00DA499E"/>
    <w:rsid w:val="00DA4DF8"/>
    <w:rsid w:val="00DA5088"/>
    <w:rsid w:val="00DA510E"/>
    <w:rsid w:val="00DA56C4"/>
    <w:rsid w:val="00DA5878"/>
    <w:rsid w:val="00DA59B8"/>
    <w:rsid w:val="00DA5AE8"/>
    <w:rsid w:val="00DA5B5B"/>
    <w:rsid w:val="00DA6011"/>
    <w:rsid w:val="00DA60B4"/>
    <w:rsid w:val="00DA6258"/>
    <w:rsid w:val="00DA656D"/>
    <w:rsid w:val="00DA6842"/>
    <w:rsid w:val="00DA6A35"/>
    <w:rsid w:val="00DA71AA"/>
    <w:rsid w:val="00DA74AE"/>
    <w:rsid w:val="00DA79FE"/>
    <w:rsid w:val="00DA7BC2"/>
    <w:rsid w:val="00DB02B7"/>
    <w:rsid w:val="00DB0344"/>
    <w:rsid w:val="00DB03D3"/>
    <w:rsid w:val="00DB06FB"/>
    <w:rsid w:val="00DB0885"/>
    <w:rsid w:val="00DB0C8F"/>
    <w:rsid w:val="00DB1105"/>
    <w:rsid w:val="00DB11FE"/>
    <w:rsid w:val="00DB15B2"/>
    <w:rsid w:val="00DB1845"/>
    <w:rsid w:val="00DB1AD4"/>
    <w:rsid w:val="00DB24AD"/>
    <w:rsid w:val="00DB2874"/>
    <w:rsid w:val="00DB2956"/>
    <w:rsid w:val="00DB2ADD"/>
    <w:rsid w:val="00DB2B03"/>
    <w:rsid w:val="00DB2B54"/>
    <w:rsid w:val="00DB2C31"/>
    <w:rsid w:val="00DB2D53"/>
    <w:rsid w:val="00DB2E34"/>
    <w:rsid w:val="00DB335F"/>
    <w:rsid w:val="00DB367C"/>
    <w:rsid w:val="00DB37F9"/>
    <w:rsid w:val="00DB46C3"/>
    <w:rsid w:val="00DB4CC5"/>
    <w:rsid w:val="00DB4EC0"/>
    <w:rsid w:val="00DB4F0D"/>
    <w:rsid w:val="00DB4F48"/>
    <w:rsid w:val="00DB50BD"/>
    <w:rsid w:val="00DB58A8"/>
    <w:rsid w:val="00DB58B4"/>
    <w:rsid w:val="00DB5CE6"/>
    <w:rsid w:val="00DB6093"/>
    <w:rsid w:val="00DB61ED"/>
    <w:rsid w:val="00DB624E"/>
    <w:rsid w:val="00DB68AC"/>
    <w:rsid w:val="00DB6D0D"/>
    <w:rsid w:val="00DB6D92"/>
    <w:rsid w:val="00DB714E"/>
    <w:rsid w:val="00DB7E54"/>
    <w:rsid w:val="00DC005B"/>
    <w:rsid w:val="00DC008D"/>
    <w:rsid w:val="00DC08E5"/>
    <w:rsid w:val="00DC15A8"/>
    <w:rsid w:val="00DC1A53"/>
    <w:rsid w:val="00DC2593"/>
    <w:rsid w:val="00DC281D"/>
    <w:rsid w:val="00DC2900"/>
    <w:rsid w:val="00DC29F6"/>
    <w:rsid w:val="00DC2B71"/>
    <w:rsid w:val="00DC2E07"/>
    <w:rsid w:val="00DC2F50"/>
    <w:rsid w:val="00DC31CA"/>
    <w:rsid w:val="00DC31D1"/>
    <w:rsid w:val="00DC32C3"/>
    <w:rsid w:val="00DC32C7"/>
    <w:rsid w:val="00DC33E5"/>
    <w:rsid w:val="00DC347B"/>
    <w:rsid w:val="00DC3884"/>
    <w:rsid w:val="00DC38FF"/>
    <w:rsid w:val="00DC39DC"/>
    <w:rsid w:val="00DC3DBC"/>
    <w:rsid w:val="00DC3DE1"/>
    <w:rsid w:val="00DC3F05"/>
    <w:rsid w:val="00DC47FE"/>
    <w:rsid w:val="00DC4AB2"/>
    <w:rsid w:val="00DC4DFC"/>
    <w:rsid w:val="00DC558D"/>
    <w:rsid w:val="00DC5712"/>
    <w:rsid w:val="00DC591C"/>
    <w:rsid w:val="00DC59CC"/>
    <w:rsid w:val="00DC59CE"/>
    <w:rsid w:val="00DC5BEB"/>
    <w:rsid w:val="00DC5C1A"/>
    <w:rsid w:val="00DC5C52"/>
    <w:rsid w:val="00DC5C91"/>
    <w:rsid w:val="00DC5EFC"/>
    <w:rsid w:val="00DC61F2"/>
    <w:rsid w:val="00DC671B"/>
    <w:rsid w:val="00DC67B0"/>
    <w:rsid w:val="00DC67E6"/>
    <w:rsid w:val="00DC6CF3"/>
    <w:rsid w:val="00DC70C3"/>
    <w:rsid w:val="00DC7111"/>
    <w:rsid w:val="00DC7490"/>
    <w:rsid w:val="00DC74A3"/>
    <w:rsid w:val="00DC7773"/>
    <w:rsid w:val="00DC7960"/>
    <w:rsid w:val="00DC7D59"/>
    <w:rsid w:val="00DD0033"/>
    <w:rsid w:val="00DD0E38"/>
    <w:rsid w:val="00DD0FE8"/>
    <w:rsid w:val="00DD107C"/>
    <w:rsid w:val="00DD10FC"/>
    <w:rsid w:val="00DD1588"/>
    <w:rsid w:val="00DD1CFB"/>
    <w:rsid w:val="00DD1E03"/>
    <w:rsid w:val="00DD2072"/>
    <w:rsid w:val="00DD2087"/>
    <w:rsid w:val="00DD2767"/>
    <w:rsid w:val="00DD2FD9"/>
    <w:rsid w:val="00DD325B"/>
    <w:rsid w:val="00DD3386"/>
    <w:rsid w:val="00DD3413"/>
    <w:rsid w:val="00DD3535"/>
    <w:rsid w:val="00DD3770"/>
    <w:rsid w:val="00DD3910"/>
    <w:rsid w:val="00DD3968"/>
    <w:rsid w:val="00DD3D2C"/>
    <w:rsid w:val="00DD3D94"/>
    <w:rsid w:val="00DD3E64"/>
    <w:rsid w:val="00DD3F50"/>
    <w:rsid w:val="00DD4417"/>
    <w:rsid w:val="00DD4FCE"/>
    <w:rsid w:val="00DD5071"/>
    <w:rsid w:val="00DD554A"/>
    <w:rsid w:val="00DD59CD"/>
    <w:rsid w:val="00DD5EC8"/>
    <w:rsid w:val="00DD5F3B"/>
    <w:rsid w:val="00DD658B"/>
    <w:rsid w:val="00DD66D7"/>
    <w:rsid w:val="00DD673F"/>
    <w:rsid w:val="00DD67A6"/>
    <w:rsid w:val="00DD6BF7"/>
    <w:rsid w:val="00DD6E8C"/>
    <w:rsid w:val="00DD70CF"/>
    <w:rsid w:val="00DD7308"/>
    <w:rsid w:val="00DD784E"/>
    <w:rsid w:val="00DD7938"/>
    <w:rsid w:val="00DD7960"/>
    <w:rsid w:val="00DD79EA"/>
    <w:rsid w:val="00DD7AC9"/>
    <w:rsid w:val="00DE0298"/>
    <w:rsid w:val="00DE067A"/>
    <w:rsid w:val="00DE0A53"/>
    <w:rsid w:val="00DE0C83"/>
    <w:rsid w:val="00DE0CCE"/>
    <w:rsid w:val="00DE0E71"/>
    <w:rsid w:val="00DE1192"/>
    <w:rsid w:val="00DE136C"/>
    <w:rsid w:val="00DE13FB"/>
    <w:rsid w:val="00DE1572"/>
    <w:rsid w:val="00DE1602"/>
    <w:rsid w:val="00DE1615"/>
    <w:rsid w:val="00DE1B89"/>
    <w:rsid w:val="00DE264E"/>
    <w:rsid w:val="00DE2ABE"/>
    <w:rsid w:val="00DE2ADA"/>
    <w:rsid w:val="00DE2F9C"/>
    <w:rsid w:val="00DE302C"/>
    <w:rsid w:val="00DE307A"/>
    <w:rsid w:val="00DE3138"/>
    <w:rsid w:val="00DE32D0"/>
    <w:rsid w:val="00DE3548"/>
    <w:rsid w:val="00DE3A2A"/>
    <w:rsid w:val="00DE3E48"/>
    <w:rsid w:val="00DE3EE6"/>
    <w:rsid w:val="00DE41BA"/>
    <w:rsid w:val="00DE4202"/>
    <w:rsid w:val="00DE46F2"/>
    <w:rsid w:val="00DE4A75"/>
    <w:rsid w:val="00DE4B36"/>
    <w:rsid w:val="00DE4E42"/>
    <w:rsid w:val="00DE4EB1"/>
    <w:rsid w:val="00DE566A"/>
    <w:rsid w:val="00DE5997"/>
    <w:rsid w:val="00DE6823"/>
    <w:rsid w:val="00DE6DA6"/>
    <w:rsid w:val="00DE6E65"/>
    <w:rsid w:val="00DE725B"/>
    <w:rsid w:val="00DE730E"/>
    <w:rsid w:val="00DE7786"/>
    <w:rsid w:val="00DE7A62"/>
    <w:rsid w:val="00DF0037"/>
    <w:rsid w:val="00DF01CF"/>
    <w:rsid w:val="00DF03CD"/>
    <w:rsid w:val="00DF0C07"/>
    <w:rsid w:val="00DF176E"/>
    <w:rsid w:val="00DF1889"/>
    <w:rsid w:val="00DF1EA7"/>
    <w:rsid w:val="00DF1FB0"/>
    <w:rsid w:val="00DF1FE8"/>
    <w:rsid w:val="00DF20A4"/>
    <w:rsid w:val="00DF2301"/>
    <w:rsid w:val="00DF23C4"/>
    <w:rsid w:val="00DF24AD"/>
    <w:rsid w:val="00DF25D7"/>
    <w:rsid w:val="00DF2E6D"/>
    <w:rsid w:val="00DF3425"/>
    <w:rsid w:val="00DF354B"/>
    <w:rsid w:val="00DF3603"/>
    <w:rsid w:val="00DF3B96"/>
    <w:rsid w:val="00DF3C87"/>
    <w:rsid w:val="00DF3DD7"/>
    <w:rsid w:val="00DF5136"/>
    <w:rsid w:val="00DF5338"/>
    <w:rsid w:val="00DF5454"/>
    <w:rsid w:val="00DF56B9"/>
    <w:rsid w:val="00DF5BBB"/>
    <w:rsid w:val="00DF5BF0"/>
    <w:rsid w:val="00DF5E24"/>
    <w:rsid w:val="00DF5F02"/>
    <w:rsid w:val="00DF6001"/>
    <w:rsid w:val="00DF6546"/>
    <w:rsid w:val="00DF668B"/>
    <w:rsid w:val="00DF66B0"/>
    <w:rsid w:val="00DF66F3"/>
    <w:rsid w:val="00DF693A"/>
    <w:rsid w:val="00DF6C1C"/>
    <w:rsid w:val="00DF6CBD"/>
    <w:rsid w:val="00DF6DB4"/>
    <w:rsid w:val="00DF6E56"/>
    <w:rsid w:val="00DF701F"/>
    <w:rsid w:val="00DF715D"/>
    <w:rsid w:val="00DF7160"/>
    <w:rsid w:val="00DF7254"/>
    <w:rsid w:val="00DF72C3"/>
    <w:rsid w:val="00DF73DC"/>
    <w:rsid w:val="00DF7695"/>
    <w:rsid w:val="00DF784A"/>
    <w:rsid w:val="00DF7A5B"/>
    <w:rsid w:val="00DF7DFE"/>
    <w:rsid w:val="00E00A90"/>
    <w:rsid w:val="00E00BA0"/>
    <w:rsid w:val="00E00FC1"/>
    <w:rsid w:val="00E01294"/>
    <w:rsid w:val="00E01A91"/>
    <w:rsid w:val="00E01B4F"/>
    <w:rsid w:val="00E02048"/>
    <w:rsid w:val="00E0259F"/>
    <w:rsid w:val="00E029C9"/>
    <w:rsid w:val="00E02BC7"/>
    <w:rsid w:val="00E02C3B"/>
    <w:rsid w:val="00E031FC"/>
    <w:rsid w:val="00E03697"/>
    <w:rsid w:val="00E03862"/>
    <w:rsid w:val="00E03AD3"/>
    <w:rsid w:val="00E03C88"/>
    <w:rsid w:val="00E03D9C"/>
    <w:rsid w:val="00E03EC7"/>
    <w:rsid w:val="00E03FEE"/>
    <w:rsid w:val="00E03FFE"/>
    <w:rsid w:val="00E04159"/>
    <w:rsid w:val="00E0469E"/>
    <w:rsid w:val="00E049FB"/>
    <w:rsid w:val="00E04BFC"/>
    <w:rsid w:val="00E04ECF"/>
    <w:rsid w:val="00E05257"/>
    <w:rsid w:val="00E0593F"/>
    <w:rsid w:val="00E05FBE"/>
    <w:rsid w:val="00E063FE"/>
    <w:rsid w:val="00E06818"/>
    <w:rsid w:val="00E07509"/>
    <w:rsid w:val="00E0759D"/>
    <w:rsid w:val="00E0775A"/>
    <w:rsid w:val="00E07F2C"/>
    <w:rsid w:val="00E1063D"/>
    <w:rsid w:val="00E106DB"/>
    <w:rsid w:val="00E10F03"/>
    <w:rsid w:val="00E10FFA"/>
    <w:rsid w:val="00E10FFD"/>
    <w:rsid w:val="00E11673"/>
    <w:rsid w:val="00E11783"/>
    <w:rsid w:val="00E11ADF"/>
    <w:rsid w:val="00E11ED1"/>
    <w:rsid w:val="00E11F58"/>
    <w:rsid w:val="00E11FAF"/>
    <w:rsid w:val="00E12494"/>
    <w:rsid w:val="00E125DD"/>
    <w:rsid w:val="00E1274E"/>
    <w:rsid w:val="00E129C3"/>
    <w:rsid w:val="00E12E5F"/>
    <w:rsid w:val="00E131B9"/>
    <w:rsid w:val="00E1326F"/>
    <w:rsid w:val="00E133C7"/>
    <w:rsid w:val="00E133F8"/>
    <w:rsid w:val="00E133FB"/>
    <w:rsid w:val="00E13407"/>
    <w:rsid w:val="00E136A9"/>
    <w:rsid w:val="00E13A83"/>
    <w:rsid w:val="00E13C55"/>
    <w:rsid w:val="00E13E4B"/>
    <w:rsid w:val="00E1406C"/>
    <w:rsid w:val="00E14124"/>
    <w:rsid w:val="00E1413B"/>
    <w:rsid w:val="00E14484"/>
    <w:rsid w:val="00E1453F"/>
    <w:rsid w:val="00E14543"/>
    <w:rsid w:val="00E146F7"/>
    <w:rsid w:val="00E14A1E"/>
    <w:rsid w:val="00E14A42"/>
    <w:rsid w:val="00E14AAC"/>
    <w:rsid w:val="00E14C49"/>
    <w:rsid w:val="00E1500D"/>
    <w:rsid w:val="00E159DB"/>
    <w:rsid w:val="00E15A96"/>
    <w:rsid w:val="00E15C2C"/>
    <w:rsid w:val="00E15DFD"/>
    <w:rsid w:val="00E15EFB"/>
    <w:rsid w:val="00E160A8"/>
    <w:rsid w:val="00E163BD"/>
    <w:rsid w:val="00E1692A"/>
    <w:rsid w:val="00E16A37"/>
    <w:rsid w:val="00E16B79"/>
    <w:rsid w:val="00E17190"/>
    <w:rsid w:val="00E1743B"/>
    <w:rsid w:val="00E174EF"/>
    <w:rsid w:val="00E176FD"/>
    <w:rsid w:val="00E177C9"/>
    <w:rsid w:val="00E17A3B"/>
    <w:rsid w:val="00E17D0C"/>
    <w:rsid w:val="00E17E30"/>
    <w:rsid w:val="00E202A3"/>
    <w:rsid w:val="00E20B80"/>
    <w:rsid w:val="00E216B0"/>
    <w:rsid w:val="00E218B9"/>
    <w:rsid w:val="00E21FA1"/>
    <w:rsid w:val="00E22042"/>
    <w:rsid w:val="00E226B5"/>
    <w:rsid w:val="00E22D3F"/>
    <w:rsid w:val="00E22FD8"/>
    <w:rsid w:val="00E2346B"/>
    <w:rsid w:val="00E2349A"/>
    <w:rsid w:val="00E23AA3"/>
    <w:rsid w:val="00E23B98"/>
    <w:rsid w:val="00E23C3E"/>
    <w:rsid w:val="00E23FEA"/>
    <w:rsid w:val="00E242BB"/>
    <w:rsid w:val="00E24529"/>
    <w:rsid w:val="00E245DC"/>
    <w:rsid w:val="00E24638"/>
    <w:rsid w:val="00E24907"/>
    <w:rsid w:val="00E24D16"/>
    <w:rsid w:val="00E24F5F"/>
    <w:rsid w:val="00E25A9B"/>
    <w:rsid w:val="00E25CAB"/>
    <w:rsid w:val="00E25E34"/>
    <w:rsid w:val="00E25E6C"/>
    <w:rsid w:val="00E25ED0"/>
    <w:rsid w:val="00E25F53"/>
    <w:rsid w:val="00E2612B"/>
    <w:rsid w:val="00E262E4"/>
    <w:rsid w:val="00E26456"/>
    <w:rsid w:val="00E26503"/>
    <w:rsid w:val="00E26772"/>
    <w:rsid w:val="00E26ABC"/>
    <w:rsid w:val="00E26DC4"/>
    <w:rsid w:val="00E26F9F"/>
    <w:rsid w:val="00E27797"/>
    <w:rsid w:val="00E278DB"/>
    <w:rsid w:val="00E27AC7"/>
    <w:rsid w:val="00E27C98"/>
    <w:rsid w:val="00E27F4F"/>
    <w:rsid w:val="00E303CA"/>
    <w:rsid w:val="00E305C9"/>
    <w:rsid w:val="00E3071A"/>
    <w:rsid w:val="00E309B5"/>
    <w:rsid w:val="00E30D35"/>
    <w:rsid w:val="00E30D65"/>
    <w:rsid w:val="00E30F5C"/>
    <w:rsid w:val="00E30FF0"/>
    <w:rsid w:val="00E31000"/>
    <w:rsid w:val="00E3137E"/>
    <w:rsid w:val="00E314FA"/>
    <w:rsid w:val="00E31704"/>
    <w:rsid w:val="00E3177A"/>
    <w:rsid w:val="00E31E30"/>
    <w:rsid w:val="00E31F0B"/>
    <w:rsid w:val="00E31F74"/>
    <w:rsid w:val="00E32080"/>
    <w:rsid w:val="00E326E4"/>
    <w:rsid w:val="00E32A2A"/>
    <w:rsid w:val="00E32AFA"/>
    <w:rsid w:val="00E32B5A"/>
    <w:rsid w:val="00E32F6E"/>
    <w:rsid w:val="00E33054"/>
    <w:rsid w:val="00E33417"/>
    <w:rsid w:val="00E3356A"/>
    <w:rsid w:val="00E3367E"/>
    <w:rsid w:val="00E33B30"/>
    <w:rsid w:val="00E33CC2"/>
    <w:rsid w:val="00E33ECA"/>
    <w:rsid w:val="00E34000"/>
    <w:rsid w:val="00E340D5"/>
    <w:rsid w:val="00E34107"/>
    <w:rsid w:val="00E34B4C"/>
    <w:rsid w:val="00E34DC5"/>
    <w:rsid w:val="00E35058"/>
    <w:rsid w:val="00E35065"/>
    <w:rsid w:val="00E3515D"/>
    <w:rsid w:val="00E3539F"/>
    <w:rsid w:val="00E35653"/>
    <w:rsid w:val="00E35662"/>
    <w:rsid w:val="00E35C22"/>
    <w:rsid w:val="00E35C3B"/>
    <w:rsid w:val="00E35D6C"/>
    <w:rsid w:val="00E35E5C"/>
    <w:rsid w:val="00E35E62"/>
    <w:rsid w:val="00E36030"/>
    <w:rsid w:val="00E360FF"/>
    <w:rsid w:val="00E363B7"/>
    <w:rsid w:val="00E363C8"/>
    <w:rsid w:val="00E36748"/>
    <w:rsid w:val="00E36890"/>
    <w:rsid w:val="00E369B0"/>
    <w:rsid w:val="00E36B8B"/>
    <w:rsid w:val="00E36C92"/>
    <w:rsid w:val="00E3701E"/>
    <w:rsid w:val="00E37081"/>
    <w:rsid w:val="00E374BB"/>
    <w:rsid w:val="00E375E6"/>
    <w:rsid w:val="00E3787F"/>
    <w:rsid w:val="00E3793F"/>
    <w:rsid w:val="00E37E57"/>
    <w:rsid w:val="00E40354"/>
    <w:rsid w:val="00E40355"/>
    <w:rsid w:val="00E40396"/>
    <w:rsid w:val="00E408D0"/>
    <w:rsid w:val="00E40AD3"/>
    <w:rsid w:val="00E40F62"/>
    <w:rsid w:val="00E4161C"/>
    <w:rsid w:val="00E41D9B"/>
    <w:rsid w:val="00E41DDD"/>
    <w:rsid w:val="00E42C2F"/>
    <w:rsid w:val="00E42E36"/>
    <w:rsid w:val="00E42E59"/>
    <w:rsid w:val="00E42E8E"/>
    <w:rsid w:val="00E42F31"/>
    <w:rsid w:val="00E42F5C"/>
    <w:rsid w:val="00E43051"/>
    <w:rsid w:val="00E43228"/>
    <w:rsid w:val="00E43736"/>
    <w:rsid w:val="00E439EE"/>
    <w:rsid w:val="00E43EDA"/>
    <w:rsid w:val="00E43F95"/>
    <w:rsid w:val="00E44138"/>
    <w:rsid w:val="00E4415A"/>
    <w:rsid w:val="00E44342"/>
    <w:rsid w:val="00E447E1"/>
    <w:rsid w:val="00E44AF1"/>
    <w:rsid w:val="00E454F9"/>
    <w:rsid w:val="00E45616"/>
    <w:rsid w:val="00E45705"/>
    <w:rsid w:val="00E45B90"/>
    <w:rsid w:val="00E45C74"/>
    <w:rsid w:val="00E45D98"/>
    <w:rsid w:val="00E45EBE"/>
    <w:rsid w:val="00E46390"/>
    <w:rsid w:val="00E46725"/>
    <w:rsid w:val="00E46914"/>
    <w:rsid w:val="00E46DAF"/>
    <w:rsid w:val="00E479AA"/>
    <w:rsid w:val="00E47AC6"/>
    <w:rsid w:val="00E5040F"/>
    <w:rsid w:val="00E5044D"/>
    <w:rsid w:val="00E504C8"/>
    <w:rsid w:val="00E507EE"/>
    <w:rsid w:val="00E509D5"/>
    <w:rsid w:val="00E50CC3"/>
    <w:rsid w:val="00E50CCF"/>
    <w:rsid w:val="00E50FA8"/>
    <w:rsid w:val="00E510B7"/>
    <w:rsid w:val="00E511FA"/>
    <w:rsid w:val="00E5130D"/>
    <w:rsid w:val="00E514FE"/>
    <w:rsid w:val="00E51767"/>
    <w:rsid w:val="00E51A70"/>
    <w:rsid w:val="00E521DA"/>
    <w:rsid w:val="00E521FB"/>
    <w:rsid w:val="00E524B8"/>
    <w:rsid w:val="00E524ED"/>
    <w:rsid w:val="00E5268E"/>
    <w:rsid w:val="00E53028"/>
    <w:rsid w:val="00E53073"/>
    <w:rsid w:val="00E5322D"/>
    <w:rsid w:val="00E5370F"/>
    <w:rsid w:val="00E53842"/>
    <w:rsid w:val="00E538AF"/>
    <w:rsid w:val="00E53CA4"/>
    <w:rsid w:val="00E53E02"/>
    <w:rsid w:val="00E53E16"/>
    <w:rsid w:val="00E53F16"/>
    <w:rsid w:val="00E54635"/>
    <w:rsid w:val="00E54BA1"/>
    <w:rsid w:val="00E55AC2"/>
    <w:rsid w:val="00E55AC6"/>
    <w:rsid w:val="00E55C3C"/>
    <w:rsid w:val="00E55EB8"/>
    <w:rsid w:val="00E56096"/>
    <w:rsid w:val="00E56666"/>
    <w:rsid w:val="00E566E2"/>
    <w:rsid w:val="00E56872"/>
    <w:rsid w:val="00E56AD8"/>
    <w:rsid w:val="00E56B6C"/>
    <w:rsid w:val="00E5729C"/>
    <w:rsid w:val="00E57672"/>
    <w:rsid w:val="00E57A34"/>
    <w:rsid w:val="00E60494"/>
    <w:rsid w:val="00E60632"/>
    <w:rsid w:val="00E6066F"/>
    <w:rsid w:val="00E60998"/>
    <w:rsid w:val="00E60A6F"/>
    <w:rsid w:val="00E60B76"/>
    <w:rsid w:val="00E60F5A"/>
    <w:rsid w:val="00E6100C"/>
    <w:rsid w:val="00E615F3"/>
    <w:rsid w:val="00E6175F"/>
    <w:rsid w:val="00E61977"/>
    <w:rsid w:val="00E61D00"/>
    <w:rsid w:val="00E61F49"/>
    <w:rsid w:val="00E62026"/>
    <w:rsid w:val="00E6228A"/>
    <w:rsid w:val="00E6233D"/>
    <w:rsid w:val="00E624A6"/>
    <w:rsid w:val="00E6265F"/>
    <w:rsid w:val="00E62684"/>
    <w:rsid w:val="00E62B63"/>
    <w:rsid w:val="00E62E1F"/>
    <w:rsid w:val="00E631DE"/>
    <w:rsid w:val="00E6342D"/>
    <w:rsid w:val="00E635C6"/>
    <w:rsid w:val="00E63647"/>
    <w:rsid w:val="00E6369A"/>
    <w:rsid w:val="00E637E8"/>
    <w:rsid w:val="00E63AD5"/>
    <w:rsid w:val="00E64432"/>
    <w:rsid w:val="00E64529"/>
    <w:rsid w:val="00E6486B"/>
    <w:rsid w:val="00E64E85"/>
    <w:rsid w:val="00E65522"/>
    <w:rsid w:val="00E657AF"/>
    <w:rsid w:val="00E6592C"/>
    <w:rsid w:val="00E659C0"/>
    <w:rsid w:val="00E65A7B"/>
    <w:rsid w:val="00E65D46"/>
    <w:rsid w:val="00E65DF5"/>
    <w:rsid w:val="00E65E98"/>
    <w:rsid w:val="00E6607C"/>
    <w:rsid w:val="00E6638C"/>
    <w:rsid w:val="00E6653C"/>
    <w:rsid w:val="00E66583"/>
    <w:rsid w:val="00E665FC"/>
    <w:rsid w:val="00E66858"/>
    <w:rsid w:val="00E668D4"/>
    <w:rsid w:val="00E66A6F"/>
    <w:rsid w:val="00E66EFE"/>
    <w:rsid w:val="00E6708D"/>
    <w:rsid w:val="00E671C0"/>
    <w:rsid w:val="00E6760A"/>
    <w:rsid w:val="00E67695"/>
    <w:rsid w:val="00E67753"/>
    <w:rsid w:val="00E67984"/>
    <w:rsid w:val="00E67AE3"/>
    <w:rsid w:val="00E7028A"/>
    <w:rsid w:val="00E70783"/>
    <w:rsid w:val="00E707F1"/>
    <w:rsid w:val="00E70954"/>
    <w:rsid w:val="00E70C1C"/>
    <w:rsid w:val="00E711E9"/>
    <w:rsid w:val="00E7121A"/>
    <w:rsid w:val="00E716B0"/>
    <w:rsid w:val="00E716D1"/>
    <w:rsid w:val="00E719A9"/>
    <w:rsid w:val="00E71A97"/>
    <w:rsid w:val="00E71CC5"/>
    <w:rsid w:val="00E721C4"/>
    <w:rsid w:val="00E72372"/>
    <w:rsid w:val="00E726A9"/>
    <w:rsid w:val="00E728F6"/>
    <w:rsid w:val="00E7291A"/>
    <w:rsid w:val="00E72FED"/>
    <w:rsid w:val="00E73424"/>
    <w:rsid w:val="00E737A4"/>
    <w:rsid w:val="00E73988"/>
    <w:rsid w:val="00E73E8C"/>
    <w:rsid w:val="00E74349"/>
    <w:rsid w:val="00E74990"/>
    <w:rsid w:val="00E74F69"/>
    <w:rsid w:val="00E75006"/>
    <w:rsid w:val="00E751EC"/>
    <w:rsid w:val="00E75358"/>
    <w:rsid w:val="00E758A1"/>
    <w:rsid w:val="00E758D5"/>
    <w:rsid w:val="00E75971"/>
    <w:rsid w:val="00E75A83"/>
    <w:rsid w:val="00E75E62"/>
    <w:rsid w:val="00E75F91"/>
    <w:rsid w:val="00E760BA"/>
    <w:rsid w:val="00E765F7"/>
    <w:rsid w:val="00E76622"/>
    <w:rsid w:val="00E76BB9"/>
    <w:rsid w:val="00E76E59"/>
    <w:rsid w:val="00E774F4"/>
    <w:rsid w:val="00E7769D"/>
    <w:rsid w:val="00E77AE2"/>
    <w:rsid w:val="00E800A2"/>
    <w:rsid w:val="00E802BC"/>
    <w:rsid w:val="00E80533"/>
    <w:rsid w:val="00E80719"/>
    <w:rsid w:val="00E8092B"/>
    <w:rsid w:val="00E81353"/>
    <w:rsid w:val="00E81CB2"/>
    <w:rsid w:val="00E81CCC"/>
    <w:rsid w:val="00E81EEE"/>
    <w:rsid w:val="00E8238C"/>
    <w:rsid w:val="00E82A11"/>
    <w:rsid w:val="00E82BEB"/>
    <w:rsid w:val="00E82F05"/>
    <w:rsid w:val="00E82FDE"/>
    <w:rsid w:val="00E832F1"/>
    <w:rsid w:val="00E8363F"/>
    <w:rsid w:val="00E838C2"/>
    <w:rsid w:val="00E8404A"/>
    <w:rsid w:val="00E84617"/>
    <w:rsid w:val="00E846C1"/>
    <w:rsid w:val="00E848DA"/>
    <w:rsid w:val="00E84E74"/>
    <w:rsid w:val="00E85039"/>
    <w:rsid w:val="00E85747"/>
    <w:rsid w:val="00E85971"/>
    <w:rsid w:val="00E859A5"/>
    <w:rsid w:val="00E85F90"/>
    <w:rsid w:val="00E85FC8"/>
    <w:rsid w:val="00E8632A"/>
    <w:rsid w:val="00E86CBF"/>
    <w:rsid w:val="00E86EA5"/>
    <w:rsid w:val="00E86EBD"/>
    <w:rsid w:val="00E86FFE"/>
    <w:rsid w:val="00E8748C"/>
    <w:rsid w:val="00E874F1"/>
    <w:rsid w:val="00E8754E"/>
    <w:rsid w:val="00E8778D"/>
    <w:rsid w:val="00E878BA"/>
    <w:rsid w:val="00E87AAB"/>
    <w:rsid w:val="00E87B29"/>
    <w:rsid w:val="00E900C8"/>
    <w:rsid w:val="00E90C81"/>
    <w:rsid w:val="00E90CD3"/>
    <w:rsid w:val="00E90E6E"/>
    <w:rsid w:val="00E9156B"/>
    <w:rsid w:val="00E916F5"/>
    <w:rsid w:val="00E917BB"/>
    <w:rsid w:val="00E9192E"/>
    <w:rsid w:val="00E91945"/>
    <w:rsid w:val="00E91E4A"/>
    <w:rsid w:val="00E91EF0"/>
    <w:rsid w:val="00E91F5E"/>
    <w:rsid w:val="00E920E7"/>
    <w:rsid w:val="00E92129"/>
    <w:rsid w:val="00E9289B"/>
    <w:rsid w:val="00E92C55"/>
    <w:rsid w:val="00E92E1A"/>
    <w:rsid w:val="00E93254"/>
    <w:rsid w:val="00E932B1"/>
    <w:rsid w:val="00E93B4A"/>
    <w:rsid w:val="00E93D9B"/>
    <w:rsid w:val="00E93E24"/>
    <w:rsid w:val="00E94001"/>
    <w:rsid w:val="00E9413D"/>
    <w:rsid w:val="00E94244"/>
    <w:rsid w:val="00E943BC"/>
    <w:rsid w:val="00E944FB"/>
    <w:rsid w:val="00E9459A"/>
    <w:rsid w:val="00E94AA4"/>
    <w:rsid w:val="00E95526"/>
    <w:rsid w:val="00E95795"/>
    <w:rsid w:val="00E95A27"/>
    <w:rsid w:val="00E95D51"/>
    <w:rsid w:val="00E95E6E"/>
    <w:rsid w:val="00E96005"/>
    <w:rsid w:val="00E9621A"/>
    <w:rsid w:val="00E9630A"/>
    <w:rsid w:val="00E9659E"/>
    <w:rsid w:val="00E96713"/>
    <w:rsid w:val="00E96BC3"/>
    <w:rsid w:val="00E96C01"/>
    <w:rsid w:val="00E96F32"/>
    <w:rsid w:val="00E96F6B"/>
    <w:rsid w:val="00E97232"/>
    <w:rsid w:val="00E974D4"/>
    <w:rsid w:val="00E97518"/>
    <w:rsid w:val="00E97615"/>
    <w:rsid w:val="00E977C7"/>
    <w:rsid w:val="00E97914"/>
    <w:rsid w:val="00E97CB7"/>
    <w:rsid w:val="00EA0101"/>
    <w:rsid w:val="00EA0296"/>
    <w:rsid w:val="00EA02B0"/>
    <w:rsid w:val="00EA0B77"/>
    <w:rsid w:val="00EA1323"/>
    <w:rsid w:val="00EA1A19"/>
    <w:rsid w:val="00EA2218"/>
    <w:rsid w:val="00EA2333"/>
    <w:rsid w:val="00EA237B"/>
    <w:rsid w:val="00EA24B0"/>
    <w:rsid w:val="00EA2581"/>
    <w:rsid w:val="00EA27FE"/>
    <w:rsid w:val="00EA2AF9"/>
    <w:rsid w:val="00EA2E1A"/>
    <w:rsid w:val="00EA30B0"/>
    <w:rsid w:val="00EA38CD"/>
    <w:rsid w:val="00EA38E9"/>
    <w:rsid w:val="00EA426C"/>
    <w:rsid w:val="00EA4411"/>
    <w:rsid w:val="00EA4746"/>
    <w:rsid w:val="00EA5046"/>
    <w:rsid w:val="00EA5482"/>
    <w:rsid w:val="00EA5538"/>
    <w:rsid w:val="00EA5AFC"/>
    <w:rsid w:val="00EA5CB4"/>
    <w:rsid w:val="00EA5F70"/>
    <w:rsid w:val="00EA6199"/>
    <w:rsid w:val="00EA62C7"/>
    <w:rsid w:val="00EA62D1"/>
    <w:rsid w:val="00EA6B35"/>
    <w:rsid w:val="00EA6CC3"/>
    <w:rsid w:val="00EA6E36"/>
    <w:rsid w:val="00EA6E89"/>
    <w:rsid w:val="00EA6F0C"/>
    <w:rsid w:val="00EA75AF"/>
    <w:rsid w:val="00EA75C7"/>
    <w:rsid w:val="00EA7701"/>
    <w:rsid w:val="00EA7767"/>
    <w:rsid w:val="00EA79CD"/>
    <w:rsid w:val="00EA7A92"/>
    <w:rsid w:val="00EA7ABE"/>
    <w:rsid w:val="00EA7CB5"/>
    <w:rsid w:val="00EB00CD"/>
    <w:rsid w:val="00EB00EA"/>
    <w:rsid w:val="00EB0161"/>
    <w:rsid w:val="00EB118F"/>
    <w:rsid w:val="00EB1950"/>
    <w:rsid w:val="00EB1A30"/>
    <w:rsid w:val="00EB1BDC"/>
    <w:rsid w:val="00EB1C0C"/>
    <w:rsid w:val="00EB1FBF"/>
    <w:rsid w:val="00EB21CB"/>
    <w:rsid w:val="00EB23BE"/>
    <w:rsid w:val="00EB2450"/>
    <w:rsid w:val="00EB2955"/>
    <w:rsid w:val="00EB2EE1"/>
    <w:rsid w:val="00EB305D"/>
    <w:rsid w:val="00EB3069"/>
    <w:rsid w:val="00EB309D"/>
    <w:rsid w:val="00EB30F8"/>
    <w:rsid w:val="00EB33A5"/>
    <w:rsid w:val="00EB3A0B"/>
    <w:rsid w:val="00EB3B14"/>
    <w:rsid w:val="00EB3BDF"/>
    <w:rsid w:val="00EB42F2"/>
    <w:rsid w:val="00EB4610"/>
    <w:rsid w:val="00EB4B8F"/>
    <w:rsid w:val="00EB526A"/>
    <w:rsid w:val="00EB52E1"/>
    <w:rsid w:val="00EB5434"/>
    <w:rsid w:val="00EB5BC8"/>
    <w:rsid w:val="00EB62FA"/>
    <w:rsid w:val="00EB6398"/>
    <w:rsid w:val="00EB665F"/>
    <w:rsid w:val="00EB66AF"/>
    <w:rsid w:val="00EB6765"/>
    <w:rsid w:val="00EB67EE"/>
    <w:rsid w:val="00EB6D2B"/>
    <w:rsid w:val="00EB6D4C"/>
    <w:rsid w:val="00EB6E48"/>
    <w:rsid w:val="00EB6E88"/>
    <w:rsid w:val="00EB6F95"/>
    <w:rsid w:val="00EB717B"/>
    <w:rsid w:val="00EB7215"/>
    <w:rsid w:val="00EB72EC"/>
    <w:rsid w:val="00EB73C9"/>
    <w:rsid w:val="00EB743E"/>
    <w:rsid w:val="00EB7C11"/>
    <w:rsid w:val="00EB7C76"/>
    <w:rsid w:val="00EB7E5B"/>
    <w:rsid w:val="00EC0236"/>
    <w:rsid w:val="00EC06B4"/>
    <w:rsid w:val="00EC0789"/>
    <w:rsid w:val="00EC0A50"/>
    <w:rsid w:val="00EC0D27"/>
    <w:rsid w:val="00EC154B"/>
    <w:rsid w:val="00EC15EA"/>
    <w:rsid w:val="00EC19DE"/>
    <w:rsid w:val="00EC1D94"/>
    <w:rsid w:val="00EC2064"/>
    <w:rsid w:val="00EC20FC"/>
    <w:rsid w:val="00EC2293"/>
    <w:rsid w:val="00EC2494"/>
    <w:rsid w:val="00EC2543"/>
    <w:rsid w:val="00EC25E8"/>
    <w:rsid w:val="00EC38B0"/>
    <w:rsid w:val="00EC3DB9"/>
    <w:rsid w:val="00EC3FF9"/>
    <w:rsid w:val="00EC414A"/>
    <w:rsid w:val="00EC434E"/>
    <w:rsid w:val="00EC4720"/>
    <w:rsid w:val="00EC4B48"/>
    <w:rsid w:val="00EC4DDF"/>
    <w:rsid w:val="00EC5195"/>
    <w:rsid w:val="00EC51EF"/>
    <w:rsid w:val="00EC54E5"/>
    <w:rsid w:val="00EC5954"/>
    <w:rsid w:val="00EC5BF6"/>
    <w:rsid w:val="00EC60F1"/>
    <w:rsid w:val="00EC6B2D"/>
    <w:rsid w:val="00EC6BB2"/>
    <w:rsid w:val="00EC6BBB"/>
    <w:rsid w:val="00EC6C05"/>
    <w:rsid w:val="00EC724B"/>
    <w:rsid w:val="00EC7768"/>
    <w:rsid w:val="00EC7BE2"/>
    <w:rsid w:val="00ED0136"/>
    <w:rsid w:val="00ED01ED"/>
    <w:rsid w:val="00ED02DA"/>
    <w:rsid w:val="00ED0517"/>
    <w:rsid w:val="00ED069E"/>
    <w:rsid w:val="00ED07AD"/>
    <w:rsid w:val="00ED0847"/>
    <w:rsid w:val="00ED10A1"/>
    <w:rsid w:val="00ED10D6"/>
    <w:rsid w:val="00ED148B"/>
    <w:rsid w:val="00ED1777"/>
    <w:rsid w:val="00ED1823"/>
    <w:rsid w:val="00ED18E7"/>
    <w:rsid w:val="00ED1941"/>
    <w:rsid w:val="00ED1A5D"/>
    <w:rsid w:val="00ED2494"/>
    <w:rsid w:val="00ED24B0"/>
    <w:rsid w:val="00ED257F"/>
    <w:rsid w:val="00ED2839"/>
    <w:rsid w:val="00ED28AE"/>
    <w:rsid w:val="00ED28DD"/>
    <w:rsid w:val="00ED2974"/>
    <w:rsid w:val="00ED2B43"/>
    <w:rsid w:val="00ED2BD0"/>
    <w:rsid w:val="00ED2EEA"/>
    <w:rsid w:val="00ED3F86"/>
    <w:rsid w:val="00ED40FE"/>
    <w:rsid w:val="00ED4191"/>
    <w:rsid w:val="00ED4330"/>
    <w:rsid w:val="00ED4553"/>
    <w:rsid w:val="00ED4597"/>
    <w:rsid w:val="00ED464F"/>
    <w:rsid w:val="00ED4914"/>
    <w:rsid w:val="00ED4C80"/>
    <w:rsid w:val="00ED4FE7"/>
    <w:rsid w:val="00ED503C"/>
    <w:rsid w:val="00ED5566"/>
    <w:rsid w:val="00ED5667"/>
    <w:rsid w:val="00ED5BBD"/>
    <w:rsid w:val="00ED5CC7"/>
    <w:rsid w:val="00ED5D97"/>
    <w:rsid w:val="00ED6F04"/>
    <w:rsid w:val="00ED7116"/>
    <w:rsid w:val="00ED77A6"/>
    <w:rsid w:val="00ED7AB0"/>
    <w:rsid w:val="00ED7B79"/>
    <w:rsid w:val="00EE0995"/>
    <w:rsid w:val="00EE0A2B"/>
    <w:rsid w:val="00EE0D8B"/>
    <w:rsid w:val="00EE0FFA"/>
    <w:rsid w:val="00EE1713"/>
    <w:rsid w:val="00EE1783"/>
    <w:rsid w:val="00EE223C"/>
    <w:rsid w:val="00EE28F9"/>
    <w:rsid w:val="00EE2CF7"/>
    <w:rsid w:val="00EE2DFD"/>
    <w:rsid w:val="00EE2E60"/>
    <w:rsid w:val="00EE2F41"/>
    <w:rsid w:val="00EE2F77"/>
    <w:rsid w:val="00EE2FCD"/>
    <w:rsid w:val="00EE31AD"/>
    <w:rsid w:val="00EE3553"/>
    <w:rsid w:val="00EE357F"/>
    <w:rsid w:val="00EE373E"/>
    <w:rsid w:val="00EE409C"/>
    <w:rsid w:val="00EE437C"/>
    <w:rsid w:val="00EE443B"/>
    <w:rsid w:val="00EE461B"/>
    <w:rsid w:val="00EE48A7"/>
    <w:rsid w:val="00EE4C2A"/>
    <w:rsid w:val="00EE4E6C"/>
    <w:rsid w:val="00EE4EA8"/>
    <w:rsid w:val="00EE4EB4"/>
    <w:rsid w:val="00EE509A"/>
    <w:rsid w:val="00EE51C2"/>
    <w:rsid w:val="00EE55A6"/>
    <w:rsid w:val="00EE5B28"/>
    <w:rsid w:val="00EE6829"/>
    <w:rsid w:val="00EE6C20"/>
    <w:rsid w:val="00EE71DB"/>
    <w:rsid w:val="00EE734F"/>
    <w:rsid w:val="00EE7A68"/>
    <w:rsid w:val="00EE7ED4"/>
    <w:rsid w:val="00EE7FF5"/>
    <w:rsid w:val="00EF00CC"/>
    <w:rsid w:val="00EF0115"/>
    <w:rsid w:val="00EF01D7"/>
    <w:rsid w:val="00EF0378"/>
    <w:rsid w:val="00EF043F"/>
    <w:rsid w:val="00EF091D"/>
    <w:rsid w:val="00EF0BD8"/>
    <w:rsid w:val="00EF0D23"/>
    <w:rsid w:val="00EF12BF"/>
    <w:rsid w:val="00EF1331"/>
    <w:rsid w:val="00EF16A2"/>
    <w:rsid w:val="00EF187A"/>
    <w:rsid w:val="00EF18BA"/>
    <w:rsid w:val="00EF228F"/>
    <w:rsid w:val="00EF2808"/>
    <w:rsid w:val="00EF28A0"/>
    <w:rsid w:val="00EF29D8"/>
    <w:rsid w:val="00EF2D58"/>
    <w:rsid w:val="00EF2E76"/>
    <w:rsid w:val="00EF3224"/>
    <w:rsid w:val="00EF3639"/>
    <w:rsid w:val="00EF3829"/>
    <w:rsid w:val="00EF3A43"/>
    <w:rsid w:val="00EF3E46"/>
    <w:rsid w:val="00EF461B"/>
    <w:rsid w:val="00EF4CE1"/>
    <w:rsid w:val="00EF4F62"/>
    <w:rsid w:val="00EF5377"/>
    <w:rsid w:val="00EF54D6"/>
    <w:rsid w:val="00EF58B5"/>
    <w:rsid w:val="00EF6036"/>
    <w:rsid w:val="00EF63CB"/>
    <w:rsid w:val="00EF68E2"/>
    <w:rsid w:val="00EF6AFC"/>
    <w:rsid w:val="00EF710D"/>
    <w:rsid w:val="00EF7174"/>
    <w:rsid w:val="00EF76DB"/>
    <w:rsid w:val="00EF7913"/>
    <w:rsid w:val="00EF7DCC"/>
    <w:rsid w:val="00EF7E0D"/>
    <w:rsid w:val="00F00755"/>
    <w:rsid w:val="00F00B1D"/>
    <w:rsid w:val="00F00D72"/>
    <w:rsid w:val="00F00DB1"/>
    <w:rsid w:val="00F01714"/>
    <w:rsid w:val="00F017B2"/>
    <w:rsid w:val="00F01899"/>
    <w:rsid w:val="00F01A7A"/>
    <w:rsid w:val="00F01AE0"/>
    <w:rsid w:val="00F01CAF"/>
    <w:rsid w:val="00F01ED1"/>
    <w:rsid w:val="00F01F20"/>
    <w:rsid w:val="00F024EC"/>
    <w:rsid w:val="00F0360D"/>
    <w:rsid w:val="00F03C91"/>
    <w:rsid w:val="00F03EED"/>
    <w:rsid w:val="00F03F8B"/>
    <w:rsid w:val="00F0401A"/>
    <w:rsid w:val="00F04284"/>
    <w:rsid w:val="00F044B4"/>
    <w:rsid w:val="00F0456E"/>
    <w:rsid w:val="00F048D9"/>
    <w:rsid w:val="00F049AB"/>
    <w:rsid w:val="00F05077"/>
    <w:rsid w:val="00F05871"/>
    <w:rsid w:val="00F059E2"/>
    <w:rsid w:val="00F05F59"/>
    <w:rsid w:val="00F063B2"/>
    <w:rsid w:val="00F0686B"/>
    <w:rsid w:val="00F06984"/>
    <w:rsid w:val="00F07108"/>
    <w:rsid w:val="00F07844"/>
    <w:rsid w:val="00F1028A"/>
    <w:rsid w:val="00F10FCE"/>
    <w:rsid w:val="00F111D6"/>
    <w:rsid w:val="00F114CC"/>
    <w:rsid w:val="00F11BB9"/>
    <w:rsid w:val="00F11C19"/>
    <w:rsid w:val="00F11C9E"/>
    <w:rsid w:val="00F12467"/>
    <w:rsid w:val="00F12990"/>
    <w:rsid w:val="00F12E66"/>
    <w:rsid w:val="00F12F25"/>
    <w:rsid w:val="00F13332"/>
    <w:rsid w:val="00F133BF"/>
    <w:rsid w:val="00F13471"/>
    <w:rsid w:val="00F135D6"/>
    <w:rsid w:val="00F13D1F"/>
    <w:rsid w:val="00F140C0"/>
    <w:rsid w:val="00F141BB"/>
    <w:rsid w:val="00F1456A"/>
    <w:rsid w:val="00F14725"/>
    <w:rsid w:val="00F14972"/>
    <w:rsid w:val="00F14D8A"/>
    <w:rsid w:val="00F14F36"/>
    <w:rsid w:val="00F14F68"/>
    <w:rsid w:val="00F15053"/>
    <w:rsid w:val="00F15876"/>
    <w:rsid w:val="00F1599D"/>
    <w:rsid w:val="00F159D1"/>
    <w:rsid w:val="00F16039"/>
    <w:rsid w:val="00F16155"/>
    <w:rsid w:val="00F164E2"/>
    <w:rsid w:val="00F16998"/>
    <w:rsid w:val="00F16B31"/>
    <w:rsid w:val="00F1733A"/>
    <w:rsid w:val="00F1753E"/>
    <w:rsid w:val="00F1761F"/>
    <w:rsid w:val="00F17A4B"/>
    <w:rsid w:val="00F17AD8"/>
    <w:rsid w:val="00F17CE5"/>
    <w:rsid w:val="00F20BBA"/>
    <w:rsid w:val="00F20CEA"/>
    <w:rsid w:val="00F20D09"/>
    <w:rsid w:val="00F20EAF"/>
    <w:rsid w:val="00F216F8"/>
    <w:rsid w:val="00F21726"/>
    <w:rsid w:val="00F2172D"/>
    <w:rsid w:val="00F21A0B"/>
    <w:rsid w:val="00F21B0B"/>
    <w:rsid w:val="00F21C38"/>
    <w:rsid w:val="00F21C41"/>
    <w:rsid w:val="00F22154"/>
    <w:rsid w:val="00F22201"/>
    <w:rsid w:val="00F22B14"/>
    <w:rsid w:val="00F22B8D"/>
    <w:rsid w:val="00F230B2"/>
    <w:rsid w:val="00F230DA"/>
    <w:rsid w:val="00F23322"/>
    <w:rsid w:val="00F23500"/>
    <w:rsid w:val="00F23750"/>
    <w:rsid w:val="00F239E4"/>
    <w:rsid w:val="00F23D6E"/>
    <w:rsid w:val="00F24150"/>
    <w:rsid w:val="00F241AF"/>
    <w:rsid w:val="00F2463C"/>
    <w:rsid w:val="00F24A3E"/>
    <w:rsid w:val="00F24B57"/>
    <w:rsid w:val="00F24F66"/>
    <w:rsid w:val="00F25163"/>
    <w:rsid w:val="00F25539"/>
    <w:rsid w:val="00F255E0"/>
    <w:rsid w:val="00F25F69"/>
    <w:rsid w:val="00F25FC5"/>
    <w:rsid w:val="00F262BF"/>
    <w:rsid w:val="00F264B1"/>
    <w:rsid w:val="00F26B93"/>
    <w:rsid w:val="00F26F7E"/>
    <w:rsid w:val="00F27469"/>
    <w:rsid w:val="00F27776"/>
    <w:rsid w:val="00F27F43"/>
    <w:rsid w:val="00F27F48"/>
    <w:rsid w:val="00F300D1"/>
    <w:rsid w:val="00F30195"/>
    <w:rsid w:val="00F301CC"/>
    <w:rsid w:val="00F305D0"/>
    <w:rsid w:val="00F30751"/>
    <w:rsid w:val="00F30ACA"/>
    <w:rsid w:val="00F30C17"/>
    <w:rsid w:val="00F30E34"/>
    <w:rsid w:val="00F3111E"/>
    <w:rsid w:val="00F31208"/>
    <w:rsid w:val="00F312C2"/>
    <w:rsid w:val="00F31A41"/>
    <w:rsid w:val="00F3215F"/>
    <w:rsid w:val="00F321CC"/>
    <w:rsid w:val="00F3252E"/>
    <w:rsid w:val="00F32531"/>
    <w:rsid w:val="00F32AC3"/>
    <w:rsid w:val="00F32D0B"/>
    <w:rsid w:val="00F330B0"/>
    <w:rsid w:val="00F3315A"/>
    <w:rsid w:val="00F33369"/>
    <w:rsid w:val="00F33BDD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972"/>
    <w:rsid w:val="00F35D39"/>
    <w:rsid w:val="00F362A3"/>
    <w:rsid w:val="00F36785"/>
    <w:rsid w:val="00F374A2"/>
    <w:rsid w:val="00F374D6"/>
    <w:rsid w:val="00F374E3"/>
    <w:rsid w:val="00F375B5"/>
    <w:rsid w:val="00F37B00"/>
    <w:rsid w:val="00F37B51"/>
    <w:rsid w:val="00F37F7A"/>
    <w:rsid w:val="00F4011E"/>
    <w:rsid w:val="00F404A4"/>
    <w:rsid w:val="00F407DD"/>
    <w:rsid w:val="00F4083E"/>
    <w:rsid w:val="00F4096C"/>
    <w:rsid w:val="00F409C4"/>
    <w:rsid w:val="00F40A01"/>
    <w:rsid w:val="00F40C13"/>
    <w:rsid w:val="00F40E90"/>
    <w:rsid w:val="00F41717"/>
    <w:rsid w:val="00F4174D"/>
    <w:rsid w:val="00F4196E"/>
    <w:rsid w:val="00F419BC"/>
    <w:rsid w:val="00F4226A"/>
    <w:rsid w:val="00F42334"/>
    <w:rsid w:val="00F4266C"/>
    <w:rsid w:val="00F42B92"/>
    <w:rsid w:val="00F42C07"/>
    <w:rsid w:val="00F434BD"/>
    <w:rsid w:val="00F43D6E"/>
    <w:rsid w:val="00F43D78"/>
    <w:rsid w:val="00F43F03"/>
    <w:rsid w:val="00F44102"/>
    <w:rsid w:val="00F449B0"/>
    <w:rsid w:val="00F44A82"/>
    <w:rsid w:val="00F44CF9"/>
    <w:rsid w:val="00F44EE5"/>
    <w:rsid w:val="00F45298"/>
    <w:rsid w:val="00F45AE5"/>
    <w:rsid w:val="00F45C9D"/>
    <w:rsid w:val="00F45E67"/>
    <w:rsid w:val="00F45FEB"/>
    <w:rsid w:val="00F462FC"/>
    <w:rsid w:val="00F46461"/>
    <w:rsid w:val="00F46CD8"/>
    <w:rsid w:val="00F46FF7"/>
    <w:rsid w:val="00F47074"/>
    <w:rsid w:val="00F47120"/>
    <w:rsid w:val="00F471E3"/>
    <w:rsid w:val="00F47908"/>
    <w:rsid w:val="00F47B04"/>
    <w:rsid w:val="00F47C01"/>
    <w:rsid w:val="00F47F94"/>
    <w:rsid w:val="00F5003A"/>
    <w:rsid w:val="00F50AA3"/>
    <w:rsid w:val="00F512A3"/>
    <w:rsid w:val="00F5136F"/>
    <w:rsid w:val="00F516B2"/>
    <w:rsid w:val="00F51FE7"/>
    <w:rsid w:val="00F52099"/>
    <w:rsid w:val="00F52187"/>
    <w:rsid w:val="00F524D7"/>
    <w:rsid w:val="00F52BBE"/>
    <w:rsid w:val="00F52F73"/>
    <w:rsid w:val="00F530DF"/>
    <w:rsid w:val="00F532CE"/>
    <w:rsid w:val="00F53482"/>
    <w:rsid w:val="00F53C0A"/>
    <w:rsid w:val="00F53CD0"/>
    <w:rsid w:val="00F53F02"/>
    <w:rsid w:val="00F5478C"/>
    <w:rsid w:val="00F547D8"/>
    <w:rsid w:val="00F547E9"/>
    <w:rsid w:val="00F54921"/>
    <w:rsid w:val="00F54DC5"/>
    <w:rsid w:val="00F5522E"/>
    <w:rsid w:val="00F55324"/>
    <w:rsid w:val="00F5564C"/>
    <w:rsid w:val="00F55801"/>
    <w:rsid w:val="00F5584A"/>
    <w:rsid w:val="00F55A49"/>
    <w:rsid w:val="00F55A63"/>
    <w:rsid w:val="00F55A85"/>
    <w:rsid w:val="00F55A8F"/>
    <w:rsid w:val="00F55E33"/>
    <w:rsid w:val="00F55EDA"/>
    <w:rsid w:val="00F55F43"/>
    <w:rsid w:val="00F55F8B"/>
    <w:rsid w:val="00F56186"/>
    <w:rsid w:val="00F5623D"/>
    <w:rsid w:val="00F5627D"/>
    <w:rsid w:val="00F5633B"/>
    <w:rsid w:val="00F5633C"/>
    <w:rsid w:val="00F56829"/>
    <w:rsid w:val="00F576E2"/>
    <w:rsid w:val="00F578F2"/>
    <w:rsid w:val="00F579D4"/>
    <w:rsid w:val="00F57E1F"/>
    <w:rsid w:val="00F601DF"/>
    <w:rsid w:val="00F60347"/>
    <w:rsid w:val="00F60592"/>
    <w:rsid w:val="00F608A9"/>
    <w:rsid w:val="00F608C2"/>
    <w:rsid w:val="00F609FD"/>
    <w:rsid w:val="00F60AA0"/>
    <w:rsid w:val="00F60CA3"/>
    <w:rsid w:val="00F60E7F"/>
    <w:rsid w:val="00F60E86"/>
    <w:rsid w:val="00F6103D"/>
    <w:rsid w:val="00F61864"/>
    <w:rsid w:val="00F619CF"/>
    <w:rsid w:val="00F61BEB"/>
    <w:rsid w:val="00F61D91"/>
    <w:rsid w:val="00F61E18"/>
    <w:rsid w:val="00F61F4E"/>
    <w:rsid w:val="00F61FFF"/>
    <w:rsid w:val="00F6240A"/>
    <w:rsid w:val="00F6278F"/>
    <w:rsid w:val="00F62A74"/>
    <w:rsid w:val="00F62DC8"/>
    <w:rsid w:val="00F63052"/>
    <w:rsid w:val="00F63380"/>
    <w:rsid w:val="00F6367D"/>
    <w:rsid w:val="00F63AAF"/>
    <w:rsid w:val="00F63C6F"/>
    <w:rsid w:val="00F6410C"/>
    <w:rsid w:val="00F641AC"/>
    <w:rsid w:val="00F6447B"/>
    <w:rsid w:val="00F64733"/>
    <w:rsid w:val="00F647C0"/>
    <w:rsid w:val="00F647D2"/>
    <w:rsid w:val="00F648ED"/>
    <w:rsid w:val="00F64A2A"/>
    <w:rsid w:val="00F64AAC"/>
    <w:rsid w:val="00F64B24"/>
    <w:rsid w:val="00F64BEB"/>
    <w:rsid w:val="00F64DB9"/>
    <w:rsid w:val="00F6548F"/>
    <w:rsid w:val="00F65525"/>
    <w:rsid w:val="00F655A6"/>
    <w:rsid w:val="00F6577D"/>
    <w:rsid w:val="00F65918"/>
    <w:rsid w:val="00F65A4C"/>
    <w:rsid w:val="00F65AA3"/>
    <w:rsid w:val="00F65D44"/>
    <w:rsid w:val="00F65E49"/>
    <w:rsid w:val="00F6637A"/>
    <w:rsid w:val="00F66676"/>
    <w:rsid w:val="00F66B22"/>
    <w:rsid w:val="00F66BA2"/>
    <w:rsid w:val="00F66C68"/>
    <w:rsid w:val="00F67026"/>
    <w:rsid w:val="00F6727B"/>
    <w:rsid w:val="00F672D8"/>
    <w:rsid w:val="00F67375"/>
    <w:rsid w:val="00F70061"/>
    <w:rsid w:val="00F707C6"/>
    <w:rsid w:val="00F7089E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2272"/>
    <w:rsid w:val="00F726AE"/>
    <w:rsid w:val="00F729F7"/>
    <w:rsid w:val="00F731FE"/>
    <w:rsid w:val="00F73472"/>
    <w:rsid w:val="00F7376E"/>
    <w:rsid w:val="00F73BCB"/>
    <w:rsid w:val="00F73CF0"/>
    <w:rsid w:val="00F73DF3"/>
    <w:rsid w:val="00F740A3"/>
    <w:rsid w:val="00F74118"/>
    <w:rsid w:val="00F7451F"/>
    <w:rsid w:val="00F7452F"/>
    <w:rsid w:val="00F74570"/>
    <w:rsid w:val="00F74C4D"/>
    <w:rsid w:val="00F74EAC"/>
    <w:rsid w:val="00F74F9F"/>
    <w:rsid w:val="00F755F0"/>
    <w:rsid w:val="00F75B3F"/>
    <w:rsid w:val="00F75D5D"/>
    <w:rsid w:val="00F76BA5"/>
    <w:rsid w:val="00F77010"/>
    <w:rsid w:val="00F7753A"/>
    <w:rsid w:val="00F7755F"/>
    <w:rsid w:val="00F77593"/>
    <w:rsid w:val="00F77C5C"/>
    <w:rsid w:val="00F77DFF"/>
    <w:rsid w:val="00F8083C"/>
    <w:rsid w:val="00F808E9"/>
    <w:rsid w:val="00F80EEB"/>
    <w:rsid w:val="00F81256"/>
    <w:rsid w:val="00F8165B"/>
    <w:rsid w:val="00F81685"/>
    <w:rsid w:val="00F81686"/>
    <w:rsid w:val="00F81716"/>
    <w:rsid w:val="00F81910"/>
    <w:rsid w:val="00F81C1D"/>
    <w:rsid w:val="00F81D41"/>
    <w:rsid w:val="00F82283"/>
    <w:rsid w:val="00F82358"/>
    <w:rsid w:val="00F828CF"/>
    <w:rsid w:val="00F82D7E"/>
    <w:rsid w:val="00F82EF5"/>
    <w:rsid w:val="00F83053"/>
    <w:rsid w:val="00F8314C"/>
    <w:rsid w:val="00F83394"/>
    <w:rsid w:val="00F83581"/>
    <w:rsid w:val="00F83758"/>
    <w:rsid w:val="00F83857"/>
    <w:rsid w:val="00F83858"/>
    <w:rsid w:val="00F83BA6"/>
    <w:rsid w:val="00F83CC9"/>
    <w:rsid w:val="00F83EA2"/>
    <w:rsid w:val="00F843B2"/>
    <w:rsid w:val="00F84410"/>
    <w:rsid w:val="00F84C2B"/>
    <w:rsid w:val="00F84D32"/>
    <w:rsid w:val="00F851A0"/>
    <w:rsid w:val="00F851D4"/>
    <w:rsid w:val="00F855FD"/>
    <w:rsid w:val="00F858D5"/>
    <w:rsid w:val="00F85B6C"/>
    <w:rsid w:val="00F86209"/>
    <w:rsid w:val="00F864A8"/>
    <w:rsid w:val="00F8679D"/>
    <w:rsid w:val="00F869A5"/>
    <w:rsid w:val="00F86A4B"/>
    <w:rsid w:val="00F86E93"/>
    <w:rsid w:val="00F87052"/>
    <w:rsid w:val="00F872C2"/>
    <w:rsid w:val="00F878A4"/>
    <w:rsid w:val="00F87E03"/>
    <w:rsid w:val="00F901C6"/>
    <w:rsid w:val="00F901DA"/>
    <w:rsid w:val="00F9050D"/>
    <w:rsid w:val="00F9093B"/>
    <w:rsid w:val="00F90C4A"/>
    <w:rsid w:val="00F90FF5"/>
    <w:rsid w:val="00F9133A"/>
    <w:rsid w:val="00F91A3E"/>
    <w:rsid w:val="00F91B11"/>
    <w:rsid w:val="00F91E74"/>
    <w:rsid w:val="00F91E97"/>
    <w:rsid w:val="00F91EA1"/>
    <w:rsid w:val="00F92154"/>
    <w:rsid w:val="00F9246A"/>
    <w:rsid w:val="00F924A1"/>
    <w:rsid w:val="00F928AC"/>
    <w:rsid w:val="00F92B42"/>
    <w:rsid w:val="00F92B7E"/>
    <w:rsid w:val="00F92F41"/>
    <w:rsid w:val="00F92FDD"/>
    <w:rsid w:val="00F9316A"/>
    <w:rsid w:val="00F93197"/>
    <w:rsid w:val="00F9320C"/>
    <w:rsid w:val="00F933AB"/>
    <w:rsid w:val="00F9374D"/>
    <w:rsid w:val="00F93A71"/>
    <w:rsid w:val="00F93B61"/>
    <w:rsid w:val="00F93DB3"/>
    <w:rsid w:val="00F93EF7"/>
    <w:rsid w:val="00F94097"/>
    <w:rsid w:val="00F940E2"/>
    <w:rsid w:val="00F949AA"/>
    <w:rsid w:val="00F94A46"/>
    <w:rsid w:val="00F94CEE"/>
    <w:rsid w:val="00F959A9"/>
    <w:rsid w:val="00F9627E"/>
    <w:rsid w:val="00F96B1F"/>
    <w:rsid w:val="00F96CA5"/>
    <w:rsid w:val="00F971C0"/>
    <w:rsid w:val="00F9756B"/>
    <w:rsid w:val="00F975A5"/>
    <w:rsid w:val="00F97746"/>
    <w:rsid w:val="00F978D3"/>
    <w:rsid w:val="00F9792E"/>
    <w:rsid w:val="00FA0021"/>
    <w:rsid w:val="00FA0E7E"/>
    <w:rsid w:val="00FA101A"/>
    <w:rsid w:val="00FA14B7"/>
    <w:rsid w:val="00FA1C96"/>
    <w:rsid w:val="00FA1D65"/>
    <w:rsid w:val="00FA1E31"/>
    <w:rsid w:val="00FA1ED6"/>
    <w:rsid w:val="00FA22DF"/>
    <w:rsid w:val="00FA22FB"/>
    <w:rsid w:val="00FA24D0"/>
    <w:rsid w:val="00FA2D3A"/>
    <w:rsid w:val="00FA2DA5"/>
    <w:rsid w:val="00FA2E36"/>
    <w:rsid w:val="00FA343E"/>
    <w:rsid w:val="00FA3799"/>
    <w:rsid w:val="00FA41DE"/>
    <w:rsid w:val="00FA467C"/>
    <w:rsid w:val="00FA51C1"/>
    <w:rsid w:val="00FA555C"/>
    <w:rsid w:val="00FA58EE"/>
    <w:rsid w:val="00FA6047"/>
    <w:rsid w:val="00FA604D"/>
    <w:rsid w:val="00FA6167"/>
    <w:rsid w:val="00FA61DC"/>
    <w:rsid w:val="00FA681E"/>
    <w:rsid w:val="00FA6FC7"/>
    <w:rsid w:val="00FA70C2"/>
    <w:rsid w:val="00FA7903"/>
    <w:rsid w:val="00FA7E14"/>
    <w:rsid w:val="00FB019B"/>
    <w:rsid w:val="00FB01DE"/>
    <w:rsid w:val="00FB04F6"/>
    <w:rsid w:val="00FB0984"/>
    <w:rsid w:val="00FB1DAD"/>
    <w:rsid w:val="00FB2024"/>
    <w:rsid w:val="00FB2279"/>
    <w:rsid w:val="00FB26ED"/>
    <w:rsid w:val="00FB283D"/>
    <w:rsid w:val="00FB2E8B"/>
    <w:rsid w:val="00FB2F59"/>
    <w:rsid w:val="00FB3373"/>
    <w:rsid w:val="00FB33C2"/>
    <w:rsid w:val="00FB3424"/>
    <w:rsid w:val="00FB357F"/>
    <w:rsid w:val="00FB374C"/>
    <w:rsid w:val="00FB37C0"/>
    <w:rsid w:val="00FB39D7"/>
    <w:rsid w:val="00FB3D8C"/>
    <w:rsid w:val="00FB4488"/>
    <w:rsid w:val="00FB4A3B"/>
    <w:rsid w:val="00FB558B"/>
    <w:rsid w:val="00FB579D"/>
    <w:rsid w:val="00FB585C"/>
    <w:rsid w:val="00FB58AB"/>
    <w:rsid w:val="00FB5C67"/>
    <w:rsid w:val="00FB5D3C"/>
    <w:rsid w:val="00FB615F"/>
    <w:rsid w:val="00FB6831"/>
    <w:rsid w:val="00FB68A9"/>
    <w:rsid w:val="00FB6A67"/>
    <w:rsid w:val="00FB72BD"/>
    <w:rsid w:val="00FB755C"/>
    <w:rsid w:val="00FB75FF"/>
    <w:rsid w:val="00FB797A"/>
    <w:rsid w:val="00FB7E10"/>
    <w:rsid w:val="00FB7E68"/>
    <w:rsid w:val="00FC01CB"/>
    <w:rsid w:val="00FC049A"/>
    <w:rsid w:val="00FC074F"/>
    <w:rsid w:val="00FC08C1"/>
    <w:rsid w:val="00FC0C86"/>
    <w:rsid w:val="00FC191F"/>
    <w:rsid w:val="00FC20D2"/>
    <w:rsid w:val="00FC2138"/>
    <w:rsid w:val="00FC2635"/>
    <w:rsid w:val="00FC2EA5"/>
    <w:rsid w:val="00FC2F49"/>
    <w:rsid w:val="00FC317C"/>
    <w:rsid w:val="00FC3BCB"/>
    <w:rsid w:val="00FC3BE4"/>
    <w:rsid w:val="00FC3D1D"/>
    <w:rsid w:val="00FC3F15"/>
    <w:rsid w:val="00FC4292"/>
    <w:rsid w:val="00FC49A5"/>
    <w:rsid w:val="00FC4A6C"/>
    <w:rsid w:val="00FC4CAA"/>
    <w:rsid w:val="00FC51BC"/>
    <w:rsid w:val="00FC5379"/>
    <w:rsid w:val="00FC5947"/>
    <w:rsid w:val="00FC5F63"/>
    <w:rsid w:val="00FC6508"/>
    <w:rsid w:val="00FC66CD"/>
    <w:rsid w:val="00FC67F1"/>
    <w:rsid w:val="00FC699A"/>
    <w:rsid w:val="00FC71AB"/>
    <w:rsid w:val="00FC727D"/>
    <w:rsid w:val="00FC72E0"/>
    <w:rsid w:val="00FC750E"/>
    <w:rsid w:val="00FC7538"/>
    <w:rsid w:val="00FC76BD"/>
    <w:rsid w:val="00FC7911"/>
    <w:rsid w:val="00FC7ACD"/>
    <w:rsid w:val="00FD002C"/>
    <w:rsid w:val="00FD00D4"/>
    <w:rsid w:val="00FD017F"/>
    <w:rsid w:val="00FD0574"/>
    <w:rsid w:val="00FD05EB"/>
    <w:rsid w:val="00FD0CE1"/>
    <w:rsid w:val="00FD1044"/>
    <w:rsid w:val="00FD1476"/>
    <w:rsid w:val="00FD1B58"/>
    <w:rsid w:val="00FD1BD7"/>
    <w:rsid w:val="00FD21BC"/>
    <w:rsid w:val="00FD2242"/>
    <w:rsid w:val="00FD2446"/>
    <w:rsid w:val="00FD2BF7"/>
    <w:rsid w:val="00FD2CBE"/>
    <w:rsid w:val="00FD31BF"/>
    <w:rsid w:val="00FD329D"/>
    <w:rsid w:val="00FD3881"/>
    <w:rsid w:val="00FD3C35"/>
    <w:rsid w:val="00FD3D1A"/>
    <w:rsid w:val="00FD3E07"/>
    <w:rsid w:val="00FD3F48"/>
    <w:rsid w:val="00FD4332"/>
    <w:rsid w:val="00FD446C"/>
    <w:rsid w:val="00FD460F"/>
    <w:rsid w:val="00FD4A7D"/>
    <w:rsid w:val="00FD4B0A"/>
    <w:rsid w:val="00FD4BB0"/>
    <w:rsid w:val="00FD4E81"/>
    <w:rsid w:val="00FD5281"/>
    <w:rsid w:val="00FD53EF"/>
    <w:rsid w:val="00FD597D"/>
    <w:rsid w:val="00FD59F7"/>
    <w:rsid w:val="00FD5B7A"/>
    <w:rsid w:val="00FD5F44"/>
    <w:rsid w:val="00FD61E9"/>
    <w:rsid w:val="00FD62BD"/>
    <w:rsid w:val="00FD6322"/>
    <w:rsid w:val="00FD6682"/>
    <w:rsid w:val="00FD6912"/>
    <w:rsid w:val="00FD7655"/>
    <w:rsid w:val="00FD7E1F"/>
    <w:rsid w:val="00FD7FD4"/>
    <w:rsid w:val="00FE047B"/>
    <w:rsid w:val="00FE0692"/>
    <w:rsid w:val="00FE08F1"/>
    <w:rsid w:val="00FE0954"/>
    <w:rsid w:val="00FE09EB"/>
    <w:rsid w:val="00FE0C1A"/>
    <w:rsid w:val="00FE0DCD"/>
    <w:rsid w:val="00FE0EBF"/>
    <w:rsid w:val="00FE11A4"/>
    <w:rsid w:val="00FE1645"/>
    <w:rsid w:val="00FE1D5F"/>
    <w:rsid w:val="00FE1DC0"/>
    <w:rsid w:val="00FE2105"/>
    <w:rsid w:val="00FE2176"/>
    <w:rsid w:val="00FE2185"/>
    <w:rsid w:val="00FE226B"/>
    <w:rsid w:val="00FE2421"/>
    <w:rsid w:val="00FE2646"/>
    <w:rsid w:val="00FE26C9"/>
    <w:rsid w:val="00FE2ACC"/>
    <w:rsid w:val="00FE2F42"/>
    <w:rsid w:val="00FE3502"/>
    <w:rsid w:val="00FE362B"/>
    <w:rsid w:val="00FE3788"/>
    <w:rsid w:val="00FE3801"/>
    <w:rsid w:val="00FE38EA"/>
    <w:rsid w:val="00FE3965"/>
    <w:rsid w:val="00FE3BBF"/>
    <w:rsid w:val="00FE4022"/>
    <w:rsid w:val="00FE412C"/>
    <w:rsid w:val="00FE51CB"/>
    <w:rsid w:val="00FE53F7"/>
    <w:rsid w:val="00FE54E3"/>
    <w:rsid w:val="00FE5D24"/>
    <w:rsid w:val="00FE5D76"/>
    <w:rsid w:val="00FE678F"/>
    <w:rsid w:val="00FE6C7A"/>
    <w:rsid w:val="00FE704D"/>
    <w:rsid w:val="00FE71C7"/>
    <w:rsid w:val="00FE748F"/>
    <w:rsid w:val="00FE7712"/>
    <w:rsid w:val="00FE78AB"/>
    <w:rsid w:val="00FE795A"/>
    <w:rsid w:val="00FE7A3F"/>
    <w:rsid w:val="00FE7BA8"/>
    <w:rsid w:val="00FE7D4B"/>
    <w:rsid w:val="00FF01EB"/>
    <w:rsid w:val="00FF05F6"/>
    <w:rsid w:val="00FF0769"/>
    <w:rsid w:val="00FF19B3"/>
    <w:rsid w:val="00FF1A16"/>
    <w:rsid w:val="00FF1A95"/>
    <w:rsid w:val="00FF1E84"/>
    <w:rsid w:val="00FF2475"/>
    <w:rsid w:val="00FF257D"/>
    <w:rsid w:val="00FF2626"/>
    <w:rsid w:val="00FF2890"/>
    <w:rsid w:val="00FF28A1"/>
    <w:rsid w:val="00FF321E"/>
    <w:rsid w:val="00FF38AE"/>
    <w:rsid w:val="00FF3C6B"/>
    <w:rsid w:val="00FF3FE8"/>
    <w:rsid w:val="00FF452A"/>
    <w:rsid w:val="00FF4A37"/>
    <w:rsid w:val="00FF4B03"/>
    <w:rsid w:val="00FF4D2F"/>
    <w:rsid w:val="00FF4D4F"/>
    <w:rsid w:val="00FF54AD"/>
    <w:rsid w:val="00FF5F82"/>
    <w:rsid w:val="00FF5F8B"/>
    <w:rsid w:val="00FF6120"/>
    <w:rsid w:val="00FF6958"/>
    <w:rsid w:val="00FF6C37"/>
    <w:rsid w:val="00FF6D7A"/>
    <w:rsid w:val="00FF7736"/>
    <w:rsid w:val="00FF773D"/>
    <w:rsid w:val="00FF7749"/>
    <w:rsid w:val="00FF7801"/>
    <w:rsid w:val="062458F2"/>
    <w:rsid w:val="149138C7"/>
    <w:rsid w:val="1A89C6EF"/>
    <w:rsid w:val="338CE260"/>
    <w:rsid w:val="3BD645E6"/>
    <w:rsid w:val="3E5CB3B0"/>
    <w:rsid w:val="49C00042"/>
    <w:rsid w:val="57B9E31E"/>
    <w:rsid w:val="5B0090D8"/>
    <w:rsid w:val="5C96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4C64EEB3-C4C7-4A32-996B-59683E8C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C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link w:val="acctfourfiguresChar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 Char Char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831016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934B96"/>
  </w:style>
  <w:style w:type="paragraph" w:customStyle="1" w:styleId="Pa47">
    <w:name w:val="Pa47"/>
    <w:basedOn w:val="Normal"/>
    <w:next w:val="Normal"/>
    <w:uiPriority w:val="99"/>
    <w:rsid w:val="004D22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Times New Roman"/>
      <w:sz w:val="24"/>
      <w:szCs w:val="24"/>
    </w:rPr>
  </w:style>
  <w:style w:type="paragraph" w:customStyle="1" w:styleId="Style2">
    <w:name w:val="Style2"/>
    <w:basedOn w:val="Heading3"/>
    <w:qFormat/>
    <w:rsid w:val="003A638F"/>
    <w:pPr>
      <w:numPr>
        <w:numId w:val="21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2168aec-29ee-4510-b282-7921504c8b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D28F4FF12D743B448223DF7727790" ma:contentTypeVersion="13" ma:contentTypeDescription="Create a new document." ma:contentTypeScope="" ma:versionID="286f2a1b4b30f3ed49223f441007f306">
  <xsd:schema xmlns:xsd="http://www.w3.org/2001/XMLSchema" xmlns:xs="http://www.w3.org/2001/XMLSchema" xmlns:p="http://schemas.microsoft.com/office/2006/metadata/properties" xmlns:ns3="92168aec-29ee-4510-b282-7921504c8ba5" xmlns:ns4="d70dbc43-4666-45f4-abc4-7d3c2c20602b" targetNamespace="http://schemas.microsoft.com/office/2006/metadata/properties" ma:root="true" ma:fieldsID="ae69016ec76fe71d765ce9031cf755d3" ns3:_="" ns4:_="">
    <xsd:import namespace="92168aec-29ee-4510-b282-7921504c8ba5"/>
    <xsd:import namespace="d70dbc43-4666-45f4-abc4-7d3c2c20602b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68aec-29ee-4510-b282-7921504c8ba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dbc43-4666-45f4-abc4-7d3c2c2060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D5BE5E-13E7-494C-A8DA-B6D587631F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C27D29-F1CB-4CBD-8B72-AD8A7BB63077}">
  <ds:schemaRefs>
    <ds:schemaRef ds:uri="http://schemas.microsoft.com/office/2006/metadata/properties"/>
    <ds:schemaRef ds:uri="http://schemas.microsoft.com/office/infopath/2007/PartnerControls"/>
    <ds:schemaRef ds:uri="92168aec-29ee-4510-b282-7921504c8ba5"/>
  </ds:schemaRefs>
</ds:datastoreItem>
</file>

<file path=customXml/itemProps3.xml><?xml version="1.0" encoding="utf-8"?>
<ds:datastoreItem xmlns:ds="http://schemas.openxmlformats.org/officeDocument/2006/customXml" ds:itemID="{0AAA6C1F-1C84-402B-B08A-8624D64874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21A999-F61A-408C-8730-2BAB0BC2B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68aec-29ee-4510-b282-7921504c8ba5"/>
    <ds:schemaRef ds:uri="d70dbc43-4666-45f4-abc4-7d3c2c2060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215</TotalTime>
  <Pages>85</Pages>
  <Words>16414</Words>
  <Characters>93562</Characters>
  <Application>Microsoft Office Word</Application>
  <DocSecurity>0</DocSecurity>
  <Lines>779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109757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dc:description/>
  <cp:lastModifiedBy>kriangkrai.fa</cp:lastModifiedBy>
  <cp:revision>53</cp:revision>
  <cp:lastPrinted>2026-02-27T01:48:00Z</cp:lastPrinted>
  <dcterms:created xsi:type="dcterms:W3CDTF">2026-02-26T23:59:00Z</dcterms:created>
  <dcterms:modified xsi:type="dcterms:W3CDTF">2026-02-27T10:28:00Z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0x010100D9ED28F4FF12D743B448223DF7727790</vt:lpwstr>
  </property>
  <property fmtid="{D5CDD505-2E9C-101B-9397-08002B2CF9AE}" pid="3" name="PBCListName">
    <vt:lpwstr>Year end</vt:lpwstr>
  </property>
</Properties>
</file>