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4CF1D" w14:textId="77777777" w:rsidR="009B3FCE" w:rsidRPr="00246444" w:rsidRDefault="009B3FCE" w:rsidP="00164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0" w:name="SubTitle"/>
    </w:p>
    <w:p w14:paraId="57DA5CD5" w14:textId="77777777" w:rsidR="009B3FCE" w:rsidRPr="00246444" w:rsidRDefault="009B3FCE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F28344A" w14:textId="77777777" w:rsidR="006C046C" w:rsidRPr="00246444" w:rsidRDefault="006C046C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B5FA31B" w14:textId="77777777" w:rsidR="00AE4638" w:rsidRPr="00246444" w:rsidRDefault="00AE4638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F01481C" w14:textId="77777777" w:rsidR="00AE4638" w:rsidRPr="00246444" w:rsidRDefault="00AE4638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F38130C" w14:textId="77777777" w:rsidR="00AE4638" w:rsidRPr="00246444" w:rsidRDefault="00AE4638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0897230" w14:textId="77777777" w:rsidR="00B93DDB" w:rsidRPr="00246444" w:rsidRDefault="00B93DDB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27130BD" w14:textId="77777777" w:rsidR="00954E31" w:rsidRPr="00246444" w:rsidRDefault="00954E31" w:rsidP="00830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CB87E87" w14:textId="35BC435E" w:rsidR="00830EBB" w:rsidRPr="00333CD4" w:rsidRDefault="00830EBB" w:rsidP="00830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333CD4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845898" w:rsidRPr="00333CD4">
        <w:rPr>
          <w:rFonts w:asciiTheme="majorBidi" w:hAnsiTheme="majorBidi" w:cstheme="majorBidi"/>
          <w:b/>
          <w:bCs/>
          <w:sz w:val="52"/>
          <w:szCs w:val="52"/>
          <w:cs/>
        </w:rPr>
        <w:t>โรแยล พลัส</w:t>
      </w:r>
      <w:r w:rsidRPr="00333CD4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จำกัด</w:t>
      </w:r>
      <w:r w:rsidR="00954E31" w:rsidRPr="00333CD4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="00954E31" w:rsidRPr="00333CD4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(มหาชน)</w:t>
      </w:r>
    </w:p>
    <w:p w14:paraId="42C87F6F" w14:textId="77777777" w:rsidR="000B7F99" w:rsidRPr="00333CD4" w:rsidRDefault="000B7F99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bookmarkEnd w:id="0"/>
    <w:p w14:paraId="20CDA9F5" w14:textId="13D0F8FB" w:rsidR="005D5A0B" w:rsidRPr="00333CD4" w:rsidRDefault="005D5A0B" w:rsidP="005D5A0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33CD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756F77" w:rsidRPr="00333CD4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333CD4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333CD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7E00F8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CF23D2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0CFDCD4F" w14:textId="77777777" w:rsidR="00463AFA" w:rsidRPr="00333CD4" w:rsidRDefault="00463AFA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sz w:val="32"/>
          <w:szCs w:val="32"/>
        </w:rPr>
      </w:pPr>
      <w:r w:rsidRPr="00333CD4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7FBA171A" w14:textId="77777777" w:rsidR="00463AFA" w:rsidRPr="00333CD4" w:rsidRDefault="00463AFA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sz w:val="32"/>
          <w:szCs w:val="32"/>
        </w:rPr>
      </w:pPr>
      <w:r w:rsidRPr="00333CD4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2115449F" w14:textId="77777777" w:rsidR="00463AFA" w:rsidRPr="00333CD4" w:rsidRDefault="00463AFA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E44C89B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FD0D301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93B9F1B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F53D587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E338CA9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AA80989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B8293F4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B72C08C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C518A95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F3E5A29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4AFC31A" w14:textId="52993AA4" w:rsidR="009F3F93" w:rsidRPr="00333CD4" w:rsidRDefault="009F3F93" w:rsidP="00246029">
      <w:pPr>
        <w:pStyle w:val="BodyText"/>
        <w:spacing w:after="0" w:line="240" w:lineRule="auto"/>
        <w:ind w:right="-14"/>
        <w:rPr>
          <w:rFonts w:asciiTheme="majorBidi" w:hAnsiTheme="majorBidi" w:cstheme="majorBidi"/>
          <w:b/>
          <w:bCs/>
          <w:sz w:val="32"/>
          <w:szCs w:val="32"/>
          <w:cs/>
        </w:rPr>
        <w:sectPr w:rsidR="009F3F93" w:rsidRPr="00333CD4" w:rsidSect="0020771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360"/>
        </w:sectPr>
      </w:pPr>
    </w:p>
    <w:p w14:paraId="089953A3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5D239F68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3DE2F1B0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3E9A7F58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4644B2AF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78DBC1C2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5A5F29BB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5921FA31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0B22782C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0704D661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276561F5" w14:textId="5FA0FB89" w:rsidR="00207714" w:rsidRPr="00333CD4" w:rsidRDefault="00207714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รายงานของผู้สอบบัญชีรับอนุญาต</w:t>
      </w:r>
    </w:p>
    <w:p w14:paraId="776BA9B9" w14:textId="77777777" w:rsidR="00207714" w:rsidRPr="00333CD4" w:rsidRDefault="00207714" w:rsidP="00207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7"/>
        <w:jc w:val="thaiDistribute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785B2779" w14:textId="7732FD03" w:rsidR="00207714" w:rsidRPr="00333CD4" w:rsidRDefault="00207714" w:rsidP="002077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7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เสนอ ผู้ถือหุ้น</w:t>
      </w:r>
      <w:r w:rsidR="00133E69" w:rsidRPr="00333CD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845898" w:rsidRPr="00333CD4">
        <w:rPr>
          <w:rFonts w:asciiTheme="majorBidi" w:hAnsiTheme="majorBidi" w:cstheme="majorBidi"/>
          <w:sz w:val="30"/>
          <w:szCs w:val="30"/>
          <w:cs/>
        </w:rPr>
        <w:t>โรแยล พลัส</w:t>
      </w:r>
      <w:r w:rsidR="00133E69" w:rsidRPr="00333CD4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="00954E31" w:rsidRPr="00333CD4">
        <w:rPr>
          <w:rFonts w:asciiTheme="majorBidi" w:hAnsiTheme="majorBidi" w:cstheme="majorBidi"/>
          <w:sz w:val="30"/>
          <w:szCs w:val="30"/>
          <w:cs/>
          <w:lang w:val="th-TH"/>
        </w:rPr>
        <w:t>(มหาชน)</w:t>
      </w:r>
    </w:p>
    <w:p w14:paraId="5C06442B" w14:textId="77777777" w:rsidR="00207714" w:rsidRPr="00333CD4" w:rsidRDefault="00207714" w:rsidP="00207714">
      <w:pPr>
        <w:pStyle w:val="a"/>
        <w:tabs>
          <w:tab w:val="clear" w:pos="1080"/>
          <w:tab w:val="left" w:pos="540"/>
        </w:tabs>
        <w:spacing w:line="240" w:lineRule="atLeast"/>
        <w:ind w:right="2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771FF28" w14:textId="77777777" w:rsidR="00207714" w:rsidRPr="00333CD4" w:rsidRDefault="00207714" w:rsidP="00207714">
      <w:pPr>
        <w:ind w:right="27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33CD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B56A40E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24"/>
          <w:szCs w:val="24"/>
        </w:rPr>
      </w:pPr>
    </w:p>
    <w:p w14:paraId="4411E7E9" w14:textId="5512CF10" w:rsidR="00207714" w:rsidRDefault="00207714" w:rsidP="00334935">
      <w:pPr>
        <w:ind w:right="27"/>
        <w:jc w:val="thaiDistribute"/>
        <w:rPr>
          <w:rFonts w:ascii="Angsana New" w:hAnsi="Angsana New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ข้าพเจ้าได้ตรวจสอบงบการเงินของ</w:t>
      </w:r>
      <w:r w:rsidR="00133E69" w:rsidRPr="00333CD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B543C5" w:rsidRPr="00333CD4">
        <w:rPr>
          <w:rFonts w:asciiTheme="majorBidi" w:hAnsiTheme="majorBidi" w:cstheme="majorBidi"/>
          <w:sz w:val="30"/>
          <w:szCs w:val="30"/>
          <w:cs/>
        </w:rPr>
        <w:t xml:space="preserve">โรแยล พลัส </w:t>
      </w:r>
      <w:r w:rsidR="00133E69" w:rsidRPr="00333CD4">
        <w:rPr>
          <w:rFonts w:asciiTheme="majorBidi" w:hAnsiTheme="majorBidi" w:cstheme="majorBidi"/>
          <w:sz w:val="30"/>
          <w:szCs w:val="30"/>
          <w:cs/>
        </w:rPr>
        <w:t>จำกัด</w:t>
      </w:r>
      <w:r w:rsidR="00954E31" w:rsidRPr="00333C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54E31" w:rsidRPr="00333CD4">
        <w:rPr>
          <w:rFonts w:asciiTheme="majorBidi" w:hAnsiTheme="majorBidi" w:cstheme="majorBidi"/>
          <w:sz w:val="30"/>
          <w:szCs w:val="30"/>
          <w:cs/>
          <w:lang w:val="th-TH"/>
        </w:rPr>
        <w:t>(มหาชน)</w:t>
      </w:r>
      <w:r w:rsidRPr="00333CD4">
        <w:rPr>
          <w:rFonts w:asciiTheme="majorBidi" w:hAnsiTheme="majorBidi" w:cstheme="majorBidi"/>
          <w:sz w:val="30"/>
          <w:szCs w:val="30"/>
          <w:cs/>
        </w:rPr>
        <w:t xml:space="preserve"> (“บริษัท”) ซึ่งประกอบด้วยงบฐานะการเงิน ณ วันที่ </w:t>
      </w:r>
      <w:r w:rsidRPr="00333CD4">
        <w:rPr>
          <w:rFonts w:asciiTheme="majorBidi" w:hAnsiTheme="majorBidi" w:cstheme="majorBidi"/>
          <w:sz w:val="30"/>
          <w:szCs w:val="30"/>
        </w:rPr>
        <w:t xml:space="preserve">31 </w:t>
      </w:r>
      <w:r w:rsidRPr="00333CD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A60E3B" w:rsidRPr="00333CD4">
        <w:rPr>
          <w:rFonts w:asciiTheme="majorBidi" w:hAnsiTheme="majorBidi" w:cstheme="majorBidi"/>
          <w:sz w:val="30"/>
          <w:szCs w:val="30"/>
        </w:rPr>
        <w:t xml:space="preserve"> </w:t>
      </w:r>
      <w:r w:rsidR="007E00F8">
        <w:rPr>
          <w:rFonts w:asciiTheme="majorBidi" w:hAnsiTheme="majorBidi" w:cstheme="majorBidi"/>
          <w:sz w:val="30"/>
          <w:szCs w:val="30"/>
        </w:rPr>
        <w:t>256</w:t>
      </w:r>
      <w:r w:rsidR="00CF23D2">
        <w:rPr>
          <w:rFonts w:asciiTheme="majorBidi" w:hAnsiTheme="majorBidi" w:cstheme="majorBidi"/>
          <w:sz w:val="30"/>
          <w:szCs w:val="30"/>
        </w:rPr>
        <w:t>8</w:t>
      </w:r>
      <w:r w:rsidRPr="00333CD4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 งบการเปลี่ยนแปลงส่วนของผู้ถือหุ้น และงบกระแสเงินสด สำหรับปีสิ้นสุดวันเดียวกัน </w:t>
      </w:r>
      <w:r w:rsidR="00334935" w:rsidRPr="00334935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</w:t>
      </w:r>
      <w:r w:rsidR="00334935" w:rsidRPr="00334935">
        <w:rPr>
          <w:rFonts w:asciiTheme="majorBidi" w:hAnsiTheme="majorBidi" w:cstheme="majorBidi" w:hint="cs"/>
          <w:sz w:val="30"/>
          <w:szCs w:val="30"/>
          <w:cs/>
        </w:rPr>
        <w:t>ซึ่งประกอบด้วย</w:t>
      </w:r>
      <w:r w:rsidR="00334935" w:rsidRPr="00334935">
        <w:rPr>
          <w:rFonts w:asciiTheme="majorBidi" w:hAnsiTheme="majorBidi" w:cstheme="majorBidi"/>
          <w:sz w:val="30"/>
          <w:szCs w:val="30"/>
          <w:cs/>
        </w:rPr>
        <w:t>สรุปนโยบายการบัญชีและข้อมูลอธิบายอื่นที่มีสาระสำคัญ</w:t>
      </w:r>
    </w:p>
    <w:p w14:paraId="4450450F" w14:textId="77777777" w:rsidR="00334935" w:rsidRPr="00333CD4" w:rsidRDefault="00334935" w:rsidP="00334935">
      <w:pPr>
        <w:ind w:right="2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DFAAE48" w14:textId="5302FDF1" w:rsidR="00207714" w:rsidRPr="00333CD4" w:rsidRDefault="00207714" w:rsidP="00334935">
      <w:pPr>
        <w:ind w:right="27"/>
        <w:jc w:val="both"/>
        <w:rPr>
          <w:rFonts w:asciiTheme="majorBidi" w:hAnsiTheme="majorBidi" w:cstheme="majorBidi"/>
          <w:sz w:val="30"/>
          <w:szCs w:val="30"/>
          <w:rtl/>
          <w:cs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ข้าพเจ้าเห็นว่า งบการเงินข้างต้นนี้แสดงฐานะการเงินของบริษัท ณ วันที่</w:t>
      </w:r>
      <w:r w:rsidRPr="00333CD4">
        <w:rPr>
          <w:rFonts w:asciiTheme="majorBidi" w:hAnsiTheme="majorBidi" w:cstheme="majorBidi"/>
          <w:sz w:val="30"/>
          <w:szCs w:val="30"/>
        </w:rPr>
        <w:t xml:space="preserve"> 31 </w:t>
      </w:r>
      <w:r w:rsidRPr="00333CD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E00F8">
        <w:rPr>
          <w:rFonts w:asciiTheme="majorBidi" w:hAnsiTheme="majorBidi" w:cstheme="majorBidi"/>
          <w:sz w:val="30"/>
          <w:szCs w:val="30"/>
        </w:rPr>
        <w:t>256</w:t>
      </w:r>
      <w:r w:rsidR="00CF23D2">
        <w:rPr>
          <w:rFonts w:asciiTheme="majorBidi" w:hAnsiTheme="majorBidi" w:cstheme="majorBidi"/>
          <w:sz w:val="30"/>
          <w:szCs w:val="30"/>
        </w:rPr>
        <w:t>8</w:t>
      </w:r>
      <w:r w:rsidRPr="00333CD4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 และกระแสเงินสด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4FCFBCA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20"/>
          <w:szCs w:val="20"/>
          <w:cs/>
        </w:rPr>
      </w:pPr>
    </w:p>
    <w:p w14:paraId="48544322" w14:textId="77777777" w:rsidR="00207714" w:rsidRPr="00333CD4" w:rsidRDefault="00207714" w:rsidP="00207714">
      <w:pPr>
        <w:tabs>
          <w:tab w:val="clear" w:pos="227"/>
          <w:tab w:val="left" w:pos="180"/>
        </w:tabs>
        <w:spacing w:line="259" w:lineRule="auto"/>
        <w:ind w:right="27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33CD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63A04584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20"/>
          <w:szCs w:val="20"/>
        </w:rPr>
      </w:pPr>
    </w:p>
    <w:p w14:paraId="1697D4D0" w14:textId="12FDC0CC" w:rsidR="00207714" w:rsidRPr="00333CD4" w:rsidRDefault="00207714" w:rsidP="00957A88">
      <w:pPr>
        <w:ind w:right="27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</w:t>
      </w:r>
      <w:r w:rsidR="00B1588C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ได้ปฏิบัติงานตรวจสอบตามมาตรฐานการสอบบัญชี ความรับผิดชอบของข้าพเจ้าได้กล่าวไว้ในวรรค  </w:t>
      </w:r>
      <w:r w:rsidR="004F34AC" w:rsidRPr="00333CD4">
        <w:rPr>
          <w:rFonts w:asciiTheme="majorBidi" w:eastAsia="Calibri" w:hAnsiTheme="majorBidi" w:cstheme="majorBidi"/>
          <w:spacing w:val="-2"/>
          <w:sz w:val="30"/>
          <w:szCs w:val="30"/>
        </w:rPr>
        <w:br/>
      </w:r>
      <w:r w:rsidR="00B1588C" w:rsidRPr="00333CD4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B1588C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>ในรายงานของข้าพเจ้า ข้าพเจ้ามีความเป็นอิสระจากบริษัท</w:t>
      </w:r>
      <w:r w:rsidR="004F34AC" w:rsidRPr="00333CD4">
        <w:rPr>
          <w:rFonts w:asciiTheme="majorBidi" w:eastAsia="Calibri" w:hAnsiTheme="majorBidi" w:cstheme="majorBidi"/>
          <w:spacing w:val="-2"/>
          <w:sz w:val="30"/>
          <w:szCs w:val="30"/>
        </w:rPr>
        <w:br/>
      </w:r>
      <w:r w:rsidR="00B1588C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>ตาม</w:t>
      </w:r>
      <w:r w:rsidR="00694000" w:rsidRPr="00333CD4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 xml:space="preserve">ประมวลจรรยาบรรณของผู้ประกอบวิชาชีพบัญชี </w:t>
      </w:r>
      <w:r w:rsidR="00694000" w:rsidRPr="00F200B6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>รวมถึง</w:t>
      </w:r>
      <w:r w:rsidR="00694000" w:rsidRPr="00333CD4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 xml:space="preserve">มาตรฐานเรื่องความเป็นอิสระ </w:t>
      </w:r>
      <w:r w:rsidR="00694000" w:rsidRPr="00333CD4">
        <w:rPr>
          <w:rFonts w:ascii="Angsana New" w:eastAsia="Calibri" w:hAnsi="Angsana New"/>
          <w:spacing w:val="-2"/>
          <w:sz w:val="30"/>
          <w:szCs w:val="30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="00694000" w:rsidRPr="00333CD4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="00B1588C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>ในส่วนที่เกี่ยวข้องกับการตรวจสอบงบการเงิน และข้าพเจ้าได้ปฏิบัติตา</w:t>
      </w:r>
      <w:r w:rsidR="00FB5A44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>มความรับผิดชอบด้านจรรยาบรรณอื่น</w:t>
      </w:r>
      <w:r w:rsidR="004F34AC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</w:t>
      </w:r>
      <w:r w:rsidR="00B1588C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ๆ </w:t>
      </w:r>
      <w:r w:rsidR="00694000" w:rsidRPr="00333CD4">
        <w:rPr>
          <w:rFonts w:asciiTheme="majorBidi" w:eastAsia="Calibri" w:hAnsiTheme="majorBidi"/>
          <w:spacing w:val="-2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B1588C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</w:t>
      </w:r>
      <w:r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</w:t>
      </w:r>
    </w:p>
    <w:p w14:paraId="410F6FF7" w14:textId="77777777" w:rsidR="005A02D5" w:rsidRPr="00333CD4" w:rsidRDefault="005A02D5" w:rsidP="005A02D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EBA84E4" w14:textId="6F483B14" w:rsidR="005A02D5" w:rsidRPr="00333CD4" w:rsidRDefault="005A02D5" w:rsidP="005A02D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33CD4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548914C4" w14:textId="77777777" w:rsidR="005A02D5" w:rsidRPr="00333CD4" w:rsidRDefault="005A02D5" w:rsidP="005A02D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9EE7972" w14:textId="0E725D13" w:rsidR="005A02D5" w:rsidRDefault="005A02D5" w:rsidP="005A02D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EC59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33CD4">
        <w:rPr>
          <w:rFonts w:asciiTheme="majorBidi" w:hAnsiTheme="majorBidi" w:cstheme="majorBidi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48C5CE3" w14:textId="77777777" w:rsidR="008069A8" w:rsidRPr="00333CD4" w:rsidRDefault="008069A8" w:rsidP="005A02D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9CBECB4" w14:textId="78E5FA64" w:rsidR="00207714" w:rsidRPr="00333CD4" w:rsidRDefault="00207714" w:rsidP="0020771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878"/>
      </w:tblGrid>
      <w:tr w:rsidR="005A02D5" w:rsidRPr="00333CD4" w14:paraId="24F88EEE" w14:textId="77777777" w:rsidTr="00E22516">
        <w:trPr>
          <w:trHeight w:val="531"/>
        </w:trPr>
        <w:tc>
          <w:tcPr>
            <w:tcW w:w="9727" w:type="dxa"/>
            <w:gridSpan w:val="2"/>
          </w:tcPr>
          <w:p w14:paraId="236CEE24" w14:textId="77777777" w:rsidR="005A02D5" w:rsidRPr="00333CD4" w:rsidRDefault="005A02D5" w:rsidP="00E22516">
            <w:pPr>
              <w:pStyle w:val="BodyText"/>
              <w:jc w:val="thaiDistribute"/>
              <w:rPr>
                <w:rFonts w:ascii="Angsana New" w:hAnsi="Angsana New"/>
                <w:iCs/>
                <w:sz w:val="30"/>
                <w:szCs w:val="30"/>
              </w:rPr>
            </w:pPr>
            <w:r w:rsidRPr="00333CD4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Pr="00333CD4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333CD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5A02D5" w:rsidRPr="00333CD4" w14:paraId="278D61D2" w14:textId="77777777" w:rsidTr="00E22516">
        <w:trPr>
          <w:trHeight w:val="531"/>
        </w:trPr>
        <w:tc>
          <w:tcPr>
            <w:tcW w:w="9727" w:type="dxa"/>
            <w:gridSpan w:val="2"/>
          </w:tcPr>
          <w:p w14:paraId="6E900E9C" w14:textId="10127FF3" w:rsidR="005A02D5" w:rsidRPr="00333CD4" w:rsidRDefault="005A02D5" w:rsidP="00E22516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CD4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อ้างถึงหมายเหตุข้อ</w:t>
            </w:r>
            <w:r w:rsidRPr="00333C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78DD" w:rsidRPr="00333CD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478DD" w:rsidRPr="00333C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(จ)</w:t>
            </w:r>
            <w:r w:rsidRPr="00333C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33CD4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333C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76F9F" w:rsidRPr="00333C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ข้อ </w:t>
            </w:r>
            <w:r w:rsidR="002478DD" w:rsidRPr="00333CD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A02D5" w:rsidRPr="00333CD4" w14:paraId="593858EE" w14:textId="77777777" w:rsidTr="00E22516">
        <w:trPr>
          <w:trHeight w:val="421"/>
        </w:trPr>
        <w:tc>
          <w:tcPr>
            <w:tcW w:w="4849" w:type="dxa"/>
          </w:tcPr>
          <w:p w14:paraId="75EE8589" w14:textId="77777777" w:rsidR="005A02D5" w:rsidRPr="00333CD4" w:rsidRDefault="005A02D5" w:rsidP="005A02D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C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8" w:type="dxa"/>
          </w:tcPr>
          <w:p w14:paraId="5A85C736" w14:textId="77777777" w:rsidR="005A02D5" w:rsidRPr="00333CD4" w:rsidRDefault="005A02D5" w:rsidP="005A02D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C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333C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333C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5A02D5" w:rsidRPr="00333CD4" w14:paraId="0D8EA3D4" w14:textId="77777777" w:rsidTr="00C06DC1">
        <w:trPr>
          <w:trHeight w:val="7921"/>
        </w:trPr>
        <w:tc>
          <w:tcPr>
            <w:tcW w:w="4849" w:type="dxa"/>
          </w:tcPr>
          <w:p w14:paraId="1D664309" w14:textId="33059983" w:rsidR="00F55132" w:rsidRPr="00C06DC1" w:rsidRDefault="00F55132" w:rsidP="00F55132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</w:pP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สินค้าคงเหลือของบริษัทวัดมูลค่าด้วยราคาทุนหรือมูลค่าสุทธิที่คาดว่าจะได้รับแล้วแต่ราคาใดจะต่ำกว่า ภาวะการแข่งขันของตลาดมีผลต่อการกำหนดราคาขายสินค้าของบริษัท ดังนั้นจึงมีความเสี่ยงที่สินค้าคงเหลือจะแสดงมูลค่าสูงเกินกว่ามูลค่าสุทธิที่คาดว่าจะได้รับ</w:t>
            </w:r>
          </w:p>
          <w:p w14:paraId="7726664A" w14:textId="77777777" w:rsidR="00F55132" w:rsidRPr="00C06DC1" w:rsidRDefault="00F55132" w:rsidP="00F55132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</w:pP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เนื่องจากมูลค่าของสินค้าคงเหลือมีจำนวนที่เป็นสาระสำคัญต่องบการเงิน และการประมาณมูลค่า</w:t>
            </w:r>
            <w:r>
              <w:rPr>
                <w:rFonts w:ascii="Angsana New" w:eastAsia="Calibri" w:hAnsi="Angsana New" w:hint="cs"/>
                <w:spacing w:val="-6"/>
                <w:sz w:val="30"/>
                <w:szCs w:val="30"/>
                <w:cs/>
              </w:rPr>
              <w:t>สุทธิที่จะได้รับ</w:t>
            </w: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ของสินค้าคงเหลือมีความเกี่ยวข้องกับการใช้ดุลยพินิจของผู้บริหาร ข้าพเจ้าจึงเห็นว่าเรื่องดังกล่าว เป็นเรื่องสำคัญในการตรวจสอบ</w:t>
            </w:r>
          </w:p>
          <w:p w14:paraId="3937DEF0" w14:textId="77777777" w:rsidR="005A02D5" w:rsidRPr="00333CD4" w:rsidRDefault="005A02D5" w:rsidP="00E22516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8" w:type="dxa"/>
          </w:tcPr>
          <w:p w14:paraId="79AB205B" w14:textId="77777777" w:rsidR="00F55132" w:rsidRDefault="00F55132" w:rsidP="00F5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333CD4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35054210" w14:textId="77777777" w:rsidR="00F55132" w:rsidRDefault="00F55132" w:rsidP="00F55132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06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การทำความเข้าใจเกี่ยวกับนโยบายและวิธีการที่ฝ่ายบริหารของบริษัทใช้ในการประมาณมูลค่า</w:t>
            </w:r>
            <w:r>
              <w:rPr>
                <w:rFonts w:ascii="Angsana New" w:eastAsia="Calibri" w:hAnsi="Angsana New" w:hint="cs"/>
                <w:spacing w:val="-6"/>
                <w:sz w:val="30"/>
                <w:szCs w:val="30"/>
                <w:cs/>
              </w:rPr>
              <w:t>สุทธิที่จะได้รับ</w:t>
            </w: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ของสินค้าคงเหลือ และประเมินการออกแบบและการนำไปปฎิบ</w:t>
            </w:r>
            <w:r>
              <w:rPr>
                <w:rFonts w:ascii="Angsana New" w:eastAsia="Calibri" w:hAnsi="Angsana New" w:hint="cs"/>
                <w:spacing w:val="-6"/>
                <w:sz w:val="30"/>
                <w:szCs w:val="30"/>
                <w:cs/>
              </w:rPr>
              <w:t>ั</w:t>
            </w: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ติของการควบคุมภายในที่เกี่ยวข้อง</w:t>
            </w:r>
          </w:p>
          <w:p w14:paraId="25C43528" w14:textId="77777777" w:rsidR="00F55132" w:rsidRPr="00C06DC1" w:rsidRDefault="00F55132" w:rsidP="00F5513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06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</w:pPr>
          </w:p>
          <w:p w14:paraId="73381519" w14:textId="77777777" w:rsidR="00F55132" w:rsidRDefault="00F55132" w:rsidP="00F55132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06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การสุ่มทดสอบการคำนวณอายุของสินค้าคงเหลือในรายงานอายุสินค้าคงเหลือ กับเอกสารที่เกี่ยวข้องว่าสินค้าคงเหลือถูกจัดประเภทไว้ในช่วงอายุที่เหมาะสม</w:t>
            </w:r>
          </w:p>
          <w:p w14:paraId="498E4A8E" w14:textId="77777777" w:rsidR="00F55132" w:rsidRPr="009751F3" w:rsidRDefault="00F55132" w:rsidP="00F5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</w:p>
          <w:p w14:paraId="72CF07C5" w14:textId="77777777" w:rsidR="00F55132" w:rsidRDefault="00F55132" w:rsidP="00F55132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06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การประเมินความสมเหตุสมผลของข้อสมมติที่ผู้บริหารใช้ในการประมาณมูลค่า</w:t>
            </w:r>
            <w:r>
              <w:rPr>
                <w:rFonts w:ascii="Angsana New" w:eastAsia="Calibri" w:hAnsi="Angsana New" w:hint="cs"/>
                <w:spacing w:val="-6"/>
                <w:sz w:val="30"/>
                <w:szCs w:val="30"/>
                <w:cs/>
              </w:rPr>
              <w:t>สุทธิที่จะได้รับ</w:t>
            </w: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ของสินค้า</w:t>
            </w:r>
            <w:r>
              <w:rPr>
                <w:rFonts w:ascii="Angsana New" w:eastAsia="Calibri" w:hAnsi="Angsana New" w:hint="cs"/>
                <w:spacing w:val="-6"/>
                <w:sz w:val="30"/>
                <w:szCs w:val="30"/>
                <w:cs/>
              </w:rPr>
              <w:t>คงเหลือ</w:t>
            </w: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 xml:space="preserve"> โดยเปรียบเทียบกับข้อมูลในอดีต ตลอดจนสุ่มทดสอบกับเอกสารที่เกี่ยวข้อง </w:t>
            </w:r>
          </w:p>
          <w:p w14:paraId="0B69F6C6" w14:textId="77777777" w:rsidR="00F55132" w:rsidRPr="009751F3" w:rsidRDefault="00F55132" w:rsidP="00F5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</w:p>
          <w:p w14:paraId="7B2CB41C" w14:textId="77777777" w:rsidR="00F55132" w:rsidRDefault="00F55132" w:rsidP="00F55132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06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ED2E00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 xml:space="preserve">การสุ่มทดสอบประมาณการมูลค่าสุทธิที่จะได้รับของสินค้าคงเหลือ ตลอดจนค่าใช้จ่ายในการขายที่จำเป็นกับเอกสารที่เกี่ยวข้อง </w:t>
            </w: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และ</w:t>
            </w:r>
            <w:r w:rsidRPr="00333CD4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 xml:space="preserve"> </w:t>
            </w:r>
          </w:p>
          <w:p w14:paraId="7D06A07C" w14:textId="77777777" w:rsidR="00F55132" w:rsidRPr="009751F3" w:rsidRDefault="00F55132" w:rsidP="00F5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</w:p>
          <w:p w14:paraId="0EC74429" w14:textId="0247C13E" w:rsidR="005A02D5" w:rsidRPr="00333CD4" w:rsidRDefault="00F55132" w:rsidP="00F55132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06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ED2E00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281E3265" w14:textId="298012C0" w:rsidR="005A02D5" w:rsidRPr="00333CD4" w:rsidRDefault="005A02D5" w:rsidP="00207714">
      <w:pPr>
        <w:rPr>
          <w:rFonts w:asciiTheme="majorBidi" w:hAnsiTheme="majorBidi" w:cstheme="majorBidi"/>
          <w:sz w:val="20"/>
          <w:szCs w:val="20"/>
        </w:rPr>
      </w:pPr>
    </w:p>
    <w:p w14:paraId="6DC06B6E" w14:textId="77777777" w:rsidR="007E4F71" w:rsidRPr="00333CD4" w:rsidRDefault="007E4F71" w:rsidP="007E4F7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33CD4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09E650E7" w14:textId="77777777" w:rsidR="007E4F71" w:rsidRPr="00333CD4" w:rsidRDefault="007E4F71" w:rsidP="00CB435D">
      <w:pPr>
        <w:rPr>
          <w:rFonts w:asciiTheme="majorBidi" w:hAnsiTheme="majorBidi" w:cstheme="majorBidi"/>
          <w:sz w:val="20"/>
          <w:szCs w:val="20"/>
        </w:rPr>
      </w:pPr>
    </w:p>
    <w:p w14:paraId="63BA5DCC" w14:textId="59049F0B" w:rsidR="007E4F71" w:rsidRPr="00333CD4" w:rsidRDefault="007E4F71" w:rsidP="00CB435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FAD3791" w14:textId="792D8714" w:rsidR="007E4F71" w:rsidRPr="00333CD4" w:rsidRDefault="007E4F71" w:rsidP="00CB435D">
      <w:pPr>
        <w:rPr>
          <w:rFonts w:asciiTheme="majorBidi" w:hAnsiTheme="majorBidi" w:cstheme="majorBidi"/>
          <w:sz w:val="20"/>
          <w:szCs w:val="20"/>
        </w:rPr>
      </w:pPr>
    </w:p>
    <w:p w14:paraId="62A3F663" w14:textId="2411E327" w:rsidR="00694000" w:rsidRDefault="00694000" w:rsidP="00CB435D">
      <w:pPr>
        <w:rPr>
          <w:rFonts w:asciiTheme="majorBidi" w:hAnsiTheme="majorBidi" w:cstheme="majorBidi"/>
          <w:sz w:val="20"/>
          <w:szCs w:val="20"/>
        </w:rPr>
      </w:pPr>
    </w:p>
    <w:p w14:paraId="5D441A05" w14:textId="18A71D44" w:rsidR="00C06DC1" w:rsidRDefault="00C06DC1" w:rsidP="00CB435D">
      <w:pPr>
        <w:rPr>
          <w:rFonts w:asciiTheme="majorBidi" w:hAnsiTheme="majorBidi" w:cstheme="majorBidi"/>
          <w:sz w:val="20"/>
          <w:szCs w:val="20"/>
        </w:rPr>
      </w:pPr>
    </w:p>
    <w:p w14:paraId="5E1A7F4F" w14:textId="3992F016" w:rsidR="00C06DC1" w:rsidRDefault="00C06DC1" w:rsidP="00CB435D">
      <w:pPr>
        <w:rPr>
          <w:rFonts w:asciiTheme="majorBidi" w:hAnsiTheme="majorBidi" w:cstheme="majorBidi"/>
          <w:sz w:val="20"/>
          <w:szCs w:val="20"/>
        </w:rPr>
      </w:pPr>
    </w:p>
    <w:p w14:paraId="55115588" w14:textId="77777777" w:rsidR="00C06DC1" w:rsidRPr="00333CD4" w:rsidRDefault="00C06DC1" w:rsidP="00CB435D">
      <w:pPr>
        <w:rPr>
          <w:rFonts w:asciiTheme="majorBidi" w:hAnsiTheme="majorBidi" w:cstheme="majorBidi"/>
          <w:sz w:val="20"/>
          <w:szCs w:val="20"/>
        </w:rPr>
      </w:pPr>
    </w:p>
    <w:p w14:paraId="3339BB6D" w14:textId="77777777" w:rsidR="007E4F71" w:rsidRPr="00333CD4" w:rsidRDefault="007E4F71" w:rsidP="00CB435D">
      <w:pPr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2DA342BB" w14:textId="3106E3F2" w:rsidR="00C32839" w:rsidRPr="00333CD4" w:rsidRDefault="00C32839" w:rsidP="00207714">
      <w:pPr>
        <w:rPr>
          <w:rFonts w:asciiTheme="majorBidi" w:hAnsiTheme="majorBidi" w:cstheme="majorBidi"/>
          <w:sz w:val="20"/>
          <w:szCs w:val="20"/>
        </w:rPr>
      </w:pPr>
    </w:p>
    <w:p w14:paraId="0547641B" w14:textId="77777777" w:rsidR="00C61386" w:rsidRDefault="00FD1252" w:rsidP="0069400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1887347" w14:textId="77777777" w:rsidR="00C61386" w:rsidRDefault="00C61386" w:rsidP="0069400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0451DD6" w14:textId="1ED80D71" w:rsidR="00FD1252" w:rsidRPr="00333CD4" w:rsidRDefault="00FD1252" w:rsidP="0069400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="00694000" w:rsidRPr="00333CD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33CD4">
        <w:rPr>
          <w:rFonts w:asciiTheme="majorBidi" w:eastAsia="Calibri" w:hAnsiTheme="majorBidi" w:cstheme="majorBidi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1A3F929" w14:textId="77777777" w:rsidR="00FD1252" w:rsidRPr="00333CD4" w:rsidRDefault="00FD1252" w:rsidP="00207714">
      <w:pPr>
        <w:ind w:right="27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053AA32" w14:textId="7849C8A9" w:rsidR="00207714" w:rsidRPr="00333CD4" w:rsidRDefault="00207714" w:rsidP="00207714">
      <w:pPr>
        <w:ind w:right="27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33CD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</w:t>
      </w:r>
      <w:r w:rsidR="00EE4438" w:rsidRPr="00333CD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และผู้มีหน้าที่ในการกำกับดูแล</w:t>
      </w:r>
      <w:r w:rsidRPr="00333CD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ต่องบการเงิน</w:t>
      </w:r>
    </w:p>
    <w:p w14:paraId="04B51BA8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30"/>
          <w:szCs w:val="30"/>
        </w:rPr>
      </w:pPr>
    </w:p>
    <w:p w14:paraId="32F2A731" w14:textId="77777777" w:rsidR="00207714" w:rsidRPr="00333CD4" w:rsidRDefault="00207714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204CE41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30"/>
          <w:szCs w:val="30"/>
        </w:rPr>
      </w:pPr>
    </w:p>
    <w:p w14:paraId="2D696A15" w14:textId="4C17102B" w:rsidR="00207714" w:rsidRPr="00333CD4" w:rsidRDefault="00207714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2BD42248" w14:textId="0433E3C6" w:rsidR="00EE4438" w:rsidRPr="00333CD4" w:rsidRDefault="00EE4438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171D1BC" w14:textId="36B46794" w:rsidR="00EE4438" w:rsidRPr="00333CD4" w:rsidRDefault="00EE4438" w:rsidP="00EE4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pacing w:val="12"/>
          <w:sz w:val="30"/>
          <w:szCs w:val="30"/>
        </w:rPr>
      </w:pPr>
      <w:r w:rsidRPr="00333CD4">
        <w:rPr>
          <w:rFonts w:asciiTheme="majorBidi" w:eastAsia="Calibri" w:hAnsiTheme="majorBidi" w:cstheme="majorBidi"/>
          <w:spacing w:val="12"/>
          <w:sz w:val="30"/>
          <w:szCs w:val="30"/>
          <w:cs/>
        </w:rPr>
        <w:t>ผู้มีหน้าที่ในการกำกับดูแลมีหน้าที่ในการ</w:t>
      </w:r>
      <w:r w:rsidR="00683264" w:rsidRPr="00333CD4">
        <w:rPr>
          <w:rFonts w:asciiTheme="majorBidi" w:eastAsia="Calibri" w:hAnsiTheme="majorBidi" w:cstheme="majorBidi"/>
          <w:spacing w:val="12"/>
          <w:sz w:val="30"/>
          <w:szCs w:val="30"/>
          <w:cs/>
        </w:rPr>
        <w:t>กำกับ</w:t>
      </w:r>
      <w:r w:rsidRPr="00333CD4">
        <w:rPr>
          <w:rFonts w:asciiTheme="majorBidi" w:eastAsia="Calibri" w:hAnsiTheme="majorBidi" w:cstheme="majorBidi"/>
          <w:spacing w:val="12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401772A2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30"/>
          <w:szCs w:val="30"/>
        </w:rPr>
      </w:pPr>
    </w:p>
    <w:p w14:paraId="5E9583DF" w14:textId="77777777" w:rsidR="00207714" w:rsidRPr="00333CD4" w:rsidRDefault="00207714" w:rsidP="00207714">
      <w:pPr>
        <w:spacing w:line="259" w:lineRule="auto"/>
        <w:ind w:right="27"/>
        <w:rPr>
          <w:rFonts w:asciiTheme="majorBidi" w:hAnsiTheme="majorBidi" w:cstheme="majorBidi"/>
          <w:i/>
          <w:iCs/>
          <w:sz w:val="30"/>
          <w:szCs w:val="30"/>
        </w:rPr>
      </w:pPr>
      <w:r w:rsidRPr="00333CD4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28F0E5BE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30"/>
          <w:szCs w:val="30"/>
        </w:rPr>
      </w:pPr>
    </w:p>
    <w:p w14:paraId="3CAA7ACC" w14:textId="77777777" w:rsidR="00207714" w:rsidRPr="00333CD4" w:rsidRDefault="00207714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335B69A" w14:textId="22E20E5B" w:rsidR="00207714" w:rsidRPr="00333CD4" w:rsidRDefault="00207714" w:rsidP="00207714">
      <w:pPr>
        <w:ind w:right="27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rtl/>
          <w:cs/>
        </w:rPr>
        <w:lastRenderedPageBreak/>
        <w:t xml:space="preserve"> </w:t>
      </w:r>
    </w:p>
    <w:p w14:paraId="554D8B67" w14:textId="77777777" w:rsidR="00694000" w:rsidRPr="00333CD4" w:rsidRDefault="00694000" w:rsidP="00207714">
      <w:pPr>
        <w:ind w:right="27"/>
        <w:rPr>
          <w:rFonts w:asciiTheme="majorBidi" w:hAnsiTheme="majorBidi" w:cstheme="majorBidi"/>
          <w:sz w:val="30"/>
          <w:szCs w:val="30"/>
          <w:cs/>
        </w:rPr>
      </w:pPr>
    </w:p>
    <w:p w14:paraId="6EAB319F" w14:textId="77777777" w:rsidR="00207714" w:rsidRPr="00333CD4" w:rsidRDefault="00207714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FEC85F6" w14:textId="77777777" w:rsidR="00FB5A44" w:rsidRPr="00333CD4" w:rsidRDefault="00FB5A44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2B2158D" w14:textId="77777777" w:rsidR="00207714" w:rsidRPr="00333CD4" w:rsidRDefault="00207714" w:rsidP="000D259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 w:right="2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4F194CB" w14:textId="77777777" w:rsidR="00207714" w:rsidRPr="00333CD4" w:rsidRDefault="00207714" w:rsidP="000D259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2176440" w14:textId="77777777" w:rsidR="00207714" w:rsidRPr="00333CD4" w:rsidRDefault="00207714" w:rsidP="000D259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33CD4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66DA3F9" w14:textId="147CD89B" w:rsidR="00207714" w:rsidRPr="001A7511" w:rsidRDefault="00207714" w:rsidP="000D259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สรุป</w:t>
      </w:r>
      <w:r w:rsidR="00E800FA" w:rsidRPr="00333CD4">
        <w:rPr>
          <w:rFonts w:asciiTheme="majorBidi" w:hAnsiTheme="majorBidi" w:cstheme="majorBidi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</w:t>
      </w:r>
      <w:r w:rsidR="00E800FA" w:rsidRPr="001A7511">
        <w:rPr>
          <w:rFonts w:asciiTheme="majorBidi" w:hAnsiTheme="majorBidi" w:cstheme="majorBidi"/>
          <w:sz w:val="30"/>
          <w:szCs w:val="30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</w:t>
      </w:r>
      <w:r w:rsidRPr="001A7511">
        <w:rPr>
          <w:rFonts w:asciiTheme="majorBidi" w:hAnsiTheme="majorBidi" w:cstheme="majorBidi"/>
          <w:sz w:val="30"/>
          <w:szCs w:val="30"/>
          <w:cs/>
        </w:rPr>
        <w:t xml:space="preserve">เนื่อง </w:t>
      </w:r>
    </w:p>
    <w:p w14:paraId="57384E30" w14:textId="5C0EB741" w:rsidR="00207714" w:rsidRPr="001A7511" w:rsidRDefault="00207714" w:rsidP="000D259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A7511">
        <w:rPr>
          <w:rFonts w:asciiTheme="majorBidi" w:hAnsiTheme="majorBidi" w:cstheme="majorBidi"/>
          <w:sz w:val="30"/>
          <w:szCs w:val="30"/>
          <w:cs/>
        </w:rPr>
        <w:t>ประเมิน</w:t>
      </w:r>
      <w:r w:rsidR="00E800FA" w:rsidRPr="001A7511">
        <w:rPr>
          <w:rFonts w:asciiTheme="majorBidi" w:hAnsiTheme="majorBidi" w:cstheme="majorBidi"/>
          <w:sz w:val="30"/>
          <w:szCs w:val="30"/>
          <w:cs/>
        </w:rPr>
        <w:t>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3178CDC" w14:textId="6645E9D8" w:rsidR="009F1E4D" w:rsidRPr="001A7511" w:rsidRDefault="009F1E4D" w:rsidP="000D259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A7511">
        <w:rPr>
          <w:rFonts w:asciiTheme="majorBidi" w:hAnsiTheme="majorBidi" w:cstheme="majorBidi"/>
          <w:sz w:val="30"/>
          <w:szCs w:val="30"/>
          <w:cs/>
        </w:rPr>
        <w:t>วางแผนและปฏิบัติงานตรวจสอบเพื่อให้ได้</w:t>
      </w:r>
      <w:r w:rsidRPr="001A7511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1A7511">
        <w:rPr>
          <w:rFonts w:asciiTheme="majorBidi" w:hAnsiTheme="majorBidi" w:cstheme="majorBidi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bookmarkStart w:id="1" w:name="_Hlk200611949"/>
      <w:r w:rsidRPr="001A7511">
        <w:rPr>
          <w:rFonts w:asciiTheme="majorBidi" w:hAnsiTheme="majorBidi" w:cstheme="majorBidi"/>
          <w:sz w:val="30"/>
          <w:szCs w:val="30"/>
          <w:cs/>
        </w:rPr>
        <w:t>หน่วย</w:t>
      </w:r>
      <w:bookmarkEnd w:id="1"/>
      <w:r w:rsidRPr="001A7511">
        <w:rPr>
          <w:rFonts w:asciiTheme="majorBidi" w:hAnsiTheme="majorBidi" w:cstheme="majorBidi"/>
          <w:sz w:val="30"/>
          <w:szCs w:val="30"/>
          <w:cs/>
        </w:rPr>
        <w:t>ธุรกิจภายในเพื่อ</w:t>
      </w:r>
      <w:bookmarkStart w:id="2" w:name="_Hlk200611961"/>
      <w:r w:rsidRPr="001A7511">
        <w:rPr>
          <w:rFonts w:asciiTheme="majorBidi" w:hAnsiTheme="majorBidi" w:cstheme="majorBidi"/>
          <w:sz w:val="30"/>
          <w:szCs w:val="30"/>
          <w:cs/>
        </w:rPr>
        <w:t>ใช้เป็นเกณฑ์ในการ</w:t>
      </w:r>
      <w:bookmarkEnd w:id="2"/>
      <w:r w:rsidRPr="001A7511">
        <w:rPr>
          <w:rFonts w:asciiTheme="majorBidi" w:hAnsiTheme="majorBidi" w:cstheme="majorBidi"/>
          <w:sz w:val="30"/>
          <w:szCs w:val="30"/>
          <w:cs/>
        </w:rPr>
        <w:t>แสดงความเห็นต่องบการเงิน</w:t>
      </w:r>
      <w:r w:rsidRPr="001A7511">
        <w:rPr>
          <w:rFonts w:asciiTheme="majorBidi" w:hAnsiTheme="majorBidi" w:cstheme="majorBidi"/>
          <w:sz w:val="30"/>
          <w:szCs w:val="30"/>
        </w:rPr>
        <w:t xml:space="preserve"> </w:t>
      </w:r>
      <w:r w:rsidRPr="001A7511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</w:t>
      </w:r>
      <w:r w:rsidRPr="001A7511">
        <w:rPr>
          <w:rFonts w:asciiTheme="majorBidi" w:hAnsiTheme="majorBidi" w:cstheme="majorBidi" w:hint="cs"/>
          <w:sz w:val="30"/>
          <w:szCs w:val="30"/>
          <w:cs/>
        </w:rPr>
        <w:t xml:space="preserve">การกำหนดแนวทาง การควบคุมดูแล </w:t>
      </w:r>
      <w:r w:rsidRPr="001A7511">
        <w:rPr>
          <w:rFonts w:asciiTheme="majorBidi" w:hAnsiTheme="majorBidi" w:cstheme="majorBidi"/>
          <w:sz w:val="30"/>
          <w:szCs w:val="30"/>
          <w:cs/>
        </w:rPr>
        <w:t>และการ</w:t>
      </w:r>
      <w:bookmarkStart w:id="3" w:name="_Hlk200612002"/>
      <w:r w:rsidRPr="001A7511">
        <w:rPr>
          <w:rFonts w:asciiTheme="majorBidi" w:hAnsiTheme="majorBidi" w:cstheme="majorBidi"/>
          <w:sz w:val="30"/>
          <w:szCs w:val="30"/>
          <w:cs/>
        </w:rPr>
        <w:t>สอบทานงานตรวจสอบที่ทำเพื่อวัตถุประสงค์ของการ</w:t>
      </w:r>
      <w:bookmarkEnd w:id="3"/>
      <w:r w:rsidRPr="001A7511">
        <w:rPr>
          <w:rFonts w:asciiTheme="majorBidi" w:hAnsiTheme="majorBidi" w:cstheme="majorBidi"/>
          <w:sz w:val="30"/>
          <w:szCs w:val="30"/>
          <w:cs/>
        </w:rPr>
        <w:t>ตรวจสอบ</w:t>
      </w:r>
      <w:r w:rsidRPr="001A7511">
        <w:rPr>
          <w:rFonts w:asciiTheme="majorBidi" w:hAnsiTheme="majorBidi" w:cstheme="majorBidi"/>
          <w:sz w:val="30"/>
          <w:szCs w:val="30"/>
        </w:rPr>
        <w:t xml:space="preserve"> </w:t>
      </w:r>
      <w:r w:rsidRPr="001A7511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61C7343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20"/>
          <w:szCs w:val="20"/>
        </w:rPr>
      </w:pPr>
    </w:p>
    <w:p w14:paraId="1C45A71B" w14:textId="41F66950" w:rsidR="00C70B6D" w:rsidRPr="00333CD4" w:rsidRDefault="00C70B6D" w:rsidP="00E43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</w:t>
      </w:r>
      <w:r w:rsidR="00683264" w:rsidRPr="00333C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33CD4">
        <w:rPr>
          <w:rFonts w:asciiTheme="majorBidi" w:hAnsiTheme="majorBidi" w:cstheme="majorBidi"/>
          <w:sz w:val="30"/>
          <w:szCs w:val="30"/>
          <w:cs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9CACAA6" w14:textId="1AE9E029" w:rsidR="00207714" w:rsidRPr="00333CD4" w:rsidRDefault="00207714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0D243144" w14:textId="4082A7F7" w:rsidR="00694000" w:rsidRPr="00333CD4" w:rsidRDefault="00694000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6F72734A" w14:textId="14BDBF71" w:rsidR="00694000" w:rsidRPr="00333CD4" w:rsidRDefault="00694000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6B0F8160" w14:textId="77777777" w:rsidR="00694000" w:rsidRPr="00333CD4" w:rsidRDefault="00694000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2B2E7993" w14:textId="53B2B71F" w:rsidR="00C70B6D" w:rsidRDefault="00C70B6D" w:rsidP="00E43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C61386" w:rsidRPr="00C61386">
        <w:rPr>
          <w:rFonts w:asciiTheme="majorBidi" w:hAnsiTheme="majorBidi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64106F1D" w14:textId="6583A990" w:rsidR="00C61386" w:rsidRPr="00965C16" w:rsidRDefault="00C61386" w:rsidP="00E43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right="2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509EE71" w14:textId="5469480A" w:rsidR="00C61386" w:rsidRPr="00C61386" w:rsidRDefault="00C61386" w:rsidP="00C61386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61386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EC59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61386">
        <w:rPr>
          <w:rFonts w:asciiTheme="majorBidi" w:hAnsiTheme="majorBidi" w:cstheme="majorBidi"/>
          <w:sz w:val="30"/>
          <w:szCs w:val="30"/>
          <w:cs/>
        </w:rPr>
        <w:t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70CE716" w14:textId="77777777" w:rsidR="00C61386" w:rsidRPr="00333CD4" w:rsidRDefault="00C61386" w:rsidP="00E43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D15256B" w14:textId="17459148" w:rsidR="00636ECE" w:rsidRPr="00333CD4" w:rsidRDefault="00636ECE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02A6A1F" w14:textId="77777777" w:rsidR="00694000" w:rsidRPr="00333CD4" w:rsidRDefault="00694000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743CC0A2" w14:textId="77777777" w:rsidR="00C70B6D" w:rsidRPr="00333CD4" w:rsidRDefault="00C70B6D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0232E149" w14:textId="77777777" w:rsidR="00207714" w:rsidRPr="00333CD4" w:rsidRDefault="00207714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1A26868" w14:textId="77777777" w:rsidR="00EB3916" w:rsidRPr="00217D00" w:rsidRDefault="00EB3916" w:rsidP="00EB3916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17D00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</w:rPr>
        <w:t>สาวิตรี องค์สิริมีมงคล</w:t>
      </w:r>
      <w:r w:rsidRPr="00217D00">
        <w:rPr>
          <w:rFonts w:ascii="Angsana New" w:hAnsi="Angsana New" w:cs="Angsana New"/>
          <w:cs/>
        </w:rPr>
        <w:t>)</w:t>
      </w:r>
    </w:p>
    <w:p w14:paraId="0E8C41AA" w14:textId="77777777" w:rsidR="00EB3916" w:rsidRPr="00174DDA" w:rsidRDefault="00EB3916" w:rsidP="00EB3916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D00">
        <w:rPr>
          <w:rFonts w:ascii="Angsana New" w:hAnsi="Angsana New" w:cs="Angsana New"/>
          <w:cs/>
        </w:rPr>
        <w:t>ผู้สอบบัญชีรับอนุญาต</w:t>
      </w:r>
    </w:p>
    <w:p w14:paraId="35BFCF1B" w14:textId="77777777" w:rsidR="00EB3916" w:rsidRPr="00217D00" w:rsidRDefault="00EB3916" w:rsidP="00EB3916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D00"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10449</w:t>
      </w:r>
    </w:p>
    <w:p w14:paraId="378E069C" w14:textId="6F295857" w:rsidR="00207714" w:rsidRPr="00333CD4" w:rsidRDefault="00207714" w:rsidP="00207714">
      <w:pPr>
        <w:ind w:right="27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</w:rPr>
        <w:br/>
      </w:r>
      <w:r w:rsidRPr="00333CD4">
        <w:rPr>
          <w:rFonts w:asciiTheme="majorBidi" w:eastAsia="Calibr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  <w:r w:rsidR="00365E6E" w:rsidRPr="00333CD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5EA06DC1" w14:textId="77777777" w:rsidR="00207714" w:rsidRPr="00333CD4" w:rsidRDefault="00207714" w:rsidP="00207714">
      <w:pPr>
        <w:ind w:right="27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กรุงเทพมหานคร</w:t>
      </w:r>
    </w:p>
    <w:p w14:paraId="1B22F278" w14:textId="679F97C1" w:rsidR="00402FEA" w:rsidRPr="00246444" w:rsidRDefault="00601745" w:rsidP="00957A88">
      <w:pPr>
        <w:ind w:right="27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t>2</w:t>
      </w:r>
      <w:r w:rsidR="007E00F8">
        <w:rPr>
          <w:rFonts w:asciiTheme="majorBidi" w:eastAsia="Calibri" w:hAnsiTheme="majorBidi" w:cstheme="majorBidi"/>
          <w:sz w:val="30"/>
          <w:szCs w:val="30"/>
        </w:rPr>
        <w:t>0</w:t>
      </w:r>
      <w:r w:rsidR="00694000" w:rsidRPr="00333CD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94000" w:rsidRPr="00333CD4">
        <w:rPr>
          <w:rFonts w:asciiTheme="majorBidi" w:eastAsia="Calibri" w:hAnsiTheme="majorBidi" w:cstheme="majorBidi" w:hint="cs"/>
          <w:sz w:val="30"/>
          <w:szCs w:val="30"/>
          <w:cs/>
        </w:rPr>
        <w:t xml:space="preserve">กุมภาพันธ์ </w:t>
      </w:r>
      <w:r w:rsidR="00694000" w:rsidRPr="00333CD4">
        <w:rPr>
          <w:rFonts w:asciiTheme="majorBidi" w:eastAsia="Calibri" w:hAnsiTheme="majorBidi" w:cstheme="majorBidi"/>
          <w:sz w:val="30"/>
          <w:szCs w:val="30"/>
        </w:rPr>
        <w:t>256</w:t>
      </w:r>
      <w:r w:rsidR="00CF23D2">
        <w:rPr>
          <w:rFonts w:asciiTheme="majorBidi" w:eastAsia="Calibri" w:hAnsiTheme="majorBidi" w:cstheme="majorBidi"/>
          <w:sz w:val="30"/>
          <w:szCs w:val="30"/>
        </w:rPr>
        <w:t>9</w:t>
      </w:r>
    </w:p>
    <w:sectPr w:rsidR="00402FEA" w:rsidRPr="00246444" w:rsidSect="00694000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aperSrc w:first="7" w:other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9C98D" w14:textId="77777777" w:rsidR="00976507" w:rsidRDefault="00976507">
      <w:r>
        <w:separator/>
      </w:r>
    </w:p>
  </w:endnote>
  <w:endnote w:type="continuationSeparator" w:id="0">
    <w:p w14:paraId="49A9A993" w14:textId="77777777" w:rsidR="00976507" w:rsidRDefault="0097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Yu Gothic"/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4F296" w14:textId="77777777" w:rsidR="007E4F71" w:rsidRPr="008B3AB0" w:rsidRDefault="007E4F71" w:rsidP="00694409">
    <w:pPr>
      <w:pStyle w:val="Footer"/>
      <w:jc w:val="center"/>
      <w:rPr>
        <w:rFonts w:ascii="Angsana New" w:hAnsi="Angsana New" w:cs="Times New Roman"/>
        <w:sz w:val="30"/>
        <w:szCs w:val="30"/>
      </w:rPr>
    </w:pPr>
    <w:r w:rsidRPr="003C572F">
      <w:rPr>
        <w:rStyle w:val="PageNumber"/>
        <w:rFonts w:ascii="Angsana New" w:hAnsi="Angsana New"/>
        <w:sz w:val="30"/>
        <w:szCs w:val="30"/>
      </w:rPr>
      <w:fldChar w:fldCharType="begin"/>
    </w:r>
    <w:r w:rsidRPr="003C57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57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11</w:t>
    </w:r>
    <w:r w:rsidRPr="003C572F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25490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9F6A59A" w14:textId="0D0B2AAF" w:rsidR="007E4F71" w:rsidRPr="00207714" w:rsidRDefault="007E4F7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0771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207714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20771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B726A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20771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AFD5C" w14:textId="77777777" w:rsidR="00976507" w:rsidRDefault="00976507">
      <w:r>
        <w:separator/>
      </w:r>
    </w:p>
  </w:footnote>
  <w:footnote w:type="continuationSeparator" w:id="0">
    <w:p w14:paraId="7AEEFB50" w14:textId="77777777" w:rsidR="00976507" w:rsidRDefault="00976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C3908" w14:textId="77777777" w:rsidR="007E4F71" w:rsidRPr="00323B9C" w:rsidRDefault="007E4F71" w:rsidP="007A16DD">
    <w:pPr>
      <w:pStyle w:val="a"/>
      <w:tabs>
        <w:tab w:val="clear" w:pos="1080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37471" w14:textId="77777777" w:rsidR="00246444" w:rsidRDefault="00246444" w:rsidP="007A16DD">
    <w:pPr>
      <w:pStyle w:val="a"/>
      <w:tabs>
        <w:tab w:val="clear" w:pos="1080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5C970BC2" w14:textId="77777777" w:rsidR="00246444" w:rsidRDefault="00246444" w:rsidP="007A16DD">
    <w:pPr>
      <w:pStyle w:val="a"/>
      <w:tabs>
        <w:tab w:val="clear" w:pos="1080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29AB0338" w14:textId="77777777" w:rsidR="00246444" w:rsidRDefault="00246444" w:rsidP="007A16DD">
    <w:pPr>
      <w:pStyle w:val="a"/>
      <w:tabs>
        <w:tab w:val="clear" w:pos="1080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20A74AD8" w14:textId="77777777" w:rsidR="00246444" w:rsidRPr="00323B9C" w:rsidRDefault="00246444" w:rsidP="007A16DD">
    <w:pPr>
      <w:pStyle w:val="a"/>
      <w:tabs>
        <w:tab w:val="clear" w:pos="1080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142"/>
        </w:tabs>
        <w:ind w:left="914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750BA3"/>
    <w:multiLevelType w:val="hybridMultilevel"/>
    <w:tmpl w:val="5E6E2766"/>
    <w:lvl w:ilvl="0" w:tplc="F0E65366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18C0548"/>
    <w:multiLevelType w:val="hybridMultilevel"/>
    <w:tmpl w:val="880E0A4A"/>
    <w:lvl w:ilvl="0" w:tplc="B4C4313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AC9615D"/>
    <w:multiLevelType w:val="hybridMultilevel"/>
    <w:tmpl w:val="8F52B990"/>
    <w:lvl w:ilvl="0" w:tplc="9BB642A8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146537"/>
    <w:multiLevelType w:val="multilevel"/>
    <w:tmpl w:val="C8562BD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D253FEE"/>
    <w:multiLevelType w:val="hybridMultilevel"/>
    <w:tmpl w:val="8F52B990"/>
    <w:lvl w:ilvl="0" w:tplc="9BB642A8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4008A"/>
    <w:multiLevelType w:val="hybridMultilevel"/>
    <w:tmpl w:val="21842AE8"/>
    <w:lvl w:ilvl="0" w:tplc="A3C2B29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b/>
        <w:b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323022"/>
    <w:multiLevelType w:val="hybridMultilevel"/>
    <w:tmpl w:val="7E003CF4"/>
    <w:lvl w:ilvl="0" w:tplc="DB3AE802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271625">
    <w:abstractNumId w:val="6"/>
  </w:num>
  <w:num w:numId="2" w16cid:durableId="2029939964">
    <w:abstractNumId w:val="5"/>
  </w:num>
  <w:num w:numId="3" w16cid:durableId="1808741303">
    <w:abstractNumId w:val="9"/>
  </w:num>
  <w:num w:numId="4" w16cid:durableId="1993177401">
    <w:abstractNumId w:val="7"/>
  </w:num>
  <w:num w:numId="5" w16cid:durableId="1750544749">
    <w:abstractNumId w:val="8"/>
  </w:num>
  <w:num w:numId="6" w16cid:durableId="694843317">
    <w:abstractNumId w:val="3"/>
  </w:num>
  <w:num w:numId="7" w16cid:durableId="1329287607">
    <w:abstractNumId w:val="2"/>
  </w:num>
  <w:num w:numId="8" w16cid:durableId="1063258124">
    <w:abstractNumId w:val="0"/>
  </w:num>
  <w:num w:numId="9" w16cid:durableId="996572479">
    <w:abstractNumId w:val="1"/>
  </w:num>
  <w:num w:numId="10" w16cid:durableId="703023287">
    <w:abstractNumId w:val="4"/>
  </w:num>
  <w:num w:numId="11" w16cid:durableId="528034271">
    <w:abstractNumId w:val="19"/>
  </w:num>
  <w:num w:numId="12" w16cid:durableId="640765164">
    <w:abstractNumId w:val="13"/>
  </w:num>
  <w:num w:numId="13" w16cid:durableId="167183399">
    <w:abstractNumId w:val="27"/>
  </w:num>
  <w:num w:numId="14" w16cid:durableId="1848901735">
    <w:abstractNumId w:val="15"/>
  </w:num>
  <w:num w:numId="15" w16cid:durableId="161749050">
    <w:abstractNumId w:val="21"/>
  </w:num>
  <w:num w:numId="16" w16cid:durableId="958680117">
    <w:abstractNumId w:val="25"/>
  </w:num>
  <w:num w:numId="17" w16cid:durableId="924413423">
    <w:abstractNumId w:val="10"/>
  </w:num>
  <w:num w:numId="18" w16cid:durableId="1195772788">
    <w:abstractNumId w:val="16"/>
  </w:num>
  <w:num w:numId="19" w16cid:durableId="1412922160">
    <w:abstractNumId w:val="12"/>
  </w:num>
  <w:num w:numId="20" w16cid:durableId="1653413672">
    <w:abstractNumId w:val="23"/>
  </w:num>
  <w:num w:numId="21" w16cid:durableId="513305612">
    <w:abstractNumId w:val="14"/>
  </w:num>
  <w:num w:numId="22" w16cid:durableId="1483280302">
    <w:abstractNumId w:val="17"/>
  </w:num>
  <w:num w:numId="23" w16cid:durableId="278337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15757304">
    <w:abstractNumId w:val="18"/>
  </w:num>
  <w:num w:numId="25" w16cid:durableId="387731233">
    <w:abstractNumId w:val="11"/>
  </w:num>
  <w:num w:numId="26" w16cid:durableId="850222287">
    <w:abstractNumId w:val="24"/>
  </w:num>
  <w:num w:numId="27" w16cid:durableId="1412124342">
    <w:abstractNumId w:val="20"/>
  </w:num>
  <w:num w:numId="28" w16cid:durableId="2087532129">
    <w:abstractNumId w:val="22"/>
  </w:num>
  <w:num w:numId="29" w16cid:durableId="1422794392">
    <w:abstractNumId w:val="28"/>
  </w:num>
  <w:num w:numId="30" w16cid:durableId="1680428496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D3"/>
    <w:rsid w:val="000001DE"/>
    <w:rsid w:val="0000047D"/>
    <w:rsid w:val="00000548"/>
    <w:rsid w:val="00000568"/>
    <w:rsid w:val="00000923"/>
    <w:rsid w:val="000011EF"/>
    <w:rsid w:val="00001934"/>
    <w:rsid w:val="00001A59"/>
    <w:rsid w:val="00002342"/>
    <w:rsid w:val="00002885"/>
    <w:rsid w:val="00002AD1"/>
    <w:rsid w:val="00002C21"/>
    <w:rsid w:val="00003406"/>
    <w:rsid w:val="00004836"/>
    <w:rsid w:val="0000488E"/>
    <w:rsid w:val="00004DAD"/>
    <w:rsid w:val="00005792"/>
    <w:rsid w:val="00005940"/>
    <w:rsid w:val="000059DC"/>
    <w:rsid w:val="00006ADF"/>
    <w:rsid w:val="000076C1"/>
    <w:rsid w:val="00007C3B"/>
    <w:rsid w:val="000107B3"/>
    <w:rsid w:val="00011C27"/>
    <w:rsid w:val="00012655"/>
    <w:rsid w:val="0001323B"/>
    <w:rsid w:val="00013261"/>
    <w:rsid w:val="00013E6F"/>
    <w:rsid w:val="00013FE9"/>
    <w:rsid w:val="000141EA"/>
    <w:rsid w:val="00015051"/>
    <w:rsid w:val="0001508B"/>
    <w:rsid w:val="00015AA7"/>
    <w:rsid w:val="00015B88"/>
    <w:rsid w:val="00015C8D"/>
    <w:rsid w:val="00016030"/>
    <w:rsid w:val="00016435"/>
    <w:rsid w:val="000175AC"/>
    <w:rsid w:val="000176F5"/>
    <w:rsid w:val="000177DE"/>
    <w:rsid w:val="00017CE8"/>
    <w:rsid w:val="00017E66"/>
    <w:rsid w:val="0002041D"/>
    <w:rsid w:val="000207FD"/>
    <w:rsid w:val="00020831"/>
    <w:rsid w:val="00020C85"/>
    <w:rsid w:val="00020E40"/>
    <w:rsid w:val="000216FD"/>
    <w:rsid w:val="00021B92"/>
    <w:rsid w:val="00022A49"/>
    <w:rsid w:val="0002311F"/>
    <w:rsid w:val="000241DE"/>
    <w:rsid w:val="000245D8"/>
    <w:rsid w:val="000248CE"/>
    <w:rsid w:val="00024D90"/>
    <w:rsid w:val="00024F62"/>
    <w:rsid w:val="000275B0"/>
    <w:rsid w:val="0002772D"/>
    <w:rsid w:val="00027DAF"/>
    <w:rsid w:val="0003062D"/>
    <w:rsid w:val="00030CFB"/>
    <w:rsid w:val="00030E02"/>
    <w:rsid w:val="0003229C"/>
    <w:rsid w:val="000327D2"/>
    <w:rsid w:val="0003353B"/>
    <w:rsid w:val="00033B2B"/>
    <w:rsid w:val="00033E66"/>
    <w:rsid w:val="00034549"/>
    <w:rsid w:val="0003497B"/>
    <w:rsid w:val="00035396"/>
    <w:rsid w:val="00035C8B"/>
    <w:rsid w:val="00035D95"/>
    <w:rsid w:val="0003620E"/>
    <w:rsid w:val="00036A53"/>
    <w:rsid w:val="0003795B"/>
    <w:rsid w:val="00040202"/>
    <w:rsid w:val="0004080C"/>
    <w:rsid w:val="000413E4"/>
    <w:rsid w:val="00041520"/>
    <w:rsid w:val="00041686"/>
    <w:rsid w:val="00041940"/>
    <w:rsid w:val="0004243E"/>
    <w:rsid w:val="00043F74"/>
    <w:rsid w:val="00043FE1"/>
    <w:rsid w:val="00044123"/>
    <w:rsid w:val="000441BC"/>
    <w:rsid w:val="00044279"/>
    <w:rsid w:val="0004476A"/>
    <w:rsid w:val="00044C84"/>
    <w:rsid w:val="000456B2"/>
    <w:rsid w:val="0004582E"/>
    <w:rsid w:val="00045879"/>
    <w:rsid w:val="00045DB1"/>
    <w:rsid w:val="00046026"/>
    <w:rsid w:val="00047116"/>
    <w:rsid w:val="00047C1C"/>
    <w:rsid w:val="00050322"/>
    <w:rsid w:val="000503A5"/>
    <w:rsid w:val="000509CB"/>
    <w:rsid w:val="00050D0C"/>
    <w:rsid w:val="00051304"/>
    <w:rsid w:val="00051445"/>
    <w:rsid w:val="00051BAD"/>
    <w:rsid w:val="000538FB"/>
    <w:rsid w:val="00053D8A"/>
    <w:rsid w:val="00053EAC"/>
    <w:rsid w:val="00055F0C"/>
    <w:rsid w:val="000563C9"/>
    <w:rsid w:val="0005648C"/>
    <w:rsid w:val="00056A80"/>
    <w:rsid w:val="00056AA4"/>
    <w:rsid w:val="00057578"/>
    <w:rsid w:val="00057880"/>
    <w:rsid w:val="00057CED"/>
    <w:rsid w:val="00060130"/>
    <w:rsid w:val="00060A80"/>
    <w:rsid w:val="00061013"/>
    <w:rsid w:val="000612C5"/>
    <w:rsid w:val="000612F8"/>
    <w:rsid w:val="00061AA9"/>
    <w:rsid w:val="00062F15"/>
    <w:rsid w:val="0006371E"/>
    <w:rsid w:val="00063810"/>
    <w:rsid w:val="00063A16"/>
    <w:rsid w:val="00063CFE"/>
    <w:rsid w:val="00064505"/>
    <w:rsid w:val="000646EF"/>
    <w:rsid w:val="00064D83"/>
    <w:rsid w:val="00064DE3"/>
    <w:rsid w:val="00066E24"/>
    <w:rsid w:val="00067576"/>
    <w:rsid w:val="00067C3E"/>
    <w:rsid w:val="00070274"/>
    <w:rsid w:val="00070684"/>
    <w:rsid w:val="00070964"/>
    <w:rsid w:val="00070B0D"/>
    <w:rsid w:val="00070DB0"/>
    <w:rsid w:val="000710CC"/>
    <w:rsid w:val="000718F9"/>
    <w:rsid w:val="00071955"/>
    <w:rsid w:val="00071BB0"/>
    <w:rsid w:val="000725E5"/>
    <w:rsid w:val="00072B80"/>
    <w:rsid w:val="00072E4E"/>
    <w:rsid w:val="00073243"/>
    <w:rsid w:val="00073763"/>
    <w:rsid w:val="00074A44"/>
    <w:rsid w:val="00074A5E"/>
    <w:rsid w:val="00074B2F"/>
    <w:rsid w:val="0007664B"/>
    <w:rsid w:val="0007698C"/>
    <w:rsid w:val="00076F31"/>
    <w:rsid w:val="00076F9F"/>
    <w:rsid w:val="00077113"/>
    <w:rsid w:val="00077AFB"/>
    <w:rsid w:val="00077F3D"/>
    <w:rsid w:val="0008038A"/>
    <w:rsid w:val="00080574"/>
    <w:rsid w:val="00080619"/>
    <w:rsid w:val="00080CD5"/>
    <w:rsid w:val="00080D84"/>
    <w:rsid w:val="00081C6E"/>
    <w:rsid w:val="00081CCA"/>
    <w:rsid w:val="00082534"/>
    <w:rsid w:val="00082584"/>
    <w:rsid w:val="00082854"/>
    <w:rsid w:val="0008293D"/>
    <w:rsid w:val="00082B9A"/>
    <w:rsid w:val="00083286"/>
    <w:rsid w:val="00083D64"/>
    <w:rsid w:val="000843DE"/>
    <w:rsid w:val="000844DA"/>
    <w:rsid w:val="00084515"/>
    <w:rsid w:val="00084E80"/>
    <w:rsid w:val="0008523A"/>
    <w:rsid w:val="00085A4D"/>
    <w:rsid w:val="000862AF"/>
    <w:rsid w:val="00086323"/>
    <w:rsid w:val="000868E9"/>
    <w:rsid w:val="000869CB"/>
    <w:rsid w:val="000869F8"/>
    <w:rsid w:val="00086BAD"/>
    <w:rsid w:val="0008714A"/>
    <w:rsid w:val="0008756E"/>
    <w:rsid w:val="000877F7"/>
    <w:rsid w:val="00087894"/>
    <w:rsid w:val="00090AC7"/>
    <w:rsid w:val="00090AC9"/>
    <w:rsid w:val="00092238"/>
    <w:rsid w:val="00092684"/>
    <w:rsid w:val="000929C6"/>
    <w:rsid w:val="00092BB0"/>
    <w:rsid w:val="0009327F"/>
    <w:rsid w:val="00094A96"/>
    <w:rsid w:val="00094B23"/>
    <w:rsid w:val="00095789"/>
    <w:rsid w:val="00095F5A"/>
    <w:rsid w:val="00095FFD"/>
    <w:rsid w:val="000973E8"/>
    <w:rsid w:val="00097658"/>
    <w:rsid w:val="00097B3F"/>
    <w:rsid w:val="000A021A"/>
    <w:rsid w:val="000A024C"/>
    <w:rsid w:val="000A13AA"/>
    <w:rsid w:val="000A15B7"/>
    <w:rsid w:val="000A467B"/>
    <w:rsid w:val="000A4CE5"/>
    <w:rsid w:val="000A51E4"/>
    <w:rsid w:val="000A5CAD"/>
    <w:rsid w:val="000A5DC4"/>
    <w:rsid w:val="000A61B6"/>
    <w:rsid w:val="000A6377"/>
    <w:rsid w:val="000A7D06"/>
    <w:rsid w:val="000B0350"/>
    <w:rsid w:val="000B048C"/>
    <w:rsid w:val="000B0BE2"/>
    <w:rsid w:val="000B0ED8"/>
    <w:rsid w:val="000B19CD"/>
    <w:rsid w:val="000B2352"/>
    <w:rsid w:val="000B269B"/>
    <w:rsid w:val="000B3673"/>
    <w:rsid w:val="000B3F1A"/>
    <w:rsid w:val="000B3F86"/>
    <w:rsid w:val="000B4089"/>
    <w:rsid w:val="000B411F"/>
    <w:rsid w:val="000B4266"/>
    <w:rsid w:val="000B49A2"/>
    <w:rsid w:val="000B4D28"/>
    <w:rsid w:val="000B609E"/>
    <w:rsid w:val="000B623F"/>
    <w:rsid w:val="000B6269"/>
    <w:rsid w:val="000B6725"/>
    <w:rsid w:val="000B6A9B"/>
    <w:rsid w:val="000B6FBD"/>
    <w:rsid w:val="000B7F99"/>
    <w:rsid w:val="000C05E5"/>
    <w:rsid w:val="000C0FBB"/>
    <w:rsid w:val="000C1F48"/>
    <w:rsid w:val="000C21FC"/>
    <w:rsid w:val="000C2CD6"/>
    <w:rsid w:val="000C4EF6"/>
    <w:rsid w:val="000C585D"/>
    <w:rsid w:val="000C5F09"/>
    <w:rsid w:val="000C66AF"/>
    <w:rsid w:val="000C7714"/>
    <w:rsid w:val="000C7B8C"/>
    <w:rsid w:val="000C7D59"/>
    <w:rsid w:val="000D03CE"/>
    <w:rsid w:val="000D064E"/>
    <w:rsid w:val="000D1191"/>
    <w:rsid w:val="000D2591"/>
    <w:rsid w:val="000D2AE2"/>
    <w:rsid w:val="000D3585"/>
    <w:rsid w:val="000D37C2"/>
    <w:rsid w:val="000D42F0"/>
    <w:rsid w:val="000D4414"/>
    <w:rsid w:val="000D4623"/>
    <w:rsid w:val="000D4697"/>
    <w:rsid w:val="000D4A4D"/>
    <w:rsid w:val="000D4DAE"/>
    <w:rsid w:val="000D54D5"/>
    <w:rsid w:val="000D58D0"/>
    <w:rsid w:val="000D6979"/>
    <w:rsid w:val="000D6DC1"/>
    <w:rsid w:val="000D73D0"/>
    <w:rsid w:val="000D742C"/>
    <w:rsid w:val="000D7BC8"/>
    <w:rsid w:val="000E0CCB"/>
    <w:rsid w:val="000E11BD"/>
    <w:rsid w:val="000E2078"/>
    <w:rsid w:val="000E2CA7"/>
    <w:rsid w:val="000E30FC"/>
    <w:rsid w:val="000E33BC"/>
    <w:rsid w:val="000E35E2"/>
    <w:rsid w:val="000E3854"/>
    <w:rsid w:val="000E3C79"/>
    <w:rsid w:val="000E3D2D"/>
    <w:rsid w:val="000E4C4F"/>
    <w:rsid w:val="000E512B"/>
    <w:rsid w:val="000E570E"/>
    <w:rsid w:val="000E5A8B"/>
    <w:rsid w:val="000E608A"/>
    <w:rsid w:val="000E6098"/>
    <w:rsid w:val="000E660C"/>
    <w:rsid w:val="000E67B9"/>
    <w:rsid w:val="000F0524"/>
    <w:rsid w:val="000F1303"/>
    <w:rsid w:val="000F1CBB"/>
    <w:rsid w:val="000F1D98"/>
    <w:rsid w:val="000F250E"/>
    <w:rsid w:val="000F37AE"/>
    <w:rsid w:val="000F3F49"/>
    <w:rsid w:val="000F47A2"/>
    <w:rsid w:val="000F4FF2"/>
    <w:rsid w:val="000F545C"/>
    <w:rsid w:val="000F581B"/>
    <w:rsid w:val="000F5D5A"/>
    <w:rsid w:val="000F6424"/>
    <w:rsid w:val="000F651D"/>
    <w:rsid w:val="000F6B38"/>
    <w:rsid w:val="000F7460"/>
    <w:rsid w:val="000F7554"/>
    <w:rsid w:val="000F7B2E"/>
    <w:rsid w:val="001003A6"/>
    <w:rsid w:val="00100BB4"/>
    <w:rsid w:val="00101660"/>
    <w:rsid w:val="0010200D"/>
    <w:rsid w:val="0010226C"/>
    <w:rsid w:val="00102782"/>
    <w:rsid w:val="0010288D"/>
    <w:rsid w:val="00102CFC"/>
    <w:rsid w:val="00103B48"/>
    <w:rsid w:val="00103D77"/>
    <w:rsid w:val="00103EC8"/>
    <w:rsid w:val="00103F83"/>
    <w:rsid w:val="00104545"/>
    <w:rsid w:val="001049D2"/>
    <w:rsid w:val="00106484"/>
    <w:rsid w:val="00106EEF"/>
    <w:rsid w:val="00106F58"/>
    <w:rsid w:val="001071A7"/>
    <w:rsid w:val="00107ACC"/>
    <w:rsid w:val="00110733"/>
    <w:rsid w:val="00110C11"/>
    <w:rsid w:val="0011169C"/>
    <w:rsid w:val="00112288"/>
    <w:rsid w:val="00113528"/>
    <w:rsid w:val="001135ED"/>
    <w:rsid w:val="00114087"/>
    <w:rsid w:val="0011437D"/>
    <w:rsid w:val="00114BE3"/>
    <w:rsid w:val="001153D8"/>
    <w:rsid w:val="001156D5"/>
    <w:rsid w:val="0011583B"/>
    <w:rsid w:val="00116319"/>
    <w:rsid w:val="0011678B"/>
    <w:rsid w:val="001170AA"/>
    <w:rsid w:val="0011723E"/>
    <w:rsid w:val="0011765F"/>
    <w:rsid w:val="00117ABA"/>
    <w:rsid w:val="00120481"/>
    <w:rsid w:val="00120927"/>
    <w:rsid w:val="001211AF"/>
    <w:rsid w:val="001214C8"/>
    <w:rsid w:val="001218DB"/>
    <w:rsid w:val="00121901"/>
    <w:rsid w:val="00121A58"/>
    <w:rsid w:val="00121DA4"/>
    <w:rsid w:val="00121ED3"/>
    <w:rsid w:val="00122820"/>
    <w:rsid w:val="001232D9"/>
    <w:rsid w:val="001233DC"/>
    <w:rsid w:val="0012364C"/>
    <w:rsid w:val="00123AF3"/>
    <w:rsid w:val="00124C5B"/>
    <w:rsid w:val="001263AF"/>
    <w:rsid w:val="00126CB7"/>
    <w:rsid w:val="00126D67"/>
    <w:rsid w:val="00126F66"/>
    <w:rsid w:val="0012774D"/>
    <w:rsid w:val="00127D07"/>
    <w:rsid w:val="00127E5C"/>
    <w:rsid w:val="00127F6C"/>
    <w:rsid w:val="00130341"/>
    <w:rsid w:val="001304CD"/>
    <w:rsid w:val="00130788"/>
    <w:rsid w:val="0013078A"/>
    <w:rsid w:val="001310A1"/>
    <w:rsid w:val="00131E2D"/>
    <w:rsid w:val="001322BD"/>
    <w:rsid w:val="0013283E"/>
    <w:rsid w:val="00132F50"/>
    <w:rsid w:val="00133541"/>
    <w:rsid w:val="00133E69"/>
    <w:rsid w:val="00133EF2"/>
    <w:rsid w:val="00134414"/>
    <w:rsid w:val="00134502"/>
    <w:rsid w:val="001348CB"/>
    <w:rsid w:val="001350DC"/>
    <w:rsid w:val="00135837"/>
    <w:rsid w:val="001365E4"/>
    <w:rsid w:val="00136601"/>
    <w:rsid w:val="00136833"/>
    <w:rsid w:val="00136B75"/>
    <w:rsid w:val="00140D2B"/>
    <w:rsid w:val="001410C5"/>
    <w:rsid w:val="001422FB"/>
    <w:rsid w:val="00142733"/>
    <w:rsid w:val="00142814"/>
    <w:rsid w:val="00142E7C"/>
    <w:rsid w:val="00142EAE"/>
    <w:rsid w:val="00142EF4"/>
    <w:rsid w:val="0014335B"/>
    <w:rsid w:val="001436A6"/>
    <w:rsid w:val="001443AB"/>
    <w:rsid w:val="0014446B"/>
    <w:rsid w:val="00144A7B"/>
    <w:rsid w:val="00144CEE"/>
    <w:rsid w:val="00144FF1"/>
    <w:rsid w:val="0014532A"/>
    <w:rsid w:val="00145773"/>
    <w:rsid w:val="00147D1A"/>
    <w:rsid w:val="00150546"/>
    <w:rsid w:val="0015158D"/>
    <w:rsid w:val="00151810"/>
    <w:rsid w:val="00151975"/>
    <w:rsid w:val="00152DC5"/>
    <w:rsid w:val="001530BA"/>
    <w:rsid w:val="00153AE2"/>
    <w:rsid w:val="00154400"/>
    <w:rsid w:val="00155399"/>
    <w:rsid w:val="00155C26"/>
    <w:rsid w:val="001565BA"/>
    <w:rsid w:val="0015673C"/>
    <w:rsid w:val="0015727D"/>
    <w:rsid w:val="00157511"/>
    <w:rsid w:val="001579EE"/>
    <w:rsid w:val="00160821"/>
    <w:rsid w:val="00163DA3"/>
    <w:rsid w:val="0016477A"/>
    <w:rsid w:val="00164BD9"/>
    <w:rsid w:val="00164EA1"/>
    <w:rsid w:val="00165FA3"/>
    <w:rsid w:val="001668BF"/>
    <w:rsid w:val="00166A0E"/>
    <w:rsid w:val="001670C0"/>
    <w:rsid w:val="00167FDD"/>
    <w:rsid w:val="00170491"/>
    <w:rsid w:val="00171B5D"/>
    <w:rsid w:val="00171C4A"/>
    <w:rsid w:val="00171C57"/>
    <w:rsid w:val="0017236A"/>
    <w:rsid w:val="001727B1"/>
    <w:rsid w:val="00172DD0"/>
    <w:rsid w:val="00172E3A"/>
    <w:rsid w:val="0017407C"/>
    <w:rsid w:val="00174FE7"/>
    <w:rsid w:val="0017525D"/>
    <w:rsid w:val="001752F5"/>
    <w:rsid w:val="00176168"/>
    <w:rsid w:val="00176191"/>
    <w:rsid w:val="00176449"/>
    <w:rsid w:val="00176E0D"/>
    <w:rsid w:val="00176FC2"/>
    <w:rsid w:val="001775CA"/>
    <w:rsid w:val="00181018"/>
    <w:rsid w:val="00181023"/>
    <w:rsid w:val="00181203"/>
    <w:rsid w:val="001812F4"/>
    <w:rsid w:val="00181A91"/>
    <w:rsid w:val="00181D54"/>
    <w:rsid w:val="00181E4B"/>
    <w:rsid w:val="00181FBD"/>
    <w:rsid w:val="00182056"/>
    <w:rsid w:val="001820A3"/>
    <w:rsid w:val="001820AB"/>
    <w:rsid w:val="00182A49"/>
    <w:rsid w:val="00182E71"/>
    <w:rsid w:val="00183037"/>
    <w:rsid w:val="001832D9"/>
    <w:rsid w:val="0018367E"/>
    <w:rsid w:val="00184A2F"/>
    <w:rsid w:val="00186655"/>
    <w:rsid w:val="00186DBE"/>
    <w:rsid w:val="00186F81"/>
    <w:rsid w:val="00187323"/>
    <w:rsid w:val="0018791D"/>
    <w:rsid w:val="00187B43"/>
    <w:rsid w:val="00187C7E"/>
    <w:rsid w:val="00187C96"/>
    <w:rsid w:val="00190D27"/>
    <w:rsid w:val="0019117B"/>
    <w:rsid w:val="00191381"/>
    <w:rsid w:val="00192570"/>
    <w:rsid w:val="0019268D"/>
    <w:rsid w:val="001927E3"/>
    <w:rsid w:val="00192A0C"/>
    <w:rsid w:val="00192BAD"/>
    <w:rsid w:val="00192BDA"/>
    <w:rsid w:val="00192EA3"/>
    <w:rsid w:val="00193188"/>
    <w:rsid w:val="00193C01"/>
    <w:rsid w:val="001946F9"/>
    <w:rsid w:val="00194872"/>
    <w:rsid w:val="00194D50"/>
    <w:rsid w:val="001953A7"/>
    <w:rsid w:val="00195451"/>
    <w:rsid w:val="00195D4E"/>
    <w:rsid w:val="00195DD7"/>
    <w:rsid w:val="001965D6"/>
    <w:rsid w:val="001966D1"/>
    <w:rsid w:val="001966E9"/>
    <w:rsid w:val="001969AA"/>
    <w:rsid w:val="001976E3"/>
    <w:rsid w:val="00197C7D"/>
    <w:rsid w:val="001A00B0"/>
    <w:rsid w:val="001A0841"/>
    <w:rsid w:val="001A093B"/>
    <w:rsid w:val="001A0ADF"/>
    <w:rsid w:val="001A0CED"/>
    <w:rsid w:val="001A12C8"/>
    <w:rsid w:val="001A2105"/>
    <w:rsid w:val="001A2D9C"/>
    <w:rsid w:val="001A32A2"/>
    <w:rsid w:val="001A49CE"/>
    <w:rsid w:val="001A5822"/>
    <w:rsid w:val="001A5D56"/>
    <w:rsid w:val="001A5E72"/>
    <w:rsid w:val="001A7511"/>
    <w:rsid w:val="001A7AA8"/>
    <w:rsid w:val="001A7CD4"/>
    <w:rsid w:val="001A7EC5"/>
    <w:rsid w:val="001B0121"/>
    <w:rsid w:val="001B06E6"/>
    <w:rsid w:val="001B1533"/>
    <w:rsid w:val="001B1AC5"/>
    <w:rsid w:val="001B1CBD"/>
    <w:rsid w:val="001B1F3F"/>
    <w:rsid w:val="001B1FA1"/>
    <w:rsid w:val="001B25BB"/>
    <w:rsid w:val="001B27C7"/>
    <w:rsid w:val="001B297F"/>
    <w:rsid w:val="001B33A6"/>
    <w:rsid w:val="001B361C"/>
    <w:rsid w:val="001B380A"/>
    <w:rsid w:val="001B38D2"/>
    <w:rsid w:val="001B39CF"/>
    <w:rsid w:val="001B3A18"/>
    <w:rsid w:val="001B3AE9"/>
    <w:rsid w:val="001B3B67"/>
    <w:rsid w:val="001B4505"/>
    <w:rsid w:val="001B57B9"/>
    <w:rsid w:val="001B625C"/>
    <w:rsid w:val="001B6419"/>
    <w:rsid w:val="001C080A"/>
    <w:rsid w:val="001C0DA8"/>
    <w:rsid w:val="001C0EF4"/>
    <w:rsid w:val="001C13AE"/>
    <w:rsid w:val="001C15C9"/>
    <w:rsid w:val="001C169E"/>
    <w:rsid w:val="001C1AD4"/>
    <w:rsid w:val="001C20C2"/>
    <w:rsid w:val="001C2549"/>
    <w:rsid w:val="001C2A00"/>
    <w:rsid w:val="001C3188"/>
    <w:rsid w:val="001C3484"/>
    <w:rsid w:val="001C39B5"/>
    <w:rsid w:val="001C4550"/>
    <w:rsid w:val="001C4957"/>
    <w:rsid w:val="001C4D93"/>
    <w:rsid w:val="001C500B"/>
    <w:rsid w:val="001C5DF2"/>
    <w:rsid w:val="001C5E4B"/>
    <w:rsid w:val="001C6117"/>
    <w:rsid w:val="001C6AA0"/>
    <w:rsid w:val="001C7899"/>
    <w:rsid w:val="001C7CAF"/>
    <w:rsid w:val="001C7F6D"/>
    <w:rsid w:val="001D0339"/>
    <w:rsid w:val="001D0CA9"/>
    <w:rsid w:val="001D0CBB"/>
    <w:rsid w:val="001D121A"/>
    <w:rsid w:val="001D1CC4"/>
    <w:rsid w:val="001D428E"/>
    <w:rsid w:val="001D447B"/>
    <w:rsid w:val="001D45EF"/>
    <w:rsid w:val="001D4862"/>
    <w:rsid w:val="001D5AFB"/>
    <w:rsid w:val="001D6589"/>
    <w:rsid w:val="001D7F95"/>
    <w:rsid w:val="001E085D"/>
    <w:rsid w:val="001E0A1F"/>
    <w:rsid w:val="001E136D"/>
    <w:rsid w:val="001E1552"/>
    <w:rsid w:val="001E1B6A"/>
    <w:rsid w:val="001E2122"/>
    <w:rsid w:val="001E2A41"/>
    <w:rsid w:val="001E31AB"/>
    <w:rsid w:val="001E32FE"/>
    <w:rsid w:val="001E35BD"/>
    <w:rsid w:val="001E39D6"/>
    <w:rsid w:val="001E39F3"/>
    <w:rsid w:val="001E3EC2"/>
    <w:rsid w:val="001E4C1A"/>
    <w:rsid w:val="001E50F1"/>
    <w:rsid w:val="001E5F91"/>
    <w:rsid w:val="001E6075"/>
    <w:rsid w:val="001E6BDA"/>
    <w:rsid w:val="001E6FBF"/>
    <w:rsid w:val="001E7AEB"/>
    <w:rsid w:val="001E7FD3"/>
    <w:rsid w:val="001F0AEF"/>
    <w:rsid w:val="001F177D"/>
    <w:rsid w:val="001F19F2"/>
    <w:rsid w:val="001F200E"/>
    <w:rsid w:val="001F2C49"/>
    <w:rsid w:val="001F3073"/>
    <w:rsid w:val="001F366D"/>
    <w:rsid w:val="001F3F1B"/>
    <w:rsid w:val="001F549A"/>
    <w:rsid w:val="001F554E"/>
    <w:rsid w:val="001F5FBC"/>
    <w:rsid w:val="001F6086"/>
    <w:rsid w:val="001F6311"/>
    <w:rsid w:val="001F63D3"/>
    <w:rsid w:val="001F6C08"/>
    <w:rsid w:val="001F7061"/>
    <w:rsid w:val="001F723D"/>
    <w:rsid w:val="001F73EE"/>
    <w:rsid w:val="00200311"/>
    <w:rsid w:val="0020035C"/>
    <w:rsid w:val="00200679"/>
    <w:rsid w:val="0020075D"/>
    <w:rsid w:val="002011A9"/>
    <w:rsid w:val="00201A11"/>
    <w:rsid w:val="00201C00"/>
    <w:rsid w:val="00201DD5"/>
    <w:rsid w:val="00202489"/>
    <w:rsid w:val="00202AEB"/>
    <w:rsid w:val="002032AF"/>
    <w:rsid w:val="00203EE8"/>
    <w:rsid w:val="0020415C"/>
    <w:rsid w:val="00204F2D"/>
    <w:rsid w:val="00205153"/>
    <w:rsid w:val="002052EF"/>
    <w:rsid w:val="00205729"/>
    <w:rsid w:val="00205B80"/>
    <w:rsid w:val="00205CE9"/>
    <w:rsid w:val="00205DBD"/>
    <w:rsid w:val="00206A6F"/>
    <w:rsid w:val="00206D13"/>
    <w:rsid w:val="00206F78"/>
    <w:rsid w:val="00207714"/>
    <w:rsid w:val="00207E1F"/>
    <w:rsid w:val="00207E3D"/>
    <w:rsid w:val="00207F4E"/>
    <w:rsid w:val="0021008B"/>
    <w:rsid w:val="002101C3"/>
    <w:rsid w:val="0021057F"/>
    <w:rsid w:val="00210DDB"/>
    <w:rsid w:val="00210E11"/>
    <w:rsid w:val="00210EDF"/>
    <w:rsid w:val="0021119D"/>
    <w:rsid w:val="0021122A"/>
    <w:rsid w:val="00211BC8"/>
    <w:rsid w:val="002123E1"/>
    <w:rsid w:val="0021257B"/>
    <w:rsid w:val="00212F20"/>
    <w:rsid w:val="00213482"/>
    <w:rsid w:val="002136CC"/>
    <w:rsid w:val="00214C7D"/>
    <w:rsid w:val="002153FD"/>
    <w:rsid w:val="00215778"/>
    <w:rsid w:val="00215CDD"/>
    <w:rsid w:val="00215DAB"/>
    <w:rsid w:val="00216487"/>
    <w:rsid w:val="0021691A"/>
    <w:rsid w:val="002169A6"/>
    <w:rsid w:val="002169C4"/>
    <w:rsid w:val="00216B02"/>
    <w:rsid w:val="00216BCE"/>
    <w:rsid w:val="002170E3"/>
    <w:rsid w:val="0021767E"/>
    <w:rsid w:val="00217B7A"/>
    <w:rsid w:val="002200A7"/>
    <w:rsid w:val="00220FC1"/>
    <w:rsid w:val="00222350"/>
    <w:rsid w:val="00223D93"/>
    <w:rsid w:val="00223F8A"/>
    <w:rsid w:val="00224079"/>
    <w:rsid w:val="002251EB"/>
    <w:rsid w:val="00225901"/>
    <w:rsid w:val="00226499"/>
    <w:rsid w:val="00227242"/>
    <w:rsid w:val="00227B76"/>
    <w:rsid w:val="00230E5E"/>
    <w:rsid w:val="00231A37"/>
    <w:rsid w:val="00232BB2"/>
    <w:rsid w:val="00232BED"/>
    <w:rsid w:val="00233214"/>
    <w:rsid w:val="002333C3"/>
    <w:rsid w:val="00233606"/>
    <w:rsid w:val="00234CA5"/>
    <w:rsid w:val="00234D71"/>
    <w:rsid w:val="00235B17"/>
    <w:rsid w:val="00236DCC"/>
    <w:rsid w:val="002371FE"/>
    <w:rsid w:val="0024016A"/>
    <w:rsid w:val="00240DF7"/>
    <w:rsid w:val="0024128C"/>
    <w:rsid w:val="00241359"/>
    <w:rsid w:val="0024137D"/>
    <w:rsid w:val="00241CEB"/>
    <w:rsid w:val="00242D23"/>
    <w:rsid w:val="0024300A"/>
    <w:rsid w:val="00243071"/>
    <w:rsid w:val="00243418"/>
    <w:rsid w:val="00243AD1"/>
    <w:rsid w:val="00243C60"/>
    <w:rsid w:val="00244E35"/>
    <w:rsid w:val="00246029"/>
    <w:rsid w:val="00246444"/>
    <w:rsid w:val="002468C1"/>
    <w:rsid w:val="00246EDE"/>
    <w:rsid w:val="0024776F"/>
    <w:rsid w:val="002478DD"/>
    <w:rsid w:val="00247F30"/>
    <w:rsid w:val="0025065B"/>
    <w:rsid w:val="00250895"/>
    <w:rsid w:val="00252039"/>
    <w:rsid w:val="002526A7"/>
    <w:rsid w:val="00252B4B"/>
    <w:rsid w:val="0025319C"/>
    <w:rsid w:val="00253459"/>
    <w:rsid w:val="002536B0"/>
    <w:rsid w:val="00253910"/>
    <w:rsid w:val="00253955"/>
    <w:rsid w:val="00253BD0"/>
    <w:rsid w:val="00253ED6"/>
    <w:rsid w:val="002549EB"/>
    <w:rsid w:val="00254C6A"/>
    <w:rsid w:val="00255B56"/>
    <w:rsid w:val="00257345"/>
    <w:rsid w:val="002575A1"/>
    <w:rsid w:val="00257606"/>
    <w:rsid w:val="00257685"/>
    <w:rsid w:val="0025769A"/>
    <w:rsid w:val="00260A0A"/>
    <w:rsid w:val="00260C5F"/>
    <w:rsid w:val="00261A42"/>
    <w:rsid w:val="00261FB3"/>
    <w:rsid w:val="00261FD6"/>
    <w:rsid w:val="00262AC0"/>
    <w:rsid w:val="00262B16"/>
    <w:rsid w:val="00262CD2"/>
    <w:rsid w:val="00262E0A"/>
    <w:rsid w:val="00263323"/>
    <w:rsid w:val="0026379A"/>
    <w:rsid w:val="00263E4A"/>
    <w:rsid w:val="0026464C"/>
    <w:rsid w:val="00266F56"/>
    <w:rsid w:val="00267128"/>
    <w:rsid w:val="0027027E"/>
    <w:rsid w:val="00270F51"/>
    <w:rsid w:val="0027165B"/>
    <w:rsid w:val="0027263C"/>
    <w:rsid w:val="00272A66"/>
    <w:rsid w:val="002737C9"/>
    <w:rsid w:val="002738D3"/>
    <w:rsid w:val="0027401B"/>
    <w:rsid w:val="002740EC"/>
    <w:rsid w:val="002741E0"/>
    <w:rsid w:val="0027477F"/>
    <w:rsid w:val="00274AD9"/>
    <w:rsid w:val="00274C5C"/>
    <w:rsid w:val="00274FEB"/>
    <w:rsid w:val="0027524B"/>
    <w:rsid w:val="002756C8"/>
    <w:rsid w:val="00275924"/>
    <w:rsid w:val="002769D5"/>
    <w:rsid w:val="00276FEB"/>
    <w:rsid w:val="0028067C"/>
    <w:rsid w:val="002807E3"/>
    <w:rsid w:val="00280AFE"/>
    <w:rsid w:val="0028116F"/>
    <w:rsid w:val="0028188F"/>
    <w:rsid w:val="00281EAE"/>
    <w:rsid w:val="0028240F"/>
    <w:rsid w:val="00282468"/>
    <w:rsid w:val="00282656"/>
    <w:rsid w:val="00283460"/>
    <w:rsid w:val="00283F14"/>
    <w:rsid w:val="002840D2"/>
    <w:rsid w:val="00284859"/>
    <w:rsid w:val="002849F9"/>
    <w:rsid w:val="00284E34"/>
    <w:rsid w:val="00285660"/>
    <w:rsid w:val="002856EB"/>
    <w:rsid w:val="00285B11"/>
    <w:rsid w:val="00285C37"/>
    <w:rsid w:val="00285E52"/>
    <w:rsid w:val="00286669"/>
    <w:rsid w:val="00286A9F"/>
    <w:rsid w:val="00286D95"/>
    <w:rsid w:val="00287052"/>
    <w:rsid w:val="0028706A"/>
    <w:rsid w:val="0028772C"/>
    <w:rsid w:val="0028772E"/>
    <w:rsid w:val="0028787D"/>
    <w:rsid w:val="00287E4D"/>
    <w:rsid w:val="002908EB"/>
    <w:rsid w:val="00290CE0"/>
    <w:rsid w:val="0029117F"/>
    <w:rsid w:val="002912A5"/>
    <w:rsid w:val="002918CF"/>
    <w:rsid w:val="00291A0C"/>
    <w:rsid w:val="00291D04"/>
    <w:rsid w:val="00292076"/>
    <w:rsid w:val="00292228"/>
    <w:rsid w:val="00292CCB"/>
    <w:rsid w:val="002936F7"/>
    <w:rsid w:val="002937E9"/>
    <w:rsid w:val="00293D65"/>
    <w:rsid w:val="00294254"/>
    <w:rsid w:val="00294BCE"/>
    <w:rsid w:val="00294BFB"/>
    <w:rsid w:val="00295657"/>
    <w:rsid w:val="00295D5E"/>
    <w:rsid w:val="00296288"/>
    <w:rsid w:val="002964CD"/>
    <w:rsid w:val="00296AB8"/>
    <w:rsid w:val="0029747F"/>
    <w:rsid w:val="00297590"/>
    <w:rsid w:val="002A07D8"/>
    <w:rsid w:val="002A0A77"/>
    <w:rsid w:val="002A0CB7"/>
    <w:rsid w:val="002A1051"/>
    <w:rsid w:val="002A2E45"/>
    <w:rsid w:val="002A3182"/>
    <w:rsid w:val="002A364F"/>
    <w:rsid w:val="002A3C50"/>
    <w:rsid w:val="002A4AC5"/>
    <w:rsid w:val="002A4BA1"/>
    <w:rsid w:val="002A4E2E"/>
    <w:rsid w:val="002A52DF"/>
    <w:rsid w:val="002A5DCB"/>
    <w:rsid w:val="002A5EE9"/>
    <w:rsid w:val="002A62C9"/>
    <w:rsid w:val="002A6958"/>
    <w:rsid w:val="002A6E79"/>
    <w:rsid w:val="002A70A6"/>
    <w:rsid w:val="002A71A9"/>
    <w:rsid w:val="002A7274"/>
    <w:rsid w:val="002B0114"/>
    <w:rsid w:val="002B0281"/>
    <w:rsid w:val="002B0844"/>
    <w:rsid w:val="002B13B4"/>
    <w:rsid w:val="002B13EF"/>
    <w:rsid w:val="002B194F"/>
    <w:rsid w:val="002B27A5"/>
    <w:rsid w:val="002B31E6"/>
    <w:rsid w:val="002B3339"/>
    <w:rsid w:val="002B39B1"/>
    <w:rsid w:val="002B41CF"/>
    <w:rsid w:val="002B422E"/>
    <w:rsid w:val="002B4E5B"/>
    <w:rsid w:val="002B5815"/>
    <w:rsid w:val="002B597B"/>
    <w:rsid w:val="002B5A60"/>
    <w:rsid w:val="002B6ED0"/>
    <w:rsid w:val="002B75D9"/>
    <w:rsid w:val="002C14A3"/>
    <w:rsid w:val="002C1C2D"/>
    <w:rsid w:val="002C25E2"/>
    <w:rsid w:val="002C2910"/>
    <w:rsid w:val="002C2D7D"/>
    <w:rsid w:val="002C3770"/>
    <w:rsid w:val="002C37FF"/>
    <w:rsid w:val="002C3E5D"/>
    <w:rsid w:val="002C3F9F"/>
    <w:rsid w:val="002C41DA"/>
    <w:rsid w:val="002C4229"/>
    <w:rsid w:val="002C504E"/>
    <w:rsid w:val="002C6358"/>
    <w:rsid w:val="002C6B5D"/>
    <w:rsid w:val="002C6FDD"/>
    <w:rsid w:val="002C7681"/>
    <w:rsid w:val="002D095F"/>
    <w:rsid w:val="002D12D2"/>
    <w:rsid w:val="002D16E7"/>
    <w:rsid w:val="002D203E"/>
    <w:rsid w:val="002D28B3"/>
    <w:rsid w:val="002D2B55"/>
    <w:rsid w:val="002D2C7D"/>
    <w:rsid w:val="002D30BE"/>
    <w:rsid w:val="002D3A80"/>
    <w:rsid w:val="002D4DCF"/>
    <w:rsid w:val="002D4F3F"/>
    <w:rsid w:val="002D5889"/>
    <w:rsid w:val="002D7466"/>
    <w:rsid w:val="002D7535"/>
    <w:rsid w:val="002D75FA"/>
    <w:rsid w:val="002D785E"/>
    <w:rsid w:val="002D78B5"/>
    <w:rsid w:val="002D7AED"/>
    <w:rsid w:val="002E0BFC"/>
    <w:rsid w:val="002E1B76"/>
    <w:rsid w:val="002E2795"/>
    <w:rsid w:val="002E2A12"/>
    <w:rsid w:val="002E2DA4"/>
    <w:rsid w:val="002E31DD"/>
    <w:rsid w:val="002E31FF"/>
    <w:rsid w:val="002E46EE"/>
    <w:rsid w:val="002E62DE"/>
    <w:rsid w:val="002F11B5"/>
    <w:rsid w:val="002F11BC"/>
    <w:rsid w:val="002F1945"/>
    <w:rsid w:val="002F1EFD"/>
    <w:rsid w:val="002F20EE"/>
    <w:rsid w:val="002F20FD"/>
    <w:rsid w:val="002F2168"/>
    <w:rsid w:val="002F25CD"/>
    <w:rsid w:val="002F278B"/>
    <w:rsid w:val="002F2A44"/>
    <w:rsid w:val="002F2ABF"/>
    <w:rsid w:val="002F2BD1"/>
    <w:rsid w:val="002F30B2"/>
    <w:rsid w:val="002F4957"/>
    <w:rsid w:val="002F5651"/>
    <w:rsid w:val="002F5FD5"/>
    <w:rsid w:val="002F66DB"/>
    <w:rsid w:val="002F69C7"/>
    <w:rsid w:val="002F7797"/>
    <w:rsid w:val="002F7CD7"/>
    <w:rsid w:val="00300455"/>
    <w:rsid w:val="003011B2"/>
    <w:rsid w:val="00301D1F"/>
    <w:rsid w:val="00301E9B"/>
    <w:rsid w:val="0030211C"/>
    <w:rsid w:val="00302A39"/>
    <w:rsid w:val="00302F3C"/>
    <w:rsid w:val="00303E58"/>
    <w:rsid w:val="00304771"/>
    <w:rsid w:val="003051B2"/>
    <w:rsid w:val="003058C6"/>
    <w:rsid w:val="003064D5"/>
    <w:rsid w:val="00310234"/>
    <w:rsid w:val="00310C1B"/>
    <w:rsid w:val="00310D51"/>
    <w:rsid w:val="00310D6A"/>
    <w:rsid w:val="0031115B"/>
    <w:rsid w:val="0031147A"/>
    <w:rsid w:val="00311ED5"/>
    <w:rsid w:val="0031213C"/>
    <w:rsid w:val="00312B00"/>
    <w:rsid w:val="003133CF"/>
    <w:rsid w:val="003137F8"/>
    <w:rsid w:val="003138A9"/>
    <w:rsid w:val="00313CB5"/>
    <w:rsid w:val="00314300"/>
    <w:rsid w:val="0031434E"/>
    <w:rsid w:val="00315100"/>
    <w:rsid w:val="003152CE"/>
    <w:rsid w:val="003155B0"/>
    <w:rsid w:val="00315B2C"/>
    <w:rsid w:val="003162DC"/>
    <w:rsid w:val="00317D72"/>
    <w:rsid w:val="00320A11"/>
    <w:rsid w:val="0032173B"/>
    <w:rsid w:val="00322946"/>
    <w:rsid w:val="00322FC0"/>
    <w:rsid w:val="00323773"/>
    <w:rsid w:val="00323B9C"/>
    <w:rsid w:val="00325245"/>
    <w:rsid w:val="0032571B"/>
    <w:rsid w:val="00325BFF"/>
    <w:rsid w:val="00325E81"/>
    <w:rsid w:val="0032794E"/>
    <w:rsid w:val="003306E2"/>
    <w:rsid w:val="003309A8"/>
    <w:rsid w:val="00330A0E"/>
    <w:rsid w:val="00330D77"/>
    <w:rsid w:val="00331FDC"/>
    <w:rsid w:val="00332773"/>
    <w:rsid w:val="00332A21"/>
    <w:rsid w:val="003331C4"/>
    <w:rsid w:val="00333559"/>
    <w:rsid w:val="00333CD4"/>
    <w:rsid w:val="00333F66"/>
    <w:rsid w:val="00334593"/>
    <w:rsid w:val="003348C1"/>
    <w:rsid w:val="00334912"/>
    <w:rsid w:val="00334935"/>
    <w:rsid w:val="00334E97"/>
    <w:rsid w:val="00334F96"/>
    <w:rsid w:val="003354E2"/>
    <w:rsid w:val="00335A4E"/>
    <w:rsid w:val="00335D90"/>
    <w:rsid w:val="00336203"/>
    <w:rsid w:val="003362A6"/>
    <w:rsid w:val="00336479"/>
    <w:rsid w:val="00336658"/>
    <w:rsid w:val="00337306"/>
    <w:rsid w:val="00337786"/>
    <w:rsid w:val="00337AEA"/>
    <w:rsid w:val="00337E17"/>
    <w:rsid w:val="0034016A"/>
    <w:rsid w:val="0034055D"/>
    <w:rsid w:val="003406DC"/>
    <w:rsid w:val="00340881"/>
    <w:rsid w:val="003409AE"/>
    <w:rsid w:val="003412B3"/>
    <w:rsid w:val="00341592"/>
    <w:rsid w:val="00341689"/>
    <w:rsid w:val="003417EE"/>
    <w:rsid w:val="0034193E"/>
    <w:rsid w:val="00341B69"/>
    <w:rsid w:val="00341E05"/>
    <w:rsid w:val="00343D3C"/>
    <w:rsid w:val="00343D58"/>
    <w:rsid w:val="00343D92"/>
    <w:rsid w:val="00345564"/>
    <w:rsid w:val="00345ECE"/>
    <w:rsid w:val="0034660F"/>
    <w:rsid w:val="003468EC"/>
    <w:rsid w:val="00347085"/>
    <w:rsid w:val="00347B2E"/>
    <w:rsid w:val="00350C5F"/>
    <w:rsid w:val="003511AB"/>
    <w:rsid w:val="0035172D"/>
    <w:rsid w:val="00351BC4"/>
    <w:rsid w:val="00351F0C"/>
    <w:rsid w:val="0035249E"/>
    <w:rsid w:val="00352651"/>
    <w:rsid w:val="00352CDB"/>
    <w:rsid w:val="003530F6"/>
    <w:rsid w:val="003532A2"/>
    <w:rsid w:val="0035336B"/>
    <w:rsid w:val="003541AF"/>
    <w:rsid w:val="003543C2"/>
    <w:rsid w:val="0035456C"/>
    <w:rsid w:val="00355A3C"/>
    <w:rsid w:val="00356510"/>
    <w:rsid w:val="003565C6"/>
    <w:rsid w:val="00356814"/>
    <w:rsid w:val="00357016"/>
    <w:rsid w:val="00357751"/>
    <w:rsid w:val="0035795E"/>
    <w:rsid w:val="00360452"/>
    <w:rsid w:val="003607DB"/>
    <w:rsid w:val="00360B8D"/>
    <w:rsid w:val="00360F4E"/>
    <w:rsid w:val="00361A00"/>
    <w:rsid w:val="00361FF2"/>
    <w:rsid w:val="00362CF6"/>
    <w:rsid w:val="003634FB"/>
    <w:rsid w:val="00364236"/>
    <w:rsid w:val="003644E0"/>
    <w:rsid w:val="00365142"/>
    <w:rsid w:val="0036579C"/>
    <w:rsid w:val="00365A3C"/>
    <w:rsid w:val="00365D19"/>
    <w:rsid w:val="00365E6E"/>
    <w:rsid w:val="0036687B"/>
    <w:rsid w:val="003669C4"/>
    <w:rsid w:val="00366B3E"/>
    <w:rsid w:val="00370181"/>
    <w:rsid w:val="00370F88"/>
    <w:rsid w:val="003716CA"/>
    <w:rsid w:val="00371921"/>
    <w:rsid w:val="00371EB9"/>
    <w:rsid w:val="0037220D"/>
    <w:rsid w:val="00372389"/>
    <w:rsid w:val="00372AE2"/>
    <w:rsid w:val="00372EBA"/>
    <w:rsid w:val="00373D92"/>
    <w:rsid w:val="00374327"/>
    <w:rsid w:val="00374AA3"/>
    <w:rsid w:val="003752C3"/>
    <w:rsid w:val="0037544B"/>
    <w:rsid w:val="00377F54"/>
    <w:rsid w:val="0038017F"/>
    <w:rsid w:val="0038023C"/>
    <w:rsid w:val="0038074C"/>
    <w:rsid w:val="00380858"/>
    <w:rsid w:val="00380DCC"/>
    <w:rsid w:val="00380E74"/>
    <w:rsid w:val="003815DA"/>
    <w:rsid w:val="00381638"/>
    <w:rsid w:val="00382C7E"/>
    <w:rsid w:val="00384706"/>
    <w:rsid w:val="00384C99"/>
    <w:rsid w:val="003853A5"/>
    <w:rsid w:val="00385464"/>
    <w:rsid w:val="00385FE5"/>
    <w:rsid w:val="00386484"/>
    <w:rsid w:val="00386549"/>
    <w:rsid w:val="003868F0"/>
    <w:rsid w:val="00386FC4"/>
    <w:rsid w:val="00387613"/>
    <w:rsid w:val="0038783B"/>
    <w:rsid w:val="00390860"/>
    <w:rsid w:val="00390C48"/>
    <w:rsid w:val="0039113A"/>
    <w:rsid w:val="00391417"/>
    <w:rsid w:val="00392480"/>
    <w:rsid w:val="00392750"/>
    <w:rsid w:val="003935BE"/>
    <w:rsid w:val="00393AE8"/>
    <w:rsid w:val="003949A0"/>
    <w:rsid w:val="00394B86"/>
    <w:rsid w:val="0039532F"/>
    <w:rsid w:val="003954A1"/>
    <w:rsid w:val="00396486"/>
    <w:rsid w:val="00396965"/>
    <w:rsid w:val="00397EBF"/>
    <w:rsid w:val="003A01AA"/>
    <w:rsid w:val="003A1378"/>
    <w:rsid w:val="003A1A15"/>
    <w:rsid w:val="003A29AC"/>
    <w:rsid w:val="003A2A58"/>
    <w:rsid w:val="003A40BA"/>
    <w:rsid w:val="003A5EB0"/>
    <w:rsid w:val="003A6760"/>
    <w:rsid w:val="003A7111"/>
    <w:rsid w:val="003A7E37"/>
    <w:rsid w:val="003B09D2"/>
    <w:rsid w:val="003B0CD2"/>
    <w:rsid w:val="003B1145"/>
    <w:rsid w:val="003B1BFA"/>
    <w:rsid w:val="003B2C96"/>
    <w:rsid w:val="003B2EF9"/>
    <w:rsid w:val="003B3200"/>
    <w:rsid w:val="003B3347"/>
    <w:rsid w:val="003B3712"/>
    <w:rsid w:val="003B3A47"/>
    <w:rsid w:val="003B4286"/>
    <w:rsid w:val="003B42F1"/>
    <w:rsid w:val="003B42F5"/>
    <w:rsid w:val="003B4C32"/>
    <w:rsid w:val="003B510E"/>
    <w:rsid w:val="003B5838"/>
    <w:rsid w:val="003B6336"/>
    <w:rsid w:val="003B6483"/>
    <w:rsid w:val="003B64B9"/>
    <w:rsid w:val="003B67D6"/>
    <w:rsid w:val="003B75BC"/>
    <w:rsid w:val="003C0104"/>
    <w:rsid w:val="003C0A6B"/>
    <w:rsid w:val="003C0D35"/>
    <w:rsid w:val="003C0E5B"/>
    <w:rsid w:val="003C1486"/>
    <w:rsid w:val="003C180C"/>
    <w:rsid w:val="003C1841"/>
    <w:rsid w:val="003C3993"/>
    <w:rsid w:val="003C3BD5"/>
    <w:rsid w:val="003C41B0"/>
    <w:rsid w:val="003C4754"/>
    <w:rsid w:val="003C49BF"/>
    <w:rsid w:val="003C4B37"/>
    <w:rsid w:val="003C596D"/>
    <w:rsid w:val="003C619D"/>
    <w:rsid w:val="003C62A2"/>
    <w:rsid w:val="003C6548"/>
    <w:rsid w:val="003C676F"/>
    <w:rsid w:val="003C6BE6"/>
    <w:rsid w:val="003D06CB"/>
    <w:rsid w:val="003D07E2"/>
    <w:rsid w:val="003D1501"/>
    <w:rsid w:val="003D1537"/>
    <w:rsid w:val="003D16E2"/>
    <w:rsid w:val="003D1C53"/>
    <w:rsid w:val="003D1DE2"/>
    <w:rsid w:val="003D263C"/>
    <w:rsid w:val="003D29BD"/>
    <w:rsid w:val="003D2D03"/>
    <w:rsid w:val="003D3CD6"/>
    <w:rsid w:val="003D46AC"/>
    <w:rsid w:val="003D4773"/>
    <w:rsid w:val="003D4EC9"/>
    <w:rsid w:val="003D5B92"/>
    <w:rsid w:val="003D5E2B"/>
    <w:rsid w:val="003D609B"/>
    <w:rsid w:val="003D6248"/>
    <w:rsid w:val="003D6570"/>
    <w:rsid w:val="003D65CA"/>
    <w:rsid w:val="003D691B"/>
    <w:rsid w:val="003D7D47"/>
    <w:rsid w:val="003D7EC3"/>
    <w:rsid w:val="003E0213"/>
    <w:rsid w:val="003E028C"/>
    <w:rsid w:val="003E0DAD"/>
    <w:rsid w:val="003E1424"/>
    <w:rsid w:val="003E1C61"/>
    <w:rsid w:val="003E2D3C"/>
    <w:rsid w:val="003E34AF"/>
    <w:rsid w:val="003E35FA"/>
    <w:rsid w:val="003E4019"/>
    <w:rsid w:val="003E45C6"/>
    <w:rsid w:val="003E4F12"/>
    <w:rsid w:val="003E4F76"/>
    <w:rsid w:val="003F11FA"/>
    <w:rsid w:val="003F1F8E"/>
    <w:rsid w:val="003F2155"/>
    <w:rsid w:val="003F2456"/>
    <w:rsid w:val="003F2970"/>
    <w:rsid w:val="003F30BA"/>
    <w:rsid w:val="003F3FCA"/>
    <w:rsid w:val="003F4AD3"/>
    <w:rsid w:val="003F4E33"/>
    <w:rsid w:val="003F52D9"/>
    <w:rsid w:val="003F546F"/>
    <w:rsid w:val="003F5652"/>
    <w:rsid w:val="003F5DE6"/>
    <w:rsid w:val="003F6117"/>
    <w:rsid w:val="003F61F4"/>
    <w:rsid w:val="003F68B2"/>
    <w:rsid w:val="003F7353"/>
    <w:rsid w:val="003F7603"/>
    <w:rsid w:val="003F7A43"/>
    <w:rsid w:val="00400058"/>
    <w:rsid w:val="004003E6"/>
    <w:rsid w:val="0040106B"/>
    <w:rsid w:val="0040161F"/>
    <w:rsid w:val="00401692"/>
    <w:rsid w:val="004027BE"/>
    <w:rsid w:val="00402EE8"/>
    <w:rsid w:val="00402FEA"/>
    <w:rsid w:val="004031F8"/>
    <w:rsid w:val="00404D0B"/>
    <w:rsid w:val="00405943"/>
    <w:rsid w:val="00405B64"/>
    <w:rsid w:val="00405F6F"/>
    <w:rsid w:val="00406974"/>
    <w:rsid w:val="00406CD1"/>
    <w:rsid w:val="0040710F"/>
    <w:rsid w:val="00410054"/>
    <w:rsid w:val="004110C2"/>
    <w:rsid w:val="00411BCB"/>
    <w:rsid w:val="00412C79"/>
    <w:rsid w:val="00413917"/>
    <w:rsid w:val="004139EA"/>
    <w:rsid w:val="0041423E"/>
    <w:rsid w:val="004147ED"/>
    <w:rsid w:val="004148AB"/>
    <w:rsid w:val="00414D6D"/>
    <w:rsid w:val="00414D8E"/>
    <w:rsid w:val="00415001"/>
    <w:rsid w:val="0041517E"/>
    <w:rsid w:val="004156F6"/>
    <w:rsid w:val="0041607B"/>
    <w:rsid w:val="00416848"/>
    <w:rsid w:val="00416967"/>
    <w:rsid w:val="004202FC"/>
    <w:rsid w:val="00420EC0"/>
    <w:rsid w:val="004210BF"/>
    <w:rsid w:val="004210F7"/>
    <w:rsid w:val="00421105"/>
    <w:rsid w:val="00421539"/>
    <w:rsid w:val="00421A6C"/>
    <w:rsid w:val="00421AA4"/>
    <w:rsid w:val="00421DFA"/>
    <w:rsid w:val="00421F6C"/>
    <w:rsid w:val="004223FB"/>
    <w:rsid w:val="004224D8"/>
    <w:rsid w:val="004237CD"/>
    <w:rsid w:val="00424F9F"/>
    <w:rsid w:val="00425091"/>
    <w:rsid w:val="004255FB"/>
    <w:rsid w:val="00425793"/>
    <w:rsid w:val="00425EA3"/>
    <w:rsid w:val="00426400"/>
    <w:rsid w:val="004269B1"/>
    <w:rsid w:val="00426D6A"/>
    <w:rsid w:val="004272C1"/>
    <w:rsid w:val="0042790D"/>
    <w:rsid w:val="004279E5"/>
    <w:rsid w:val="004279FE"/>
    <w:rsid w:val="00430709"/>
    <w:rsid w:val="00430CB4"/>
    <w:rsid w:val="00430FC7"/>
    <w:rsid w:val="00432215"/>
    <w:rsid w:val="0043244A"/>
    <w:rsid w:val="00432F95"/>
    <w:rsid w:val="004343B9"/>
    <w:rsid w:val="00434A0E"/>
    <w:rsid w:val="00434FE6"/>
    <w:rsid w:val="0043518A"/>
    <w:rsid w:val="00435394"/>
    <w:rsid w:val="004353F1"/>
    <w:rsid w:val="00435998"/>
    <w:rsid w:val="00436283"/>
    <w:rsid w:val="004363AA"/>
    <w:rsid w:val="00436BB9"/>
    <w:rsid w:val="00436E19"/>
    <w:rsid w:val="00436FE0"/>
    <w:rsid w:val="00437490"/>
    <w:rsid w:val="00437E67"/>
    <w:rsid w:val="00440701"/>
    <w:rsid w:val="00441546"/>
    <w:rsid w:val="00441688"/>
    <w:rsid w:val="0044183E"/>
    <w:rsid w:val="00442104"/>
    <w:rsid w:val="0044392A"/>
    <w:rsid w:val="0044395D"/>
    <w:rsid w:val="004439C3"/>
    <w:rsid w:val="004450CE"/>
    <w:rsid w:val="0044599D"/>
    <w:rsid w:val="004459F1"/>
    <w:rsid w:val="00445E8E"/>
    <w:rsid w:val="0044613B"/>
    <w:rsid w:val="004469DD"/>
    <w:rsid w:val="00446AFC"/>
    <w:rsid w:val="00450822"/>
    <w:rsid w:val="0045092C"/>
    <w:rsid w:val="00451F6E"/>
    <w:rsid w:val="00452D12"/>
    <w:rsid w:val="0045304C"/>
    <w:rsid w:val="00454670"/>
    <w:rsid w:val="00455867"/>
    <w:rsid w:val="00455AEA"/>
    <w:rsid w:val="00455F0D"/>
    <w:rsid w:val="00456226"/>
    <w:rsid w:val="0045666F"/>
    <w:rsid w:val="00456AC6"/>
    <w:rsid w:val="00457AD5"/>
    <w:rsid w:val="004600EF"/>
    <w:rsid w:val="00460871"/>
    <w:rsid w:val="00460C19"/>
    <w:rsid w:val="004611C8"/>
    <w:rsid w:val="00462283"/>
    <w:rsid w:val="004626C0"/>
    <w:rsid w:val="00463509"/>
    <w:rsid w:val="00463AFA"/>
    <w:rsid w:val="00463CFB"/>
    <w:rsid w:val="00463D90"/>
    <w:rsid w:val="004647CA"/>
    <w:rsid w:val="00464878"/>
    <w:rsid w:val="00464FEC"/>
    <w:rsid w:val="004661EC"/>
    <w:rsid w:val="004663F6"/>
    <w:rsid w:val="004668EC"/>
    <w:rsid w:val="00466C57"/>
    <w:rsid w:val="00466FE4"/>
    <w:rsid w:val="004670BB"/>
    <w:rsid w:val="004679D3"/>
    <w:rsid w:val="00470972"/>
    <w:rsid w:val="00470C75"/>
    <w:rsid w:val="00471166"/>
    <w:rsid w:val="00472442"/>
    <w:rsid w:val="00472774"/>
    <w:rsid w:val="00472C7F"/>
    <w:rsid w:val="00474402"/>
    <w:rsid w:val="0047475D"/>
    <w:rsid w:val="00474A0F"/>
    <w:rsid w:val="0047539D"/>
    <w:rsid w:val="004753ED"/>
    <w:rsid w:val="004755E5"/>
    <w:rsid w:val="00475703"/>
    <w:rsid w:val="00475DB8"/>
    <w:rsid w:val="00476095"/>
    <w:rsid w:val="004760A3"/>
    <w:rsid w:val="0047780B"/>
    <w:rsid w:val="00477BD7"/>
    <w:rsid w:val="00480291"/>
    <w:rsid w:val="004802D9"/>
    <w:rsid w:val="00480FBA"/>
    <w:rsid w:val="00482728"/>
    <w:rsid w:val="0048300B"/>
    <w:rsid w:val="00483386"/>
    <w:rsid w:val="00483AC1"/>
    <w:rsid w:val="00483E3E"/>
    <w:rsid w:val="00484245"/>
    <w:rsid w:val="00484796"/>
    <w:rsid w:val="004847E8"/>
    <w:rsid w:val="004849D9"/>
    <w:rsid w:val="00484B64"/>
    <w:rsid w:val="00484BE2"/>
    <w:rsid w:val="00484C0E"/>
    <w:rsid w:val="00484FC8"/>
    <w:rsid w:val="004852B1"/>
    <w:rsid w:val="00485942"/>
    <w:rsid w:val="0048785D"/>
    <w:rsid w:val="00487C8C"/>
    <w:rsid w:val="004905C4"/>
    <w:rsid w:val="004906A0"/>
    <w:rsid w:val="00491399"/>
    <w:rsid w:val="004915EA"/>
    <w:rsid w:val="004918E8"/>
    <w:rsid w:val="00491B37"/>
    <w:rsid w:val="00491CBF"/>
    <w:rsid w:val="00492137"/>
    <w:rsid w:val="00492361"/>
    <w:rsid w:val="004927BC"/>
    <w:rsid w:val="00492DCA"/>
    <w:rsid w:val="00493ABC"/>
    <w:rsid w:val="00494D64"/>
    <w:rsid w:val="00495271"/>
    <w:rsid w:val="004953AA"/>
    <w:rsid w:val="004956DD"/>
    <w:rsid w:val="00495E54"/>
    <w:rsid w:val="00496446"/>
    <w:rsid w:val="004966BA"/>
    <w:rsid w:val="00496D85"/>
    <w:rsid w:val="00496FA7"/>
    <w:rsid w:val="004A0FCA"/>
    <w:rsid w:val="004A0FEB"/>
    <w:rsid w:val="004A132A"/>
    <w:rsid w:val="004A16D2"/>
    <w:rsid w:val="004A1E36"/>
    <w:rsid w:val="004A2142"/>
    <w:rsid w:val="004A2D51"/>
    <w:rsid w:val="004A4130"/>
    <w:rsid w:val="004A4142"/>
    <w:rsid w:val="004A45B3"/>
    <w:rsid w:val="004A693C"/>
    <w:rsid w:val="004A6B08"/>
    <w:rsid w:val="004A6B9A"/>
    <w:rsid w:val="004A6BBF"/>
    <w:rsid w:val="004A6E20"/>
    <w:rsid w:val="004A7390"/>
    <w:rsid w:val="004A7689"/>
    <w:rsid w:val="004A78B8"/>
    <w:rsid w:val="004B0745"/>
    <w:rsid w:val="004B0978"/>
    <w:rsid w:val="004B1E34"/>
    <w:rsid w:val="004B2683"/>
    <w:rsid w:val="004B26D5"/>
    <w:rsid w:val="004B31D1"/>
    <w:rsid w:val="004B34E0"/>
    <w:rsid w:val="004B383D"/>
    <w:rsid w:val="004B39B5"/>
    <w:rsid w:val="004B3B29"/>
    <w:rsid w:val="004B3D12"/>
    <w:rsid w:val="004B46B5"/>
    <w:rsid w:val="004B5C0A"/>
    <w:rsid w:val="004B691B"/>
    <w:rsid w:val="004B70A1"/>
    <w:rsid w:val="004B7A0B"/>
    <w:rsid w:val="004B7D23"/>
    <w:rsid w:val="004C2EE1"/>
    <w:rsid w:val="004C311C"/>
    <w:rsid w:val="004C36D7"/>
    <w:rsid w:val="004C38C6"/>
    <w:rsid w:val="004C4035"/>
    <w:rsid w:val="004C4405"/>
    <w:rsid w:val="004C4B1F"/>
    <w:rsid w:val="004C4D72"/>
    <w:rsid w:val="004C542C"/>
    <w:rsid w:val="004C5A56"/>
    <w:rsid w:val="004C5D0E"/>
    <w:rsid w:val="004C6188"/>
    <w:rsid w:val="004C6ABC"/>
    <w:rsid w:val="004C70BF"/>
    <w:rsid w:val="004C743B"/>
    <w:rsid w:val="004C7A23"/>
    <w:rsid w:val="004D07EB"/>
    <w:rsid w:val="004D0D29"/>
    <w:rsid w:val="004D24CC"/>
    <w:rsid w:val="004D27B1"/>
    <w:rsid w:val="004D2CD5"/>
    <w:rsid w:val="004D33AB"/>
    <w:rsid w:val="004D344F"/>
    <w:rsid w:val="004D37E0"/>
    <w:rsid w:val="004D3AFA"/>
    <w:rsid w:val="004D427D"/>
    <w:rsid w:val="004D4662"/>
    <w:rsid w:val="004D4EEA"/>
    <w:rsid w:val="004D5148"/>
    <w:rsid w:val="004D5ADC"/>
    <w:rsid w:val="004D6774"/>
    <w:rsid w:val="004D6B93"/>
    <w:rsid w:val="004D72FD"/>
    <w:rsid w:val="004D77F5"/>
    <w:rsid w:val="004E1AE4"/>
    <w:rsid w:val="004E1DF9"/>
    <w:rsid w:val="004E1E75"/>
    <w:rsid w:val="004E2165"/>
    <w:rsid w:val="004E241B"/>
    <w:rsid w:val="004E2452"/>
    <w:rsid w:val="004E2C82"/>
    <w:rsid w:val="004E37E5"/>
    <w:rsid w:val="004E3977"/>
    <w:rsid w:val="004E48C5"/>
    <w:rsid w:val="004E5054"/>
    <w:rsid w:val="004E6B92"/>
    <w:rsid w:val="004F0112"/>
    <w:rsid w:val="004F07D8"/>
    <w:rsid w:val="004F0D95"/>
    <w:rsid w:val="004F0F87"/>
    <w:rsid w:val="004F13D0"/>
    <w:rsid w:val="004F1B1D"/>
    <w:rsid w:val="004F2234"/>
    <w:rsid w:val="004F2857"/>
    <w:rsid w:val="004F348A"/>
    <w:rsid w:val="004F34AC"/>
    <w:rsid w:val="004F34CB"/>
    <w:rsid w:val="004F361E"/>
    <w:rsid w:val="004F37DD"/>
    <w:rsid w:val="004F3D82"/>
    <w:rsid w:val="004F3E24"/>
    <w:rsid w:val="004F44D3"/>
    <w:rsid w:val="004F4F7F"/>
    <w:rsid w:val="004F4FB8"/>
    <w:rsid w:val="004F5B3C"/>
    <w:rsid w:val="004F637C"/>
    <w:rsid w:val="004F641C"/>
    <w:rsid w:val="004F688A"/>
    <w:rsid w:val="004F796D"/>
    <w:rsid w:val="004F7DE5"/>
    <w:rsid w:val="00500A3A"/>
    <w:rsid w:val="0050125F"/>
    <w:rsid w:val="0050154B"/>
    <w:rsid w:val="00501D66"/>
    <w:rsid w:val="00502409"/>
    <w:rsid w:val="005024D3"/>
    <w:rsid w:val="00502C20"/>
    <w:rsid w:val="005036D1"/>
    <w:rsid w:val="00503A71"/>
    <w:rsid w:val="0050402C"/>
    <w:rsid w:val="0050557D"/>
    <w:rsid w:val="00505B30"/>
    <w:rsid w:val="00505BA8"/>
    <w:rsid w:val="00506777"/>
    <w:rsid w:val="00507108"/>
    <w:rsid w:val="0051049D"/>
    <w:rsid w:val="00510B12"/>
    <w:rsid w:val="005114EF"/>
    <w:rsid w:val="005114FB"/>
    <w:rsid w:val="0051193D"/>
    <w:rsid w:val="0051205F"/>
    <w:rsid w:val="005123E5"/>
    <w:rsid w:val="0051274C"/>
    <w:rsid w:val="00513B83"/>
    <w:rsid w:val="00513C20"/>
    <w:rsid w:val="005140FC"/>
    <w:rsid w:val="00514325"/>
    <w:rsid w:val="00514A17"/>
    <w:rsid w:val="00514CE1"/>
    <w:rsid w:val="005150B7"/>
    <w:rsid w:val="005152DD"/>
    <w:rsid w:val="00515937"/>
    <w:rsid w:val="005162A8"/>
    <w:rsid w:val="005163EC"/>
    <w:rsid w:val="00516ED5"/>
    <w:rsid w:val="00517EE4"/>
    <w:rsid w:val="00520932"/>
    <w:rsid w:val="00521201"/>
    <w:rsid w:val="00521298"/>
    <w:rsid w:val="005214BA"/>
    <w:rsid w:val="005215E1"/>
    <w:rsid w:val="005217DF"/>
    <w:rsid w:val="00522468"/>
    <w:rsid w:val="00522749"/>
    <w:rsid w:val="00522A8A"/>
    <w:rsid w:val="00522F97"/>
    <w:rsid w:val="0052310C"/>
    <w:rsid w:val="00523208"/>
    <w:rsid w:val="00524153"/>
    <w:rsid w:val="00524D1B"/>
    <w:rsid w:val="0052537A"/>
    <w:rsid w:val="0052583E"/>
    <w:rsid w:val="00525CB1"/>
    <w:rsid w:val="00525F03"/>
    <w:rsid w:val="00526454"/>
    <w:rsid w:val="00527027"/>
    <w:rsid w:val="005273D1"/>
    <w:rsid w:val="00527A5D"/>
    <w:rsid w:val="005308A6"/>
    <w:rsid w:val="00530995"/>
    <w:rsid w:val="0053163A"/>
    <w:rsid w:val="00531672"/>
    <w:rsid w:val="0053187E"/>
    <w:rsid w:val="005322D7"/>
    <w:rsid w:val="0053263F"/>
    <w:rsid w:val="00532699"/>
    <w:rsid w:val="005327A7"/>
    <w:rsid w:val="00532904"/>
    <w:rsid w:val="005332BA"/>
    <w:rsid w:val="00533321"/>
    <w:rsid w:val="005340A3"/>
    <w:rsid w:val="0053475F"/>
    <w:rsid w:val="00534A7C"/>
    <w:rsid w:val="0053531F"/>
    <w:rsid w:val="00535A55"/>
    <w:rsid w:val="005360B0"/>
    <w:rsid w:val="00536814"/>
    <w:rsid w:val="005369B2"/>
    <w:rsid w:val="00536C08"/>
    <w:rsid w:val="00537C7A"/>
    <w:rsid w:val="0054063A"/>
    <w:rsid w:val="00540868"/>
    <w:rsid w:val="00540EC3"/>
    <w:rsid w:val="005419B7"/>
    <w:rsid w:val="0054207A"/>
    <w:rsid w:val="00542269"/>
    <w:rsid w:val="005426D0"/>
    <w:rsid w:val="00542971"/>
    <w:rsid w:val="00542E3A"/>
    <w:rsid w:val="00543139"/>
    <w:rsid w:val="0054319D"/>
    <w:rsid w:val="00544109"/>
    <w:rsid w:val="0054414D"/>
    <w:rsid w:val="00544A46"/>
    <w:rsid w:val="005476CD"/>
    <w:rsid w:val="005500F7"/>
    <w:rsid w:val="00550D9F"/>
    <w:rsid w:val="005519A4"/>
    <w:rsid w:val="00551E0A"/>
    <w:rsid w:val="0055383D"/>
    <w:rsid w:val="00553948"/>
    <w:rsid w:val="00553E8A"/>
    <w:rsid w:val="005542ED"/>
    <w:rsid w:val="00554396"/>
    <w:rsid w:val="0055447A"/>
    <w:rsid w:val="00554D91"/>
    <w:rsid w:val="00555459"/>
    <w:rsid w:val="00555C24"/>
    <w:rsid w:val="00555E26"/>
    <w:rsid w:val="00555E3F"/>
    <w:rsid w:val="00556027"/>
    <w:rsid w:val="005561D5"/>
    <w:rsid w:val="005568DD"/>
    <w:rsid w:val="00556D3C"/>
    <w:rsid w:val="00557268"/>
    <w:rsid w:val="005577C6"/>
    <w:rsid w:val="00557E1A"/>
    <w:rsid w:val="00560336"/>
    <w:rsid w:val="00560466"/>
    <w:rsid w:val="0056137B"/>
    <w:rsid w:val="005613C6"/>
    <w:rsid w:val="005625B5"/>
    <w:rsid w:val="00563554"/>
    <w:rsid w:val="005635C8"/>
    <w:rsid w:val="00564305"/>
    <w:rsid w:val="00565B82"/>
    <w:rsid w:val="00566D6A"/>
    <w:rsid w:val="005671AC"/>
    <w:rsid w:val="005672B2"/>
    <w:rsid w:val="005679F2"/>
    <w:rsid w:val="00567B68"/>
    <w:rsid w:val="00567EA9"/>
    <w:rsid w:val="005705EE"/>
    <w:rsid w:val="0057117F"/>
    <w:rsid w:val="005711ED"/>
    <w:rsid w:val="0057196D"/>
    <w:rsid w:val="00571C59"/>
    <w:rsid w:val="00573AF0"/>
    <w:rsid w:val="00573C5C"/>
    <w:rsid w:val="00573D21"/>
    <w:rsid w:val="00574318"/>
    <w:rsid w:val="005756DE"/>
    <w:rsid w:val="005760FC"/>
    <w:rsid w:val="005767F8"/>
    <w:rsid w:val="00576DB0"/>
    <w:rsid w:val="00577224"/>
    <w:rsid w:val="00577295"/>
    <w:rsid w:val="005808FB"/>
    <w:rsid w:val="00580B39"/>
    <w:rsid w:val="00582058"/>
    <w:rsid w:val="00582370"/>
    <w:rsid w:val="005825D8"/>
    <w:rsid w:val="00582BB4"/>
    <w:rsid w:val="00582E64"/>
    <w:rsid w:val="00583ED3"/>
    <w:rsid w:val="00583FDE"/>
    <w:rsid w:val="005840DF"/>
    <w:rsid w:val="005841BE"/>
    <w:rsid w:val="00584B98"/>
    <w:rsid w:val="0058577C"/>
    <w:rsid w:val="0058613D"/>
    <w:rsid w:val="00586159"/>
    <w:rsid w:val="005863A0"/>
    <w:rsid w:val="00586501"/>
    <w:rsid w:val="005867C9"/>
    <w:rsid w:val="00587027"/>
    <w:rsid w:val="0058784D"/>
    <w:rsid w:val="00587B38"/>
    <w:rsid w:val="00590355"/>
    <w:rsid w:val="005911FD"/>
    <w:rsid w:val="00591A01"/>
    <w:rsid w:val="00591D5B"/>
    <w:rsid w:val="005927F6"/>
    <w:rsid w:val="005929AF"/>
    <w:rsid w:val="00592C4E"/>
    <w:rsid w:val="00592F49"/>
    <w:rsid w:val="00592FD5"/>
    <w:rsid w:val="005935B6"/>
    <w:rsid w:val="00593EEF"/>
    <w:rsid w:val="00594426"/>
    <w:rsid w:val="0059442D"/>
    <w:rsid w:val="005944D2"/>
    <w:rsid w:val="00594D82"/>
    <w:rsid w:val="00594F40"/>
    <w:rsid w:val="005950A1"/>
    <w:rsid w:val="00595791"/>
    <w:rsid w:val="00595947"/>
    <w:rsid w:val="00595EBC"/>
    <w:rsid w:val="00596CEA"/>
    <w:rsid w:val="00597290"/>
    <w:rsid w:val="005976E3"/>
    <w:rsid w:val="00597CCA"/>
    <w:rsid w:val="00597F7A"/>
    <w:rsid w:val="005A018D"/>
    <w:rsid w:val="005A02D5"/>
    <w:rsid w:val="005A1422"/>
    <w:rsid w:val="005A1E4A"/>
    <w:rsid w:val="005A2190"/>
    <w:rsid w:val="005A2350"/>
    <w:rsid w:val="005A2AF1"/>
    <w:rsid w:val="005A30BF"/>
    <w:rsid w:val="005A3DA7"/>
    <w:rsid w:val="005A3E01"/>
    <w:rsid w:val="005A434D"/>
    <w:rsid w:val="005A4573"/>
    <w:rsid w:val="005A4997"/>
    <w:rsid w:val="005A61DD"/>
    <w:rsid w:val="005A62C9"/>
    <w:rsid w:val="005A7BCF"/>
    <w:rsid w:val="005B03EF"/>
    <w:rsid w:val="005B069E"/>
    <w:rsid w:val="005B0D40"/>
    <w:rsid w:val="005B12B1"/>
    <w:rsid w:val="005B1431"/>
    <w:rsid w:val="005B4311"/>
    <w:rsid w:val="005B43E0"/>
    <w:rsid w:val="005B4897"/>
    <w:rsid w:val="005B49B0"/>
    <w:rsid w:val="005B5B59"/>
    <w:rsid w:val="005B66A6"/>
    <w:rsid w:val="005B6F54"/>
    <w:rsid w:val="005C0900"/>
    <w:rsid w:val="005C0ACE"/>
    <w:rsid w:val="005C0B56"/>
    <w:rsid w:val="005C13CE"/>
    <w:rsid w:val="005C1D35"/>
    <w:rsid w:val="005C1D49"/>
    <w:rsid w:val="005C2AA6"/>
    <w:rsid w:val="005C2EAA"/>
    <w:rsid w:val="005C3217"/>
    <w:rsid w:val="005C3222"/>
    <w:rsid w:val="005C32A7"/>
    <w:rsid w:val="005C39E7"/>
    <w:rsid w:val="005C4401"/>
    <w:rsid w:val="005C4579"/>
    <w:rsid w:val="005C645F"/>
    <w:rsid w:val="005C6677"/>
    <w:rsid w:val="005C6DE9"/>
    <w:rsid w:val="005C6EA6"/>
    <w:rsid w:val="005C72DB"/>
    <w:rsid w:val="005D1235"/>
    <w:rsid w:val="005D14F3"/>
    <w:rsid w:val="005D2181"/>
    <w:rsid w:val="005D283D"/>
    <w:rsid w:val="005D2DF1"/>
    <w:rsid w:val="005D2E4C"/>
    <w:rsid w:val="005D3AB5"/>
    <w:rsid w:val="005D426B"/>
    <w:rsid w:val="005D428C"/>
    <w:rsid w:val="005D42EC"/>
    <w:rsid w:val="005D4955"/>
    <w:rsid w:val="005D4D4A"/>
    <w:rsid w:val="005D4E61"/>
    <w:rsid w:val="005D4EC8"/>
    <w:rsid w:val="005D5040"/>
    <w:rsid w:val="005D56BD"/>
    <w:rsid w:val="005D5A0B"/>
    <w:rsid w:val="005D623F"/>
    <w:rsid w:val="005D6920"/>
    <w:rsid w:val="005D69E7"/>
    <w:rsid w:val="005D6B96"/>
    <w:rsid w:val="005D6D28"/>
    <w:rsid w:val="005E0586"/>
    <w:rsid w:val="005E127E"/>
    <w:rsid w:val="005E1D9E"/>
    <w:rsid w:val="005E265B"/>
    <w:rsid w:val="005E288C"/>
    <w:rsid w:val="005E2949"/>
    <w:rsid w:val="005E2B42"/>
    <w:rsid w:val="005E2E22"/>
    <w:rsid w:val="005E31FB"/>
    <w:rsid w:val="005E35F0"/>
    <w:rsid w:val="005E3626"/>
    <w:rsid w:val="005E36FB"/>
    <w:rsid w:val="005E3CBC"/>
    <w:rsid w:val="005E4095"/>
    <w:rsid w:val="005E40A1"/>
    <w:rsid w:val="005E4899"/>
    <w:rsid w:val="005E529F"/>
    <w:rsid w:val="005E5327"/>
    <w:rsid w:val="005E65BC"/>
    <w:rsid w:val="005E6B4F"/>
    <w:rsid w:val="005E725B"/>
    <w:rsid w:val="005E75DB"/>
    <w:rsid w:val="005F0366"/>
    <w:rsid w:val="005F0601"/>
    <w:rsid w:val="005F08C5"/>
    <w:rsid w:val="005F0934"/>
    <w:rsid w:val="005F10B1"/>
    <w:rsid w:val="005F11F3"/>
    <w:rsid w:val="005F17AA"/>
    <w:rsid w:val="005F1F4D"/>
    <w:rsid w:val="005F20C7"/>
    <w:rsid w:val="005F24DD"/>
    <w:rsid w:val="005F250F"/>
    <w:rsid w:val="005F2642"/>
    <w:rsid w:val="005F3ACE"/>
    <w:rsid w:val="005F43F3"/>
    <w:rsid w:val="005F46E7"/>
    <w:rsid w:val="005F4A14"/>
    <w:rsid w:val="005F5C3D"/>
    <w:rsid w:val="005F5CED"/>
    <w:rsid w:val="005F6F75"/>
    <w:rsid w:val="005F71F7"/>
    <w:rsid w:val="00600195"/>
    <w:rsid w:val="0060108F"/>
    <w:rsid w:val="006012C0"/>
    <w:rsid w:val="00601745"/>
    <w:rsid w:val="006018D3"/>
    <w:rsid w:val="00601D4C"/>
    <w:rsid w:val="00601DE7"/>
    <w:rsid w:val="00602243"/>
    <w:rsid w:val="0060249B"/>
    <w:rsid w:val="00602F6B"/>
    <w:rsid w:val="0060328F"/>
    <w:rsid w:val="00603C61"/>
    <w:rsid w:val="00605ADC"/>
    <w:rsid w:val="006064F3"/>
    <w:rsid w:val="0060670E"/>
    <w:rsid w:val="00607275"/>
    <w:rsid w:val="00607C0E"/>
    <w:rsid w:val="0061025A"/>
    <w:rsid w:val="006106A3"/>
    <w:rsid w:val="00610C30"/>
    <w:rsid w:val="00610DFC"/>
    <w:rsid w:val="00611E78"/>
    <w:rsid w:val="00612D98"/>
    <w:rsid w:val="00613A08"/>
    <w:rsid w:val="00613DA8"/>
    <w:rsid w:val="0061465A"/>
    <w:rsid w:val="00614808"/>
    <w:rsid w:val="00614B65"/>
    <w:rsid w:val="00614C7F"/>
    <w:rsid w:val="00615395"/>
    <w:rsid w:val="00615412"/>
    <w:rsid w:val="006164BF"/>
    <w:rsid w:val="00616707"/>
    <w:rsid w:val="00616B22"/>
    <w:rsid w:val="00617A8A"/>
    <w:rsid w:val="00617E0D"/>
    <w:rsid w:val="00620EB5"/>
    <w:rsid w:val="00621230"/>
    <w:rsid w:val="006219CF"/>
    <w:rsid w:val="00621EA8"/>
    <w:rsid w:val="0062216C"/>
    <w:rsid w:val="0062277A"/>
    <w:rsid w:val="0062280F"/>
    <w:rsid w:val="0062294A"/>
    <w:rsid w:val="0062329D"/>
    <w:rsid w:val="00623755"/>
    <w:rsid w:val="00623BF0"/>
    <w:rsid w:val="00623D6C"/>
    <w:rsid w:val="006244B2"/>
    <w:rsid w:val="00624546"/>
    <w:rsid w:val="00626977"/>
    <w:rsid w:val="00626B92"/>
    <w:rsid w:val="0062719C"/>
    <w:rsid w:val="006273B3"/>
    <w:rsid w:val="006277C1"/>
    <w:rsid w:val="00630ECF"/>
    <w:rsid w:val="00630FD4"/>
    <w:rsid w:val="00631302"/>
    <w:rsid w:val="00631568"/>
    <w:rsid w:val="00631923"/>
    <w:rsid w:val="00631EE5"/>
    <w:rsid w:val="00632176"/>
    <w:rsid w:val="006324F2"/>
    <w:rsid w:val="006325C7"/>
    <w:rsid w:val="00632928"/>
    <w:rsid w:val="00632A21"/>
    <w:rsid w:val="00632D1E"/>
    <w:rsid w:val="00632F40"/>
    <w:rsid w:val="00632F85"/>
    <w:rsid w:val="006336A5"/>
    <w:rsid w:val="00633E85"/>
    <w:rsid w:val="00633F2B"/>
    <w:rsid w:val="006344B8"/>
    <w:rsid w:val="006357B4"/>
    <w:rsid w:val="00635CFD"/>
    <w:rsid w:val="00636E8F"/>
    <w:rsid w:val="00636ECE"/>
    <w:rsid w:val="00636EEA"/>
    <w:rsid w:val="00640706"/>
    <w:rsid w:val="00640AE9"/>
    <w:rsid w:val="00640B54"/>
    <w:rsid w:val="00640EED"/>
    <w:rsid w:val="006437D0"/>
    <w:rsid w:val="00643918"/>
    <w:rsid w:val="00643A0E"/>
    <w:rsid w:val="00643E58"/>
    <w:rsid w:val="00643F6B"/>
    <w:rsid w:val="00644137"/>
    <w:rsid w:val="006442D7"/>
    <w:rsid w:val="006443CE"/>
    <w:rsid w:val="00644540"/>
    <w:rsid w:val="0064560B"/>
    <w:rsid w:val="0064561C"/>
    <w:rsid w:val="00645796"/>
    <w:rsid w:val="006458C1"/>
    <w:rsid w:val="00645DDC"/>
    <w:rsid w:val="006465AC"/>
    <w:rsid w:val="006465FD"/>
    <w:rsid w:val="006473BF"/>
    <w:rsid w:val="00647EC1"/>
    <w:rsid w:val="0065059A"/>
    <w:rsid w:val="00650DDF"/>
    <w:rsid w:val="006511BA"/>
    <w:rsid w:val="00651D1C"/>
    <w:rsid w:val="006524EA"/>
    <w:rsid w:val="006526AC"/>
    <w:rsid w:val="006529A1"/>
    <w:rsid w:val="00652C71"/>
    <w:rsid w:val="006533BC"/>
    <w:rsid w:val="00653A73"/>
    <w:rsid w:val="00653BC1"/>
    <w:rsid w:val="00653C75"/>
    <w:rsid w:val="0065488F"/>
    <w:rsid w:val="00654B21"/>
    <w:rsid w:val="006552C9"/>
    <w:rsid w:val="006555AF"/>
    <w:rsid w:val="00656EAF"/>
    <w:rsid w:val="006573BA"/>
    <w:rsid w:val="006573DF"/>
    <w:rsid w:val="0065765A"/>
    <w:rsid w:val="00657A40"/>
    <w:rsid w:val="00660DE3"/>
    <w:rsid w:val="00660F31"/>
    <w:rsid w:val="00661175"/>
    <w:rsid w:val="0066118F"/>
    <w:rsid w:val="00661C88"/>
    <w:rsid w:val="00661DE9"/>
    <w:rsid w:val="00662259"/>
    <w:rsid w:val="00662FD8"/>
    <w:rsid w:val="006636BA"/>
    <w:rsid w:val="00663D40"/>
    <w:rsid w:val="006640BE"/>
    <w:rsid w:val="00665E12"/>
    <w:rsid w:val="006661E4"/>
    <w:rsid w:val="006662E5"/>
    <w:rsid w:val="00666385"/>
    <w:rsid w:val="006663B8"/>
    <w:rsid w:val="00667377"/>
    <w:rsid w:val="00667649"/>
    <w:rsid w:val="00667667"/>
    <w:rsid w:val="0067019E"/>
    <w:rsid w:val="006709BF"/>
    <w:rsid w:val="006711C3"/>
    <w:rsid w:val="00671610"/>
    <w:rsid w:val="00672537"/>
    <w:rsid w:val="0067342B"/>
    <w:rsid w:val="00673AF6"/>
    <w:rsid w:val="00674388"/>
    <w:rsid w:val="0067446C"/>
    <w:rsid w:val="006744B1"/>
    <w:rsid w:val="00675131"/>
    <w:rsid w:val="00675543"/>
    <w:rsid w:val="00675A4B"/>
    <w:rsid w:val="00675FB5"/>
    <w:rsid w:val="0067681D"/>
    <w:rsid w:val="00676D68"/>
    <w:rsid w:val="00676DE0"/>
    <w:rsid w:val="00676EED"/>
    <w:rsid w:val="00676FFF"/>
    <w:rsid w:val="00677147"/>
    <w:rsid w:val="00680E72"/>
    <w:rsid w:val="00681A46"/>
    <w:rsid w:val="006825D7"/>
    <w:rsid w:val="0068281B"/>
    <w:rsid w:val="00682BA7"/>
    <w:rsid w:val="00682FE0"/>
    <w:rsid w:val="00683264"/>
    <w:rsid w:val="006839C3"/>
    <w:rsid w:val="00683D9E"/>
    <w:rsid w:val="006843EE"/>
    <w:rsid w:val="00684786"/>
    <w:rsid w:val="00684CF9"/>
    <w:rsid w:val="00685789"/>
    <w:rsid w:val="006859DD"/>
    <w:rsid w:val="00685D98"/>
    <w:rsid w:val="00686AEC"/>
    <w:rsid w:val="00686AEE"/>
    <w:rsid w:val="00686C54"/>
    <w:rsid w:val="00687846"/>
    <w:rsid w:val="006900FA"/>
    <w:rsid w:val="00690A1D"/>
    <w:rsid w:val="00690A37"/>
    <w:rsid w:val="00690B7F"/>
    <w:rsid w:val="00691C17"/>
    <w:rsid w:val="006922F4"/>
    <w:rsid w:val="006923E6"/>
    <w:rsid w:val="00692AC3"/>
    <w:rsid w:val="00693EE6"/>
    <w:rsid w:val="00693FEC"/>
    <w:rsid w:val="00694000"/>
    <w:rsid w:val="00694409"/>
    <w:rsid w:val="00694921"/>
    <w:rsid w:val="00694D76"/>
    <w:rsid w:val="00695054"/>
    <w:rsid w:val="00695455"/>
    <w:rsid w:val="00695BEF"/>
    <w:rsid w:val="006962E0"/>
    <w:rsid w:val="00697572"/>
    <w:rsid w:val="00697665"/>
    <w:rsid w:val="006976C5"/>
    <w:rsid w:val="006A0DC2"/>
    <w:rsid w:val="006A183F"/>
    <w:rsid w:val="006A1FBA"/>
    <w:rsid w:val="006A2D40"/>
    <w:rsid w:val="006A3334"/>
    <w:rsid w:val="006A35D9"/>
    <w:rsid w:val="006A369B"/>
    <w:rsid w:val="006A37ED"/>
    <w:rsid w:val="006A4162"/>
    <w:rsid w:val="006A4E83"/>
    <w:rsid w:val="006A68B9"/>
    <w:rsid w:val="006A7510"/>
    <w:rsid w:val="006A751A"/>
    <w:rsid w:val="006A7D90"/>
    <w:rsid w:val="006B03A3"/>
    <w:rsid w:val="006B03C8"/>
    <w:rsid w:val="006B1745"/>
    <w:rsid w:val="006B17EB"/>
    <w:rsid w:val="006B1D1D"/>
    <w:rsid w:val="006B1D3A"/>
    <w:rsid w:val="006B21D2"/>
    <w:rsid w:val="006B2435"/>
    <w:rsid w:val="006B2E15"/>
    <w:rsid w:val="006B301F"/>
    <w:rsid w:val="006B347E"/>
    <w:rsid w:val="006B34BD"/>
    <w:rsid w:val="006B39CC"/>
    <w:rsid w:val="006B4232"/>
    <w:rsid w:val="006B573D"/>
    <w:rsid w:val="006B5E6F"/>
    <w:rsid w:val="006B606A"/>
    <w:rsid w:val="006B672C"/>
    <w:rsid w:val="006B6BD7"/>
    <w:rsid w:val="006C046C"/>
    <w:rsid w:val="006C060C"/>
    <w:rsid w:val="006C1350"/>
    <w:rsid w:val="006C1AB8"/>
    <w:rsid w:val="006C1F34"/>
    <w:rsid w:val="006C2732"/>
    <w:rsid w:val="006C2DAB"/>
    <w:rsid w:val="006C30E0"/>
    <w:rsid w:val="006C3225"/>
    <w:rsid w:val="006C3230"/>
    <w:rsid w:val="006C4962"/>
    <w:rsid w:val="006C56C3"/>
    <w:rsid w:val="006C6E6C"/>
    <w:rsid w:val="006C7CFB"/>
    <w:rsid w:val="006D11F5"/>
    <w:rsid w:val="006D2404"/>
    <w:rsid w:val="006D2CF2"/>
    <w:rsid w:val="006D46D8"/>
    <w:rsid w:val="006D4AF9"/>
    <w:rsid w:val="006D5167"/>
    <w:rsid w:val="006D52D6"/>
    <w:rsid w:val="006D603E"/>
    <w:rsid w:val="006D6390"/>
    <w:rsid w:val="006D6977"/>
    <w:rsid w:val="006D6C85"/>
    <w:rsid w:val="006D752C"/>
    <w:rsid w:val="006D7E0B"/>
    <w:rsid w:val="006D7EEE"/>
    <w:rsid w:val="006E02F3"/>
    <w:rsid w:val="006E0315"/>
    <w:rsid w:val="006E132F"/>
    <w:rsid w:val="006E358F"/>
    <w:rsid w:val="006E3CF5"/>
    <w:rsid w:val="006E43AD"/>
    <w:rsid w:val="006E43CC"/>
    <w:rsid w:val="006E447F"/>
    <w:rsid w:val="006E4951"/>
    <w:rsid w:val="006E56CA"/>
    <w:rsid w:val="006E58B1"/>
    <w:rsid w:val="006E6516"/>
    <w:rsid w:val="006E68D5"/>
    <w:rsid w:val="006E6D41"/>
    <w:rsid w:val="006E7172"/>
    <w:rsid w:val="006E7472"/>
    <w:rsid w:val="006E7697"/>
    <w:rsid w:val="006F0080"/>
    <w:rsid w:val="006F0239"/>
    <w:rsid w:val="006F0507"/>
    <w:rsid w:val="006F1398"/>
    <w:rsid w:val="006F19FC"/>
    <w:rsid w:val="006F3909"/>
    <w:rsid w:val="006F42FB"/>
    <w:rsid w:val="006F4493"/>
    <w:rsid w:val="006F45D6"/>
    <w:rsid w:val="006F4BA4"/>
    <w:rsid w:val="006F514E"/>
    <w:rsid w:val="006F5306"/>
    <w:rsid w:val="006F5D43"/>
    <w:rsid w:val="006F624A"/>
    <w:rsid w:val="006F67BD"/>
    <w:rsid w:val="006F7CFF"/>
    <w:rsid w:val="006F7D33"/>
    <w:rsid w:val="00700245"/>
    <w:rsid w:val="00702071"/>
    <w:rsid w:val="00702AE0"/>
    <w:rsid w:val="00702F93"/>
    <w:rsid w:val="00703A7E"/>
    <w:rsid w:val="0070512B"/>
    <w:rsid w:val="00705747"/>
    <w:rsid w:val="007062A6"/>
    <w:rsid w:val="007069EE"/>
    <w:rsid w:val="00706BC9"/>
    <w:rsid w:val="00706F7A"/>
    <w:rsid w:val="007078FC"/>
    <w:rsid w:val="00707ECB"/>
    <w:rsid w:val="0071062B"/>
    <w:rsid w:val="00711F02"/>
    <w:rsid w:val="00711F1B"/>
    <w:rsid w:val="00711FB9"/>
    <w:rsid w:val="007120F9"/>
    <w:rsid w:val="00712FDF"/>
    <w:rsid w:val="007139DA"/>
    <w:rsid w:val="00713DCF"/>
    <w:rsid w:val="007140DF"/>
    <w:rsid w:val="0071423E"/>
    <w:rsid w:val="00714543"/>
    <w:rsid w:val="00714F35"/>
    <w:rsid w:val="0071585A"/>
    <w:rsid w:val="00716714"/>
    <w:rsid w:val="00717496"/>
    <w:rsid w:val="0071788F"/>
    <w:rsid w:val="00717FB8"/>
    <w:rsid w:val="007206F8"/>
    <w:rsid w:val="00720FEA"/>
    <w:rsid w:val="0072108B"/>
    <w:rsid w:val="00721324"/>
    <w:rsid w:val="0072195C"/>
    <w:rsid w:val="00721ED0"/>
    <w:rsid w:val="007225E2"/>
    <w:rsid w:val="00722703"/>
    <w:rsid w:val="007227EE"/>
    <w:rsid w:val="00722DC6"/>
    <w:rsid w:val="00722F2E"/>
    <w:rsid w:val="00723036"/>
    <w:rsid w:val="00723258"/>
    <w:rsid w:val="00723346"/>
    <w:rsid w:val="007233A5"/>
    <w:rsid w:val="007236DD"/>
    <w:rsid w:val="00723AEC"/>
    <w:rsid w:val="00723CDD"/>
    <w:rsid w:val="007244D3"/>
    <w:rsid w:val="00724F23"/>
    <w:rsid w:val="00725003"/>
    <w:rsid w:val="00725347"/>
    <w:rsid w:val="00725547"/>
    <w:rsid w:val="00725CCF"/>
    <w:rsid w:val="00725F90"/>
    <w:rsid w:val="00726858"/>
    <w:rsid w:val="00726C4E"/>
    <w:rsid w:val="00730F70"/>
    <w:rsid w:val="00731515"/>
    <w:rsid w:val="007318D5"/>
    <w:rsid w:val="00731A50"/>
    <w:rsid w:val="00731D14"/>
    <w:rsid w:val="00732674"/>
    <w:rsid w:val="0073329A"/>
    <w:rsid w:val="007336E1"/>
    <w:rsid w:val="007348C3"/>
    <w:rsid w:val="00735ECB"/>
    <w:rsid w:val="00736D99"/>
    <w:rsid w:val="007371AC"/>
    <w:rsid w:val="007376C4"/>
    <w:rsid w:val="00737F1B"/>
    <w:rsid w:val="00740D82"/>
    <w:rsid w:val="00741122"/>
    <w:rsid w:val="0074128B"/>
    <w:rsid w:val="007417D4"/>
    <w:rsid w:val="00741AD7"/>
    <w:rsid w:val="0074248B"/>
    <w:rsid w:val="0074249E"/>
    <w:rsid w:val="007426F5"/>
    <w:rsid w:val="00742B0A"/>
    <w:rsid w:val="0074344F"/>
    <w:rsid w:val="00743808"/>
    <w:rsid w:val="0074508A"/>
    <w:rsid w:val="00745716"/>
    <w:rsid w:val="0074641B"/>
    <w:rsid w:val="007468A4"/>
    <w:rsid w:val="0074730B"/>
    <w:rsid w:val="00747332"/>
    <w:rsid w:val="00750405"/>
    <w:rsid w:val="007515EB"/>
    <w:rsid w:val="00751918"/>
    <w:rsid w:val="00751AF5"/>
    <w:rsid w:val="00752549"/>
    <w:rsid w:val="007525EC"/>
    <w:rsid w:val="007529DD"/>
    <w:rsid w:val="00753229"/>
    <w:rsid w:val="007536A7"/>
    <w:rsid w:val="00753BCB"/>
    <w:rsid w:val="0075507B"/>
    <w:rsid w:val="0075594B"/>
    <w:rsid w:val="00755C16"/>
    <w:rsid w:val="00755F46"/>
    <w:rsid w:val="00756AE5"/>
    <w:rsid w:val="00756C0B"/>
    <w:rsid w:val="00756F77"/>
    <w:rsid w:val="007571B5"/>
    <w:rsid w:val="007572DA"/>
    <w:rsid w:val="007573C1"/>
    <w:rsid w:val="0075744F"/>
    <w:rsid w:val="00757770"/>
    <w:rsid w:val="00757B94"/>
    <w:rsid w:val="00757DB9"/>
    <w:rsid w:val="00757F7B"/>
    <w:rsid w:val="007607BC"/>
    <w:rsid w:val="00761000"/>
    <w:rsid w:val="007613F9"/>
    <w:rsid w:val="007623A8"/>
    <w:rsid w:val="00762E78"/>
    <w:rsid w:val="0076320C"/>
    <w:rsid w:val="007639E1"/>
    <w:rsid w:val="00763B1A"/>
    <w:rsid w:val="00763F79"/>
    <w:rsid w:val="007640C3"/>
    <w:rsid w:val="007641C8"/>
    <w:rsid w:val="00764632"/>
    <w:rsid w:val="0076536E"/>
    <w:rsid w:val="0076580B"/>
    <w:rsid w:val="007658E4"/>
    <w:rsid w:val="00766462"/>
    <w:rsid w:val="00766956"/>
    <w:rsid w:val="0077101A"/>
    <w:rsid w:val="007724FB"/>
    <w:rsid w:val="00772ACC"/>
    <w:rsid w:val="007733E8"/>
    <w:rsid w:val="0077361D"/>
    <w:rsid w:val="007736C8"/>
    <w:rsid w:val="007739E1"/>
    <w:rsid w:val="00774455"/>
    <w:rsid w:val="00774928"/>
    <w:rsid w:val="00774A1A"/>
    <w:rsid w:val="00774A38"/>
    <w:rsid w:val="00774C4C"/>
    <w:rsid w:val="0077541C"/>
    <w:rsid w:val="0077550D"/>
    <w:rsid w:val="0077627C"/>
    <w:rsid w:val="00776310"/>
    <w:rsid w:val="00776CC6"/>
    <w:rsid w:val="00777104"/>
    <w:rsid w:val="007775BE"/>
    <w:rsid w:val="00777A7E"/>
    <w:rsid w:val="0078028A"/>
    <w:rsid w:val="0078063F"/>
    <w:rsid w:val="00780D1A"/>
    <w:rsid w:val="00780D59"/>
    <w:rsid w:val="00781304"/>
    <w:rsid w:val="00781AD3"/>
    <w:rsid w:val="00782205"/>
    <w:rsid w:val="0078318A"/>
    <w:rsid w:val="007834E1"/>
    <w:rsid w:val="00783A88"/>
    <w:rsid w:val="0078472D"/>
    <w:rsid w:val="007847A9"/>
    <w:rsid w:val="00784960"/>
    <w:rsid w:val="007849F9"/>
    <w:rsid w:val="00784DD3"/>
    <w:rsid w:val="0078621F"/>
    <w:rsid w:val="00786793"/>
    <w:rsid w:val="00787319"/>
    <w:rsid w:val="00787EA0"/>
    <w:rsid w:val="00787F6F"/>
    <w:rsid w:val="0079028D"/>
    <w:rsid w:val="00790969"/>
    <w:rsid w:val="0079110C"/>
    <w:rsid w:val="00791D61"/>
    <w:rsid w:val="007922F5"/>
    <w:rsid w:val="00792537"/>
    <w:rsid w:val="00792BAF"/>
    <w:rsid w:val="00793627"/>
    <w:rsid w:val="00793738"/>
    <w:rsid w:val="007937EB"/>
    <w:rsid w:val="00793C33"/>
    <w:rsid w:val="00794510"/>
    <w:rsid w:val="00794F45"/>
    <w:rsid w:val="0079644F"/>
    <w:rsid w:val="00796C72"/>
    <w:rsid w:val="007A077F"/>
    <w:rsid w:val="007A0961"/>
    <w:rsid w:val="007A1127"/>
    <w:rsid w:val="007A12EE"/>
    <w:rsid w:val="007A16DD"/>
    <w:rsid w:val="007A173E"/>
    <w:rsid w:val="007A26A4"/>
    <w:rsid w:val="007A3040"/>
    <w:rsid w:val="007A345A"/>
    <w:rsid w:val="007A3605"/>
    <w:rsid w:val="007A3685"/>
    <w:rsid w:val="007A3888"/>
    <w:rsid w:val="007A3B0F"/>
    <w:rsid w:val="007A4540"/>
    <w:rsid w:val="007A552B"/>
    <w:rsid w:val="007A58B0"/>
    <w:rsid w:val="007A5997"/>
    <w:rsid w:val="007A5CBB"/>
    <w:rsid w:val="007A60C7"/>
    <w:rsid w:val="007A7642"/>
    <w:rsid w:val="007A775F"/>
    <w:rsid w:val="007A7887"/>
    <w:rsid w:val="007B0A78"/>
    <w:rsid w:val="007B0DCD"/>
    <w:rsid w:val="007B1204"/>
    <w:rsid w:val="007B120A"/>
    <w:rsid w:val="007B183E"/>
    <w:rsid w:val="007B1A89"/>
    <w:rsid w:val="007B1C66"/>
    <w:rsid w:val="007B2524"/>
    <w:rsid w:val="007B3393"/>
    <w:rsid w:val="007B368B"/>
    <w:rsid w:val="007B36E4"/>
    <w:rsid w:val="007B52FF"/>
    <w:rsid w:val="007B6E63"/>
    <w:rsid w:val="007B7474"/>
    <w:rsid w:val="007C1AA6"/>
    <w:rsid w:val="007C2369"/>
    <w:rsid w:val="007C3110"/>
    <w:rsid w:val="007C3BAB"/>
    <w:rsid w:val="007C43B1"/>
    <w:rsid w:val="007C5E38"/>
    <w:rsid w:val="007C6589"/>
    <w:rsid w:val="007C658A"/>
    <w:rsid w:val="007C65FD"/>
    <w:rsid w:val="007C78E6"/>
    <w:rsid w:val="007C7F21"/>
    <w:rsid w:val="007C7F3E"/>
    <w:rsid w:val="007C7FB2"/>
    <w:rsid w:val="007D0457"/>
    <w:rsid w:val="007D104F"/>
    <w:rsid w:val="007D3AAD"/>
    <w:rsid w:val="007D3FBC"/>
    <w:rsid w:val="007D4607"/>
    <w:rsid w:val="007D483D"/>
    <w:rsid w:val="007D4B2A"/>
    <w:rsid w:val="007D7835"/>
    <w:rsid w:val="007D7D6F"/>
    <w:rsid w:val="007E00F8"/>
    <w:rsid w:val="007E038A"/>
    <w:rsid w:val="007E080C"/>
    <w:rsid w:val="007E0863"/>
    <w:rsid w:val="007E0FB8"/>
    <w:rsid w:val="007E101C"/>
    <w:rsid w:val="007E2135"/>
    <w:rsid w:val="007E23BB"/>
    <w:rsid w:val="007E24BB"/>
    <w:rsid w:val="007E26FA"/>
    <w:rsid w:val="007E32AE"/>
    <w:rsid w:val="007E35A7"/>
    <w:rsid w:val="007E4398"/>
    <w:rsid w:val="007E445A"/>
    <w:rsid w:val="007E4A8A"/>
    <w:rsid w:val="007E4BA6"/>
    <w:rsid w:val="007E4F71"/>
    <w:rsid w:val="007E52D7"/>
    <w:rsid w:val="007E5334"/>
    <w:rsid w:val="007E5ACF"/>
    <w:rsid w:val="007E5DB9"/>
    <w:rsid w:val="007E639A"/>
    <w:rsid w:val="007E6624"/>
    <w:rsid w:val="007E6889"/>
    <w:rsid w:val="007E6C7B"/>
    <w:rsid w:val="007E722C"/>
    <w:rsid w:val="007E73DA"/>
    <w:rsid w:val="007E7CB8"/>
    <w:rsid w:val="007E7D41"/>
    <w:rsid w:val="007E7FA3"/>
    <w:rsid w:val="007F0304"/>
    <w:rsid w:val="007F059D"/>
    <w:rsid w:val="007F0984"/>
    <w:rsid w:val="007F0E98"/>
    <w:rsid w:val="007F1396"/>
    <w:rsid w:val="007F18DC"/>
    <w:rsid w:val="007F1D31"/>
    <w:rsid w:val="007F1E31"/>
    <w:rsid w:val="007F1FFE"/>
    <w:rsid w:val="007F20AB"/>
    <w:rsid w:val="007F2C11"/>
    <w:rsid w:val="007F310B"/>
    <w:rsid w:val="007F3820"/>
    <w:rsid w:val="007F3AEA"/>
    <w:rsid w:val="007F4642"/>
    <w:rsid w:val="007F469F"/>
    <w:rsid w:val="007F47E3"/>
    <w:rsid w:val="007F4A7B"/>
    <w:rsid w:val="007F503B"/>
    <w:rsid w:val="007F59B9"/>
    <w:rsid w:val="007F645C"/>
    <w:rsid w:val="007F682D"/>
    <w:rsid w:val="007F75AF"/>
    <w:rsid w:val="007F7612"/>
    <w:rsid w:val="007F7632"/>
    <w:rsid w:val="0080073F"/>
    <w:rsid w:val="00800772"/>
    <w:rsid w:val="008007A0"/>
    <w:rsid w:val="00800FC2"/>
    <w:rsid w:val="0080196D"/>
    <w:rsid w:val="00801D48"/>
    <w:rsid w:val="008026FA"/>
    <w:rsid w:val="00802970"/>
    <w:rsid w:val="00802A1B"/>
    <w:rsid w:val="00803677"/>
    <w:rsid w:val="00803BAB"/>
    <w:rsid w:val="00804F3F"/>
    <w:rsid w:val="008054DF"/>
    <w:rsid w:val="008065E5"/>
    <w:rsid w:val="0080660C"/>
    <w:rsid w:val="008069A8"/>
    <w:rsid w:val="00806C63"/>
    <w:rsid w:val="00807D59"/>
    <w:rsid w:val="008106D1"/>
    <w:rsid w:val="00810738"/>
    <w:rsid w:val="00810E35"/>
    <w:rsid w:val="008111CF"/>
    <w:rsid w:val="00811537"/>
    <w:rsid w:val="00811799"/>
    <w:rsid w:val="00812483"/>
    <w:rsid w:val="00812C9B"/>
    <w:rsid w:val="008132C7"/>
    <w:rsid w:val="008137E9"/>
    <w:rsid w:val="0081428C"/>
    <w:rsid w:val="00814343"/>
    <w:rsid w:val="00814353"/>
    <w:rsid w:val="008145FA"/>
    <w:rsid w:val="00814A8A"/>
    <w:rsid w:val="00815037"/>
    <w:rsid w:val="008157B2"/>
    <w:rsid w:val="00815F0B"/>
    <w:rsid w:val="00816B7A"/>
    <w:rsid w:val="008173C8"/>
    <w:rsid w:val="008173E0"/>
    <w:rsid w:val="00817CFA"/>
    <w:rsid w:val="008208F4"/>
    <w:rsid w:val="00820C3E"/>
    <w:rsid w:val="00820FEF"/>
    <w:rsid w:val="008215A8"/>
    <w:rsid w:val="00822CEC"/>
    <w:rsid w:val="00822DDD"/>
    <w:rsid w:val="00824845"/>
    <w:rsid w:val="00824BA6"/>
    <w:rsid w:val="00824DE1"/>
    <w:rsid w:val="008254B4"/>
    <w:rsid w:val="008267FA"/>
    <w:rsid w:val="00826E17"/>
    <w:rsid w:val="00827613"/>
    <w:rsid w:val="00827AF9"/>
    <w:rsid w:val="0083001C"/>
    <w:rsid w:val="0083029A"/>
    <w:rsid w:val="00830521"/>
    <w:rsid w:val="008308C2"/>
    <w:rsid w:val="00830EBB"/>
    <w:rsid w:val="00831D41"/>
    <w:rsid w:val="00832092"/>
    <w:rsid w:val="008320B9"/>
    <w:rsid w:val="00832467"/>
    <w:rsid w:val="0083264B"/>
    <w:rsid w:val="00832AD8"/>
    <w:rsid w:val="00832B4D"/>
    <w:rsid w:val="00832DBF"/>
    <w:rsid w:val="00834285"/>
    <w:rsid w:val="008342B7"/>
    <w:rsid w:val="0083496C"/>
    <w:rsid w:val="00834FCE"/>
    <w:rsid w:val="00835833"/>
    <w:rsid w:val="00836399"/>
    <w:rsid w:val="00836DA3"/>
    <w:rsid w:val="0083765D"/>
    <w:rsid w:val="008378F9"/>
    <w:rsid w:val="00837B9A"/>
    <w:rsid w:val="00837F4D"/>
    <w:rsid w:val="00840BFE"/>
    <w:rsid w:val="00840EF2"/>
    <w:rsid w:val="00840F16"/>
    <w:rsid w:val="00841B7E"/>
    <w:rsid w:val="00841DE3"/>
    <w:rsid w:val="00841DE9"/>
    <w:rsid w:val="008427CD"/>
    <w:rsid w:val="00842802"/>
    <w:rsid w:val="00842C82"/>
    <w:rsid w:val="008432F7"/>
    <w:rsid w:val="00843D6A"/>
    <w:rsid w:val="00843E27"/>
    <w:rsid w:val="00843F21"/>
    <w:rsid w:val="00844E00"/>
    <w:rsid w:val="008457B9"/>
    <w:rsid w:val="00845898"/>
    <w:rsid w:val="00845CC3"/>
    <w:rsid w:val="008463D2"/>
    <w:rsid w:val="008464FA"/>
    <w:rsid w:val="008465F9"/>
    <w:rsid w:val="00846E91"/>
    <w:rsid w:val="008477D9"/>
    <w:rsid w:val="008506C4"/>
    <w:rsid w:val="008509B7"/>
    <w:rsid w:val="00850B3B"/>
    <w:rsid w:val="00850F4A"/>
    <w:rsid w:val="0085102B"/>
    <w:rsid w:val="00851351"/>
    <w:rsid w:val="00851EE8"/>
    <w:rsid w:val="0085253C"/>
    <w:rsid w:val="00852879"/>
    <w:rsid w:val="00852E85"/>
    <w:rsid w:val="008533B9"/>
    <w:rsid w:val="00854312"/>
    <w:rsid w:val="00854986"/>
    <w:rsid w:val="00855344"/>
    <w:rsid w:val="008554E1"/>
    <w:rsid w:val="00855EA0"/>
    <w:rsid w:val="008565E6"/>
    <w:rsid w:val="0085686A"/>
    <w:rsid w:val="0085699F"/>
    <w:rsid w:val="00856B41"/>
    <w:rsid w:val="0085767B"/>
    <w:rsid w:val="0085777B"/>
    <w:rsid w:val="00857D03"/>
    <w:rsid w:val="008602C3"/>
    <w:rsid w:val="008605AC"/>
    <w:rsid w:val="008609FE"/>
    <w:rsid w:val="00860CAC"/>
    <w:rsid w:val="00860D91"/>
    <w:rsid w:val="00860EED"/>
    <w:rsid w:val="00861C28"/>
    <w:rsid w:val="00861C5F"/>
    <w:rsid w:val="00861DDB"/>
    <w:rsid w:val="008621E5"/>
    <w:rsid w:val="008624C2"/>
    <w:rsid w:val="008631F6"/>
    <w:rsid w:val="00863422"/>
    <w:rsid w:val="008637D2"/>
    <w:rsid w:val="00863A05"/>
    <w:rsid w:val="008644D6"/>
    <w:rsid w:val="00864C52"/>
    <w:rsid w:val="00864C91"/>
    <w:rsid w:val="00865052"/>
    <w:rsid w:val="008656D9"/>
    <w:rsid w:val="008657EF"/>
    <w:rsid w:val="00866538"/>
    <w:rsid w:val="00866CF1"/>
    <w:rsid w:val="008705F9"/>
    <w:rsid w:val="008706D0"/>
    <w:rsid w:val="0087162B"/>
    <w:rsid w:val="008724FA"/>
    <w:rsid w:val="00872FD8"/>
    <w:rsid w:val="00873159"/>
    <w:rsid w:val="00874C5D"/>
    <w:rsid w:val="008757B7"/>
    <w:rsid w:val="00875A1D"/>
    <w:rsid w:val="00875F94"/>
    <w:rsid w:val="0087669E"/>
    <w:rsid w:val="0087747F"/>
    <w:rsid w:val="0087751F"/>
    <w:rsid w:val="0087755A"/>
    <w:rsid w:val="0088014B"/>
    <w:rsid w:val="00881B6E"/>
    <w:rsid w:val="00881D7B"/>
    <w:rsid w:val="00881FEB"/>
    <w:rsid w:val="0088276D"/>
    <w:rsid w:val="00884009"/>
    <w:rsid w:val="00884F03"/>
    <w:rsid w:val="00885248"/>
    <w:rsid w:val="00885C65"/>
    <w:rsid w:val="008860F9"/>
    <w:rsid w:val="00886440"/>
    <w:rsid w:val="00886F35"/>
    <w:rsid w:val="0088719E"/>
    <w:rsid w:val="008871C8"/>
    <w:rsid w:val="00890419"/>
    <w:rsid w:val="008908CC"/>
    <w:rsid w:val="00890BBD"/>
    <w:rsid w:val="00891887"/>
    <w:rsid w:val="008920EB"/>
    <w:rsid w:val="008924A7"/>
    <w:rsid w:val="0089331E"/>
    <w:rsid w:val="00893A72"/>
    <w:rsid w:val="008946E9"/>
    <w:rsid w:val="00894DC2"/>
    <w:rsid w:val="00894DCD"/>
    <w:rsid w:val="00895058"/>
    <w:rsid w:val="0089527A"/>
    <w:rsid w:val="008954C2"/>
    <w:rsid w:val="0089664A"/>
    <w:rsid w:val="008967EB"/>
    <w:rsid w:val="00896AA1"/>
    <w:rsid w:val="00896B52"/>
    <w:rsid w:val="00896BE4"/>
    <w:rsid w:val="008975A0"/>
    <w:rsid w:val="008A0475"/>
    <w:rsid w:val="008A0EA6"/>
    <w:rsid w:val="008A1791"/>
    <w:rsid w:val="008A21E8"/>
    <w:rsid w:val="008A2E15"/>
    <w:rsid w:val="008A3314"/>
    <w:rsid w:val="008A3972"/>
    <w:rsid w:val="008A3A96"/>
    <w:rsid w:val="008A4816"/>
    <w:rsid w:val="008A4F84"/>
    <w:rsid w:val="008A60BB"/>
    <w:rsid w:val="008A68AA"/>
    <w:rsid w:val="008A6BE1"/>
    <w:rsid w:val="008A79B5"/>
    <w:rsid w:val="008A7EB5"/>
    <w:rsid w:val="008B1108"/>
    <w:rsid w:val="008B1275"/>
    <w:rsid w:val="008B1804"/>
    <w:rsid w:val="008B1B73"/>
    <w:rsid w:val="008B1C59"/>
    <w:rsid w:val="008B1CDA"/>
    <w:rsid w:val="008B1D3B"/>
    <w:rsid w:val="008B2113"/>
    <w:rsid w:val="008B25B1"/>
    <w:rsid w:val="008B25C3"/>
    <w:rsid w:val="008B2F67"/>
    <w:rsid w:val="008B3321"/>
    <w:rsid w:val="008B4728"/>
    <w:rsid w:val="008B573D"/>
    <w:rsid w:val="008B5BB4"/>
    <w:rsid w:val="008B6018"/>
    <w:rsid w:val="008B62E6"/>
    <w:rsid w:val="008B75A2"/>
    <w:rsid w:val="008B7F36"/>
    <w:rsid w:val="008C0015"/>
    <w:rsid w:val="008C07C9"/>
    <w:rsid w:val="008C09F0"/>
    <w:rsid w:val="008C16E0"/>
    <w:rsid w:val="008C214A"/>
    <w:rsid w:val="008C2409"/>
    <w:rsid w:val="008C24A5"/>
    <w:rsid w:val="008C4519"/>
    <w:rsid w:val="008C48E4"/>
    <w:rsid w:val="008C4AAB"/>
    <w:rsid w:val="008C4FB8"/>
    <w:rsid w:val="008C573B"/>
    <w:rsid w:val="008C5F98"/>
    <w:rsid w:val="008C611D"/>
    <w:rsid w:val="008C62CB"/>
    <w:rsid w:val="008C693C"/>
    <w:rsid w:val="008C755F"/>
    <w:rsid w:val="008C7575"/>
    <w:rsid w:val="008C7D46"/>
    <w:rsid w:val="008C7DF7"/>
    <w:rsid w:val="008D05D7"/>
    <w:rsid w:val="008D090D"/>
    <w:rsid w:val="008D1998"/>
    <w:rsid w:val="008D20E2"/>
    <w:rsid w:val="008D215A"/>
    <w:rsid w:val="008D2763"/>
    <w:rsid w:val="008D363F"/>
    <w:rsid w:val="008D3731"/>
    <w:rsid w:val="008D3738"/>
    <w:rsid w:val="008D4D51"/>
    <w:rsid w:val="008D547B"/>
    <w:rsid w:val="008D54AD"/>
    <w:rsid w:val="008D6038"/>
    <w:rsid w:val="008D612E"/>
    <w:rsid w:val="008D67F4"/>
    <w:rsid w:val="008D6AF8"/>
    <w:rsid w:val="008D7EBB"/>
    <w:rsid w:val="008D7FEE"/>
    <w:rsid w:val="008E0154"/>
    <w:rsid w:val="008E0339"/>
    <w:rsid w:val="008E0EB7"/>
    <w:rsid w:val="008E16EF"/>
    <w:rsid w:val="008E3099"/>
    <w:rsid w:val="008E38BD"/>
    <w:rsid w:val="008E4403"/>
    <w:rsid w:val="008E4528"/>
    <w:rsid w:val="008E52C0"/>
    <w:rsid w:val="008E548C"/>
    <w:rsid w:val="008E5AC0"/>
    <w:rsid w:val="008E5F6A"/>
    <w:rsid w:val="008E699A"/>
    <w:rsid w:val="008E6A8E"/>
    <w:rsid w:val="008E6D54"/>
    <w:rsid w:val="008E7823"/>
    <w:rsid w:val="008E784C"/>
    <w:rsid w:val="008E7B30"/>
    <w:rsid w:val="008E7D60"/>
    <w:rsid w:val="008E7DC2"/>
    <w:rsid w:val="008E7FA4"/>
    <w:rsid w:val="008F01DB"/>
    <w:rsid w:val="008F049E"/>
    <w:rsid w:val="008F0A21"/>
    <w:rsid w:val="008F0E67"/>
    <w:rsid w:val="008F0E93"/>
    <w:rsid w:val="008F0EEB"/>
    <w:rsid w:val="008F1D75"/>
    <w:rsid w:val="008F25F8"/>
    <w:rsid w:val="008F29CF"/>
    <w:rsid w:val="008F2F7D"/>
    <w:rsid w:val="008F3332"/>
    <w:rsid w:val="008F3660"/>
    <w:rsid w:val="008F37CC"/>
    <w:rsid w:val="008F4150"/>
    <w:rsid w:val="008F4A4F"/>
    <w:rsid w:val="008F5372"/>
    <w:rsid w:val="008F5667"/>
    <w:rsid w:val="008F583A"/>
    <w:rsid w:val="008F5E6D"/>
    <w:rsid w:val="008F60C2"/>
    <w:rsid w:val="008F7150"/>
    <w:rsid w:val="008F7217"/>
    <w:rsid w:val="008F77C1"/>
    <w:rsid w:val="008F7B49"/>
    <w:rsid w:val="008F7D40"/>
    <w:rsid w:val="008F7D68"/>
    <w:rsid w:val="0090076A"/>
    <w:rsid w:val="009010AA"/>
    <w:rsid w:val="009010ED"/>
    <w:rsid w:val="00901900"/>
    <w:rsid w:val="00902507"/>
    <w:rsid w:val="009034CB"/>
    <w:rsid w:val="009035EE"/>
    <w:rsid w:val="009038BE"/>
    <w:rsid w:val="00904096"/>
    <w:rsid w:val="009045E0"/>
    <w:rsid w:val="009058CC"/>
    <w:rsid w:val="00905AB1"/>
    <w:rsid w:val="009061D8"/>
    <w:rsid w:val="00906497"/>
    <w:rsid w:val="009101CA"/>
    <w:rsid w:val="009109EB"/>
    <w:rsid w:val="00910A49"/>
    <w:rsid w:val="00910B46"/>
    <w:rsid w:val="009117ED"/>
    <w:rsid w:val="00911B16"/>
    <w:rsid w:val="00912F58"/>
    <w:rsid w:val="00912FFC"/>
    <w:rsid w:val="009131BA"/>
    <w:rsid w:val="009137BE"/>
    <w:rsid w:val="0091426F"/>
    <w:rsid w:val="00914D4C"/>
    <w:rsid w:val="00915796"/>
    <w:rsid w:val="009158D8"/>
    <w:rsid w:val="00915E9E"/>
    <w:rsid w:val="009162CC"/>
    <w:rsid w:val="00916CA4"/>
    <w:rsid w:val="00916F88"/>
    <w:rsid w:val="00917446"/>
    <w:rsid w:val="00917457"/>
    <w:rsid w:val="009176F1"/>
    <w:rsid w:val="0091782D"/>
    <w:rsid w:val="00921461"/>
    <w:rsid w:val="009216AE"/>
    <w:rsid w:val="009217A9"/>
    <w:rsid w:val="009228AF"/>
    <w:rsid w:val="00922B15"/>
    <w:rsid w:val="00922FFA"/>
    <w:rsid w:val="009238BA"/>
    <w:rsid w:val="00923D3E"/>
    <w:rsid w:val="00924A6D"/>
    <w:rsid w:val="00924D97"/>
    <w:rsid w:val="00924F81"/>
    <w:rsid w:val="00925DED"/>
    <w:rsid w:val="00926953"/>
    <w:rsid w:val="00926DD5"/>
    <w:rsid w:val="00926EA4"/>
    <w:rsid w:val="00927161"/>
    <w:rsid w:val="009275FC"/>
    <w:rsid w:val="0092766E"/>
    <w:rsid w:val="0092794F"/>
    <w:rsid w:val="00927DCE"/>
    <w:rsid w:val="0093067B"/>
    <w:rsid w:val="009308A4"/>
    <w:rsid w:val="0093155D"/>
    <w:rsid w:val="00931866"/>
    <w:rsid w:val="009329FC"/>
    <w:rsid w:val="00932D54"/>
    <w:rsid w:val="00932E58"/>
    <w:rsid w:val="00932F91"/>
    <w:rsid w:val="00933396"/>
    <w:rsid w:val="009335A5"/>
    <w:rsid w:val="00933AC8"/>
    <w:rsid w:val="00934869"/>
    <w:rsid w:val="0093493A"/>
    <w:rsid w:val="0093499D"/>
    <w:rsid w:val="009351E3"/>
    <w:rsid w:val="0093527C"/>
    <w:rsid w:val="009361DF"/>
    <w:rsid w:val="009362FB"/>
    <w:rsid w:val="009366C1"/>
    <w:rsid w:val="00936810"/>
    <w:rsid w:val="00936D73"/>
    <w:rsid w:val="009373F6"/>
    <w:rsid w:val="00937A2C"/>
    <w:rsid w:val="00940CFF"/>
    <w:rsid w:val="00940E4A"/>
    <w:rsid w:val="00941090"/>
    <w:rsid w:val="009410A2"/>
    <w:rsid w:val="009418A5"/>
    <w:rsid w:val="00941BBF"/>
    <w:rsid w:val="00941CDE"/>
    <w:rsid w:val="00942650"/>
    <w:rsid w:val="00943C37"/>
    <w:rsid w:val="00943C46"/>
    <w:rsid w:val="00943F15"/>
    <w:rsid w:val="00944073"/>
    <w:rsid w:val="0094497D"/>
    <w:rsid w:val="00944CFB"/>
    <w:rsid w:val="00945C99"/>
    <w:rsid w:val="00946DD1"/>
    <w:rsid w:val="009479DF"/>
    <w:rsid w:val="00947B36"/>
    <w:rsid w:val="0095028E"/>
    <w:rsid w:val="009517C2"/>
    <w:rsid w:val="0095207A"/>
    <w:rsid w:val="00952C73"/>
    <w:rsid w:val="00952F39"/>
    <w:rsid w:val="009533A6"/>
    <w:rsid w:val="0095383A"/>
    <w:rsid w:val="00953D68"/>
    <w:rsid w:val="00953E66"/>
    <w:rsid w:val="0095434B"/>
    <w:rsid w:val="00954446"/>
    <w:rsid w:val="0095471F"/>
    <w:rsid w:val="00954818"/>
    <w:rsid w:val="00954E31"/>
    <w:rsid w:val="00955E2C"/>
    <w:rsid w:val="009560B3"/>
    <w:rsid w:val="009562AC"/>
    <w:rsid w:val="0095691E"/>
    <w:rsid w:val="00957529"/>
    <w:rsid w:val="00957A88"/>
    <w:rsid w:val="00957B13"/>
    <w:rsid w:val="00957ED3"/>
    <w:rsid w:val="00960816"/>
    <w:rsid w:val="00960A3B"/>
    <w:rsid w:val="00961975"/>
    <w:rsid w:val="00961F10"/>
    <w:rsid w:val="00962178"/>
    <w:rsid w:val="00962E71"/>
    <w:rsid w:val="00963B7F"/>
    <w:rsid w:val="00963D35"/>
    <w:rsid w:val="0096512A"/>
    <w:rsid w:val="0096523B"/>
    <w:rsid w:val="00965339"/>
    <w:rsid w:val="00965600"/>
    <w:rsid w:val="00965A78"/>
    <w:rsid w:val="00965C16"/>
    <w:rsid w:val="009661D0"/>
    <w:rsid w:val="00966D1B"/>
    <w:rsid w:val="00967BE3"/>
    <w:rsid w:val="00967E32"/>
    <w:rsid w:val="00970F0B"/>
    <w:rsid w:val="00971881"/>
    <w:rsid w:val="009724F7"/>
    <w:rsid w:val="009729DF"/>
    <w:rsid w:val="00973F38"/>
    <w:rsid w:val="00973FAE"/>
    <w:rsid w:val="009744F0"/>
    <w:rsid w:val="0097609F"/>
    <w:rsid w:val="0097611C"/>
    <w:rsid w:val="00976507"/>
    <w:rsid w:val="00976640"/>
    <w:rsid w:val="009766E7"/>
    <w:rsid w:val="009777EE"/>
    <w:rsid w:val="00977C35"/>
    <w:rsid w:val="0098204D"/>
    <w:rsid w:val="00983410"/>
    <w:rsid w:val="0098373B"/>
    <w:rsid w:val="00983D12"/>
    <w:rsid w:val="00983DA0"/>
    <w:rsid w:val="009846F7"/>
    <w:rsid w:val="009848B7"/>
    <w:rsid w:val="00984B33"/>
    <w:rsid w:val="00985B2E"/>
    <w:rsid w:val="009861FA"/>
    <w:rsid w:val="00986E3B"/>
    <w:rsid w:val="009873A9"/>
    <w:rsid w:val="00987718"/>
    <w:rsid w:val="00987D8B"/>
    <w:rsid w:val="009903C0"/>
    <w:rsid w:val="00990516"/>
    <w:rsid w:val="00991E2F"/>
    <w:rsid w:val="00992E23"/>
    <w:rsid w:val="00993308"/>
    <w:rsid w:val="00993945"/>
    <w:rsid w:val="00993D7E"/>
    <w:rsid w:val="0099478B"/>
    <w:rsid w:val="00994BA8"/>
    <w:rsid w:val="00995247"/>
    <w:rsid w:val="00995963"/>
    <w:rsid w:val="00995AEA"/>
    <w:rsid w:val="00996037"/>
    <w:rsid w:val="00996343"/>
    <w:rsid w:val="00996BD5"/>
    <w:rsid w:val="00996E64"/>
    <w:rsid w:val="0099750D"/>
    <w:rsid w:val="009975B0"/>
    <w:rsid w:val="00997FEC"/>
    <w:rsid w:val="009A00E1"/>
    <w:rsid w:val="009A1414"/>
    <w:rsid w:val="009A1494"/>
    <w:rsid w:val="009A263F"/>
    <w:rsid w:val="009A27E8"/>
    <w:rsid w:val="009A2A1D"/>
    <w:rsid w:val="009A2D34"/>
    <w:rsid w:val="009A4090"/>
    <w:rsid w:val="009A41AA"/>
    <w:rsid w:val="009A474B"/>
    <w:rsid w:val="009A4BDB"/>
    <w:rsid w:val="009A4F60"/>
    <w:rsid w:val="009A4F68"/>
    <w:rsid w:val="009A51CB"/>
    <w:rsid w:val="009A69C0"/>
    <w:rsid w:val="009A72EE"/>
    <w:rsid w:val="009A7720"/>
    <w:rsid w:val="009A7CC5"/>
    <w:rsid w:val="009A7E04"/>
    <w:rsid w:val="009B0060"/>
    <w:rsid w:val="009B0748"/>
    <w:rsid w:val="009B0B44"/>
    <w:rsid w:val="009B0E0C"/>
    <w:rsid w:val="009B1418"/>
    <w:rsid w:val="009B1F4A"/>
    <w:rsid w:val="009B2C2F"/>
    <w:rsid w:val="009B2D6A"/>
    <w:rsid w:val="009B2E0C"/>
    <w:rsid w:val="009B3144"/>
    <w:rsid w:val="009B34F4"/>
    <w:rsid w:val="009B3AB0"/>
    <w:rsid w:val="009B3F95"/>
    <w:rsid w:val="009B3FCE"/>
    <w:rsid w:val="009B404E"/>
    <w:rsid w:val="009B42CE"/>
    <w:rsid w:val="009B4E34"/>
    <w:rsid w:val="009B50C4"/>
    <w:rsid w:val="009B5698"/>
    <w:rsid w:val="009B5CF5"/>
    <w:rsid w:val="009B65B8"/>
    <w:rsid w:val="009B65ED"/>
    <w:rsid w:val="009B7656"/>
    <w:rsid w:val="009C01DE"/>
    <w:rsid w:val="009C0335"/>
    <w:rsid w:val="009C033E"/>
    <w:rsid w:val="009C049F"/>
    <w:rsid w:val="009C0CB4"/>
    <w:rsid w:val="009C1480"/>
    <w:rsid w:val="009C1889"/>
    <w:rsid w:val="009C261C"/>
    <w:rsid w:val="009C282B"/>
    <w:rsid w:val="009C2834"/>
    <w:rsid w:val="009C2907"/>
    <w:rsid w:val="009C322C"/>
    <w:rsid w:val="009C3A51"/>
    <w:rsid w:val="009C43C1"/>
    <w:rsid w:val="009C4410"/>
    <w:rsid w:val="009C48BB"/>
    <w:rsid w:val="009C48BE"/>
    <w:rsid w:val="009C4F97"/>
    <w:rsid w:val="009C5476"/>
    <w:rsid w:val="009C5579"/>
    <w:rsid w:val="009C558E"/>
    <w:rsid w:val="009C5956"/>
    <w:rsid w:val="009C5A69"/>
    <w:rsid w:val="009C5A96"/>
    <w:rsid w:val="009C6026"/>
    <w:rsid w:val="009C634B"/>
    <w:rsid w:val="009C6850"/>
    <w:rsid w:val="009C6873"/>
    <w:rsid w:val="009C75A7"/>
    <w:rsid w:val="009C7A9C"/>
    <w:rsid w:val="009D045C"/>
    <w:rsid w:val="009D117E"/>
    <w:rsid w:val="009D195D"/>
    <w:rsid w:val="009D1ECE"/>
    <w:rsid w:val="009D2DCA"/>
    <w:rsid w:val="009D312E"/>
    <w:rsid w:val="009D3313"/>
    <w:rsid w:val="009D3FA1"/>
    <w:rsid w:val="009D51A5"/>
    <w:rsid w:val="009D5243"/>
    <w:rsid w:val="009D5269"/>
    <w:rsid w:val="009D5E87"/>
    <w:rsid w:val="009D5F10"/>
    <w:rsid w:val="009D5F9B"/>
    <w:rsid w:val="009D614F"/>
    <w:rsid w:val="009D627C"/>
    <w:rsid w:val="009D72FC"/>
    <w:rsid w:val="009D77F8"/>
    <w:rsid w:val="009D7818"/>
    <w:rsid w:val="009D7CB1"/>
    <w:rsid w:val="009E0447"/>
    <w:rsid w:val="009E082F"/>
    <w:rsid w:val="009E092C"/>
    <w:rsid w:val="009E0BD4"/>
    <w:rsid w:val="009E12AC"/>
    <w:rsid w:val="009E21A4"/>
    <w:rsid w:val="009E328E"/>
    <w:rsid w:val="009E364D"/>
    <w:rsid w:val="009E3E98"/>
    <w:rsid w:val="009E40EB"/>
    <w:rsid w:val="009E489E"/>
    <w:rsid w:val="009E5205"/>
    <w:rsid w:val="009E567E"/>
    <w:rsid w:val="009E5E52"/>
    <w:rsid w:val="009E660F"/>
    <w:rsid w:val="009E68AC"/>
    <w:rsid w:val="009E6C0F"/>
    <w:rsid w:val="009E6E71"/>
    <w:rsid w:val="009E706C"/>
    <w:rsid w:val="009E7099"/>
    <w:rsid w:val="009E759D"/>
    <w:rsid w:val="009E75E1"/>
    <w:rsid w:val="009E7C7D"/>
    <w:rsid w:val="009F00CA"/>
    <w:rsid w:val="009F0BCB"/>
    <w:rsid w:val="009F0C8E"/>
    <w:rsid w:val="009F0E0E"/>
    <w:rsid w:val="009F1E03"/>
    <w:rsid w:val="009F1E4D"/>
    <w:rsid w:val="009F2560"/>
    <w:rsid w:val="009F276E"/>
    <w:rsid w:val="009F2916"/>
    <w:rsid w:val="009F32B0"/>
    <w:rsid w:val="009F3F93"/>
    <w:rsid w:val="009F4F50"/>
    <w:rsid w:val="009F5403"/>
    <w:rsid w:val="009F5B07"/>
    <w:rsid w:val="009F5E14"/>
    <w:rsid w:val="009F5FC4"/>
    <w:rsid w:val="009F63F0"/>
    <w:rsid w:val="009F6F1B"/>
    <w:rsid w:val="009F6F81"/>
    <w:rsid w:val="009F7144"/>
    <w:rsid w:val="009F742A"/>
    <w:rsid w:val="009F7C9F"/>
    <w:rsid w:val="00A004B6"/>
    <w:rsid w:val="00A008B5"/>
    <w:rsid w:val="00A00AAF"/>
    <w:rsid w:val="00A00D0F"/>
    <w:rsid w:val="00A0112A"/>
    <w:rsid w:val="00A01692"/>
    <w:rsid w:val="00A01995"/>
    <w:rsid w:val="00A025B3"/>
    <w:rsid w:val="00A0295A"/>
    <w:rsid w:val="00A02A3A"/>
    <w:rsid w:val="00A02F9C"/>
    <w:rsid w:val="00A032F7"/>
    <w:rsid w:val="00A035D1"/>
    <w:rsid w:val="00A03BA2"/>
    <w:rsid w:val="00A0415A"/>
    <w:rsid w:val="00A04C39"/>
    <w:rsid w:val="00A0520C"/>
    <w:rsid w:val="00A05711"/>
    <w:rsid w:val="00A0594C"/>
    <w:rsid w:val="00A05D50"/>
    <w:rsid w:val="00A06410"/>
    <w:rsid w:val="00A073BE"/>
    <w:rsid w:val="00A07EFD"/>
    <w:rsid w:val="00A103E0"/>
    <w:rsid w:val="00A10B34"/>
    <w:rsid w:val="00A112D8"/>
    <w:rsid w:val="00A1153E"/>
    <w:rsid w:val="00A119DC"/>
    <w:rsid w:val="00A12256"/>
    <w:rsid w:val="00A12D85"/>
    <w:rsid w:val="00A12DE6"/>
    <w:rsid w:val="00A1321C"/>
    <w:rsid w:val="00A133F5"/>
    <w:rsid w:val="00A13B41"/>
    <w:rsid w:val="00A1543E"/>
    <w:rsid w:val="00A15A6E"/>
    <w:rsid w:val="00A15DDA"/>
    <w:rsid w:val="00A15E5B"/>
    <w:rsid w:val="00A16A86"/>
    <w:rsid w:val="00A17583"/>
    <w:rsid w:val="00A17FC3"/>
    <w:rsid w:val="00A17FF8"/>
    <w:rsid w:val="00A2000F"/>
    <w:rsid w:val="00A20862"/>
    <w:rsid w:val="00A2169B"/>
    <w:rsid w:val="00A21F2B"/>
    <w:rsid w:val="00A22184"/>
    <w:rsid w:val="00A2231E"/>
    <w:rsid w:val="00A22620"/>
    <w:rsid w:val="00A2285F"/>
    <w:rsid w:val="00A2295A"/>
    <w:rsid w:val="00A22B33"/>
    <w:rsid w:val="00A2376C"/>
    <w:rsid w:val="00A23E6F"/>
    <w:rsid w:val="00A23ED3"/>
    <w:rsid w:val="00A2409F"/>
    <w:rsid w:val="00A24415"/>
    <w:rsid w:val="00A2453E"/>
    <w:rsid w:val="00A24DD0"/>
    <w:rsid w:val="00A24EFB"/>
    <w:rsid w:val="00A251EE"/>
    <w:rsid w:val="00A25A04"/>
    <w:rsid w:val="00A26994"/>
    <w:rsid w:val="00A27103"/>
    <w:rsid w:val="00A27518"/>
    <w:rsid w:val="00A27876"/>
    <w:rsid w:val="00A301A9"/>
    <w:rsid w:val="00A30414"/>
    <w:rsid w:val="00A304DB"/>
    <w:rsid w:val="00A30E11"/>
    <w:rsid w:val="00A31243"/>
    <w:rsid w:val="00A317AA"/>
    <w:rsid w:val="00A31F71"/>
    <w:rsid w:val="00A32868"/>
    <w:rsid w:val="00A3371D"/>
    <w:rsid w:val="00A33A9B"/>
    <w:rsid w:val="00A3472C"/>
    <w:rsid w:val="00A348C0"/>
    <w:rsid w:val="00A35706"/>
    <w:rsid w:val="00A3597D"/>
    <w:rsid w:val="00A36D5F"/>
    <w:rsid w:val="00A377B4"/>
    <w:rsid w:val="00A3784D"/>
    <w:rsid w:val="00A3794A"/>
    <w:rsid w:val="00A402BC"/>
    <w:rsid w:val="00A40663"/>
    <w:rsid w:val="00A43A76"/>
    <w:rsid w:val="00A445F3"/>
    <w:rsid w:val="00A44785"/>
    <w:rsid w:val="00A45029"/>
    <w:rsid w:val="00A455F0"/>
    <w:rsid w:val="00A45870"/>
    <w:rsid w:val="00A458CD"/>
    <w:rsid w:val="00A45BE0"/>
    <w:rsid w:val="00A471E4"/>
    <w:rsid w:val="00A47A98"/>
    <w:rsid w:val="00A47CD0"/>
    <w:rsid w:val="00A47D0F"/>
    <w:rsid w:val="00A501D3"/>
    <w:rsid w:val="00A51FFD"/>
    <w:rsid w:val="00A52EB1"/>
    <w:rsid w:val="00A5403B"/>
    <w:rsid w:val="00A540B8"/>
    <w:rsid w:val="00A54461"/>
    <w:rsid w:val="00A54BD3"/>
    <w:rsid w:val="00A54E06"/>
    <w:rsid w:val="00A55003"/>
    <w:rsid w:val="00A55576"/>
    <w:rsid w:val="00A56089"/>
    <w:rsid w:val="00A56227"/>
    <w:rsid w:val="00A564AF"/>
    <w:rsid w:val="00A56B24"/>
    <w:rsid w:val="00A56BB3"/>
    <w:rsid w:val="00A57961"/>
    <w:rsid w:val="00A60E3B"/>
    <w:rsid w:val="00A60E9F"/>
    <w:rsid w:val="00A628BB"/>
    <w:rsid w:val="00A62DAC"/>
    <w:rsid w:val="00A631AB"/>
    <w:rsid w:val="00A638D6"/>
    <w:rsid w:val="00A63E1F"/>
    <w:rsid w:val="00A64073"/>
    <w:rsid w:val="00A64186"/>
    <w:rsid w:val="00A662E5"/>
    <w:rsid w:val="00A66AAD"/>
    <w:rsid w:val="00A675DA"/>
    <w:rsid w:val="00A67740"/>
    <w:rsid w:val="00A702C5"/>
    <w:rsid w:val="00A70855"/>
    <w:rsid w:val="00A70B90"/>
    <w:rsid w:val="00A711EA"/>
    <w:rsid w:val="00A71F69"/>
    <w:rsid w:val="00A720FA"/>
    <w:rsid w:val="00A72391"/>
    <w:rsid w:val="00A72423"/>
    <w:rsid w:val="00A726FE"/>
    <w:rsid w:val="00A72972"/>
    <w:rsid w:val="00A72DFE"/>
    <w:rsid w:val="00A731CC"/>
    <w:rsid w:val="00A7347A"/>
    <w:rsid w:val="00A73CA3"/>
    <w:rsid w:val="00A74722"/>
    <w:rsid w:val="00A74FAB"/>
    <w:rsid w:val="00A75700"/>
    <w:rsid w:val="00A7660F"/>
    <w:rsid w:val="00A768C2"/>
    <w:rsid w:val="00A76EAB"/>
    <w:rsid w:val="00A76EE4"/>
    <w:rsid w:val="00A771E1"/>
    <w:rsid w:val="00A77434"/>
    <w:rsid w:val="00A80568"/>
    <w:rsid w:val="00A808A2"/>
    <w:rsid w:val="00A812FE"/>
    <w:rsid w:val="00A8159B"/>
    <w:rsid w:val="00A81965"/>
    <w:rsid w:val="00A81C33"/>
    <w:rsid w:val="00A81E47"/>
    <w:rsid w:val="00A81F3B"/>
    <w:rsid w:val="00A82C35"/>
    <w:rsid w:val="00A83725"/>
    <w:rsid w:val="00A8431F"/>
    <w:rsid w:val="00A8488F"/>
    <w:rsid w:val="00A848E8"/>
    <w:rsid w:val="00A86483"/>
    <w:rsid w:val="00A866B5"/>
    <w:rsid w:val="00A86759"/>
    <w:rsid w:val="00A86DAA"/>
    <w:rsid w:val="00A87743"/>
    <w:rsid w:val="00A878F0"/>
    <w:rsid w:val="00A87FF1"/>
    <w:rsid w:val="00A902BB"/>
    <w:rsid w:val="00A904F4"/>
    <w:rsid w:val="00A91936"/>
    <w:rsid w:val="00A91B10"/>
    <w:rsid w:val="00A91D0F"/>
    <w:rsid w:val="00A91D61"/>
    <w:rsid w:val="00A923C8"/>
    <w:rsid w:val="00A92559"/>
    <w:rsid w:val="00A925AC"/>
    <w:rsid w:val="00A92A77"/>
    <w:rsid w:val="00A93175"/>
    <w:rsid w:val="00A935C3"/>
    <w:rsid w:val="00A937A2"/>
    <w:rsid w:val="00A94388"/>
    <w:rsid w:val="00A958FC"/>
    <w:rsid w:val="00A964FB"/>
    <w:rsid w:val="00A97219"/>
    <w:rsid w:val="00A97DEE"/>
    <w:rsid w:val="00A97E1F"/>
    <w:rsid w:val="00AA0038"/>
    <w:rsid w:val="00AA0933"/>
    <w:rsid w:val="00AA0BFA"/>
    <w:rsid w:val="00AA0CBF"/>
    <w:rsid w:val="00AA1433"/>
    <w:rsid w:val="00AA1E5D"/>
    <w:rsid w:val="00AA20DD"/>
    <w:rsid w:val="00AA2110"/>
    <w:rsid w:val="00AA25B3"/>
    <w:rsid w:val="00AA2780"/>
    <w:rsid w:val="00AA2BA1"/>
    <w:rsid w:val="00AA35B6"/>
    <w:rsid w:val="00AA3CFE"/>
    <w:rsid w:val="00AA437E"/>
    <w:rsid w:val="00AA5BAF"/>
    <w:rsid w:val="00AA653F"/>
    <w:rsid w:val="00AB0E7A"/>
    <w:rsid w:val="00AB1134"/>
    <w:rsid w:val="00AB1543"/>
    <w:rsid w:val="00AB2713"/>
    <w:rsid w:val="00AB29F9"/>
    <w:rsid w:val="00AB336A"/>
    <w:rsid w:val="00AB3688"/>
    <w:rsid w:val="00AB448E"/>
    <w:rsid w:val="00AB4514"/>
    <w:rsid w:val="00AB4576"/>
    <w:rsid w:val="00AB4879"/>
    <w:rsid w:val="00AB4B54"/>
    <w:rsid w:val="00AB577D"/>
    <w:rsid w:val="00AB57AB"/>
    <w:rsid w:val="00AB5D93"/>
    <w:rsid w:val="00AB6ABB"/>
    <w:rsid w:val="00AB6D33"/>
    <w:rsid w:val="00AB6EEE"/>
    <w:rsid w:val="00AB7180"/>
    <w:rsid w:val="00AB7407"/>
    <w:rsid w:val="00AB78A8"/>
    <w:rsid w:val="00AB79DF"/>
    <w:rsid w:val="00AB7C81"/>
    <w:rsid w:val="00AC018F"/>
    <w:rsid w:val="00AC024A"/>
    <w:rsid w:val="00AC0571"/>
    <w:rsid w:val="00AC0818"/>
    <w:rsid w:val="00AC0890"/>
    <w:rsid w:val="00AC0B2E"/>
    <w:rsid w:val="00AC1556"/>
    <w:rsid w:val="00AC2A92"/>
    <w:rsid w:val="00AC37C8"/>
    <w:rsid w:val="00AC38BC"/>
    <w:rsid w:val="00AC3E83"/>
    <w:rsid w:val="00AC4971"/>
    <w:rsid w:val="00AC4A1D"/>
    <w:rsid w:val="00AC4A52"/>
    <w:rsid w:val="00AC51F5"/>
    <w:rsid w:val="00AC533D"/>
    <w:rsid w:val="00AC57AC"/>
    <w:rsid w:val="00AC57D5"/>
    <w:rsid w:val="00AC5B60"/>
    <w:rsid w:val="00AC5E08"/>
    <w:rsid w:val="00AC6E0A"/>
    <w:rsid w:val="00AC6EF3"/>
    <w:rsid w:val="00AC7131"/>
    <w:rsid w:val="00AC71C6"/>
    <w:rsid w:val="00AC7A5E"/>
    <w:rsid w:val="00AD01E1"/>
    <w:rsid w:val="00AD0293"/>
    <w:rsid w:val="00AD0670"/>
    <w:rsid w:val="00AD1CF7"/>
    <w:rsid w:val="00AD217D"/>
    <w:rsid w:val="00AD27D5"/>
    <w:rsid w:val="00AD358B"/>
    <w:rsid w:val="00AD39CC"/>
    <w:rsid w:val="00AD41B7"/>
    <w:rsid w:val="00AD5DE8"/>
    <w:rsid w:val="00AD6422"/>
    <w:rsid w:val="00AD68BA"/>
    <w:rsid w:val="00AD7164"/>
    <w:rsid w:val="00AD718C"/>
    <w:rsid w:val="00AD74B4"/>
    <w:rsid w:val="00AD7709"/>
    <w:rsid w:val="00AD77B4"/>
    <w:rsid w:val="00AD7D87"/>
    <w:rsid w:val="00AE016B"/>
    <w:rsid w:val="00AE02BB"/>
    <w:rsid w:val="00AE0F21"/>
    <w:rsid w:val="00AE1212"/>
    <w:rsid w:val="00AE170A"/>
    <w:rsid w:val="00AE26D5"/>
    <w:rsid w:val="00AE2AF7"/>
    <w:rsid w:val="00AE2EB9"/>
    <w:rsid w:val="00AE3226"/>
    <w:rsid w:val="00AE34AB"/>
    <w:rsid w:val="00AE3D81"/>
    <w:rsid w:val="00AE40E4"/>
    <w:rsid w:val="00AE4638"/>
    <w:rsid w:val="00AE4B7D"/>
    <w:rsid w:val="00AE5037"/>
    <w:rsid w:val="00AE51EA"/>
    <w:rsid w:val="00AE52C9"/>
    <w:rsid w:val="00AE5472"/>
    <w:rsid w:val="00AE5CED"/>
    <w:rsid w:val="00AE6089"/>
    <w:rsid w:val="00AE60AF"/>
    <w:rsid w:val="00AE64D2"/>
    <w:rsid w:val="00AE64D7"/>
    <w:rsid w:val="00AE6C66"/>
    <w:rsid w:val="00AE752E"/>
    <w:rsid w:val="00AE77C3"/>
    <w:rsid w:val="00AE780F"/>
    <w:rsid w:val="00AE7A41"/>
    <w:rsid w:val="00AE7B84"/>
    <w:rsid w:val="00AE7D93"/>
    <w:rsid w:val="00AF069A"/>
    <w:rsid w:val="00AF06DD"/>
    <w:rsid w:val="00AF0792"/>
    <w:rsid w:val="00AF0B07"/>
    <w:rsid w:val="00AF116B"/>
    <w:rsid w:val="00AF1457"/>
    <w:rsid w:val="00AF1B6A"/>
    <w:rsid w:val="00AF225C"/>
    <w:rsid w:val="00AF3239"/>
    <w:rsid w:val="00AF3437"/>
    <w:rsid w:val="00AF3B8C"/>
    <w:rsid w:val="00AF3DEC"/>
    <w:rsid w:val="00AF5C3E"/>
    <w:rsid w:val="00AF649B"/>
    <w:rsid w:val="00AF6FF2"/>
    <w:rsid w:val="00AF74E0"/>
    <w:rsid w:val="00B00903"/>
    <w:rsid w:val="00B0097D"/>
    <w:rsid w:val="00B00997"/>
    <w:rsid w:val="00B01E2B"/>
    <w:rsid w:val="00B02401"/>
    <w:rsid w:val="00B02D28"/>
    <w:rsid w:val="00B0312E"/>
    <w:rsid w:val="00B03186"/>
    <w:rsid w:val="00B04C26"/>
    <w:rsid w:val="00B04D25"/>
    <w:rsid w:val="00B05A22"/>
    <w:rsid w:val="00B05CA8"/>
    <w:rsid w:val="00B05E65"/>
    <w:rsid w:val="00B05E69"/>
    <w:rsid w:val="00B05F6F"/>
    <w:rsid w:val="00B06116"/>
    <w:rsid w:val="00B06379"/>
    <w:rsid w:val="00B063BB"/>
    <w:rsid w:val="00B07843"/>
    <w:rsid w:val="00B07D0A"/>
    <w:rsid w:val="00B103C7"/>
    <w:rsid w:val="00B10F56"/>
    <w:rsid w:val="00B11D34"/>
    <w:rsid w:val="00B11DBD"/>
    <w:rsid w:val="00B11DEC"/>
    <w:rsid w:val="00B12E50"/>
    <w:rsid w:val="00B13E66"/>
    <w:rsid w:val="00B14D95"/>
    <w:rsid w:val="00B15634"/>
    <w:rsid w:val="00B1588C"/>
    <w:rsid w:val="00B15DBE"/>
    <w:rsid w:val="00B16200"/>
    <w:rsid w:val="00B176A9"/>
    <w:rsid w:val="00B2029B"/>
    <w:rsid w:val="00B21964"/>
    <w:rsid w:val="00B2305D"/>
    <w:rsid w:val="00B23849"/>
    <w:rsid w:val="00B24389"/>
    <w:rsid w:val="00B24C90"/>
    <w:rsid w:val="00B250AA"/>
    <w:rsid w:val="00B25DA1"/>
    <w:rsid w:val="00B2616D"/>
    <w:rsid w:val="00B26D7F"/>
    <w:rsid w:val="00B271D7"/>
    <w:rsid w:val="00B27674"/>
    <w:rsid w:val="00B27884"/>
    <w:rsid w:val="00B303DE"/>
    <w:rsid w:val="00B311F8"/>
    <w:rsid w:val="00B31D3B"/>
    <w:rsid w:val="00B31F86"/>
    <w:rsid w:val="00B3232B"/>
    <w:rsid w:val="00B3259E"/>
    <w:rsid w:val="00B332D1"/>
    <w:rsid w:val="00B33DBF"/>
    <w:rsid w:val="00B33E59"/>
    <w:rsid w:val="00B33F9D"/>
    <w:rsid w:val="00B3433B"/>
    <w:rsid w:val="00B34499"/>
    <w:rsid w:val="00B347DF"/>
    <w:rsid w:val="00B34B24"/>
    <w:rsid w:val="00B34F28"/>
    <w:rsid w:val="00B35553"/>
    <w:rsid w:val="00B36575"/>
    <w:rsid w:val="00B36A84"/>
    <w:rsid w:val="00B37497"/>
    <w:rsid w:val="00B375A8"/>
    <w:rsid w:val="00B375DD"/>
    <w:rsid w:val="00B401ED"/>
    <w:rsid w:val="00B404F2"/>
    <w:rsid w:val="00B41220"/>
    <w:rsid w:val="00B41772"/>
    <w:rsid w:val="00B4218C"/>
    <w:rsid w:val="00B429D7"/>
    <w:rsid w:val="00B42CB0"/>
    <w:rsid w:val="00B4388F"/>
    <w:rsid w:val="00B43B8D"/>
    <w:rsid w:val="00B43F80"/>
    <w:rsid w:val="00B44ED3"/>
    <w:rsid w:val="00B45497"/>
    <w:rsid w:val="00B4586B"/>
    <w:rsid w:val="00B45BED"/>
    <w:rsid w:val="00B4636E"/>
    <w:rsid w:val="00B4701C"/>
    <w:rsid w:val="00B471B0"/>
    <w:rsid w:val="00B47D22"/>
    <w:rsid w:val="00B50E1D"/>
    <w:rsid w:val="00B50F4B"/>
    <w:rsid w:val="00B513F5"/>
    <w:rsid w:val="00B51881"/>
    <w:rsid w:val="00B520D6"/>
    <w:rsid w:val="00B52218"/>
    <w:rsid w:val="00B525FD"/>
    <w:rsid w:val="00B531B0"/>
    <w:rsid w:val="00B53D36"/>
    <w:rsid w:val="00B53F0F"/>
    <w:rsid w:val="00B541E5"/>
    <w:rsid w:val="00B543C5"/>
    <w:rsid w:val="00B5556F"/>
    <w:rsid w:val="00B555A1"/>
    <w:rsid w:val="00B55744"/>
    <w:rsid w:val="00B5598C"/>
    <w:rsid w:val="00B55F97"/>
    <w:rsid w:val="00B5650C"/>
    <w:rsid w:val="00B568E4"/>
    <w:rsid w:val="00B570B6"/>
    <w:rsid w:val="00B573BA"/>
    <w:rsid w:val="00B579EA"/>
    <w:rsid w:val="00B57B09"/>
    <w:rsid w:val="00B57F8A"/>
    <w:rsid w:val="00B610D6"/>
    <w:rsid w:val="00B616A9"/>
    <w:rsid w:val="00B61B71"/>
    <w:rsid w:val="00B61D09"/>
    <w:rsid w:val="00B634AC"/>
    <w:rsid w:val="00B638FA"/>
    <w:rsid w:val="00B63FE7"/>
    <w:rsid w:val="00B6400E"/>
    <w:rsid w:val="00B64219"/>
    <w:rsid w:val="00B645C1"/>
    <w:rsid w:val="00B65125"/>
    <w:rsid w:val="00B66018"/>
    <w:rsid w:val="00B664EC"/>
    <w:rsid w:val="00B66529"/>
    <w:rsid w:val="00B67010"/>
    <w:rsid w:val="00B6727F"/>
    <w:rsid w:val="00B70ED0"/>
    <w:rsid w:val="00B70FEB"/>
    <w:rsid w:val="00B716AC"/>
    <w:rsid w:val="00B719FE"/>
    <w:rsid w:val="00B725F9"/>
    <w:rsid w:val="00B72D7D"/>
    <w:rsid w:val="00B73575"/>
    <w:rsid w:val="00B73A90"/>
    <w:rsid w:val="00B73EE5"/>
    <w:rsid w:val="00B740E1"/>
    <w:rsid w:val="00B74335"/>
    <w:rsid w:val="00B749B5"/>
    <w:rsid w:val="00B74EAA"/>
    <w:rsid w:val="00B750C3"/>
    <w:rsid w:val="00B75622"/>
    <w:rsid w:val="00B7598D"/>
    <w:rsid w:val="00B75D70"/>
    <w:rsid w:val="00B77612"/>
    <w:rsid w:val="00B77666"/>
    <w:rsid w:val="00B77965"/>
    <w:rsid w:val="00B80668"/>
    <w:rsid w:val="00B80811"/>
    <w:rsid w:val="00B80820"/>
    <w:rsid w:val="00B81615"/>
    <w:rsid w:val="00B816A4"/>
    <w:rsid w:val="00B827D3"/>
    <w:rsid w:val="00B82A62"/>
    <w:rsid w:val="00B84573"/>
    <w:rsid w:val="00B856D9"/>
    <w:rsid w:val="00B85CC8"/>
    <w:rsid w:val="00B85EB2"/>
    <w:rsid w:val="00B85FF2"/>
    <w:rsid w:val="00B8623A"/>
    <w:rsid w:val="00B86539"/>
    <w:rsid w:val="00B86B03"/>
    <w:rsid w:val="00B86D94"/>
    <w:rsid w:val="00B90E84"/>
    <w:rsid w:val="00B91047"/>
    <w:rsid w:val="00B9199C"/>
    <w:rsid w:val="00B92015"/>
    <w:rsid w:val="00B9222E"/>
    <w:rsid w:val="00B93189"/>
    <w:rsid w:val="00B935A9"/>
    <w:rsid w:val="00B93783"/>
    <w:rsid w:val="00B93DDB"/>
    <w:rsid w:val="00B93E36"/>
    <w:rsid w:val="00B93E68"/>
    <w:rsid w:val="00B93FDE"/>
    <w:rsid w:val="00B94105"/>
    <w:rsid w:val="00B94209"/>
    <w:rsid w:val="00B94265"/>
    <w:rsid w:val="00B94AA5"/>
    <w:rsid w:val="00B94BFB"/>
    <w:rsid w:val="00B94FD2"/>
    <w:rsid w:val="00B965FF"/>
    <w:rsid w:val="00B9701A"/>
    <w:rsid w:val="00B97F1F"/>
    <w:rsid w:val="00BA01C0"/>
    <w:rsid w:val="00BA04D5"/>
    <w:rsid w:val="00BA0616"/>
    <w:rsid w:val="00BA1263"/>
    <w:rsid w:val="00BA169E"/>
    <w:rsid w:val="00BA186F"/>
    <w:rsid w:val="00BA1E2A"/>
    <w:rsid w:val="00BA27F2"/>
    <w:rsid w:val="00BA2937"/>
    <w:rsid w:val="00BA29B2"/>
    <w:rsid w:val="00BA331D"/>
    <w:rsid w:val="00BA39C1"/>
    <w:rsid w:val="00BA4359"/>
    <w:rsid w:val="00BA58B7"/>
    <w:rsid w:val="00BA5AF0"/>
    <w:rsid w:val="00BA619C"/>
    <w:rsid w:val="00BA61BC"/>
    <w:rsid w:val="00BA6415"/>
    <w:rsid w:val="00BA68B9"/>
    <w:rsid w:val="00BA6B48"/>
    <w:rsid w:val="00BA79ED"/>
    <w:rsid w:val="00BA7CD4"/>
    <w:rsid w:val="00BB01D8"/>
    <w:rsid w:val="00BB03F3"/>
    <w:rsid w:val="00BB0B33"/>
    <w:rsid w:val="00BB0D6F"/>
    <w:rsid w:val="00BB24CC"/>
    <w:rsid w:val="00BB287B"/>
    <w:rsid w:val="00BB2940"/>
    <w:rsid w:val="00BB2DCB"/>
    <w:rsid w:val="00BB2F54"/>
    <w:rsid w:val="00BB3200"/>
    <w:rsid w:val="00BB38BC"/>
    <w:rsid w:val="00BB3EA6"/>
    <w:rsid w:val="00BB3F6E"/>
    <w:rsid w:val="00BB4039"/>
    <w:rsid w:val="00BB4BD9"/>
    <w:rsid w:val="00BB5167"/>
    <w:rsid w:val="00BB5185"/>
    <w:rsid w:val="00BB5D2E"/>
    <w:rsid w:val="00BB6616"/>
    <w:rsid w:val="00BB6BB2"/>
    <w:rsid w:val="00BB726A"/>
    <w:rsid w:val="00BC006D"/>
    <w:rsid w:val="00BC046A"/>
    <w:rsid w:val="00BC0A12"/>
    <w:rsid w:val="00BC0E86"/>
    <w:rsid w:val="00BC1681"/>
    <w:rsid w:val="00BC21BB"/>
    <w:rsid w:val="00BC2200"/>
    <w:rsid w:val="00BC222B"/>
    <w:rsid w:val="00BC28A7"/>
    <w:rsid w:val="00BC2CBD"/>
    <w:rsid w:val="00BC2E81"/>
    <w:rsid w:val="00BC2E8A"/>
    <w:rsid w:val="00BC321F"/>
    <w:rsid w:val="00BC3856"/>
    <w:rsid w:val="00BC38B2"/>
    <w:rsid w:val="00BC3D96"/>
    <w:rsid w:val="00BC51F8"/>
    <w:rsid w:val="00BC5419"/>
    <w:rsid w:val="00BC5784"/>
    <w:rsid w:val="00BC57B9"/>
    <w:rsid w:val="00BC6103"/>
    <w:rsid w:val="00BC6551"/>
    <w:rsid w:val="00BC695C"/>
    <w:rsid w:val="00BC6B71"/>
    <w:rsid w:val="00BC731E"/>
    <w:rsid w:val="00BC755D"/>
    <w:rsid w:val="00BC7833"/>
    <w:rsid w:val="00BD014F"/>
    <w:rsid w:val="00BD07D3"/>
    <w:rsid w:val="00BD08DD"/>
    <w:rsid w:val="00BD09C2"/>
    <w:rsid w:val="00BD0E00"/>
    <w:rsid w:val="00BD0F0E"/>
    <w:rsid w:val="00BD0FA0"/>
    <w:rsid w:val="00BD11C3"/>
    <w:rsid w:val="00BD19FB"/>
    <w:rsid w:val="00BD1DA5"/>
    <w:rsid w:val="00BD1F78"/>
    <w:rsid w:val="00BD2ACA"/>
    <w:rsid w:val="00BD2C4D"/>
    <w:rsid w:val="00BD3279"/>
    <w:rsid w:val="00BD34FC"/>
    <w:rsid w:val="00BD3C0B"/>
    <w:rsid w:val="00BD426A"/>
    <w:rsid w:val="00BD4B5D"/>
    <w:rsid w:val="00BD4F91"/>
    <w:rsid w:val="00BD4FB4"/>
    <w:rsid w:val="00BD4FFC"/>
    <w:rsid w:val="00BD6EEE"/>
    <w:rsid w:val="00BD7B3E"/>
    <w:rsid w:val="00BD7C3B"/>
    <w:rsid w:val="00BD7E95"/>
    <w:rsid w:val="00BE0324"/>
    <w:rsid w:val="00BE041B"/>
    <w:rsid w:val="00BE0A36"/>
    <w:rsid w:val="00BE1A0B"/>
    <w:rsid w:val="00BE22C3"/>
    <w:rsid w:val="00BE29A4"/>
    <w:rsid w:val="00BE31E0"/>
    <w:rsid w:val="00BE35AC"/>
    <w:rsid w:val="00BE3BBA"/>
    <w:rsid w:val="00BE51FC"/>
    <w:rsid w:val="00BE6895"/>
    <w:rsid w:val="00BE6BD1"/>
    <w:rsid w:val="00BE7746"/>
    <w:rsid w:val="00BE7D63"/>
    <w:rsid w:val="00BF128D"/>
    <w:rsid w:val="00BF2A1D"/>
    <w:rsid w:val="00BF3003"/>
    <w:rsid w:val="00BF3B9B"/>
    <w:rsid w:val="00BF3CAF"/>
    <w:rsid w:val="00BF3D1D"/>
    <w:rsid w:val="00BF56B6"/>
    <w:rsid w:val="00BF57CA"/>
    <w:rsid w:val="00BF5954"/>
    <w:rsid w:val="00BF5FFD"/>
    <w:rsid w:val="00BF6D98"/>
    <w:rsid w:val="00BF6FFE"/>
    <w:rsid w:val="00BF70E4"/>
    <w:rsid w:val="00BF75B1"/>
    <w:rsid w:val="00BF7671"/>
    <w:rsid w:val="00BF799F"/>
    <w:rsid w:val="00BF7AA3"/>
    <w:rsid w:val="00C002BE"/>
    <w:rsid w:val="00C00AFC"/>
    <w:rsid w:val="00C00C51"/>
    <w:rsid w:val="00C00F40"/>
    <w:rsid w:val="00C01B2C"/>
    <w:rsid w:val="00C02282"/>
    <w:rsid w:val="00C0347B"/>
    <w:rsid w:val="00C0355C"/>
    <w:rsid w:val="00C03606"/>
    <w:rsid w:val="00C0369A"/>
    <w:rsid w:val="00C037DF"/>
    <w:rsid w:val="00C04473"/>
    <w:rsid w:val="00C04771"/>
    <w:rsid w:val="00C04E95"/>
    <w:rsid w:val="00C04EE8"/>
    <w:rsid w:val="00C055F1"/>
    <w:rsid w:val="00C05984"/>
    <w:rsid w:val="00C05ED6"/>
    <w:rsid w:val="00C06215"/>
    <w:rsid w:val="00C06A4E"/>
    <w:rsid w:val="00C06DC1"/>
    <w:rsid w:val="00C070D8"/>
    <w:rsid w:val="00C074A1"/>
    <w:rsid w:val="00C0756E"/>
    <w:rsid w:val="00C100E9"/>
    <w:rsid w:val="00C10815"/>
    <w:rsid w:val="00C11989"/>
    <w:rsid w:val="00C121DD"/>
    <w:rsid w:val="00C12E7E"/>
    <w:rsid w:val="00C135BC"/>
    <w:rsid w:val="00C14013"/>
    <w:rsid w:val="00C14CCA"/>
    <w:rsid w:val="00C151BF"/>
    <w:rsid w:val="00C15289"/>
    <w:rsid w:val="00C17413"/>
    <w:rsid w:val="00C17B2B"/>
    <w:rsid w:val="00C17E26"/>
    <w:rsid w:val="00C20C12"/>
    <w:rsid w:val="00C211EE"/>
    <w:rsid w:val="00C213B8"/>
    <w:rsid w:val="00C225BB"/>
    <w:rsid w:val="00C22858"/>
    <w:rsid w:val="00C22900"/>
    <w:rsid w:val="00C22D87"/>
    <w:rsid w:val="00C23126"/>
    <w:rsid w:val="00C23565"/>
    <w:rsid w:val="00C23B2E"/>
    <w:rsid w:val="00C243A5"/>
    <w:rsid w:val="00C24857"/>
    <w:rsid w:val="00C24E25"/>
    <w:rsid w:val="00C2509E"/>
    <w:rsid w:val="00C250E6"/>
    <w:rsid w:val="00C2523B"/>
    <w:rsid w:val="00C254DD"/>
    <w:rsid w:val="00C255AB"/>
    <w:rsid w:val="00C25E8C"/>
    <w:rsid w:val="00C267CF"/>
    <w:rsid w:val="00C26F6C"/>
    <w:rsid w:val="00C305E6"/>
    <w:rsid w:val="00C307BD"/>
    <w:rsid w:val="00C312CA"/>
    <w:rsid w:val="00C315B5"/>
    <w:rsid w:val="00C3165E"/>
    <w:rsid w:val="00C3182C"/>
    <w:rsid w:val="00C32839"/>
    <w:rsid w:val="00C32CDB"/>
    <w:rsid w:val="00C335C4"/>
    <w:rsid w:val="00C3391F"/>
    <w:rsid w:val="00C345D2"/>
    <w:rsid w:val="00C3515E"/>
    <w:rsid w:val="00C351D7"/>
    <w:rsid w:val="00C35252"/>
    <w:rsid w:val="00C353B6"/>
    <w:rsid w:val="00C35411"/>
    <w:rsid w:val="00C35629"/>
    <w:rsid w:val="00C356E6"/>
    <w:rsid w:val="00C359CA"/>
    <w:rsid w:val="00C35E78"/>
    <w:rsid w:val="00C3676C"/>
    <w:rsid w:val="00C36C28"/>
    <w:rsid w:val="00C36F3F"/>
    <w:rsid w:val="00C404C3"/>
    <w:rsid w:val="00C405F0"/>
    <w:rsid w:val="00C40B53"/>
    <w:rsid w:val="00C40BA6"/>
    <w:rsid w:val="00C40BA8"/>
    <w:rsid w:val="00C41743"/>
    <w:rsid w:val="00C418F1"/>
    <w:rsid w:val="00C41E46"/>
    <w:rsid w:val="00C42679"/>
    <w:rsid w:val="00C426BF"/>
    <w:rsid w:val="00C431AA"/>
    <w:rsid w:val="00C43312"/>
    <w:rsid w:val="00C437DD"/>
    <w:rsid w:val="00C43CA7"/>
    <w:rsid w:val="00C44924"/>
    <w:rsid w:val="00C452D3"/>
    <w:rsid w:val="00C46B46"/>
    <w:rsid w:val="00C4751C"/>
    <w:rsid w:val="00C4763F"/>
    <w:rsid w:val="00C47C9E"/>
    <w:rsid w:val="00C47DFC"/>
    <w:rsid w:val="00C50244"/>
    <w:rsid w:val="00C50AE5"/>
    <w:rsid w:val="00C5134D"/>
    <w:rsid w:val="00C518DD"/>
    <w:rsid w:val="00C51E8C"/>
    <w:rsid w:val="00C51FFE"/>
    <w:rsid w:val="00C52B0C"/>
    <w:rsid w:val="00C52D51"/>
    <w:rsid w:val="00C53407"/>
    <w:rsid w:val="00C534D2"/>
    <w:rsid w:val="00C53CEF"/>
    <w:rsid w:val="00C53F65"/>
    <w:rsid w:val="00C545F3"/>
    <w:rsid w:val="00C5582E"/>
    <w:rsid w:val="00C55AA1"/>
    <w:rsid w:val="00C55EB6"/>
    <w:rsid w:val="00C56146"/>
    <w:rsid w:val="00C5621F"/>
    <w:rsid w:val="00C563A9"/>
    <w:rsid w:val="00C56544"/>
    <w:rsid w:val="00C567DD"/>
    <w:rsid w:val="00C568B2"/>
    <w:rsid w:val="00C57A5D"/>
    <w:rsid w:val="00C57DC7"/>
    <w:rsid w:val="00C6096B"/>
    <w:rsid w:val="00C610B8"/>
    <w:rsid w:val="00C61386"/>
    <w:rsid w:val="00C616DD"/>
    <w:rsid w:val="00C623B2"/>
    <w:rsid w:val="00C62645"/>
    <w:rsid w:val="00C62D55"/>
    <w:rsid w:val="00C62E61"/>
    <w:rsid w:val="00C63281"/>
    <w:rsid w:val="00C632DA"/>
    <w:rsid w:val="00C63D16"/>
    <w:rsid w:val="00C63F58"/>
    <w:rsid w:val="00C6422D"/>
    <w:rsid w:val="00C64790"/>
    <w:rsid w:val="00C64F5F"/>
    <w:rsid w:val="00C66B75"/>
    <w:rsid w:val="00C66F8D"/>
    <w:rsid w:val="00C672CE"/>
    <w:rsid w:val="00C678BF"/>
    <w:rsid w:val="00C70B6D"/>
    <w:rsid w:val="00C70EC8"/>
    <w:rsid w:val="00C71C51"/>
    <w:rsid w:val="00C72C9E"/>
    <w:rsid w:val="00C72FA2"/>
    <w:rsid w:val="00C73A29"/>
    <w:rsid w:val="00C74A63"/>
    <w:rsid w:val="00C74B65"/>
    <w:rsid w:val="00C74BFD"/>
    <w:rsid w:val="00C76763"/>
    <w:rsid w:val="00C767BD"/>
    <w:rsid w:val="00C76968"/>
    <w:rsid w:val="00C772E1"/>
    <w:rsid w:val="00C778FC"/>
    <w:rsid w:val="00C77A23"/>
    <w:rsid w:val="00C8028E"/>
    <w:rsid w:val="00C805F2"/>
    <w:rsid w:val="00C80777"/>
    <w:rsid w:val="00C819D4"/>
    <w:rsid w:val="00C81AA6"/>
    <w:rsid w:val="00C82189"/>
    <w:rsid w:val="00C835C4"/>
    <w:rsid w:val="00C83606"/>
    <w:rsid w:val="00C83839"/>
    <w:rsid w:val="00C83A99"/>
    <w:rsid w:val="00C83FF2"/>
    <w:rsid w:val="00C845E2"/>
    <w:rsid w:val="00C846C4"/>
    <w:rsid w:val="00C846CE"/>
    <w:rsid w:val="00C8511D"/>
    <w:rsid w:val="00C858F3"/>
    <w:rsid w:val="00C8606B"/>
    <w:rsid w:val="00C86533"/>
    <w:rsid w:val="00C86792"/>
    <w:rsid w:val="00C86B36"/>
    <w:rsid w:val="00C8763E"/>
    <w:rsid w:val="00C87BBD"/>
    <w:rsid w:val="00C87BE3"/>
    <w:rsid w:val="00C87E2E"/>
    <w:rsid w:val="00C87E57"/>
    <w:rsid w:val="00C9053C"/>
    <w:rsid w:val="00C9054A"/>
    <w:rsid w:val="00C9061C"/>
    <w:rsid w:val="00C9144A"/>
    <w:rsid w:val="00C91639"/>
    <w:rsid w:val="00C91CD2"/>
    <w:rsid w:val="00C9205E"/>
    <w:rsid w:val="00C930C8"/>
    <w:rsid w:val="00C93247"/>
    <w:rsid w:val="00C93421"/>
    <w:rsid w:val="00C93AD0"/>
    <w:rsid w:val="00C94325"/>
    <w:rsid w:val="00C94599"/>
    <w:rsid w:val="00C945C4"/>
    <w:rsid w:val="00C95B66"/>
    <w:rsid w:val="00C95E44"/>
    <w:rsid w:val="00C95FC1"/>
    <w:rsid w:val="00C96434"/>
    <w:rsid w:val="00C96766"/>
    <w:rsid w:val="00C96AAA"/>
    <w:rsid w:val="00C96EB4"/>
    <w:rsid w:val="00C9732F"/>
    <w:rsid w:val="00C97B2A"/>
    <w:rsid w:val="00CA05BA"/>
    <w:rsid w:val="00CA17AF"/>
    <w:rsid w:val="00CA186A"/>
    <w:rsid w:val="00CA2285"/>
    <w:rsid w:val="00CA28F3"/>
    <w:rsid w:val="00CA292A"/>
    <w:rsid w:val="00CA3359"/>
    <w:rsid w:val="00CA374B"/>
    <w:rsid w:val="00CA3C5F"/>
    <w:rsid w:val="00CA3E7C"/>
    <w:rsid w:val="00CA4650"/>
    <w:rsid w:val="00CA4928"/>
    <w:rsid w:val="00CA5507"/>
    <w:rsid w:val="00CA57AB"/>
    <w:rsid w:val="00CA5C7A"/>
    <w:rsid w:val="00CA5D80"/>
    <w:rsid w:val="00CA6B82"/>
    <w:rsid w:val="00CA6C86"/>
    <w:rsid w:val="00CA6DE2"/>
    <w:rsid w:val="00CA7077"/>
    <w:rsid w:val="00CA72C4"/>
    <w:rsid w:val="00CB04EB"/>
    <w:rsid w:val="00CB06B7"/>
    <w:rsid w:val="00CB0B5C"/>
    <w:rsid w:val="00CB19C2"/>
    <w:rsid w:val="00CB1ABB"/>
    <w:rsid w:val="00CB217B"/>
    <w:rsid w:val="00CB22F0"/>
    <w:rsid w:val="00CB23EC"/>
    <w:rsid w:val="00CB33EF"/>
    <w:rsid w:val="00CB353A"/>
    <w:rsid w:val="00CB3550"/>
    <w:rsid w:val="00CB435D"/>
    <w:rsid w:val="00CB5F83"/>
    <w:rsid w:val="00CB6981"/>
    <w:rsid w:val="00CB6D9D"/>
    <w:rsid w:val="00CB7A06"/>
    <w:rsid w:val="00CC09E3"/>
    <w:rsid w:val="00CC154E"/>
    <w:rsid w:val="00CC1712"/>
    <w:rsid w:val="00CC1782"/>
    <w:rsid w:val="00CC197C"/>
    <w:rsid w:val="00CC1CED"/>
    <w:rsid w:val="00CC1E56"/>
    <w:rsid w:val="00CC2055"/>
    <w:rsid w:val="00CC20B3"/>
    <w:rsid w:val="00CC2318"/>
    <w:rsid w:val="00CC2B18"/>
    <w:rsid w:val="00CC2D43"/>
    <w:rsid w:val="00CC354F"/>
    <w:rsid w:val="00CC39F1"/>
    <w:rsid w:val="00CC3C75"/>
    <w:rsid w:val="00CC3E9B"/>
    <w:rsid w:val="00CC401A"/>
    <w:rsid w:val="00CC4267"/>
    <w:rsid w:val="00CC4ADC"/>
    <w:rsid w:val="00CC5016"/>
    <w:rsid w:val="00CC60CF"/>
    <w:rsid w:val="00CC62D6"/>
    <w:rsid w:val="00CC67D9"/>
    <w:rsid w:val="00CC75A1"/>
    <w:rsid w:val="00CD0441"/>
    <w:rsid w:val="00CD0900"/>
    <w:rsid w:val="00CD16CD"/>
    <w:rsid w:val="00CD1806"/>
    <w:rsid w:val="00CD1905"/>
    <w:rsid w:val="00CD200C"/>
    <w:rsid w:val="00CD24BD"/>
    <w:rsid w:val="00CD2CCF"/>
    <w:rsid w:val="00CD2F85"/>
    <w:rsid w:val="00CD337B"/>
    <w:rsid w:val="00CD3CFB"/>
    <w:rsid w:val="00CD67DF"/>
    <w:rsid w:val="00CD6CF8"/>
    <w:rsid w:val="00CD74A5"/>
    <w:rsid w:val="00CD7814"/>
    <w:rsid w:val="00CD7C1E"/>
    <w:rsid w:val="00CD7DD6"/>
    <w:rsid w:val="00CE010C"/>
    <w:rsid w:val="00CE021F"/>
    <w:rsid w:val="00CE08D5"/>
    <w:rsid w:val="00CE1741"/>
    <w:rsid w:val="00CE3622"/>
    <w:rsid w:val="00CE3698"/>
    <w:rsid w:val="00CE3FE6"/>
    <w:rsid w:val="00CE47E7"/>
    <w:rsid w:val="00CE54BC"/>
    <w:rsid w:val="00CE6272"/>
    <w:rsid w:val="00CE66BF"/>
    <w:rsid w:val="00CE670C"/>
    <w:rsid w:val="00CE7A84"/>
    <w:rsid w:val="00CF0A92"/>
    <w:rsid w:val="00CF19D2"/>
    <w:rsid w:val="00CF1C08"/>
    <w:rsid w:val="00CF1D32"/>
    <w:rsid w:val="00CF1D57"/>
    <w:rsid w:val="00CF23D2"/>
    <w:rsid w:val="00CF2690"/>
    <w:rsid w:val="00CF279C"/>
    <w:rsid w:val="00CF35AC"/>
    <w:rsid w:val="00CF3672"/>
    <w:rsid w:val="00CF49F8"/>
    <w:rsid w:val="00CF6046"/>
    <w:rsid w:val="00CF6F86"/>
    <w:rsid w:val="00CF72B9"/>
    <w:rsid w:val="00CF75FE"/>
    <w:rsid w:val="00CF765A"/>
    <w:rsid w:val="00CF7DED"/>
    <w:rsid w:val="00D01119"/>
    <w:rsid w:val="00D016A0"/>
    <w:rsid w:val="00D016AB"/>
    <w:rsid w:val="00D01BA4"/>
    <w:rsid w:val="00D0203D"/>
    <w:rsid w:val="00D02268"/>
    <w:rsid w:val="00D02539"/>
    <w:rsid w:val="00D02897"/>
    <w:rsid w:val="00D029B6"/>
    <w:rsid w:val="00D030F2"/>
    <w:rsid w:val="00D03915"/>
    <w:rsid w:val="00D04444"/>
    <w:rsid w:val="00D0495C"/>
    <w:rsid w:val="00D0499F"/>
    <w:rsid w:val="00D04EBF"/>
    <w:rsid w:val="00D05195"/>
    <w:rsid w:val="00D062A4"/>
    <w:rsid w:val="00D06790"/>
    <w:rsid w:val="00D06BAB"/>
    <w:rsid w:val="00D06BD5"/>
    <w:rsid w:val="00D07064"/>
    <w:rsid w:val="00D072AA"/>
    <w:rsid w:val="00D07320"/>
    <w:rsid w:val="00D07EAA"/>
    <w:rsid w:val="00D1091E"/>
    <w:rsid w:val="00D113D2"/>
    <w:rsid w:val="00D1156C"/>
    <w:rsid w:val="00D1181C"/>
    <w:rsid w:val="00D11E28"/>
    <w:rsid w:val="00D12348"/>
    <w:rsid w:val="00D12812"/>
    <w:rsid w:val="00D135DB"/>
    <w:rsid w:val="00D13B85"/>
    <w:rsid w:val="00D14447"/>
    <w:rsid w:val="00D147DB"/>
    <w:rsid w:val="00D14AD9"/>
    <w:rsid w:val="00D1552B"/>
    <w:rsid w:val="00D15579"/>
    <w:rsid w:val="00D15835"/>
    <w:rsid w:val="00D1593F"/>
    <w:rsid w:val="00D15ACA"/>
    <w:rsid w:val="00D16AF7"/>
    <w:rsid w:val="00D16DC6"/>
    <w:rsid w:val="00D17DBF"/>
    <w:rsid w:val="00D20355"/>
    <w:rsid w:val="00D20525"/>
    <w:rsid w:val="00D20C10"/>
    <w:rsid w:val="00D215CC"/>
    <w:rsid w:val="00D217C6"/>
    <w:rsid w:val="00D21B52"/>
    <w:rsid w:val="00D21F1A"/>
    <w:rsid w:val="00D2280F"/>
    <w:rsid w:val="00D228B4"/>
    <w:rsid w:val="00D22B20"/>
    <w:rsid w:val="00D2445C"/>
    <w:rsid w:val="00D248E9"/>
    <w:rsid w:val="00D254BB"/>
    <w:rsid w:val="00D25501"/>
    <w:rsid w:val="00D26DC1"/>
    <w:rsid w:val="00D2763C"/>
    <w:rsid w:val="00D2796C"/>
    <w:rsid w:val="00D27D9C"/>
    <w:rsid w:val="00D30115"/>
    <w:rsid w:val="00D3052E"/>
    <w:rsid w:val="00D30C86"/>
    <w:rsid w:val="00D31201"/>
    <w:rsid w:val="00D314EC"/>
    <w:rsid w:val="00D3258B"/>
    <w:rsid w:val="00D326A2"/>
    <w:rsid w:val="00D32BF4"/>
    <w:rsid w:val="00D32C94"/>
    <w:rsid w:val="00D335FF"/>
    <w:rsid w:val="00D36DDB"/>
    <w:rsid w:val="00D37EF0"/>
    <w:rsid w:val="00D40967"/>
    <w:rsid w:val="00D40FCD"/>
    <w:rsid w:val="00D41870"/>
    <w:rsid w:val="00D41B85"/>
    <w:rsid w:val="00D420B7"/>
    <w:rsid w:val="00D42840"/>
    <w:rsid w:val="00D42949"/>
    <w:rsid w:val="00D42B41"/>
    <w:rsid w:val="00D438B9"/>
    <w:rsid w:val="00D4408E"/>
    <w:rsid w:val="00D44187"/>
    <w:rsid w:val="00D44588"/>
    <w:rsid w:val="00D44BB6"/>
    <w:rsid w:val="00D4576F"/>
    <w:rsid w:val="00D45B96"/>
    <w:rsid w:val="00D46065"/>
    <w:rsid w:val="00D467FA"/>
    <w:rsid w:val="00D46BA4"/>
    <w:rsid w:val="00D46F1C"/>
    <w:rsid w:val="00D4789B"/>
    <w:rsid w:val="00D500D8"/>
    <w:rsid w:val="00D50497"/>
    <w:rsid w:val="00D51C54"/>
    <w:rsid w:val="00D522E4"/>
    <w:rsid w:val="00D5420A"/>
    <w:rsid w:val="00D5485E"/>
    <w:rsid w:val="00D55494"/>
    <w:rsid w:val="00D5583E"/>
    <w:rsid w:val="00D55E35"/>
    <w:rsid w:val="00D56B7B"/>
    <w:rsid w:val="00D57FE3"/>
    <w:rsid w:val="00D60224"/>
    <w:rsid w:val="00D60429"/>
    <w:rsid w:val="00D60B7D"/>
    <w:rsid w:val="00D610D1"/>
    <w:rsid w:val="00D6155E"/>
    <w:rsid w:val="00D626A5"/>
    <w:rsid w:val="00D628A2"/>
    <w:rsid w:val="00D631C1"/>
    <w:rsid w:val="00D6332C"/>
    <w:rsid w:val="00D63563"/>
    <w:rsid w:val="00D635D5"/>
    <w:rsid w:val="00D6449E"/>
    <w:rsid w:val="00D64A1D"/>
    <w:rsid w:val="00D64ADD"/>
    <w:rsid w:val="00D64C27"/>
    <w:rsid w:val="00D64FB7"/>
    <w:rsid w:val="00D65C40"/>
    <w:rsid w:val="00D661D8"/>
    <w:rsid w:val="00D66313"/>
    <w:rsid w:val="00D6636B"/>
    <w:rsid w:val="00D66435"/>
    <w:rsid w:val="00D6693F"/>
    <w:rsid w:val="00D66CBE"/>
    <w:rsid w:val="00D6724F"/>
    <w:rsid w:val="00D6781D"/>
    <w:rsid w:val="00D67D41"/>
    <w:rsid w:val="00D706AA"/>
    <w:rsid w:val="00D71351"/>
    <w:rsid w:val="00D7135A"/>
    <w:rsid w:val="00D71B48"/>
    <w:rsid w:val="00D72333"/>
    <w:rsid w:val="00D731C0"/>
    <w:rsid w:val="00D73544"/>
    <w:rsid w:val="00D73633"/>
    <w:rsid w:val="00D73B4B"/>
    <w:rsid w:val="00D73D53"/>
    <w:rsid w:val="00D7425E"/>
    <w:rsid w:val="00D74A4C"/>
    <w:rsid w:val="00D74C7F"/>
    <w:rsid w:val="00D756D6"/>
    <w:rsid w:val="00D76079"/>
    <w:rsid w:val="00D76143"/>
    <w:rsid w:val="00D76D05"/>
    <w:rsid w:val="00D76FAE"/>
    <w:rsid w:val="00D77A5A"/>
    <w:rsid w:val="00D80056"/>
    <w:rsid w:val="00D80188"/>
    <w:rsid w:val="00D80884"/>
    <w:rsid w:val="00D80A13"/>
    <w:rsid w:val="00D82094"/>
    <w:rsid w:val="00D823AD"/>
    <w:rsid w:val="00D82B0E"/>
    <w:rsid w:val="00D82EDC"/>
    <w:rsid w:val="00D831BF"/>
    <w:rsid w:val="00D83725"/>
    <w:rsid w:val="00D83BE0"/>
    <w:rsid w:val="00D83E14"/>
    <w:rsid w:val="00D84C58"/>
    <w:rsid w:val="00D852D4"/>
    <w:rsid w:val="00D8613D"/>
    <w:rsid w:val="00D86266"/>
    <w:rsid w:val="00D862B3"/>
    <w:rsid w:val="00D86AB0"/>
    <w:rsid w:val="00D87C7E"/>
    <w:rsid w:val="00D90CF7"/>
    <w:rsid w:val="00D91628"/>
    <w:rsid w:val="00D92054"/>
    <w:rsid w:val="00D9230B"/>
    <w:rsid w:val="00D929AD"/>
    <w:rsid w:val="00D92CF4"/>
    <w:rsid w:val="00D932A4"/>
    <w:rsid w:val="00D93539"/>
    <w:rsid w:val="00D935D0"/>
    <w:rsid w:val="00D93E95"/>
    <w:rsid w:val="00D9533B"/>
    <w:rsid w:val="00D95F6D"/>
    <w:rsid w:val="00D9601D"/>
    <w:rsid w:val="00D963DA"/>
    <w:rsid w:val="00D96608"/>
    <w:rsid w:val="00D97285"/>
    <w:rsid w:val="00D97904"/>
    <w:rsid w:val="00D979A5"/>
    <w:rsid w:val="00D97C86"/>
    <w:rsid w:val="00D97F0C"/>
    <w:rsid w:val="00DA11B2"/>
    <w:rsid w:val="00DA1A64"/>
    <w:rsid w:val="00DA1F3D"/>
    <w:rsid w:val="00DA2594"/>
    <w:rsid w:val="00DA26BF"/>
    <w:rsid w:val="00DA34CA"/>
    <w:rsid w:val="00DA3766"/>
    <w:rsid w:val="00DA3E72"/>
    <w:rsid w:val="00DA4823"/>
    <w:rsid w:val="00DA5994"/>
    <w:rsid w:val="00DA6101"/>
    <w:rsid w:val="00DA6B97"/>
    <w:rsid w:val="00DA7450"/>
    <w:rsid w:val="00DA7867"/>
    <w:rsid w:val="00DA79AE"/>
    <w:rsid w:val="00DA7CA2"/>
    <w:rsid w:val="00DA7CD9"/>
    <w:rsid w:val="00DB0F29"/>
    <w:rsid w:val="00DB1297"/>
    <w:rsid w:val="00DB19BC"/>
    <w:rsid w:val="00DB1A81"/>
    <w:rsid w:val="00DB1F34"/>
    <w:rsid w:val="00DB2B64"/>
    <w:rsid w:val="00DB2ED5"/>
    <w:rsid w:val="00DB3C7E"/>
    <w:rsid w:val="00DB4E4E"/>
    <w:rsid w:val="00DB54DC"/>
    <w:rsid w:val="00DB592F"/>
    <w:rsid w:val="00DB6309"/>
    <w:rsid w:val="00DB65DC"/>
    <w:rsid w:val="00DB66AB"/>
    <w:rsid w:val="00DB69CA"/>
    <w:rsid w:val="00DB75AF"/>
    <w:rsid w:val="00DB7677"/>
    <w:rsid w:val="00DB76B3"/>
    <w:rsid w:val="00DC051C"/>
    <w:rsid w:val="00DC06CB"/>
    <w:rsid w:val="00DC0881"/>
    <w:rsid w:val="00DC1422"/>
    <w:rsid w:val="00DC18F8"/>
    <w:rsid w:val="00DC2D53"/>
    <w:rsid w:val="00DC37D5"/>
    <w:rsid w:val="00DC3DF1"/>
    <w:rsid w:val="00DC46F2"/>
    <w:rsid w:val="00DC5110"/>
    <w:rsid w:val="00DC51BC"/>
    <w:rsid w:val="00DC53CD"/>
    <w:rsid w:val="00DC6325"/>
    <w:rsid w:val="00DC6D88"/>
    <w:rsid w:val="00DC7433"/>
    <w:rsid w:val="00DC788E"/>
    <w:rsid w:val="00DC78FA"/>
    <w:rsid w:val="00DC7D78"/>
    <w:rsid w:val="00DD0DFC"/>
    <w:rsid w:val="00DD15DB"/>
    <w:rsid w:val="00DD168B"/>
    <w:rsid w:val="00DD2297"/>
    <w:rsid w:val="00DD26BA"/>
    <w:rsid w:val="00DD283D"/>
    <w:rsid w:val="00DD4192"/>
    <w:rsid w:val="00DD4D8B"/>
    <w:rsid w:val="00DD4F50"/>
    <w:rsid w:val="00DD5134"/>
    <w:rsid w:val="00DD605F"/>
    <w:rsid w:val="00DD61EF"/>
    <w:rsid w:val="00DD6260"/>
    <w:rsid w:val="00DD6663"/>
    <w:rsid w:val="00DD691A"/>
    <w:rsid w:val="00DD6ABB"/>
    <w:rsid w:val="00DD6AF4"/>
    <w:rsid w:val="00DD6C72"/>
    <w:rsid w:val="00DD75CB"/>
    <w:rsid w:val="00DD7912"/>
    <w:rsid w:val="00DD7CE7"/>
    <w:rsid w:val="00DD7F8A"/>
    <w:rsid w:val="00DE11D9"/>
    <w:rsid w:val="00DE1298"/>
    <w:rsid w:val="00DE18E9"/>
    <w:rsid w:val="00DE209D"/>
    <w:rsid w:val="00DE21F8"/>
    <w:rsid w:val="00DE275C"/>
    <w:rsid w:val="00DE2EB7"/>
    <w:rsid w:val="00DE3017"/>
    <w:rsid w:val="00DE32C3"/>
    <w:rsid w:val="00DE3443"/>
    <w:rsid w:val="00DE3EFB"/>
    <w:rsid w:val="00DE4234"/>
    <w:rsid w:val="00DE45F7"/>
    <w:rsid w:val="00DE49ED"/>
    <w:rsid w:val="00DE4F5B"/>
    <w:rsid w:val="00DE5E26"/>
    <w:rsid w:val="00DE6D44"/>
    <w:rsid w:val="00DE7ACF"/>
    <w:rsid w:val="00DF00EC"/>
    <w:rsid w:val="00DF086E"/>
    <w:rsid w:val="00DF1151"/>
    <w:rsid w:val="00DF2A70"/>
    <w:rsid w:val="00DF3D1D"/>
    <w:rsid w:val="00DF4554"/>
    <w:rsid w:val="00DF46AA"/>
    <w:rsid w:val="00DF4B52"/>
    <w:rsid w:val="00DF6092"/>
    <w:rsid w:val="00DF7C50"/>
    <w:rsid w:val="00DF7D0D"/>
    <w:rsid w:val="00DF7E7F"/>
    <w:rsid w:val="00E0016C"/>
    <w:rsid w:val="00E002E2"/>
    <w:rsid w:val="00E0031C"/>
    <w:rsid w:val="00E00507"/>
    <w:rsid w:val="00E006C8"/>
    <w:rsid w:val="00E00C75"/>
    <w:rsid w:val="00E00F8E"/>
    <w:rsid w:val="00E015F4"/>
    <w:rsid w:val="00E0204F"/>
    <w:rsid w:val="00E020F1"/>
    <w:rsid w:val="00E02DF4"/>
    <w:rsid w:val="00E03042"/>
    <w:rsid w:val="00E0314D"/>
    <w:rsid w:val="00E03227"/>
    <w:rsid w:val="00E049B1"/>
    <w:rsid w:val="00E049E1"/>
    <w:rsid w:val="00E05494"/>
    <w:rsid w:val="00E05B3B"/>
    <w:rsid w:val="00E05F18"/>
    <w:rsid w:val="00E0623E"/>
    <w:rsid w:val="00E06D1D"/>
    <w:rsid w:val="00E07355"/>
    <w:rsid w:val="00E106A2"/>
    <w:rsid w:val="00E112A7"/>
    <w:rsid w:val="00E11963"/>
    <w:rsid w:val="00E11EDC"/>
    <w:rsid w:val="00E1222A"/>
    <w:rsid w:val="00E12877"/>
    <w:rsid w:val="00E12997"/>
    <w:rsid w:val="00E12A1D"/>
    <w:rsid w:val="00E140F1"/>
    <w:rsid w:val="00E149C5"/>
    <w:rsid w:val="00E14AD3"/>
    <w:rsid w:val="00E14DCF"/>
    <w:rsid w:val="00E15605"/>
    <w:rsid w:val="00E1574B"/>
    <w:rsid w:val="00E16486"/>
    <w:rsid w:val="00E16762"/>
    <w:rsid w:val="00E203AB"/>
    <w:rsid w:val="00E214F1"/>
    <w:rsid w:val="00E21D72"/>
    <w:rsid w:val="00E21E1C"/>
    <w:rsid w:val="00E23379"/>
    <w:rsid w:val="00E24B4E"/>
    <w:rsid w:val="00E24C95"/>
    <w:rsid w:val="00E24EF3"/>
    <w:rsid w:val="00E27405"/>
    <w:rsid w:val="00E2759F"/>
    <w:rsid w:val="00E301AC"/>
    <w:rsid w:val="00E30AC9"/>
    <w:rsid w:val="00E30C13"/>
    <w:rsid w:val="00E30D44"/>
    <w:rsid w:val="00E30DA7"/>
    <w:rsid w:val="00E31148"/>
    <w:rsid w:val="00E31AA3"/>
    <w:rsid w:val="00E31E87"/>
    <w:rsid w:val="00E32046"/>
    <w:rsid w:val="00E322B9"/>
    <w:rsid w:val="00E326C9"/>
    <w:rsid w:val="00E32E65"/>
    <w:rsid w:val="00E32F1C"/>
    <w:rsid w:val="00E34155"/>
    <w:rsid w:val="00E35D8A"/>
    <w:rsid w:val="00E364AB"/>
    <w:rsid w:val="00E36597"/>
    <w:rsid w:val="00E36AAE"/>
    <w:rsid w:val="00E36F6D"/>
    <w:rsid w:val="00E37698"/>
    <w:rsid w:val="00E37B25"/>
    <w:rsid w:val="00E40D60"/>
    <w:rsid w:val="00E41DF0"/>
    <w:rsid w:val="00E4235F"/>
    <w:rsid w:val="00E428CE"/>
    <w:rsid w:val="00E42F24"/>
    <w:rsid w:val="00E433DF"/>
    <w:rsid w:val="00E43C7F"/>
    <w:rsid w:val="00E44278"/>
    <w:rsid w:val="00E443DA"/>
    <w:rsid w:val="00E458CC"/>
    <w:rsid w:val="00E4630E"/>
    <w:rsid w:val="00E46AEC"/>
    <w:rsid w:val="00E47131"/>
    <w:rsid w:val="00E47346"/>
    <w:rsid w:val="00E47601"/>
    <w:rsid w:val="00E478BE"/>
    <w:rsid w:val="00E479D3"/>
    <w:rsid w:val="00E5003F"/>
    <w:rsid w:val="00E50385"/>
    <w:rsid w:val="00E50832"/>
    <w:rsid w:val="00E508F4"/>
    <w:rsid w:val="00E51F80"/>
    <w:rsid w:val="00E525AE"/>
    <w:rsid w:val="00E52652"/>
    <w:rsid w:val="00E52821"/>
    <w:rsid w:val="00E531CB"/>
    <w:rsid w:val="00E53CEE"/>
    <w:rsid w:val="00E5519C"/>
    <w:rsid w:val="00E55E45"/>
    <w:rsid w:val="00E56A31"/>
    <w:rsid w:val="00E56CCD"/>
    <w:rsid w:val="00E56FF4"/>
    <w:rsid w:val="00E5714E"/>
    <w:rsid w:val="00E57342"/>
    <w:rsid w:val="00E57B57"/>
    <w:rsid w:val="00E600D3"/>
    <w:rsid w:val="00E614FF"/>
    <w:rsid w:val="00E61904"/>
    <w:rsid w:val="00E61CD0"/>
    <w:rsid w:val="00E6294B"/>
    <w:rsid w:val="00E62B23"/>
    <w:rsid w:val="00E633B4"/>
    <w:rsid w:val="00E63E38"/>
    <w:rsid w:val="00E644C7"/>
    <w:rsid w:val="00E650B2"/>
    <w:rsid w:val="00E653AC"/>
    <w:rsid w:val="00E65D57"/>
    <w:rsid w:val="00E66228"/>
    <w:rsid w:val="00E67B99"/>
    <w:rsid w:val="00E70374"/>
    <w:rsid w:val="00E710EF"/>
    <w:rsid w:val="00E719EF"/>
    <w:rsid w:val="00E71DA7"/>
    <w:rsid w:val="00E71DA9"/>
    <w:rsid w:val="00E72B3D"/>
    <w:rsid w:val="00E72C5B"/>
    <w:rsid w:val="00E73635"/>
    <w:rsid w:val="00E73887"/>
    <w:rsid w:val="00E7440D"/>
    <w:rsid w:val="00E74E72"/>
    <w:rsid w:val="00E74EDB"/>
    <w:rsid w:val="00E75206"/>
    <w:rsid w:val="00E752C4"/>
    <w:rsid w:val="00E755F1"/>
    <w:rsid w:val="00E76063"/>
    <w:rsid w:val="00E7638D"/>
    <w:rsid w:val="00E763D5"/>
    <w:rsid w:val="00E7673C"/>
    <w:rsid w:val="00E77813"/>
    <w:rsid w:val="00E778AE"/>
    <w:rsid w:val="00E800FA"/>
    <w:rsid w:val="00E8039F"/>
    <w:rsid w:val="00E80575"/>
    <w:rsid w:val="00E80892"/>
    <w:rsid w:val="00E80F2D"/>
    <w:rsid w:val="00E80FF5"/>
    <w:rsid w:val="00E8127C"/>
    <w:rsid w:val="00E81556"/>
    <w:rsid w:val="00E816DA"/>
    <w:rsid w:val="00E81831"/>
    <w:rsid w:val="00E82C97"/>
    <w:rsid w:val="00E8384C"/>
    <w:rsid w:val="00E83947"/>
    <w:rsid w:val="00E83D80"/>
    <w:rsid w:val="00E83DE8"/>
    <w:rsid w:val="00E83EDC"/>
    <w:rsid w:val="00E8503C"/>
    <w:rsid w:val="00E8586B"/>
    <w:rsid w:val="00E86A6E"/>
    <w:rsid w:val="00E87067"/>
    <w:rsid w:val="00E87AF4"/>
    <w:rsid w:val="00E87BA0"/>
    <w:rsid w:val="00E91D0D"/>
    <w:rsid w:val="00E92A8C"/>
    <w:rsid w:val="00E92C4E"/>
    <w:rsid w:val="00E92E6F"/>
    <w:rsid w:val="00E9391F"/>
    <w:rsid w:val="00E93974"/>
    <w:rsid w:val="00E949EA"/>
    <w:rsid w:val="00E95C97"/>
    <w:rsid w:val="00E95D02"/>
    <w:rsid w:val="00E96307"/>
    <w:rsid w:val="00E9643F"/>
    <w:rsid w:val="00E96751"/>
    <w:rsid w:val="00E96E5C"/>
    <w:rsid w:val="00E970EE"/>
    <w:rsid w:val="00E97753"/>
    <w:rsid w:val="00E9780E"/>
    <w:rsid w:val="00EA0706"/>
    <w:rsid w:val="00EA0772"/>
    <w:rsid w:val="00EA0A96"/>
    <w:rsid w:val="00EA0EC1"/>
    <w:rsid w:val="00EA0FA0"/>
    <w:rsid w:val="00EA15C4"/>
    <w:rsid w:val="00EA1DAB"/>
    <w:rsid w:val="00EA2BAD"/>
    <w:rsid w:val="00EA3254"/>
    <w:rsid w:val="00EA4535"/>
    <w:rsid w:val="00EA5771"/>
    <w:rsid w:val="00EA5902"/>
    <w:rsid w:val="00EA6557"/>
    <w:rsid w:val="00EA7753"/>
    <w:rsid w:val="00EA7865"/>
    <w:rsid w:val="00EA7955"/>
    <w:rsid w:val="00EB071D"/>
    <w:rsid w:val="00EB1144"/>
    <w:rsid w:val="00EB1395"/>
    <w:rsid w:val="00EB171F"/>
    <w:rsid w:val="00EB24C7"/>
    <w:rsid w:val="00EB3916"/>
    <w:rsid w:val="00EB3B50"/>
    <w:rsid w:val="00EB3D5B"/>
    <w:rsid w:val="00EB5EC5"/>
    <w:rsid w:val="00EB6841"/>
    <w:rsid w:val="00EB765B"/>
    <w:rsid w:val="00EB783F"/>
    <w:rsid w:val="00EB798C"/>
    <w:rsid w:val="00EB7E35"/>
    <w:rsid w:val="00EC018F"/>
    <w:rsid w:val="00EC12AF"/>
    <w:rsid w:val="00EC2994"/>
    <w:rsid w:val="00EC3C9C"/>
    <w:rsid w:val="00EC400B"/>
    <w:rsid w:val="00EC5986"/>
    <w:rsid w:val="00EC5B7D"/>
    <w:rsid w:val="00EC623C"/>
    <w:rsid w:val="00EC6756"/>
    <w:rsid w:val="00EC6B0D"/>
    <w:rsid w:val="00EC6BE2"/>
    <w:rsid w:val="00EC7284"/>
    <w:rsid w:val="00EC7534"/>
    <w:rsid w:val="00ED016A"/>
    <w:rsid w:val="00ED051E"/>
    <w:rsid w:val="00ED0830"/>
    <w:rsid w:val="00ED0C02"/>
    <w:rsid w:val="00ED11A5"/>
    <w:rsid w:val="00ED12B4"/>
    <w:rsid w:val="00ED12FF"/>
    <w:rsid w:val="00ED151F"/>
    <w:rsid w:val="00ED18AA"/>
    <w:rsid w:val="00ED24C6"/>
    <w:rsid w:val="00ED2AF7"/>
    <w:rsid w:val="00ED2BF1"/>
    <w:rsid w:val="00ED2E00"/>
    <w:rsid w:val="00ED2F5C"/>
    <w:rsid w:val="00ED3CC6"/>
    <w:rsid w:val="00ED4ACD"/>
    <w:rsid w:val="00ED5FD7"/>
    <w:rsid w:val="00ED667A"/>
    <w:rsid w:val="00ED6730"/>
    <w:rsid w:val="00ED7327"/>
    <w:rsid w:val="00ED771F"/>
    <w:rsid w:val="00ED7EA5"/>
    <w:rsid w:val="00EE0125"/>
    <w:rsid w:val="00EE0327"/>
    <w:rsid w:val="00EE037E"/>
    <w:rsid w:val="00EE103C"/>
    <w:rsid w:val="00EE1D3E"/>
    <w:rsid w:val="00EE2D27"/>
    <w:rsid w:val="00EE315E"/>
    <w:rsid w:val="00EE35C0"/>
    <w:rsid w:val="00EE4438"/>
    <w:rsid w:val="00EE515C"/>
    <w:rsid w:val="00EE5763"/>
    <w:rsid w:val="00EE62B1"/>
    <w:rsid w:val="00EE672C"/>
    <w:rsid w:val="00EE6E24"/>
    <w:rsid w:val="00EE6E34"/>
    <w:rsid w:val="00EE6F46"/>
    <w:rsid w:val="00EE7BD1"/>
    <w:rsid w:val="00EE7F1C"/>
    <w:rsid w:val="00EF044B"/>
    <w:rsid w:val="00EF059D"/>
    <w:rsid w:val="00EF1012"/>
    <w:rsid w:val="00EF12A9"/>
    <w:rsid w:val="00EF14BA"/>
    <w:rsid w:val="00EF14C0"/>
    <w:rsid w:val="00EF17D3"/>
    <w:rsid w:val="00EF238E"/>
    <w:rsid w:val="00EF2E5B"/>
    <w:rsid w:val="00EF3CE9"/>
    <w:rsid w:val="00EF61A6"/>
    <w:rsid w:val="00EF61CE"/>
    <w:rsid w:val="00EF6A6E"/>
    <w:rsid w:val="00EF6F85"/>
    <w:rsid w:val="00EF75A6"/>
    <w:rsid w:val="00EF7E89"/>
    <w:rsid w:val="00F0000A"/>
    <w:rsid w:val="00F00509"/>
    <w:rsid w:val="00F00B3E"/>
    <w:rsid w:val="00F00F9E"/>
    <w:rsid w:val="00F0160C"/>
    <w:rsid w:val="00F0195C"/>
    <w:rsid w:val="00F01EF8"/>
    <w:rsid w:val="00F02731"/>
    <w:rsid w:val="00F02C00"/>
    <w:rsid w:val="00F02CF4"/>
    <w:rsid w:val="00F04205"/>
    <w:rsid w:val="00F045EA"/>
    <w:rsid w:val="00F0497E"/>
    <w:rsid w:val="00F05D5C"/>
    <w:rsid w:val="00F06546"/>
    <w:rsid w:val="00F065DA"/>
    <w:rsid w:val="00F06F50"/>
    <w:rsid w:val="00F07E62"/>
    <w:rsid w:val="00F10113"/>
    <w:rsid w:val="00F105F4"/>
    <w:rsid w:val="00F10BD6"/>
    <w:rsid w:val="00F10E00"/>
    <w:rsid w:val="00F10E55"/>
    <w:rsid w:val="00F117D1"/>
    <w:rsid w:val="00F1196E"/>
    <w:rsid w:val="00F11A89"/>
    <w:rsid w:val="00F11E7F"/>
    <w:rsid w:val="00F1208C"/>
    <w:rsid w:val="00F122A2"/>
    <w:rsid w:val="00F12580"/>
    <w:rsid w:val="00F12658"/>
    <w:rsid w:val="00F12B70"/>
    <w:rsid w:val="00F1419E"/>
    <w:rsid w:val="00F144CA"/>
    <w:rsid w:val="00F145DC"/>
    <w:rsid w:val="00F14C7D"/>
    <w:rsid w:val="00F15C87"/>
    <w:rsid w:val="00F1622E"/>
    <w:rsid w:val="00F16AC7"/>
    <w:rsid w:val="00F16E58"/>
    <w:rsid w:val="00F16FF4"/>
    <w:rsid w:val="00F17DC0"/>
    <w:rsid w:val="00F2000C"/>
    <w:rsid w:val="00F200B6"/>
    <w:rsid w:val="00F208D9"/>
    <w:rsid w:val="00F2096A"/>
    <w:rsid w:val="00F21AD8"/>
    <w:rsid w:val="00F21E17"/>
    <w:rsid w:val="00F22C49"/>
    <w:rsid w:val="00F22CD7"/>
    <w:rsid w:val="00F22F10"/>
    <w:rsid w:val="00F2306F"/>
    <w:rsid w:val="00F238B4"/>
    <w:rsid w:val="00F247BD"/>
    <w:rsid w:val="00F24F2C"/>
    <w:rsid w:val="00F24F82"/>
    <w:rsid w:val="00F253BA"/>
    <w:rsid w:val="00F25495"/>
    <w:rsid w:val="00F25A27"/>
    <w:rsid w:val="00F25C6F"/>
    <w:rsid w:val="00F2601F"/>
    <w:rsid w:val="00F26581"/>
    <w:rsid w:val="00F27524"/>
    <w:rsid w:val="00F27D7D"/>
    <w:rsid w:val="00F310E1"/>
    <w:rsid w:val="00F31C44"/>
    <w:rsid w:val="00F327C5"/>
    <w:rsid w:val="00F32D90"/>
    <w:rsid w:val="00F32F0D"/>
    <w:rsid w:val="00F33964"/>
    <w:rsid w:val="00F33A90"/>
    <w:rsid w:val="00F33B81"/>
    <w:rsid w:val="00F34967"/>
    <w:rsid w:val="00F34CFD"/>
    <w:rsid w:val="00F352EF"/>
    <w:rsid w:val="00F3634D"/>
    <w:rsid w:val="00F36BA4"/>
    <w:rsid w:val="00F371AB"/>
    <w:rsid w:val="00F4008A"/>
    <w:rsid w:val="00F41A2B"/>
    <w:rsid w:val="00F41B44"/>
    <w:rsid w:val="00F41DEC"/>
    <w:rsid w:val="00F42254"/>
    <w:rsid w:val="00F428FF"/>
    <w:rsid w:val="00F42CC3"/>
    <w:rsid w:val="00F42D85"/>
    <w:rsid w:val="00F42EE9"/>
    <w:rsid w:val="00F43259"/>
    <w:rsid w:val="00F438B5"/>
    <w:rsid w:val="00F4425C"/>
    <w:rsid w:val="00F44DF2"/>
    <w:rsid w:val="00F45159"/>
    <w:rsid w:val="00F45576"/>
    <w:rsid w:val="00F45696"/>
    <w:rsid w:val="00F456F9"/>
    <w:rsid w:val="00F4594C"/>
    <w:rsid w:val="00F459B7"/>
    <w:rsid w:val="00F460BD"/>
    <w:rsid w:val="00F46357"/>
    <w:rsid w:val="00F473D6"/>
    <w:rsid w:val="00F477FA"/>
    <w:rsid w:val="00F47C64"/>
    <w:rsid w:val="00F47C8B"/>
    <w:rsid w:val="00F50CE7"/>
    <w:rsid w:val="00F51000"/>
    <w:rsid w:val="00F5119D"/>
    <w:rsid w:val="00F51282"/>
    <w:rsid w:val="00F52218"/>
    <w:rsid w:val="00F527A2"/>
    <w:rsid w:val="00F52854"/>
    <w:rsid w:val="00F52D4B"/>
    <w:rsid w:val="00F52F74"/>
    <w:rsid w:val="00F530C2"/>
    <w:rsid w:val="00F532F4"/>
    <w:rsid w:val="00F54A49"/>
    <w:rsid w:val="00F54D80"/>
    <w:rsid w:val="00F55132"/>
    <w:rsid w:val="00F5536E"/>
    <w:rsid w:val="00F5575C"/>
    <w:rsid w:val="00F560EB"/>
    <w:rsid w:val="00F5662B"/>
    <w:rsid w:val="00F56A03"/>
    <w:rsid w:val="00F56D3C"/>
    <w:rsid w:val="00F56E81"/>
    <w:rsid w:val="00F56F13"/>
    <w:rsid w:val="00F56F85"/>
    <w:rsid w:val="00F5745C"/>
    <w:rsid w:val="00F577B9"/>
    <w:rsid w:val="00F578AC"/>
    <w:rsid w:val="00F57FB8"/>
    <w:rsid w:val="00F61C33"/>
    <w:rsid w:val="00F61ED5"/>
    <w:rsid w:val="00F62D27"/>
    <w:rsid w:val="00F62D8E"/>
    <w:rsid w:val="00F6306E"/>
    <w:rsid w:val="00F630A9"/>
    <w:rsid w:val="00F63B7E"/>
    <w:rsid w:val="00F63F1B"/>
    <w:rsid w:val="00F64577"/>
    <w:rsid w:val="00F64E5E"/>
    <w:rsid w:val="00F66CE7"/>
    <w:rsid w:val="00F66DFB"/>
    <w:rsid w:val="00F670DB"/>
    <w:rsid w:val="00F67464"/>
    <w:rsid w:val="00F67B9D"/>
    <w:rsid w:val="00F70D52"/>
    <w:rsid w:val="00F70E86"/>
    <w:rsid w:val="00F716B8"/>
    <w:rsid w:val="00F7175A"/>
    <w:rsid w:val="00F7267B"/>
    <w:rsid w:val="00F726D5"/>
    <w:rsid w:val="00F72A86"/>
    <w:rsid w:val="00F731CA"/>
    <w:rsid w:val="00F73720"/>
    <w:rsid w:val="00F73D66"/>
    <w:rsid w:val="00F74FE1"/>
    <w:rsid w:val="00F7573A"/>
    <w:rsid w:val="00F75933"/>
    <w:rsid w:val="00F76075"/>
    <w:rsid w:val="00F760D0"/>
    <w:rsid w:val="00F7687D"/>
    <w:rsid w:val="00F76E7A"/>
    <w:rsid w:val="00F77663"/>
    <w:rsid w:val="00F77A45"/>
    <w:rsid w:val="00F77D07"/>
    <w:rsid w:val="00F8094D"/>
    <w:rsid w:val="00F80E2D"/>
    <w:rsid w:val="00F8123B"/>
    <w:rsid w:val="00F8184D"/>
    <w:rsid w:val="00F819FA"/>
    <w:rsid w:val="00F81B96"/>
    <w:rsid w:val="00F8217A"/>
    <w:rsid w:val="00F82AC4"/>
    <w:rsid w:val="00F839CD"/>
    <w:rsid w:val="00F83B6C"/>
    <w:rsid w:val="00F8498C"/>
    <w:rsid w:val="00F8522B"/>
    <w:rsid w:val="00F8575A"/>
    <w:rsid w:val="00F859A2"/>
    <w:rsid w:val="00F85B8A"/>
    <w:rsid w:val="00F8656C"/>
    <w:rsid w:val="00F8727E"/>
    <w:rsid w:val="00F8737A"/>
    <w:rsid w:val="00F8742E"/>
    <w:rsid w:val="00F9076A"/>
    <w:rsid w:val="00F90F91"/>
    <w:rsid w:val="00F91604"/>
    <w:rsid w:val="00F91B4B"/>
    <w:rsid w:val="00F92837"/>
    <w:rsid w:val="00F92B05"/>
    <w:rsid w:val="00F92C41"/>
    <w:rsid w:val="00F92E1D"/>
    <w:rsid w:val="00F93256"/>
    <w:rsid w:val="00F9356E"/>
    <w:rsid w:val="00F93744"/>
    <w:rsid w:val="00F93D92"/>
    <w:rsid w:val="00F950C5"/>
    <w:rsid w:val="00F950D6"/>
    <w:rsid w:val="00F96298"/>
    <w:rsid w:val="00F963F9"/>
    <w:rsid w:val="00F9697F"/>
    <w:rsid w:val="00F969D4"/>
    <w:rsid w:val="00F9766D"/>
    <w:rsid w:val="00F976CC"/>
    <w:rsid w:val="00F97E38"/>
    <w:rsid w:val="00F97EF2"/>
    <w:rsid w:val="00FA00EB"/>
    <w:rsid w:val="00FA06CD"/>
    <w:rsid w:val="00FA1550"/>
    <w:rsid w:val="00FA25A5"/>
    <w:rsid w:val="00FA2E46"/>
    <w:rsid w:val="00FA2ECE"/>
    <w:rsid w:val="00FA428D"/>
    <w:rsid w:val="00FA42F6"/>
    <w:rsid w:val="00FA4A30"/>
    <w:rsid w:val="00FA4ACE"/>
    <w:rsid w:val="00FA4BDE"/>
    <w:rsid w:val="00FA4F99"/>
    <w:rsid w:val="00FA538F"/>
    <w:rsid w:val="00FA562A"/>
    <w:rsid w:val="00FA5E55"/>
    <w:rsid w:val="00FA623B"/>
    <w:rsid w:val="00FA64A4"/>
    <w:rsid w:val="00FA6FFE"/>
    <w:rsid w:val="00FB073F"/>
    <w:rsid w:val="00FB0D9A"/>
    <w:rsid w:val="00FB11E6"/>
    <w:rsid w:val="00FB1DFD"/>
    <w:rsid w:val="00FB29C6"/>
    <w:rsid w:val="00FB2AF1"/>
    <w:rsid w:val="00FB2C17"/>
    <w:rsid w:val="00FB33D8"/>
    <w:rsid w:val="00FB4159"/>
    <w:rsid w:val="00FB41A1"/>
    <w:rsid w:val="00FB4E95"/>
    <w:rsid w:val="00FB5A44"/>
    <w:rsid w:val="00FB5D5B"/>
    <w:rsid w:val="00FB5E0E"/>
    <w:rsid w:val="00FB6F8D"/>
    <w:rsid w:val="00FB7979"/>
    <w:rsid w:val="00FB7F5E"/>
    <w:rsid w:val="00FC0450"/>
    <w:rsid w:val="00FC0503"/>
    <w:rsid w:val="00FC0DAC"/>
    <w:rsid w:val="00FC0F78"/>
    <w:rsid w:val="00FC1C8E"/>
    <w:rsid w:val="00FC1F38"/>
    <w:rsid w:val="00FC1FD2"/>
    <w:rsid w:val="00FC2407"/>
    <w:rsid w:val="00FC2431"/>
    <w:rsid w:val="00FC2994"/>
    <w:rsid w:val="00FC320C"/>
    <w:rsid w:val="00FC33E4"/>
    <w:rsid w:val="00FC3F7F"/>
    <w:rsid w:val="00FC44B6"/>
    <w:rsid w:val="00FC620F"/>
    <w:rsid w:val="00FC6217"/>
    <w:rsid w:val="00FC65C6"/>
    <w:rsid w:val="00FC6BE1"/>
    <w:rsid w:val="00FC7037"/>
    <w:rsid w:val="00FC76DD"/>
    <w:rsid w:val="00FC7A8C"/>
    <w:rsid w:val="00FC7F6C"/>
    <w:rsid w:val="00FD0478"/>
    <w:rsid w:val="00FD1014"/>
    <w:rsid w:val="00FD1252"/>
    <w:rsid w:val="00FD1FEF"/>
    <w:rsid w:val="00FD2644"/>
    <w:rsid w:val="00FD3094"/>
    <w:rsid w:val="00FD3A7E"/>
    <w:rsid w:val="00FD3BCE"/>
    <w:rsid w:val="00FD3DC6"/>
    <w:rsid w:val="00FD5835"/>
    <w:rsid w:val="00FD6148"/>
    <w:rsid w:val="00FD657B"/>
    <w:rsid w:val="00FD6A78"/>
    <w:rsid w:val="00FD6C78"/>
    <w:rsid w:val="00FD6EB9"/>
    <w:rsid w:val="00FE04A4"/>
    <w:rsid w:val="00FE1260"/>
    <w:rsid w:val="00FE1276"/>
    <w:rsid w:val="00FE1FB5"/>
    <w:rsid w:val="00FE2074"/>
    <w:rsid w:val="00FE2E07"/>
    <w:rsid w:val="00FE3018"/>
    <w:rsid w:val="00FE3ED5"/>
    <w:rsid w:val="00FE466A"/>
    <w:rsid w:val="00FE4C29"/>
    <w:rsid w:val="00FE55E9"/>
    <w:rsid w:val="00FE782B"/>
    <w:rsid w:val="00FF0BD1"/>
    <w:rsid w:val="00FF18EE"/>
    <w:rsid w:val="00FF1CCD"/>
    <w:rsid w:val="00FF24E0"/>
    <w:rsid w:val="00FF25B1"/>
    <w:rsid w:val="00FF3143"/>
    <w:rsid w:val="00FF516F"/>
    <w:rsid w:val="00FF5334"/>
    <w:rsid w:val="00FF5B9A"/>
    <w:rsid w:val="00FF6B4C"/>
    <w:rsid w:val="00FF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87A72B"/>
  <w15:docId w15:val="{0BD78CDA-D0F0-463D-B389-7FCFF990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7A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7A0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B7A0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B7A0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B7A0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B7A0B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4B7A0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4B7A0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4B7A0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B7A0B"/>
    <w:rPr>
      <w:rFonts w:cs="Times New Roman"/>
      <w:b/>
      <w:bCs/>
    </w:rPr>
  </w:style>
  <w:style w:type="paragraph" w:styleId="ListBullet">
    <w:name w:val="List Bullet"/>
    <w:basedOn w:val="Normal"/>
    <w:rsid w:val="004B7A0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4B7A0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B7A0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B7A0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B7A0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B7A0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B7A0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B7A0B"/>
    <w:pPr>
      <w:ind w:left="284"/>
    </w:pPr>
  </w:style>
  <w:style w:type="paragraph" w:customStyle="1" w:styleId="AAFrameAddress">
    <w:name w:val="AA Frame Address"/>
    <w:basedOn w:val="Heading1"/>
    <w:rsid w:val="004B7A0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B7A0B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4B7A0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B7A0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B7A0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B7A0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B7A0B"/>
    <w:pPr>
      <w:ind w:left="851" w:hanging="284"/>
    </w:pPr>
  </w:style>
  <w:style w:type="paragraph" w:styleId="Index4">
    <w:name w:val="index 4"/>
    <w:basedOn w:val="Normal"/>
    <w:next w:val="Normal"/>
    <w:semiHidden/>
    <w:rsid w:val="004B7A0B"/>
    <w:pPr>
      <w:ind w:left="1135" w:hanging="284"/>
    </w:pPr>
  </w:style>
  <w:style w:type="paragraph" w:styleId="Index6">
    <w:name w:val="index 6"/>
    <w:basedOn w:val="Normal"/>
    <w:next w:val="Normal"/>
    <w:semiHidden/>
    <w:rsid w:val="004B7A0B"/>
    <w:pPr>
      <w:ind w:left="1702" w:hanging="284"/>
    </w:pPr>
  </w:style>
  <w:style w:type="paragraph" w:styleId="Index5">
    <w:name w:val="index 5"/>
    <w:basedOn w:val="Normal"/>
    <w:next w:val="Normal"/>
    <w:semiHidden/>
    <w:rsid w:val="004B7A0B"/>
    <w:pPr>
      <w:ind w:left="1418" w:hanging="284"/>
    </w:pPr>
  </w:style>
  <w:style w:type="paragraph" w:styleId="Index7">
    <w:name w:val="index 7"/>
    <w:basedOn w:val="Normal"/>
    <w:next w:val="Normal"/>
    <w:semiHidden/>
    <w:rsid w:val="004B7A0B"/>
    <w:pPr>
      <w:ind w:left="1985" w:hanging="284"/>
    </w:pPr>
  </w:style>
  <w:style w:type="paragraph" w:styleId="Index8">
    <w:name w:val="index 8"/>
    <w:basedOn w:val="Normal"/>
    <w:next w:val="Normal"/>
    <w:semiHidden/>
    <w:rsid w:val="004B7A0B"/>
    <w:pPr>
      <w:ind w:left="2269" w:hanging="284"/>
    </w:pPr>
  </w:style>
  <w:style w:type="paragraph" w:styleId="Index9">
    <w:name w:val="index 9"/>
    <w:basedOn w:val="Normal"/>
    <w:next w:val="Normal"/>
    <w:semiHidden/>
    <w:rsid w:val="004B7A0B"/>
    <w:pPr>
      <w:ind w:left="2552" w:hanging="284"/>
    </w:pPr>
  </w:style>
  <w:style w:type="paragraph" w:styleId="TOC2">
    <w:name w:val="toc 2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B7A0B"/>
    <w:pPr>
      <w:ind w:left="851"/>
    </w:pPr>
  </w:style>
  <w:style w:type="paragraph" w:styleId="TOC5">
    <w:name w:val="toc 5"/>
    <w:basedOn w:val="Normal"/>
    <w:next w:val="Normal"/>
    <w:semiHidden/>
    <w:rsid w:val="004B7A0B"/>
    <w:pPr>
      <w:ind w:left="1134"/>
    </w:pPr>
  </w:style>
  <w:style w:type="paragraph" w:styleId="TOC6">
    <w:name w:val="toc 6"/>
    <w:basedOn w:val="Normal"/>
    <w:next w:val="Normal"/>
    <w:semiHidden/>
    <w:rsid w:val="004B7A0B"/>
    <w:pPr>
      <w:ind w:left="1418"/>
    </w:pPr>
  </w:style>
  <w:style w:type="paragraph" w:styleId="TOC7">
    <w:name w:val="toc 7"/>
    <w:basedOn w:val="Normal"/>
    <w:next w:val="Normal"/>
    <w:semiHidden/>
    <w:rsid w:val="004B7A0B"/>
    <w:pPr>
      <w:ind w:left="1701"/>
    </w:pPr>
  </w:style>
  <w:style w:type="paragraph" w:styleId="TOC8">
    <w:name w:val="toc 8"/>
    <w:basedOn w:val="Normal"/>
    <w:next w:val="Normal"/>
    <w:semiHidden/>
    <w:rsid w:val="004B7A0B"/>
    <w:pPr>
      <w:ind w:left="1985"/>
    </w:pPr>
  </w:style>
  <w:style w:type="paragraph" w:styleId="TOC9">
    <w:name w:val="toc 9"/>
    <w:basedOn w:val="Normal"/>
    <w:next w:val="Normal"/>
    <w:semiHidden/>
    <w:rsid w:val="004B7A0B"/>
    <w:pPr>
      <w:ind w:left="2268"/>
    </w:pPr>
  </w:style>
  <w:style w:type="paragraph" w:styleId="TableofFigures">
    <w:name w:val="table of figures"/>
    <w:basedOn w:val="Normal"/>
    <w:next w:val="Normal"/>
    <w:semiHidden/>
    <w:rsid w:val="004B7A0B"/>
    <w:pPr>
      <w:ind w:left="567" w:hanging="567"/>
    </w:pPr>
  </w:style>
  <w:style w:type="paragraph" w:styleId="ListBullet5">
    <w:name w:val="List Bullet 5"/>
    <w:basedOn w:val="Normal"/>
    <w:rsid w:val="004B7A0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uiPriority w:val="99"/>
    <w:rsid w:val="004B7A0B"/>
    <w:pPr>
      <w:spacing w:after="120"/>
    </w:pPr>
  </w:style>
  <w:style w:type="paragraph" w:styleId="BodyTextFirstIndent">
    <w:name w:val="Body Text First Indent"/>
    <w:basedOn w:val="BodyText"/>
    <w:rsid w:val="004B7A0B"/>
    <w:pPr>
      <w:ind w:firstLine="284"/>
    </w:pPr>
  </w:style>
  <w:style w:type="paragraph" w:styleId="BodyTextIndent">
    <w:name w:val="Body Text Indent"/>
    <w:basedOn w:val="Normal"/>
    <w:rsid w:val="004B7A0B"/>
    <w:pPr>
      <w:spacing w:after="120"/>
      <w:ind w:left="283"/>
    </w:pPr>
  </w:style>
  <w:style w:type="paragraph" w:styleId="BodyTextFirstIndent2">
    <w:name w:val="Body Text First Indent 2"/>
    <w:basedOn w:val="BodyTextIndent"/>
    <w:rsid w:val="004B7A0B"/>
    <w:pPr>
      <w:ind w:left="284" w:firstLine="284"/>
    </w:pPr>
  </w:style>
  <w:style w:type="character" w:styleId="Strong">
    <w:name w:val="Strong"/>
    <w:basedOn w:val="DefaultParagraphFont"/>
    <w:qFormat/>
    <w:rsid w:val="004B7A0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B7A0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B7A0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4B7A0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B7A0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B7A0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B7A0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B7A0B"/>
    <w:pPr>
      <w:framePr w:h="1054" w:wrap="around" w:y="5920"/>
    </w:pPr>
  </w:style>
  <w:style w:type="paragraph" w:customStyle="1" w:styleId="ReportHeading3">
    <w:name w:val="ReportHeading3"/>
    <w:basedOn w:val="ReportHeading2"/>
    <w:rsid w:val="004B7A0B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B7A0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B7A0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B7A0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B7A0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B7A0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B7A0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4B7A0B"/>
  </w:style>
  <w:style w:type="paragraph" w:styleId="BodyText3">
    <w:name w:val="Body Text 3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7937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E96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E96307"/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6662E5"/>
    <w:pPr>
      <w:spacing w:after="120" w:line="480" w:lineRule="auto"/>
      <w:ind w:left="360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31AA3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E0">
    <w:name w:val="»¡E"/>
    <w:basedOn w:val="Normal"/>
    <w:rsid w:val="004324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070D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ody Char Char Char"/>
    <w:basedOn w:val="DefaultParagraphFont"/>
    <w:link w:val="BodyText"/>
    <w:rsid w:val="009E75E1"/>
    <w:rPr>
      <w:rFonts w:ascii="Arial" w:hAnsi="Arial" w:cs="Angsana New"/>
      <w:sz w:val="18"/>
      <w:szCs w:val="18"/>
      <w:lang w:val="en-US" w:eastAsia="en-US" w:bidi="th-TH"/>
    </w:rPr>
  </w:style>
  <w:style w:type="paragraph" w:styleId="Title">
    <w:name w:val="Title"/>
    <w:basedOn w:val="Normal"/>
    <w:qFormat/>
    <w:rsid w:val="006F62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index">
    <w:name w:val="index"/>
    <w:aliases w:val="ix"/>
    <w:basedOn w:val="BodyText"/>
    <w:rsid w:val="006922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922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rsid w:val="00DA7CD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acctcolumnheading">
    <w:name w:val="acct column heading"/>
    <w:aliases w:val="ac"/>
    <w:basedOn w:val="Normal"/>
    <w:rsid w:val="00DA7C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28B4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D1181C"/>
    <w:rPr>
      <w:rFonts w:ascii="Arial" w:hAnsi="Arial"/>
      <w:sz w:val="18"/>
      <w:szCs w:val="18"/>
    </w:rPr>
  </w:style>
  <w:style w:type="character" w:customStyle="1" w:styleId="Heading9Char">
    <w:name w:val="Heading 9 Char"/>
    <w:basedOn w:val="DefaultParagraphFont"/>
    <w:link w:val="Heading9"/>
    <w:locked/>
    <w:rsid w:val="00D1181C"/>
    <w:rPr>
      <w:rFonts w:cs="EucrosiaUPC"/>
      <w:b/>
      <w:bCs/>
      <w:sz w:val="30"/>
      <w:szCs w:val="30"/>
    </w:rPr>
  </w:style>
  <w:style w:type="character" w:customStyle="1" w:styleId="HeaderChar">
    <w:name w:val="Header Char"/>
    <w:link w:val="Header"/>
    <w:uiPriority w:val="99"/>
    <w:rsid w:val="00A7660F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rsid w:val="00A7660F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A7660F"/>
    <w:rPr>
      <w:rFonts w:ascii="Book Antiqua" w:hAnsi="Book Antiqua"/>
      <w:sz w:val="22"/>
      <w:szCs w:val="22"/>
    </w:rPr>
  </w:style>
  <w:style w:type="character" w:customStyle="1" w:styleId="Heading2Char1">
    <w:name w:val="Heading 2 Char1"/>
    <w:locked/>
    <w:rsid w:val="00A7660F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cent">
    <w:name w:val="&amp;cent"/>
    <w:basedOn w:val="Normal"/>
    <w:uiPriority w:val="99"/>
    <w:rsid w:val="00A76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customStyle="1" w:styleId="ColorfulList-Accent11">
    <w:name w:val="Colorful List - Accent 11"/>
    <w:basedOn w:val="Normal"/>
    <w:uiPriority w:val="99"/>
    <w:qFormat/>
    <w:rsid w:val="00A76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66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66DFB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4E37E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C2A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C2AA6"/>
    <w:rPr>
      <w:rFonts w:asciiTheme="majorBidi" w:eastAsia="Calibri" w:hAnsiTheme="majorBidi" w:cstheme="majorBidi"/>
      <w:i/>
      <w:iCs/>
      <w:sz w:val="30"/>
      <w:szCs w:val="30"/>
    </w:rPr>
  </w:style>
  <w:style w:type="character" w:styleId="CommentReference">
    <w:name w:val="annotation reference"/>
    <w:uiPriority w:val="99"/>
    <w:rsid w:val="00DC511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C51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511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uiPriority w:val="99"/>
    <w:rsid w:val="00A119D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1Char1">
    <w:name w:val="Heading 1 Char1"/>
    <w:basedOn w:val="DefaultParagraphFont"/>
    <w:uiPriority w:val="99"/>
    <w:rsid w:val="00A119D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basedOn w:val="DefaultParagraphFont"/>
    <w:link w:val="Heading3"/>
    <w:rsid w:val="00A119DC"/>
    <w:rPr>
      <w:rFonts w:ascii="Arial" w:hAnsi="Arial" w:cs="Times New Roman"/>
      <w:i/>
      <w:iCs/>
      <w:sz w:val="18"/>
      <w:szCs w:val="18"/>
    </w:rPr>
  </w:style>
  <w:style w:type="character" w:customStyle="1" w:styleId="Heading3Char1">
    <w:name w:val="Heading 3 Char1"/>
    <w:basedOn w:val="DefaultParagraphFont"/>
    <w:rsid w:val="00A119D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A119DC"/>
    <w:rPr>
      <w:rFonts w:ascii="Arial" w:hAnsi="Arial" w:cs="Times New Roman"/>
      <w:b/>
      <w:bCs/>
      <w:sz w:val="18"/>
      <w:szCs w:val="18"/>
    </w:rPr>
  </w:style>
  <w:style w:type="character" w:customStyle="1" w:styleId="Heading4Char1">
    <w:name w:val="Heading 4 Char1"/>
    <w:basedOn w:val="DefaultParagraphFont"/>
    <w:rsid w:val="00A119D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A119DC"/>
    <w:rPr>
      <w:rFonts w:cs="EucrosiaUPC"/>
      <w:b/>
      <w:bCs/>
      <w:sz w:val="32"/>
      <w:szCs w:val="32"/>
    </w:rPr>
  </w:style>
  <w:style w:type="character" w:customStyle="1" w:styleId="Heading5Char1">
    <w:name w:val="Heading 5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A119D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A119DC"/>
    <w:rPr>
      <w:rFonts w:cs="EucrosiaUPC"/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A119D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119DC"/>
    <w:rPr>
      <w:rFonts w:cs="EucrosiaUPC"/>
      <w:sz w:val="30"/>
      <w:szCs w:val="30"/>
    </w:rPr>
  </w:style>
  <w:style w:type="character" w:customStyle="1" w:styleId="Heading8Char1">
    <w:name w:val="Heading 8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19DC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basedOn w:val="DefaultParagraphFont"/>
    <w:uiPriority w:val="20"/>
    <w:qFormat/>
    <w:rsid w:val="00A119DC"/>
    <w:rPr>
      <w:b w:val="0"/>
      <w:bCs w:val="0"/>
      <w:i w:val="0"/>
      <w:iCs w:val="0"/>
      <w:color w:val="D14836"/>
    </w:rPr>
  </w:style>
  <w:style w:type="paragraph" w:styleId="DocumentMap">
    <w:name w:val="Document Map"/>
    <w:basedOn w:val="Normal"/>
    <w:link w:val="DocumentMapChar"/>
    <w:uiPriority w:val="99"/>
    <w:unhideWhenUsed/>
    <w:rsid w:val="00A119D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119DC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9DC"/>
    <w:rPr>
      <w:rFonts w:ascii="Tahoma" w:hAnsi="Tahoma" w:cs="Tahoma"/>
      <w:sz w:val="16"/>
      <w:szCs w:val="16"/>
    </w:rPr>
  </w:style>
  <w:style w:type="character" w:customStyle="1" w:styleId="st1">
    <w:name w:val="st1"/>
    <w:basedOn w:val="DefaultParagraphFont"/>
    <w:rsid w:val="00F7573A"/>
  </w:style>
  <w:style w:type="paragraph" w:styleId="FootnoteText">
    <w:name w:val="footnote text"/>
    <w:aliases w:val="ft"/>
    <w:basedOn w:val="Normal"/>
    <w:link w:val="FootnoteTextChar"/>
    <w:semiHidden/>
    <w:rsid w:val="007E7C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E7CB8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7E7CB8"/>
    <w:rPr>
      <w:vertAlign w:val="superscript"/>
    </w:rPr>
  </w:style>
  <w:style w:type="paragraph" w:customStyle="1" w:styleId="a4">
    <w:name w:val="เนื้อเรื่อง"/>
    <w:basedOn w:val="Normal"/>
    <w:rsid w:val="00C63F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noProof/>
      <w:color w:val="000080"/>
      <w:sz w:val="28"/>
      <w:szCs w:val="28"/>
    </w:rPr>
  </w:style>
  <w:style w:type="paragraph" w:styleId="NoSpacing">
    <w:name w:val="No Spacing"/>
    <w:uiPriority w:val="1"/>
    <w:qFormat/>
    <w:rsid w:val="00361A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5467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54670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D97F0C"/>
    <w:rPr>
      <w:rFonts w:cs="Times New Roman"/>
      <w:sz w:val="22"/>
      <w:lang w:val="en-GB" w:bidi="ar-SA"/>
    </w:rPr>
  </w:style>
  <w:style w:type="paragraph" w:styleId="NormalWeb">
    <w:name w:val="Normal (Web)"/>
    <w:basedOn w:val="Normal"/>
    <w:uiPriority w:val="99"/>
    <w:unhideWhenUsed/>
    <w:rsid w:val="00536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40BFE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D1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7B0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C00AFC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  <w:semiHidden/>
    <w:unhideWhenUsed/>
    <w:rsid w:val="00100BB4"/>
  </w:style>
  <w:style w:type="paragraph" w:customStyle="1" w:styleId="zKISOffAddress">
    <w:name w:val="zKISOffAddress"/>
    <w:basedOn w:val="Normal"/>
    <w:rsid w:val="007E4F71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Revision">
    <w:name w:val="Revision"/>
    <w:hidden/>
    <w:uiPriority w:val="99"/>
    <w:semiHidden/>
    <w:rsid w:val="006D11F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D24C66-F12C-464D-84EB-D024E516783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D15643C5-BB4E-4976-B7AD-E7186AA52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9DE193-191A-4348-AAD7-E030E44FB1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1782BB-F6E1-45E0-8978-84357A7323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433</TotalTime>
  <Pages>6</Pages>
  <Words>1817</Words>
  <Characters>7187</Characters>
  <Application>Microsoft Office Word</Application>
  <DocSecurity>0</DocSecurity>
  <Lines>167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นครหลวงกระเบื้องและท่อ จำกัด</vt:lpstr>
      <vt:lpstr>บริษัท นครหลวงกระเบื้องและท่อ จำกัด</vt:lpstr>
    </vt:vector>
  </TitlesOfParts>
  <Company>KPMG</Company>
  <LinksUpToDate>false</LinksUpToDate>
  <CharactersWithSpaces>8951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นครหลวงกระเบื้องและท่อ จำกัด</dc:title>
  <dc:creator>tadsong_h22</dc:creator>
  <cp:lastModifiedBy>Suwannapratheep, Nattha</cp:lastModifiedBy>
  <cp:revision>38</cp:revision>
  <cp:lastPrinted>2026-02-03T20:17:00Z</cp:lastPrinted>
  <dcterms:created xsi:type="dcterms:W3CDTF">2023-02-15T10:36:00Z</dcterms:created>
  <dcterms:modified xsi:type="dcterms:W3CDTF">2026-02-16T04:09:00Z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-1156433609</vt:i4>
  </property>
  <property fmtid="{D5CDD505-2E9C-101B-9397-08002B2CF9AE}" pid="3" name="ContentTypeId">
    <vt:lpwstr>0x010100FC3C573FF70E394A86433F5E112C33AA</vt:lpwstr>
  </property>
</Properties>
</file>