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384"/>
        <w:gridCol w:w="8149"/>
      </w:tblGrid>
      <w:tr w:rsidR="00233884" w:rsidRPr="00CD07A0" w14:paraId="7894CA51" w14:textId="77777777" w:rsidTr="00864A3A">
        <w:trPr>
          <w:tblHeader/>
        </w:trPr>
        <w:tc>
          <w:tcPr>
            <w:tcW w:w="1384" w:type="dxa"/>
          </w:tcPr>
          <w:p w14:paraId="124138C3" w14:textId="77777777" w:rsidR="00233884" w:rsidRPr="00CD07A0" w:rsidRDefault="00233884" w:rsidP="0086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6B2B5625" w14:textId="77777777" w:rsidR="00233884" w:rsidRPr="00CD07A0" w:rsidRDefault="00233884" w:rsidP="0086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233884" w:rsidRPr="00CD07A0" w14:paraId="7B4EC597" w14:textId="77777777" w:rsidTr="00864A3A">
        <w:trPr>
          <w:tblHeader/>
        </w:trPr>
        <w:tc>
          <w:tcPr>
            <w:tcW w:w="1384" w:type="dxa"/>
          </w:tcPr>
          <w:p w14:paraId="7F226F72" w14:textId="77777777" w:rsidR="00233884" w:rsidRPr="00CD07A0" w:rsidRDefault="00233884" w:rsidP="0086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71A6983" w14:textId="77777777" w:rsidR="00233884" w:rsidRPr="00CD07A0" w:rsidRDefault="00233884" w:rsidP="0086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884" w:rsidRPr="00CD07A0" w14:paraId="7297720F" w14:textId="77777777" w:rsidTr="00864A3A">
        <w:tc>
          <w:tcPr>
            <w:tcW w:w="1384" w:type="dxa"/>
          </w:tcPr>
          <w:p w14:paraId="17FF2D7D" w14:textId="4392063A" w:rsidR="00233884" w:rsidRPr="00FF0774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380E329" w14:textId="58EE6F9E" w:rsidR="00233884" w:rsidRPr="00FF0774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233884" w:rsidRPr="00CD07A0" w14:paraId="1F78EE36" w14:textId="77777777" w:rsidTr="00864A3A">
        <w:tc>
          <w:tcPr>
            <w:tcW w:w="1384" w:type="dxa"/>
          </w:tcPr>
          <w:p w14:paraId="36FFA54E" w14:textId="17B21DAA" w:rsidR="00233884" w:rsidRPr="00FF0774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87584EB" w14:textId="0FE643D3" w:rsidR="00233884" w:rsidRPr="00FF0774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33884" w:rsidRPr="00CD07A0" w14:paraId="5E9A578E" w14:textId="77777777" w:rsidTr="00864A3A">
        <w:tc>
          <w:tcPr>
            <w:tcW w:w="1384" w:type="dxa"/>
          </w:tcPr>
          <w:p w14:paraId="7D5741FD" w14:textId="52577B72" w:rsidR="00233884" w:rsidRPr="00FF0774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8B85D7" w14:textId="4B24437B" w:rsidR="00233884" w:rsidRPr="00FF0774" w:rsidRDefault="00233884" w:rsidP="00233884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นโยบายการบัญชี</w:t>
            </w:r>
            <w:r w:rsidR="005F460C" w:rsidRPr="005F46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ที่มีสาระสำคัญ</w:t>
            </w:r>
          </w:p>
        </w:tc>
      </w:tr>
      <w:tr w:rsidR="00233884" w:rsidRPr="00CD07A0" w14:paraId="3CA49B82" w14:textId="77777777" w:rsidTr="00864A3A">
        <w:tc>
          <w:tcPr>
            <w:tcW w:w="1384" w:type="dxa"/>
          </w:tcPr>
          <w:p w14:paraId="621DC33E" w14:textId="2FC7F742" w:rsidR="00233884" w:rsidRPr="00CD07A0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AD80781" w14:textId="12CEE594" w:rsidR="00233884" w:rsidRPr="00CD07A0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674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3884" w:rsidRPr="00CD07A0" w14:paraId="04B33A68" w14:textId="77777777" w:rsidTr="00864A3A">
        <w:tc>
          <w:tcPr>
            <w:tcW w:w="1384" w:type="dxa"/>
          </w:tcPr>
          <w:p w14:paraId="11EE942F" w14:textId="38908990" w:rsidR="00233884" w:rsidRPr="00FF0774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8B78D45" w14:textId="06ACD808" w:rsidR="00233884" w:rsidRPr="00FF0774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   </w:t>
            </w:r>
          </w:p>
        </w:tc>
      </w:tr>
      <w:tr w:rsidR="00233884" w:rsidRPr="00CD07A0" w14:paraId="17A4ECA8" w14:textId="77777777" w:rsidTr="00864A3A">
        <w:tc>
          <w:tcPr>
            <w:tcW w:w="1384" w:type="dxa"/>
          </w:tcPr>
          <w:p w14:paraId="6AD44CF2" w14:textId="3C48EEB0" w:rsidR="00233884" w:rsidRPr="00FF0774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98BD59" w14:textId="7E65DF32" w:rsidR="00233884" w:rsidRPr="00FF0774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C35538" w:rsidRPr="00CD07A0" w14:paraId="6D1BB811" w14:textId="77777777" w:rsidTr="00864A3A">
        <w:tc>
          <w:tcPr>
            <w:tcW w:w="1384" w:type="dxa"/>
          </w:tcPr>
          <w:p w14:paraId="2D179D1C" w14:textId="10F8B875" w:rsidR="00C35538" w:rsidRPr="00FF0774" w:rsidRDefault="00C35538" w:rsidP="00C355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DF2F7DC" w14:textId="4EEC5460" w:rsidR="00C35538" w:rsidRPr="00FF0774" w:rsidRDefault="0044203B" w:rsidP="00C35538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right="-45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44203B" w:rsidRPr="00CD07A0" w14:paraId="06FEB25F" w14:textId="77777777" w:rsidTr="00864A3A">
        <w:tc>
          <w:tcPr>
            <w:tcW w:w="1384" w:type="dxa"/>
          </w:tcPr>
          <w:p w14:paraId="5B715BD6" w14:textId="79F26A1A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DCFDBB" w14:textId="1D45CD3C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4203B" w:rsidRPr="00CD07A0" w14:paraId="6F122AFD" w14:textId="77777777" w:rsidTr="00864A3A">
        <w:tc>
          <w:tcPr>
            <w:tcW w:w="1384" w:type="dxa"/>
          </w:tcPr>
          <w:p w14:paraId="740DAC44" w14:textId="67EA40B9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B96B107" w14:textId="7F1F0A00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4203B" w:rsidRPr="00CD07A0" w14:paraId="3A15758C" w14:textId="77777777" w:rsidTr="00864A3A">
        <w:tc>
          <w:tcPr>
            <w:tcW w:w="1384" w:type="dxa"/>
          </w:tcPr>
          <w:p w14:paraId="270816C2" w14:textId="0D484AD6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C5DEB36" w14:textId="0E0425D4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44203B" w:rsidRPr="00CD07A0" w14:paraId="28FE1E0A" w14:textId="77777777" w:rsidTr="00864A3A">
        <w:tc>
          <w:tcPr>
            <w:tcW w:w="1384" w:type="dxa"/>
          </w:tcPr>
          <w:p w14:paraId="644B4A4F" w14:textId="21A60ABE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76E995C" w14:textId="40D72ADE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44203B" w:rsidRPr="00CD07A0" w14:paraId="3FFC05F1" w14:textId="77777777" w:rsidTr="00864A3A">
        <w:tc>
          <w:tcPr>
            <w:tcW w:w="1384" w:type="dxa"/>
          </w:tcPr>
          <w:p w14:paraId="37D32147" w14:textId="1EFB6704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9B06ABF" w14:textId="6A9A2059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ส่วนเกินทุนและสำรองตามกฎหมาย</w:t>
            </w:r>
          </w:p>
        </w:tc>
      </w:tr>
      <w:tr w:rsidR="0044203B" w:rsidRPr="00CD07A0" w14:paraId="12CD40BB" w14:textId="77777777" w:rsidTr="00864A3A">
        <w:tc>
          <w:tcPr>
            <w:tcW w:w="1384" w:type="dxa"/>
          </w:tcPr>
          <w:p w14:paraId="427CBF40" w14:textId="41CF2C64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6C1C5C7" w14:textId="391117D5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4203B" w:rsidRPr="00CD07A0" w14:paraId="25470700" w14:textId="77777777" w:rsidTr="00864A3A">
        <w:tc>
          <w:tcPr>
            <w:tcW w:w="1384" w:type="dxa"/>
          </w:tcPr>
          <w:p w14:paraId="67390CD0" w14:textId="4C92D725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AD8153" w14:textId="05999DA3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868B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</w:t>
            </w:r>
            <w:r w:rsidR="00CC6650" w:rsidRPr="00CC6650">
              <w:rPr>
                <w:rFonts w:asciiTheme="majorBidi" w:hAnsiTheme="majorBidi" w:cstheme="majorBidi"/>
                <w:sz w:val="30"/>
                <w:szCs w:val="30"/>
                <w:cs/>
              </w:rPr>
              <w:t>ธรรมชาติ</w:t>
            </w:r>
          </w:p>
        </w:tc>
      </w:tr>
      <w:tr w:rsidR="0044203B" w:rsidRPr="00CD07A0" w14:paraId="3217A7FB" w14:textId="77777777" w:rsidTr="00864A3A">
        <w:tc>
          <w:tcPr>
            <w:tcW w:w="1384" w:type="dxa"/>
          </w:tcPr>
          <w:p w14:paraId="30E4472B" w14:textId="067A7BC9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08B10FE" w14:textId="106B5D79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0674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44203B" w:rsidRPr="00CD07A0" w14:paraId="7DCDB518" w14:textId="77777777" w:rsidTr="00864A3A">
        <w:tc>
          <w:tcPr>
            <w:tcW w:w="1384" w:type="dxa"/>
          </w:tcPr>
          <w:p w14:paraId="50941B81" w14:textId="52E797CF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CEFFD1A" w14:textId="075B821C" w:rsidR="0044203B" w:rsidRPr="00FF0774" w:rsidRDefault="004124D4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D3611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D3611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D36117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D36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44203B" w:rsidRPr="00CD07A0" w14:paraId="4AD1FF92" w14:textId="77777777" w:rsidTr="00864A3A">
        <w:tc>
          <w:tcPr>
            <w:tcW w:w="1384" w:type="dxa"/>
          </w:tcPr>
          <w:p w14:paraId="57A95413" w14:textId="19D6FFBF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60B4E92" w14:textId="630D8D41" w:rsidR="0044203B" w:rsidRPr="00FF0774" w:rsidRDefault="004124D4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44203B" w:rsidRPr="00CD07A0" w14:paraId="650DF94E" w14:textId="77777777" w:rsidTr="00864A3A">
        <w:tc>
          <w:tcPr>
            <w:tcW w:w="1384" w:type="dxa"/>
          </w:tcPr>
          <w:p w14:paraId="75465748" w14:textId="6BF4B358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8F5DCB" w14:textId="583B52C0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4203B" w:rsidRPr="00CD07A0" w14:paraId="2FD1BAF2" w14:textId="77777777" w:rsidTr="00864A3A">
        <w:tc>
          <w:tcPr>
            <w:tcW w:w="1384" w:type="dxa"/>
          </w:tcPr>
          <w:p w14:paraId="642206E4" w14:textId="40F13782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86F45B4" w14:textId="68E2418A" w:rsidR="0044203B" w:rsidRPr="00FF0774" w:rsidRDefault="0044203B" w:rsidP="0044203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44203B" w:rsidRPr="00CD07A0" w14:paraId="06F52908" w14:textId="77777777" w:rsidTr="00864A3A">
        <w:tc>
          <w:tcPr>
            <w:tcW w:w="1384" w:type="dxa"/>
          </w:tcPr>
          <w:p w14:paraId="1BFDA45E" w14:textId="0A1D9840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C976471" w14:textId="57398605" w:rsidR="0044203B" w:rsidRPr="00FF0774" w:rsidRDefault="0044203B" w:rsidP="0044203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ภาระผูกพันกับกิจการที่ไม่เกี่ยวข้องกัน</w:t>
            </w:r>
          </w:p>
        </w:tc>
      </w:tr>
      <w:tr w:rsidR="0044203B" w:rsidRPr="00CD07A0" w14:paraId="7C0616CA" w14:textId="77777777" w:rsidTr="00864A3A">
        <w:tc>
          <w:tcPr>
            <w:tcW w:w="1384" w:type="dxa"/>
          </w:tcPr>
          <w:p w14:paraId="3AC7350B" w14:textId="77777777" w:rsidR="0044203B" w:rsidRDefault="00030AD0" w:rsidP="0003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  <w:p w14:paraId="0633D3A1" w14:textId="5AE2D742" w:rsidR="00030AD0" w:rsidRPr="00030AD0" w:rsidRDefault="00030AD0" w:rsidP="0003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8149" w:type="dxa"/>
          </w:tcPr>
          <w:p w14:paraId="74427A85" w14:textId="35632B51" w:rsidR="00030AD0" w:rsidRPr="00030AD0" w:rsidRDefault="00030AD0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0A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เหตุการณ์ภายหลังรอบระยะเวลารายงาน</w:t>
            </w:r>
          </w:p>
          <w:p w14:paraId="0D4A720D" w14:textId="3C57180D" w:rsidR="0044203B" w:rsidRPr="00FF0774" w:rsidRDefault="00B11952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B11952" w:rsidRPr="00CD07A0" w14:paraId="5F3DB62E" w14:textId="77777777" w:rsidTr="00864A3A">
        <w:tc>
          <w:tcPr>
            <w:tcW w:w="1384" w:type="dxa"/>
          </w:tcPr>
          <w:p w14:paraId="10A53AD2" w14:textId="4EC9C205" w:rsidR="00B11952" w:rsidRPr="00FF0774" w:rsidRDefault="00B11952" w:rsidP="00B119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DCE5272" w14:textId="0DEBFBFC" w:rsidR="00B11952" w:rsidRPr="00FF0774" w:rsidRDefault="00B11952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FAB7F2C" w14:textId="1971966B" w:rsidR="004F361E" w:rsidRPr="00794BEA" w:rsidRDefault="006922F4" w:rsidP="000167FE">
      <w:pPr>
        <w:pStyle w:val="IndexHeading1"/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bookmarkStart w:id="0" w:name="_Hlk60849403"/>
      <w:r w:rsidRPr="00CD07A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 </w:t>
      </w:r>
      <w:bookmarkEnd w:id="0"/>
      <w:r w:rsidRPr="00CD07A0">
        <w:rPr>
          <w:rFonts w:asciiTheme="majorBidi" w:hAnsiTheme="majorBidi" w:cstheme="majorBidi"/>
          <w:sz w:val="30"/>
          <w:szCs w:val="30"/>
          <w:rtl/>
          <w:cs/>
          <w:lang w:bidi="th-TH"/>
        </w:rPr>
        <w:br w:type="page"/>
      </w:r>
      <w:r w:rsidR="004F361E" w:rsidRPr="00CD07A0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613A8E27" w14:textId="77777777" w:rsidR="004F361E" w:rsidRPr="00CD07A0" w:rsidRDefault="004F361E" w:rsidP="004F3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6C5FD6" w14:textId="0FC2144D" w:rsidR="00F64577" w:rsidRPr="0005203F" w:rsidRDefault="004F361E" w:rsidP="00F64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17" w:firstLine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5B66A6" w:rsidRPr="00CD07A0">
        <w:rPr>
          <w:rFonts w:asciiTheme="majorBidi" w:hAnsiTheme="majorBidi" w:cstheme="majorBidi"/>
          <w:sz w:val="30"/>
          <w:szCs w:val="30"/>
          <w:cs/>
        </w:rPr>
        <w:t>คณะ</w:t>
      </w:r>
      <w:r w:rsidRPr="00CD07A0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630ECF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05203F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731D14" w:rsidRPr="000520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67D7" w:rsidRPr="0005203F">
        <w:rPr>
          <w:rFonts w:asciiTheme="majorBidi" w:hAnsiTheme="majorBidi" w:cstheme="majorBidi"/>
          <w:sz w:val="30"/>
          <w:szCs w:val="30"/>
        </w:rPr>
        <w:t>20</w:t>
      </w:r>
      <w:r w:rsidR="00122424" w:rsidRPr="0005203F">
        <w:rPr>
          <w:rFonts w:asciiTheme="majorBidi" w:hAnsiTheme="majorBidi" w:cstheme="majorBidi"/>
          <w:sz w:val="30"/>
          <w:szCs w:val="30"/>
        </w:rPr>
        <w:t xml:space="preserve"> </w:t>
      </w:r>
      <w:r w:rsidR="00122424" w:rsidRPr="0005203F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467D7" w:rsidRPr="0005203F">
        <w:rPr>
          <w:rFonts w:asciiTheme="majorBidi" w:hAnsiTheme="majorBidi" w:cstheme="majorBidi"/>
          <w:sz w:val="30"/>
          <w:szCs w:val="30"/>
        </w:rPr>
        <w:t>256</w:t>
      </w:r>
      <w:r w:rsidR="00BD6C94" w:rsidRPr="0005203F">
        <w:rPr>
          <w:rFonts w:asciiTheme="majorBidi" w:hAnsiTheme="majorBidi" w:cstheme="majorBidi"/>
          <w:sz w:val="30"/>
          <w:szCs w:val="30"/>
        </w:rPr>
        <w:t>9</w:t>
      </w:r>
    </w:p>
    <w:p w14:paraId="3EA55D46" w14:textId="77777777" w:rsidR="008F7D40" w:rsidRPr="00CD07A0" w:rsidRDefault="008F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68F819AC" w14:textId="77777777" w:rsidR="0077361D" w:rsidRPr="007F17B7" w:rsidRDefault="0057196D" w:rsidP="004F361E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 w:rsidRPr="00CD07A0">
        <w:rPr>
          <w:rFonts w:asciiTheme="majorBidi" w:hAnsiTheme="majorBidi" w:cstheme="majorBidi"/>
          <w:cs/>
        </w:rPr>
        <w:t>ข้อมูล</w:t>
      </w:r>
      <w:r w:rsidR="0077361D" w:rsidRPr="007F17B7">
        <w:rPr>
          <w:rFonts w:asciiTheme="majorBidi" w:hAnsiTheme="majorBidi" w:cstheme="majorBidi"/>
          <w:cs/>
        </w:rPr>
        <w:t xml:space="preserve">ทั่วไป </w:t>
      </w:r>
    </w:p>
    <w:p w14:paraId="10FDD41F" w14:textId="77777777" w:rsidR="005E0586" w:rsidRPr="007F17B7" w:rsidRDefault="005E0586" w:rsidP="0034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071AA8" w14:textId="08CDA6A7" w:rsidR="00C945C4" w:rsidRPr="007F17B7" w:rsidRDefault="008C2409" w:rsidP="006D24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F17B7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</w:t>
      </w:r>
      <w:r w:rsidR="00C40ED4" w:rsidRPr="007F17B7">
        <w:rPr>
          <w:rFonts w:asciiTheme="majorBidi" w:hAnsiTheme="majorBidi" w:cstheme="majorBidi" w:hint="cs"/>
          <w:spacing w:val="-2"/>
          <w:sz w:val="30"/>
          <w:szCs w:val="30"/>
          <w:cs/>
        </w:rPr>
        <w:t>โ</w:t>
      </w:r>
      <w:r w:rsidR="00C40ED4" w:rsidRPr="007F17B7">
        <w:rPr>
          <w:rFonts w:ascii="Angsana New" w:hAnsi="Angsana New" w:hint="cs"/>
          <w:color w:val="000000"/>
          <w:sz w:val="30"/>
          <w:szCs w:val="30"/>
          <w:cs/>
        </w:rPr>
        <w:t xml:space="preserve">รแยล พลัส จำกัด </w:t>
      </w:r>
      <w:r w:rsidR="00C40ED4" w:rsidRPr="007F17B7">
        <w:rPr>
          <w:rFonts w:ascii="Angsana New" w:hAnsi="Angsana New"/>
          <w:color w:val="000000"/>
          <w:sz w:val="30"/>
          <w:szCs w:val="30"/>
          <w:cs/>
        </w:rPr>
        <w:t>(</w:t>
      </w:r>
      <w:r w:rsidR="00C40ED4" w:rsidRPr="007F17B7">
        <w:rPr>
          <w:rFonts w:ascii="Angsana New" w:hAnsi="Angsana New" w:hint="cs"/>
          <w:color w:val="000000"/>
          <w:sz w:val="30"/>
          <w:szCs w:val="30"/>
          <w:cs/>
        </w:rPr>
        <w:t>มหาชน</w:t>
      </w:r>
      <w:r w:rsidR="00C40ED4" w:rsidRPr="007F17B7">
        <w:rPr>
          <w:rFonts w:ascii="Angsana New" w:hAnsi="Angsana New"/>
          <w:color w:val="000000"/>
          <w:sz w:val="30"/>
          <w:szCs w:val="30"/>
          <w:cs/>
        </w:rPr>
        <w:t>) “</w:t>
      </w:r>
      <w:r w:rsidR="00C40ED4" w:rsidRPr="007F17B7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C40ED4" w:rsidRPr="007F17B7">
        <w:rPr>
          <w:rFonts w:ascii="Angsana New" w:hAnsi="Angsana New"/>
          <w:color w:val="000000"/>
          <w:sz w:val="30"/>
          <w:szCs w:val="30"/>
          <w:cs/>
        </w:rPr>
        <w:t xml:space="preserve">” </w:t>
      </w:r>
      <w:r w:rsidR="00C40ED4" w:rsidRPr="007F17B7">
        <w:rPr>
          <w:rFonts w:ascii="Angsana New" w:hAnsi="Angsana New" w:hint="cs"/>
          <w:color w:val="000000"/>
          <w:sz w:val="30"/>
          <w:szCs w:val="30"/>
          <w:cs/>
        </w:rPr>
        <w:t>เป็นนิติบุคคลที่จัดตั้งขึ้นในประเทศไทย และจดทะเบียนกับตลาดหลักทรัพย์แห่งประเทศไทยเมื่อวันที่</w:t>
      </w:r>
      <w:r w:rsidR="00C40ED4" w:rsidRPr="007F17B7">
        <w:rPr>
          <w:rFonts w:ascii="Angsana New" w:hAnsi="Angsana New"/>
          <w:color w:val="000000"/>
          <w:sz w:val="30"/>
          <w:szCs w:val="30"/>
        </w:rPr>
        <w:t xml:space="preserve"> </w:t>
      </w:r>
      <w:r w:rsidR="002467D7" w:rsidRPr="007F17B7">
        <w:rPr>
          <w:rFonts w:ascii="Angsana New" w:hAnsi="Angsana New"/>
          <w:color w:val="000000"/>
          <w:sz w:val="30"/>
          <w:szCs w:val="30"/>
        </w:rPr>
        <w:t>20</w:t>
      </w:r>
      <w:r w:rsidR="00C40ED4" w:rsidRPr="007F17B7">
        <w:rPr>
          <w:rFonts w:ascii="Angsana New" w:hAnsi="Angsana New"/>
          <w:color w:val="000000"/>
          <w:sz w:val="30"/>
          <w:szCs w:val="30"/>
        </w:rPr>
        <w:t xml:space="preserve"> </w:t>
      </w:r>
      <w:r w:rsidR="00C40ED4" w:rsidRPr="007F17B7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2467D7" w:rsidRPr="007F17B7">
        <w:rPr>
          <w:rFonts w:ascii="Angsana New" w:hAnsi="Angsana New"/>
          <w:color w:val="000000"/>
          <w:sz w:val="30"/>
          <w:szCs w:val="30"/>
        </w:rPr>
        <w:t>2565</w:t>
      </w:r>
      <w:r w:rsidR="00982871" w:rsidRPr="007F17B7">
        <w:rPr>
          <w:rFonts w:ascii="Angsana New" w:hAnsi="Angsana New" w:hint="cs"/>
          <w:color w:val="000000"/>
          <w:sz w:val="30"/>
          <w:szCs w:val="30"/>
          <w:cs/>
        </w:rPr>
        <w:t xml:space="preserve"> โดยมีที่อยู่จดทะเบียนของบริษัทตั้งอยู่เลขที่</w:t>
      </w:r>
      <w:r w:rsidR="00982871" w:rsidRPr="007F17B7">
        <w:rPr>
          <w:rFonts w:ascii="Angsana New" w:hAnsi="Angsana New"/>
          <w:color w:val="000000"/>
          <w:sz w:val="30"/>
          <w:szCs w:val="30"/>
        </w:rPr>
        <w:t xml:space="preserve"> </w:t>
      </w:r>
      <w:r w:rsidR="002467D7" w:rsidRPr="007F17B7">
        <w:rPr>
          <w:rFonts w:ascii="Angsana New" w:hAnsi="Angsana New"/>
          <w:color w:val="000000"/>
          <w:sz w:val="30"/>
          <w:szCs w:val="30"/>
        </w:rPr>
        <w:t>84</w:t>
      </w:r>
      <w:r w:rsidR="00982871" w:rsidRPr="007F17B7">
        <w:rPr>
          <w:rFonts w:ascii="Angsana New" w:hAnsi="Angsana New"/>
          <w:color w:val="000000"/>
          <w:sz w:val="30"/>
          <w:szCs w:val="30"/>
        </w:rPr>
        <w:t>/</w:t>
      </w:r>
      <w:r w:rsidR="002467D7" w:rsidRPr="007F17B7">
        <w:rPr>
          <w:rFonts w:ascii="Angsana New" w:hAnsi="Angsana New"/>
          <w:color w:val="000000"/>
          <w:sz w:val="30"/>
          <w:szCs w:val="30"/>
        </w:rPr>
        <w:t>3</w:t>
      </w:r>
      <w:r w:rsidR="00982871" w:rsidRPr="007F17B7">
        <w:rPr>
          <w:rFonts w:ascii="Angsana New" w:hAnsi="Angsana New"/>
          <w:color w:val="000000"/>
          <w:sz w:val="30"/>
          <w:szCs w:val="30"/>
        </w:rPr>
        <w:t>-</w:t>
      </w:r>
      <w:r w:rsidR="002467D7" w:rsidRPr="007F17B7">
        <w:rPr>
          <w:rFonts w:ascii="Angsana New" w:hAnsi="Angsana New"/>
          <w:color w:val="000000"/>
          <w:sz w:val="30"/>
          <w:szCs w:val="30"/>
        </w:rPr>
        <w:t>7</w:t>
      </w:r>
      <w:r w:rsidR="00982871" w:rsidRPr="007F17B7">
        <w:rPr>
          <w:rFonts w:ascii="Angsana New" w:hAnsi="Angsana New"/>
          <w:color w:val="000000"/>
          <w:sz w:val="30"/>
          <w:szCs w:val="30"/>
        </w:rPr>
        <w:t xml:space="preserve"> </w:t>
      </w:r>
      <w:r w:rsidR="00982871" w:rsidRPr="007F17B7">
        <w:rPr>
          <w:rFonts w:ascii="Angsana New" w:hAnsi="Angsana New"/>
          <w:color w:val="000000"/>
          <w:sz w:val="30"/>
          <w:szCs w:val="30"/>
          <w:cs/>
        </w:rPr>
        <w:t xml:space="preserve">ซอยพระรามที่ </w:t>
      </w:r>
      <w:r w:rsidR="002467D7" w:rsidRPr="007F17B7">
        <w:rPr>
          <w:rFonts w:ascii="Angsana New" w:hAnsi="Angsana New"/>
          <w:color w:val="000000"/>
          <w:sz w:val="30"/>
          <w:szCs w:val="30"/>
        </w:rPr>
        <w:t>2</w:t>
      </w:r>
      <w:r w:rsidR="00982871" w:rsidRPr="007F17B7">
        <w:rPr>
          <w:rFonts w:ascii="Angsana New" w:hAnsi="Angsana New"/>
          <w:color w:val="000000"/>
          <w:sz w:val="30"/>
          <w:szCs w:val="30"/>
        </w:rPr>
        <w:t xml:space="preserve"> </w:t>
      </w:r>
      <w:r w:rsidR="00982871" w:rsidRPr="007F17B7">
        <w:rPr>
          <w:rFonts w:ascii="Angsana New" w:hAnsi="Angsana New"/>
          <w:color w:val="000000"/>
          <w:sz w:val="30"/>
          <w:szCs w:val="30"/>
          <w:cs/>
        </w:rPr>
        <w:t xml:space="preserve">ซอย </w:t>
      </w:r>
      <w:r w:rsidR="002467D7" w:rsidRPr="007F17B7">
        <w:rPr>
          <w:rFonts w:ascii="Angsana New" w:hAnsi="Angsana New"/>
          <w:color w:val="000000"/>
          <w:sz w:val="30"/>
          <w:szCs w:val="30"/>
        </w:rPr>
        <w:t>69</w:t>
      </w:r>
      <w:r w:rsidR="00982871" w:rsidRPr="007F17B7">
        <w:rPr>
          <w:rFonts w:ascii="Angsana New" w:hAnsi="Angsana New"/>
          <w:color w:val="000000"/>
          <w:sz w:val="30"/>
          <w:szCs w:val="30"/>
        </w:rPr>
        <w:t xml:space="preserve"> </w:t>
      </w:r>
      <w:r w:rsidR="00982871" w:rsidRPr="007F17B7">
        <w:rPr>
          <w:rFonts w:ascii="Angsana New" w:hAnsi="Angsana New"/>
          <w:color w:val="000000"/>
          <w:sz w:val="30"/>
          <w:szCs w:val="30"/>
          <w:cs/>
        </w:rPr>
        <w:t xml:space="preserve">แขวงแสมดำ เขตบางขุนเทียน กรุงเทพมหานคร </w:t>
      </w:r>
      <w:r w:rsidR="002467D7" w:rsidRPr="007F17B7">
        <w:rPr>
          <w:rFonts w:ascii="Angsana New" w:hAnsi="Angsana New"/>
          <w:color w:val="000000"/>
          <w:sz w:val="30"/>
          <w:szCs w:val="30"/>
        </w:rPr>
        <w:t>10150</w:t>
      </w:r>
    </w:p>
    <w:p w14:paraId="687C0AFF" w14:textId="77777777" w:rsidR="00C945C4" w:rsidRPr="007F17B7" w:rsidRDefault="00C945C4" w:rsidP="00C945C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139947" w14:textId="30846E7C" w:rsidR="00B6783A" w:rsidRPr="007F17B7" w:rsidRDefault="00B6783A" w:rsidP="00B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7F17B7">
        <w:rPr>
          <w:rFonts w:ascii="Angsana New" w:hAnsi="Angsana New" w:hint="cs"/>
          <w:color w:val="000000"/>
          <w:sz w:val="30"/>
          <w:szCs w:val="30"/>
          <w:cs/>
        </w:rPr>
        <w:t>ผู้ถือหุ้นรายใหญ่ได้แก่ นายพลแสง แซ่เบ๊ และนางสาวอมรรัตน์ เกษวิเศษ ถือหุ้นของบริษัทในอัตรา</w:t>
      </w:r>
      <w:r w:rsidRPr="007F17B7">
        <w:rPr>
          <w:rFonts w:ascii="Angsana New" w:hAnsi="Angsana New"/>
          <w:color w:val="000000"/>
          <w:sz w:val="30"/>
          <w:szCs w:val="30"/>
          <w:cs/>
        </w:rPr>
        <w:t>ร้อยละ</w:t>
      </w:r>
      <w:r w:rsidRPr="007F17B7">
        <w:rPr>
          <w:rFonts w:ascii="Angsana New" w:hAnsi="Angsana New"/>
          <w:color w:val="000000"/>
          <w:sz w:val="30"/>
          <w:szCs w:val="30"/>
        </w:rPr>
        <w:t xml:space="preserve"> </w:t>
      </w:r>
      <w:r w:rsidR="002467D7" w:rsidRPr="007F17B7">
        <w:rPr>
          <w:rFonts w:ascii="Angsana New" w:hAnsi="Angsana New"/>
          <w:color w:val="000000"/>
          <w:sz w:val="30"/>
          <w:szCs w:val="30"/>
        </w:rPr>
        <w:t>34</w:t>
      </w:r>
      <w:r w:rsidRPr="007F17B7">
        <w:rPr>
          <w:rFonts w:ascii="Angsana New" w:hAnsi="Angsana New"/>
          <w:color w:val="000000"/>
          <w:sz w:val="30"/>
          <w:szCs w:val="30"/>
          <w:cs/>
        </w:rPr>
        <w:t>.</w:t>
      </w:r>
      <w:r w:rsidR="002467D7" w:rsidRPr="007F17B7">
        <w:rPr>
          <w:rFonts w:ascii="Angsana New" w:hAnsi="Angsana New"/>
          <w:color w:val="000000"/>
          <w:sz w:val="30"/>
          <w:szCs w:val="30"/>
        </w:rPr>
        <w:t>43</w:t>
      </w:r>
      <w:r w:rsidRPr="007F17B7">
        <w:rPr>
          <w:rFonts w:ascii="Angsana New" w:hAnsi="Angsana New"/>
          <w:color w:val="000000"/>
          <w:sz w:val="30"/>
          <w:szCs w:val="30"/>
          <w:cs/>
        </w:rPr>
        <w:t xml:space="preserve"> และร้อยละ </w:t>
      </w:r>
      <w:r w:rsidR="002467D7" w:rsidRPr="007F17B7">
        <w:rPr>
          <w:rFonts w:ascii="Angsana New" w:hAnsi="Angsana New"/>
          <w:color w:val="000000"/>
          <w:sz w:val="30"/>
          <w:szCs w:val="30"/>
        </w:rPr>
        <w:t>15</w:t>
      </w:r>
      <w:r w:rsidRPr="007F17B7">
        <w:rPr>
          <w:rFonts w:ascii="Angsana New" w:hAnsi="Angsana New"/>
          <w:color w:val="000000"/>
          <w:sz w:val="30"/>
          <w:szCs w:val="30"/>
          <w:cs/>
        </w:rPr>
        <w:t>.</w:t>
      </w:r>
      <w:r w:rsidR="002467D7" w:rsidRPr="007F17B7">
        <w:rPr>
          <w:rFonts w:ascii="Angsana New" w:hAnsi="Angsana New"/>
          <w:color w:val="000000"/>
          <w:sz w:val="30"/>
          <w:szCs w:val="30"/>
        </w:rPr>
        <w:t>02</w:t>
      </w:r>
      <w:r w:rsidRPr="007F17B7">
        <w:rPr>
          <w:rFonts w:ascii="Angsana New" w:hAnsi="Angsana New"/>
          <w:color w:val="000000"/>
          <w:sz w:val="30"/>
          <w:szCs w:val="30"/>
        </w:rPr>
        <w:t xml:space="preserve"> </w:t>
      </w:r>
      <w:r w:rsidRPr="007F17B7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7F17B7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2467D7" w:rsidRPr="007F17B7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C36680" w:rsidRPr="007F17B7">
        <w:rPr>
          <w:rFonts w:ascii="Angsana New" w:hAnsi="Angsana New"/>
          <w:i/>
          <w:iCs/>
          <w:color w:val="000000"/>
          <w:sz w:val="30"/>
          <w:szCs w:val="30"/>
        </w:rPr>
        <w:t>7</w:t>
      </w:r>
      <w:r w:rsidRPr="007F17B7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: นายพลแสง แซ่เบ๊ และนางสาวอมรรัตน์ เกษวิเศษ ถือหุ้นของบริษัทในอัตราร้อยละ </w:t>
      </w:r>
      <w:r w:rsidR="002467D7" w:rsidRPr="007F17B7">
        <w:rPr>
          <w:rFonts w:ascii="Angsana New" w:hAnsi="Angsana New"/>
          <w:i/>
          <w:iCs/>
          <w:color w:val="000000"/>
          <w:sz w:val="30"/>
          <w:szCs w:val="30"/>
        </w:rPr>
        <w:t>34</w:t>
      </w:r>
      <w:r w:rsidR="00A74381" w:rsidRPr="007F17B7">
        <w:rPr>
          <w:rFonts w:ascii="Angsana New" w:hAnsi="Angsana New"/>
          <w:i/>
          <w:iCs/>
          <w:color w:val="000000"/>
          <w:sz w:val="30"/>
          <w:szCs w:val="30"/>
        </w:rPr>
        <w:t>.</w:t>
      </w:r>
      <w:r w:rsidR="002467D7" w:rsidRPr="007F17B7">
        <w:rPr>
          <w:rFonts w:ascii="Angsana New" w:hAnsi="Angsana New"/>
          <w:i/>
          <w:iCs/>
          <w:color w:val="000000"/>
          <w:sz w:val="30"/>
          <w:szCs w:val="30"/>
        </w:rPr>
        <w:t>43</w:t>
      </w:r>
      <w:r w:rsidRPr="007F17B7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7F17B7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และร้อยละ </w:t>
      </w:r>
      <w:r w:rsidR="002467D7" w:rsidRPr="007F17B7">
        <w:rPr>
          <w:rFonts w:ascii="Angsana New" w:hAnsi="Angsana New"/>
          <w:i/>
          <w:iCs/>
          <w:color w:val="000000"/>
          <w:sz w:val="30"/>
          <w:szCs w:val="30"/>
        </w:rPr>
        <w:t>15</w:t>
      </w:r>
      <w:r w:rsidR="00A74381" w:rsidRPr="007F17B7">
        <w:rPr>
          <w:rFonts w:ascii="Angsana New" w:hAnsi="Angsana New"/>
          <w:i/>
          <w:iCs/>
          <w:color w:val="000000"/>
          <w:sz w:val="30"/>
          <w:szCs w:val="30"/>
        </w:rPr>
        <w:t>.</w:t>
      </w:r>
      <w:r w:rsidR="002467D7" w:rsidRPr="007F17B7">
        <w:rPr>
          <w:rFonts w:ascii="Angsana New" w:hAnsi="Angsana New"/>
          <w:i/>
          <w:iCs/>
          <w:color w:val="000000"/>
          <w:sz w:val="30"/>
          <w:szCs w:val="30"/>
        </w:rPr>
        <w:t>02</w:t>
      </w:r>
      <w:r w:rsidRPr="007F17B7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7F17B7">
        <w:rPr>
          <w:rFonts w:ascii="Angsana New" w:hAnsi="Angsana New"/>
          <w:i/>
          <w:iCs/>
          <w:color w:val="000000"/>
          <w:sz w:val="30"/>
          <w:szCs w:val="30"/>
          <w:cs/>
        </w:rPr>
        <w:t>ตามลำดับ)</w:t>
      </w:r>
    </w:p>
    <w:p w14:paraId="03EC04B3" w14:textId="77777777" w:rsidR="00B6783A" w:rsidRPr="007F17B7" w:rsidRDefault="00B6783A" w:rsidP="00B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07CFA95" w14:textId="77777777" w:rsidR="00B6783A" w:rsidRPr="007F17B7" w:rsidRDefault="00B6783A" w:rsidP="00B6783A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7F17B7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 น้ำผลไม้ น้ำผลไม้ผสมเม็ดแมงลัก น้ำผลไม้ผสมเมล็ดเชีย น้ำนมกะทิ และน้ำนมถั่วเหลือง</w:t>
      </w:r>
    </w:p>
    <w:p w14:paraId="58A316B9" w14:textId="062812D4" w:rsidR="005E0586" w:rsidRPr="007F17B7" w:rsidRDefault="005E0586" w:rsidP="0034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3AB99E4" w14:textId="77777777" w:rsidR="00A7660F" w:rsidRPr="007F17B7" w:rsidRDefault="00A7660F" w:rsidP="00A7660F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 w:rsidRPr="007F17B7">
        <w:rPr>
          <w:rFonts w:asciiTheme="majorBidi" w:hAnsiTheme="majorBidi" w:cstheme="majorBidi"/>
          <w:cs/>
        </w:rPr>
        <w:t>เกณฑ์การจัดทำงบการเงิน</w:t>
      </w:r>
    </w:p>
    <w:p w14:paraId="13E968C4" w14:textId="77777777" w:rsidR="00A7660F" w:rsidRPr="007F17B7" w:rsidRDefault="00A7660F" w:rsidP="00A7660F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B71C39D" w14:textId="36111351" w:rsidR="001D6589" w:rsidRPr="007F17B7" w:rsidRDefault="001D6589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7F17B7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7F17B7">
        <w:rPr>
          <w:rFonts w:asciiTheme="majorBidi" w:hAnsiTheme="majorBidi" w:cstheme="majorBidi"/>
          <w:spacing w:val="8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83E3E" w:rsidRPr="007F17B7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066A52C7" w14:textId="77777777" w:rsidR="001D6589" w:rsidRPr="007F17B7" w:rsidRDefault="001D6589" w:rsidP="001D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AC28263" w14:textId="330F9528" w:rsidR="001D45EF" w:rsidRPr="007F17B7" w:rsidRDefault="001D6589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F17B7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E2771C" w:rsidRPr="007F17B7">
        <w:rPr>
          <w:rFonts w:asciiTheme="majorBidi" w:hAnsiTheme="majorBidi" w:cstheme="majorBidi" w:hint="cs"/>
          <w:spacing w:val="2"/>
          <w:sz w:val="30"/>
          <w:szCs w:val="30"/>
          <w:cs/>
        </w:rPr>
        <w:t>ซึ่งเปิดเผยในหมายเหตุแต่ละข้อ</w:t>
      </w:r>
      <w:r w:rsidRPr="007F17B7">
        <w:rPr>
          <w:rFonts w:asciiTheme="majorBidi" w:hAnsiTheme="majorBidi" w:cstheme="majorBidi"/>
          <w:spacing w:val="2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21A237A" w14:textId="7FCFE1FF" w:rsidR="00C05787" w:rsidRPr="007F17B7" w:rsidRDefault="00C0578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51DFC4E" w14:textId="4A65222A" w:rsidR="00C05787" w:rsidRPr="007F17B7" w:rsidRDefault="00C0578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4DC7954" w14:textId="39275DB6" w:rsidR="00C05787" w:rsidRPr="007F17B7" w:rsidRDefault="00C0578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642F2EC" w14:textId="77777777" w:rsidR="00C05787" w:rsidRPr="007F17B7" w:rsidRDefault="00C0578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BDF16D3" w14:textId="33AC401A" w:rsidR="00C06215" w:rsidRPr="007F17B7" w:rsidRDefault="00C06215" w:rsidP="00FA562A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 w:rsidRPr="007F17B7">
        <w:rPr>
          <w:rFonts w:asciiTheme="majorBidi" w:hAnsiTheme="majorBidi" w:cstheme="majorBidi"/>
          <w:cs/>
        </w:rPr>
        <w:lastRenderedPageBreak/>
        <w:t>นโยบายการบัญชีที่</w:t>
      </w:r>
      <w:r w:rsidR="005F460C" w:rsidRPr="007F17B7">
        <w:rPr>
          <w:rFonts w:asciiTheme="majorBidi" w:hAnsiTheme="majorBidi" w:cstheme="majorBidi" w:hint="cs"/>
          <w:cs/>
        </w:rPr>
        <w:t>มีสาระ</w:t>
      </w:r>
      <w:r w:rsidRPr="007F17B7">
        <w:rPr>
          <w:rFonts w:asciiTheme="majorBidi" w:hAnsiTheme="majorBidi" w:cstheme="majorBidi"/>
          <w:cs/>
        </w:rPr>
        <w:t>สำคัญ</w:t>
      </w:r>
    </w:p>
    <w:p w14:paraId="6E9BCF79" w14:textId="77777777" w:rsidR="008E3099" w:rsidRPr="007F17B7" w:rsidRDefault="008E3099" w:rsidP="008E3099">
      <w:pPr>
        <w:rPr>
          <w:rFonts w:asciiTheme="majorBidi" w:hAnsiTheme="majorBidi" w:cstheme="majorBidi"/>
          <w:sz w:val="28"/>
          <w:szCs w:val="28"/>
          <w:cs/>
        </w:rPr>
      </w:pPr>
    </w:p>
    <w:p w14:paraId="0DB966A1" w14:textId="127736FF" w:rsidR="00DA6101" w:rsidRPr="007F17B7" w:rsidRDefault="00DA6101" w:rsidP="00C3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FBF9529" w14:textId="77777777" w:rsidR="00DA6101" w:rsidRPr="007F17B7" w:rsidRDefault="00DA6101" w:rsidP="00DA6101">
      <w:pPr>
        <w:rPr>
          <w:rFonts w:asciiTheme="majorBidi" w:hAnsiTheme="majorBidi" w:cstheme="majorBidi"/>
          <w:sz w:val="28"/>
          <w:szCs w:val="28"/>
          <w:cs/>
        </w:rPr>
      </w:pPr>
    </w:p>
    <w:p w14:paraId="6B7AB156" w14:textId="77777777" w:rsidR="00D852D4" w:rsidRPr="007F17B7" w:rsidRDefault="00432F95" w:rsidP="00D852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5CF23131" w14:textId="77777777" w:rsidR="00D852D4" w:rsidRPr="007F17B7" w:rsidRDefault="00560466" w:rsidP="00D85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7F17B7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 xml:space="preserve"> </w:t>
      </w:r>
    </w:p>
    <w:p w14:paraId="42C16A51" w14:textId="6F00EFE3" w:rsidR="00204F2D" w:rsidRPr="007F17B7" w:rsidRDefault="00204F2D" w:rsidP="00204F2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1FFDD37" w14:textId="77777777" w:rsidR="002D2C7D" w:rsidRPr="007F17B7" w:rsidRDefault="002D2C7D" w:rsidP="00204F2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E3A95" w14:textId="6C94F82A" w:rsidR="002D2C7D" w:rsidRPr="007F17B7" w:rsidRDefault="002D2C7D" w:rsidP="00204F2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ผลต่างของอัตราแลกเปลี่ยนที่เกิดขึ้นจากการแปลงค่าให้รับรู้ในกำไรหรือขาดทุนในงวดบัญชีน</w:t>
      </w:r>
      <w:r w:rsidR="00C50AE5" w:rsidRPr="007F17B7">
        <w:rPr>
          <w:rFonts w:asciiTheme="majorBidi" w:hAnsiTheme="majorBidi" w:cstheme="majorBidi"/>
          <w:sz w:val="30"/>
          <w:szCs w:val="30"/>
          <w:cs/>
        </w:rPr>
        <w:t>ั้น</w:t>
      </w:r>
    </w:p>
    <w:p w14:paraId="77FB23BD" w14:textId="7896F986" w:rsidR="0021119D" w:rsidRPr="007F17B7" w:rsidRDefault="0021119D" w:rsidP="00E0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A3282D" w14:textId="303385CB" w:rsidR="0021119D" w:rsidRPr="007F17B7" w:rsidRDefault="0021119D" w:rsidP="0021119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1CF275F0" w14:textId="77777777" w:rsidR="0021119D" w:rsidRPr="007F17B7" w:rsidRDefault="0021119D" w:rsidP="00C32CDB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A337FF" w14:textId="38D5CFEC" w:rsidR="0021119D" w:rsidRPr="007F17B7" w:rsidRDefault="0021119D" w:rsidP="00114B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C32CDB" w:rsidRPr="007F17B7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3CA7F329" w14:textId="77777777" w:rsidR="0021119D" w:rsidRPr="007F17B7" w:rsidRDefault="0021119D" w:rsidP="0021119D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AA0F66" w14:textId="75E79DE8" w:rsidR="007C43B1" w:rsidRPr="007F17B7" w:rsidRDefault="007C43B1" w:rsidP="007C43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2467D7" w:rsidRPr="007F17B7">
        <w:rPr>
          <w:rFonts w:asciiTheme="majorBidi" w:hAnsiTheme="majorBidi" w:cstheme="majorBidi"/>
          <w:sz w:val="30"/>
          <w:szCs w:val="30"/>
        </w:rPr>
        <w:t>3</w:t>
      </w:r>
      <w:r w:rsidRPr="007F17B7">
        <w:rPr>
          <w:rFonts w:asciiTheme="majorBidi" w:hAnsiTheme="majorBidi" w:cstheme="majorBidi"/>
          <w:sz w:val="30"/>
          <w:szCs w:val="30"/>
          <w:cs/>
        </w:rPr>
        <w:t>(</w:t>
      </w:r>
      <w:r w:rsidR="00B85FF2" w:rsidRPr="007F17B7">
        <w:rPr>
          <w:rFonts w:asciiTheme="majorBidi" w:hAnsiTheme="majorBidi" w:cstheme="majorBidi"/>
          <w:sz w:val="30"/>
          <w:szCs w:val="30"/>
          <w:cs/>
        </w:rPr>
        <w:t>ง</w:t>
      </w:r>
      <w:r w:rsidRPr="007F17B7">
        <w:rPr>
          <w:rFonts w:asciiTheme="majorBidi" w:hAnsiTheme="majorBidi" w:cstheme="majorBidi"/>
          <w:sz w:val="30"/>
          <w:szCs w:val="30"/>
          <w:cs/>
        </w:rPr>
        <w:t>)</w:t>
      </w:r>
      <w:r w:rsidR="00563554" w:rsidRPr="007F17B7">
        <w:rPr>
          <w:rFonts w:asciiTheme="majorBidi" w:hAnsiTheme="majorBidi" w:cstheme="majorBidi"/>
          <w:sz w:val="30"/>
          <w:szCs w:val="30"/>
          <w:cs/>
        </w:rPr>
        <w:t>)</w:t>
      </w:r>
      <w:r w:rsidRPr="007F17B7">
        <w:rPr>
          <w:rFonts w:asciiTheme="majorBidi" w:hAnsiTheme="majorBidi" w:cstheme="majorBidi"/>
          <w:sz w:val="30"/>
          <w:szCs w:val="30"/>
          <w:cs/>
        </w:rPr>
        <w:t>) 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</w:t>
      </w:r>
      <w:r w:rsidR="00251897" w:rsidRPr="007F17B7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7F17B7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146186" w:rsidRPr="007F17B7">
        <w:rPr>
          <w:rFonts w:asciiTheme="majorBidi" w:hAnsiTheme="majorBidi" w:cstheme="majorBidi"/>
          <w:sz w:val="28"/>
          <w:szCs w:val="28"/>
          <w:cs/>
        </w:rPr>
        <w:t>ทั้งนี้ สินทรัพย์ทาง</w:t>
      </w:r>
      <w:r w:rsidR="00146186" w:rsidRPr="007F17B7">
        <w:rPr>
          <w:rFonts w:asciiTheme="majorBidi" w:hAnsiTheme="majorBidi" w:cstheme="majorBidi"/>
          <w:sz w:val="30"/>
          <w:szCs w:val="30"/>
          <w:cs/>
        </w:rPr>
        <w:t>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641D808A" w14:textId="77777777" w:rsidR="007C43B1" w:rsidRPr="007F17B7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5AD908B8" w14:textId="48037B74" w:rsidR="007C43B1" w:rsidRPr="007F17B7" w:rsidRDefault="007C43B1" w:rsidP="007C43B1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5084E60" w14:textId="77777777" w:rsidR="00C05787" w:rsidRPr="007F17B7" w:rsidRDefault="00C05787" w:rsidP="008A38C7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5CB07F" w14:textId="246EB3E7" w:rsidR="00C32CDB" w:rsidRPr="007F17B7" w:rsidRDefault="007C43B1" w:rsidP="007C43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BBEA585" w14:textId="77777777" w:rsidR="008A38C7" w:rsidRPr="007F17B7" w:rsidRDefault="008A38C7" w:rsidP="008A38C7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E8A108F" w14:textId="77777777" w:rsidR="007C43B1" w:rsidRPr="007F17B7" w:rsidRDefault="007C43B1" w:rsidP="00DE5E26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A82B2" w14:textId="79FE1C26" w:rsidR="00840BFE" w:rsidRPr="007F17B7" w:rsidRDefault="00840BFE" w:rsidP="00114B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420B7" w:rsidRPr="007F17B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76320C" w:rsidRPr="007F17B7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2149844" w14:textId="08F39D1A" w:rsidR="00840BFE" w:rsidRPr="007F17B7" w:rsidRDefault="00840BFE" w:rsidP="00840BF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39078" w14:textId="29A02624" w:rsidR="007C43B1" w:rsidRPr="007F17B7" w:rsidRDefault="007C43B1" w:rsidP="007C43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CAA438D" w14:textId="77777777" w:rsidR="007C43B1" w:rsidRPr="007F17B7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AEE7115" w14:textId="6C083DA5" w:rsidR="007C43B1" w:rsidRPr="007F17B7" w:rsidRDefault="007C43B1" w:rsidP="007C43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8750C05" w14:textId="77777777" w:rsidR="007C43B1" w:rsidRPr="007F17B7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5D5AEA0A" w14:textId="75BE0BC6" w:rsidR="007C43B1" w:rsidRPr="007F17B7" w:rsidRDefault="007C43B1" w:rsidP="007C43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3D173C1" w14:textId="77777777" w:rsidR="007C43B1" w:rsidRPr="007F17B7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155258BB" w14:textId="4D8190B7" w:rsidR="007C43B1" w:rsidRPr="007F17B7" w:rsidRDefault="007C43B1" w:rsidP="007C43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6D76ACA" w14:textId="77777777" w:rsidR="00C05787" w:rsidRPr="007F17B7" w:rsidRDefault="00C05787" w:rsidP="00146186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5FCEF8" w14:textId="471B6261" w:rsidR="00840BFE" w:rsidRPr="007F17B7" w:rsidRDefault="00840BFE" w:rsidP="00114B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420B7" w:rsidRPr="007F17B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) อนุพันธ์</w:t>
      </w:r>
    </w:p>
    <w:p w14:paraId="1C93E89F" w14:textId="77777777" w:rsidR="00840BFE" w:rsidRPr="007F17B7" w:rsidRDefault="00840BFE" w:rsidP="00840BF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59763" w14:textId="04DD5011" w:rsidR="009366C1" w:rsidRPr="007F17B7" w:rsidRDefault="009366C1" w:rsidP="009366C1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39554A08" w14:textId="77777777" w:rsidR="00806A50" w:rsidRPr="007F17B7" w:rsidRDefault="00806A50" w:rsidP="009366C1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91421B" w14:textId="77777777" w:rsidR="00146186" w:rsidRPr="007F17B7" w:rsidRDefault="00146186" w:rsidP="009366C1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B1EC8B0" w14:textId="77777777" w:rsidR="00146186" w:rsidRPr="007F17B7" w:rsidRDefault="00146186" w:rsidP="009366C1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2652AC" w14:textId="77777777" w:rsidR="009C1FA8" w:rsidRPr="007F17B7" w:rsidRDefault="009C1FA8" w:rsidP="009366C1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36ED0D" w14:textId="77777777" w:rsidR="00146186" w:rsidRPr="007F17B7" w:rsidRDefault="00146186" w:rsidP="009366C1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88C573" w14:textId="78A467AA" w:rsidR="00207E1F" w:rsidRPr="007F17B7" w:rsidRDefault="00207E1F" w:rsidP="0014618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(ข.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6186" w:rsidRPr="007F17B7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7A9B2D75" w14:textId="77777777" w:rsidR="00146186" w:rsidRPr="007F17B7" w:rsidRDefault="00146186" w:rsidP="0014618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BFDB923" w14:textId="3F62D0DC" w:rsidR="005007E8" w:rsidRPr="007F17B7" w:rsidRDefault="005007E8" w:rsidP="005007E8">
      <w:pPr>
        <w:tabs>
          <w:tab w:val="clear" w:pos="907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ณ</w:t>
      </w:r>
      <w:r w:rsidRPr="007F17B7">
        <w:rPr>
          <w:rFonts w:asciiTheme="majorBidi" w:hAnsiTheme="majorBidi" w:cstheme="majorBidi"/>
          <w:sz w:val="30"/>
          <w:szCs w:val="30"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วันที่กำหนดความสัมพันธ์ของการป้องกันความเสี่ยงเป็นครั้งแรก</w:t>
      </w:r>
      <w:r w:rsidRPr="007F17B7">
        <w:rPr>
          <w:rFonts w:asciiTheme="majorBidi" w:hAnsiTheme="majorBidi" w:cstheme="majorBidi"/>
          <w:sz w:val="30"/>
          <w:szCs w:val="30"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 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5E14B8AD" w14:textId="77777777" w:rsidR="005007E8" w:rsidRPr="007F17B7" w:rsidRDefault="005007E8" w:rsidP="0014618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1BF009" w14:textId="239147D2" w:rsidR="005007E8" w:rsidRPr="007F17B7" w:rsidRDefault="005007E8" w:rsidP="005007E8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6FD477F0" w14:textId="77777777" w:rsidR="005007E8" w:rsidRPr="007F17B7" w:rsidRDefault="005007E8" w:rsidP="005007E8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50A16E4" w14:textId="06BB36F4" w:rsidR="005007E8" w:rsidRPr="007F17B7" w:rsidRDefault="005007E8" w:rsidP="005007E8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</w:t>
      </w:r>
      <w:r w:rsidRPr="007F17B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F17B7">
        <w:rPr>
          <w:rFonts w:asciiTheme="majorBidi" w:hAnsiTheme="majorBidi" w:cstheme="majorBidi"/>
          <w:sz w:val="30"/>
          <w:szCs w:val="30"/>
          <w:cs/>
        </w:rPr>
        <w:t>องการเปลี่ยนแปลงในมูลค่ายุติธรรมของอนุพันธ์จะรับรู้ในกำไรขาดทุนเบ็ดเสร็จอื่นและสะสมไว้ใน</w:t>
      </w:r>
      <w:r w:rsidRPr="007F17B7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7F17B7">
        <w:rPr>
          <w:rFonts w:asciiTheme="majorBidi" w:hAnsiTheme="majorBidi" w:cstheme="majorBidi"/>
          <w:sz w:val="30"/>
          <w:szCs w:val="30"/>
          <w:cs/>
        </w:rPr>
        <w:t>การป้องกันความเสี่ยง</w:t>
      </w:r>
      <w:r w:rsidR="006D0729" w:rsidRPr="007F17B7">
        <w:rPr>
          <w:rFonts w:asciiTheme="majorBidi" w:hAnsiTheme="majorBidi" w:cstheme="majorBidi" w:hint="cs"/>
          <w:sz w:val="30"/>
          <w:szCs w:val="30"/>
          <w:cs/>
        </w:rPr>
        <w:t xml:space="preserve"> ส่วนที่มีประสิทธิผลที่รับรู้ในกำไรขาดทุนเบ็ดเสร็จอื่นจะไม่เกินกว่าผลสะสม</w:t>
      </w:r>
      <w:r w:rsidR="006D0729" w:rsidRPr="007F17B7">
        <w:rPr>
          <w:rFonts w:asciiTheme="majorBidi" w:hAnsiTheme="majorBidi" w:cstheme="majorBidi"/>
          <w:sz w:val="30"/>
          <w:szCs w:val="30"/>
          <w:cs/>
        </w:rPr>
        <w:t>ของการเปลี่ยนแปลงในมูลค่ายุติธรรมของรายการที่มีการป้องกันความเสี่ยง</w:t>
      </w:r>
      <w:r w:rsidR="006D0729" w:rsidRPr="007F17B7">
        <w:rPr>
          <w:rFonts w:asciiTheme="majorBidi" w:hAnsiTheme="majorBidi" w:cstheme="majorBidi" w:hint="cs"/>
          <w:sz w:val="30"/>
          <w:szCs w:val="30"/>
          <w:cs/>
        </w:rPr>
        <w:t>โดยใช้มูลค่าปัจจุบัน นับจากการเริ่มต้นของการป้องกันความเสี่ยง</w:t>
      </w:r>
      <w:r w:rsidR="006D0729" w:rsidRPr="007F17B7">
        <w:rPr>
          <w:rFonts w:asciiTheme="majorBidi" w:hAnsiTheme="majorBidi" w:cstheme="majorBidi"/>
          <w:sz w:val="30"/>
          <w:szCs w:val="30"/>
          <w:cs/>
        </w:rPr>
        <w:t xml:space="preserve"> ส่วนที่ไม่มีประสิทธิผลจะรับรู้ทันทีในกำไรหรือขาดทุน</w:t>
      </w:r>
    </w:p>
    <w:p w14:paraId="2F1D0777" w14:textId="77777777" w:rsidR="005007E8" w:rsidRPr="007F17B7" w:rsidRDefault="005007E8" w:rsidP="005007E8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B42385" w14:textId="4D134BE2" w:rsidR="005007E8" w:rsidRPr="007F17B7" w:rsidRDefault="005007E8" w:rsidP="005007E8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บริษัทกำหนดให้การเปลี่ยนแปลงในมูลค่ายุติธรรมของราคาปัจจุบัน (</w:t>
      </w:r>
      <w:r w:rsidRPr="007F17B7">
        <w:rPr>
          <w:rFonts w:asciiTheme="majorBidi" w:hAnsiTheme="majorBidi" w:cstheme="majorBidi"/>
          <w:sz w:val="30"/>
          <w:szCs w:val="30"/>
        </w:rPr>
        <w:t>Spot element</w:t>
      </w:r>
      <w:r w:rsidRPr="007F17B7">
        <w:rPr>
          <w:rFonts w:asciiTheme="majorBidi" w:hAnsiTheme="majorBidi" w:cstheme="majorBidi"/>
          <w:sz w:val="30"/>
          <w:szCs w:val="30"/>
          <w:cs/>
        </w:rPr>
        <w:t>) ของสัญญาซื้อขาย</w:t>
      </w:r>
      <w:r w:rsidRPr="007F17B7">
        <w:rPr>
          <w:rFonts w:asciiTheme="majorBidi" w:hAnsiTheme="majorBidi" w:cstheme="majorBidi"/>
          <w:sz w:val="30"/>
          <w:szCs w:val="30"/>
        </w:rPr>
        <w:br/>
      </w:r>
      <w:r w:rsidRPr="007F17B7">
        <w:rPr>
          <w:rFonts w:asciiTheme="majorBidi" w:hAnsiTheme="majorBidi" w:cstheme="majorBidi"/>
          <w:sz w:val="30"/>
          <w:szCs w:val="30"/>
          <w:cs/>
        </w:rPr>
        <w:t>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</w:t>
      </w:r>
      <w:r w:rsidR="006D0729" w:rsidRPr="007F17B7">
        <w:rPr>
          <w:rFonts w:asciiTheme="majorBidi" w:hAnsiTheme="majorBidi" w:cstheme="majorBidi"/>
          <w:sz w:val="30"/>
          <w:szCs w:val="30"/>
          <w:cs/>
        </w:rPr>
        <w:t>จะบันทึกแยกต่างหากเป็นต้นทุนการป้องกันความเสี่ยง</w:t>
      </w:r>
      <w:r w:rsidR="006D0729" w:rsidRPr="007F17B7">
        <w:rPr>
          <w:rFonts w:asciiTheme="majorBidi" w:hAnsiTheme="majorBidi" w:cstheme="majorBidi"/>
          <w:sz w:val="30"/>
          <w:szCs w:val="30"/>
        </w:rPr>
        <w:t xml:space="preserve"> </w:t>
      </w:r>
      <w:r w:rsidR="006D0729" w:rsidRPr="007F17B7">
        <w:rPr>
          <w:rFonts w:asciiTheme="majorBidi" w:hAnsiTheme="majorBidi" w:cstheme="majorBidi"/>
          <w:sz w:val="30"/>
          <w:szCs w:val="30"/>
          <w:cs/>
        </w:rPr>
        <w:t>รับรู้ในกำไรขาดทุนเบ็ดเสร็จอื่นและสะสมไว้ในสำรองต้นทุนการป้องกันความเสี่ยง</w:t>
      </w:r>
    </w:p>
    <w:p w14:paraId="24C35D24" w14:textId="77777777" w:rsidR="005007E8" w:rsidRPr="007F17B7" w:rsidRDefault="005007E8" w:rsidP="005007E8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D8EDEA" w14:textId="05B464DB" w:rsidR="005007E8" w:rsidRPr="007F17B7" w:rsidRDefault="005007E8" w:rsidP="005007E8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</w:t>
      </w:r>
      <w:r w:rsidRPr="007F17B7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7F17B7">
        <w:rPr>
          <w:rFonts w:asciiTheme="majorBidi" w:hAnsiTheme="majorBidi" w:cstheme="majorBidi"/>
          <w:sz w:val="30"/>
          <w:szCs w:val="30"/>
          <w:cs/>
        </w:rPr>
        <w:t>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E2C20EC" w14:textId="77777777" w:rsidR="005007E8" w:rsidRPr="007F17B7" w:rsidRDefault="005007E8" w:rsidP="005007E8">
      <w:pPr>
        <w:rPr>
          <w:rFonts w:ascii="Angsana New" w:hAnsi="Angsana New"/>
          <w:color w:val="000000"/>
          <w:sz w:val="30"/>
          <w:szCs w:val="30"/>
        </w:rPr>
      </w:pPr>
      <w:r w:rsidRPr="007F17B7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DF7BB67" w14:textId="77777777" w:rsidR="005007E8" w:rsidRPr="007F17B7" w:rsidRDefault="005007E8" w:rsidP="005007E8">
      <w:pPr>
        <w:tabs>
          <w:tab w:val="clear" w:pos="454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</w:t>
      </w:r>
      <w:r w:rsidRPr="007F17B7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3DD24B3" w14:textId="77777777" w:rsidR="005007E8" w:rsidRPr="007F17B7" w:rsidRDefault="005007E8" w:rsidP="005007E8">
      <w:pPr>
        <w:tabs>
          <w:tab w:val="clear" w:pos="454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366F3" w14:textId="10B3DF7F" w:rsidR="00146186" w:rsidRPr="007F17B7" w:rsidRDefault="005007E8" w:rsidP="005007E8">
      <w:pPr>
        <w:tabs>
          <w:tab w:val="clear" w:pos="454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</w:t>
      </w:r>
      <w:r w:rsidRPr="007F17B7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7F17B7">
        <w:rPr>
          <w:rFonts w:asciiTheme="majorBidi" w:hAnsiTheme="majorBidi" w:cstheme="majorBidi"/>
          <w:sz w:val="30"/>
          <w:szCs w:val="30"/>
          <w:cs/>
        </w:rPr>
        <w:t>การป้องกันความเสี่ยงกระแสเงินสด</w:t>
      </w:r>
      <w:r w:rsidRPr="007F17B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7F17B7">
        <w:rPr>
          <w:rFonts w:asciiTheme="majorBidi" w:hAnsiTheme="majorBidi" w:cstheme="majorBidi"/>
          <w:sz w:val="30"/>
          <w:szCs w:val="30"/>
          <w:cs/>
        </w:rPr>
        <w:t>ได้รับการจัดประเภทรายการใหม่ไปยังกำไรหรือขาดทุนทันที</w:t>
      </w:r>
    </w:p>
    <w:p w14:paraId="3A16C0CB" w14:textId="77777777" w:rsidR="005007E8" w:rsidRPr="007F17B7" w:rsidRDefault="005007E8" w:rsidP="005007E8">
      <w:pPr>
        <w:tabs>
          <w:tab w:val="clear" w:pos="454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9C2FAD" w14:textId="6B28F65A" w:rsidR="00146186" w:rsidRPr="007F17B7" w:rsidRDefault="00146186" w:rsidP="0014618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E198956" w14:textId="121AED42" w:rsidR="00207E1F" w:rsidRPr="007F17B7" w:rsidRDefault="00207E1F" w:rsidP="0076580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2D2955" w14:textId="43BF8FED" w:rsidR="00F74FE1" w:rsidRPr="007F17B7" w:rsidRDefault="009366C1" w:rsidP="00F7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27014506" w14:textId="77777777" w:rsidR="00550D9F" w:rsidRPr="007F17B7" w:rsidRDefault="00550D9F" w:rsidP="00F7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1EDE9E" w14:textId="7BEFE170" w:rsidR="009366C1" w:rsidRPr="007F17B7" w:rsidRDefault="009366C1" w:rsidP="0093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467D7" w:rsidRPr="007F17B7">
        <w:rPr>
          <w:rFonts w:asciiTheme="majorBidi" w:hAnsiTheme="majorBidi" w:cstheme="majorBidi"/>
          <w:sz w:val="30"/>
          <w:szCs w:val="30"/>
        </w:rPr>
        <w:t>12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64F3A0D" w14:textId="77777777" w:rsidR="009366C1" w:rsidRPr="007F17B7" w:rsidRDefault="009366C1" w:rsidP="0093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E1C379A" w14:textId="47BADA84" w:rsidR="00550D9F" w:rsidRPr="007F17B7" w:rsidRDefault="009366C1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65DDE21" w14:textId="77777777" w:rsidR="00483E3E" w:rsidRPr="007F17B7" w:rsidRDefault="00483E3E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A2B28D" w14:textId="6E5A8625" w:rsidR="004661EC" w:rsidRPr="007F17B7" w:rsidRDefault="004661EC" w:rsidP="00466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) การตัดจำหน่าย</w:t>
      </w:r>
    </w:p>
    <w:p w14:paraId="070B286E" w14:textId="32B2DB8F" w:rsidR="004661EC" w:rsidRPr="007F17B7" w:rsidRDefault="004661EC" w:rsidP="0076580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35CDA6" w14:textId="54C4F4A5" w:rsidR="004661EC" w:rsidRPr="007F17B7" w:rsidRDefault="00FA428D" w:rsidP="00811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A2E897C" w14:textId="2BC2EEEC" w:rsidR="004661EC" w:rsidRPr="007F17B7" w:rsidRDefault="004661EC" w:rsidP="00466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(ข.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) ดอกเบี้ย</w:t>
      </w:r>
    </w:p>
    <w:p w14:paraId="09D4A823" w14:textId="15644622" w:rsidR="004661EC" w:rsidRPr="007F17B7" w:rsidRDefault="004661EC" w:rsidP="00466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61DDDA" w14:textId="250530A4" w:rsidR="00FA428D" w:rsidRPr="007F17B7" w:rsidRDefault="00FA428D" w:rsidP="00FA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E399F55" w14:textId="77777777" w:rsidR="00C05787" w:rsidRPr="007F17B7" w:rsidRDefault="00C05787" w:rsidP="00811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287C8EE5" w14:textId="77777777" w:rsidR="005340A3" w:rsidRPr="007F17B7" w:rsidRDefault="005340A3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3756145" w14:textId="5F515287" w:rsidR="0060108F" w:rsidRPr="007F17B7" w:rsidRDefault="0060108F" w:rsidP="00813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DD7E4E0" w14:textId="6443C436" w:rsidR="008137E9" w:rsidRPr="007F17B7" w:rsidRDefault="008137E9" w:rsidP="00C0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AA59DF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เงินสดและรายการเทียบเท่าเงินสดประกอบด้วย ยอดเงินสด</w:t>
      </w:r>
      <w:r w:rsidR="00075AF7" w:rsidRPr="00AA59DF">
        <w:rPr>
          <w:rFonts w:asciiTheme="majorBidi" w:eastAsia="Calibri" w:hAnsiTheme="majorBidi" w:cstheme="majorBidi" w:hint="cs"/>
          <w:sz w:val="30"/>
          <w:szCs w:val="30"/>
          <w:cs/>
          <w:lang w:eastAsia="en-GB"/>
        </w:rPr>
        <w:t xml:space="preserve"> </w:t>
      </w:r>
      <w:r w:rsidR="00495E54" w:rsidRPr="00AA59DF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และ</w:t>
      </w:r>
      <w:r w:rsidRPr="00AA59DF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ยอดเงินฝากธนาคาร เงินเบิกเกินบัญชีธนาคารซึ่งจะต้องชำระคืนเมื่อทวงถามถือเป็นส่วนหนึ่งของ</w:t>
      </w:r>
      <w:r w:rsidR="008D27C6" w:rsidRPr="00AA59DF">
        <w:rPr>
          <w:rFonts w:asciiTheme="majorBidi" w:eastAsia="Calibri" w:hAnsiTheme="majorBidi"/>
          <w:sz w:val="30"/>
          <w:szCs w:val="30"/>
          <w:cs/>
          <w:lang w:eastAsia="en-GB"/>
        </w:rPr>
        <w:t>เงินสดและรายการเทียบเท่าเงินสดในงบกระแสเงินสด</w:t>
      </w:r>
    </w:p>
    <w:p w14:paraId="7C8C7E81" w14:textId="23A230A9" w:rsidR="00806A50" w:rsidRPr="007F17B7" w:rsidRDefault="0080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A1CC7F6" w14:textId="2361DDF3" w:rsidR="00A22B33" w:rsidRPr="007F17B7" w:rsidRDefault="00A22B33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54CC3F6B" w14:textId="61455159" w:rsidR="0060108F" w:rsidRPr="007F17B7" w:rsidRDefault="00601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A1A163" w14:textId="61905D6B" w:rsidR="008137E9" w:rsidRPr="007F17B7" w:rsidRDefault="008137E9" w:rsidP="008137E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495E54" w:rsidRPr="007F17B7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7F17B7">
        <w:rPr>
          <w:rFonts w:asciiTheme="majorBidi" w:hAnsiTheme="majorBidi" w:cstheme="majorBidi"/>
          <w:sz w:val="30"/>
          <w:szCs w:val="30"/>
          <w:cs/>
        </w:rPr>
        <w:t>รับรู้เมื่อบริษัทมีสิทธิที่ปราศจากเงื่อนไขในการได้รับสิ่งตอบแทนตามสัญญา ลูกหนี้</w:t>
      </w:r>
      <w:r w:rsidR="00495E54" w:rsidRPr="007F17B7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7F17B7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8115B6" w:rsidRPr="007F17B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8115B6" w:rsidRPr="007F17B7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34B9283C" w14:textId="77777777" w:rsidR="008137E9" w:rsidRPr="007F17B7" w:rsidRDefault="008137E9" w:rsidP="00813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E495466" w14:textId="2B7CE1A6" w:rsidR="008137E9" w:rsidRPr="007F17B7" w:rsidRDefault="008137E9" w:rsidP="008137E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</w:t>
      </w:r>
      <w:r w:rsidR="00B441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EF5D357" w14:textId="05D1D090" w:rsidR="00B85FF2" w:rsidRPr="007F17B7" w:rsidRDefault="00B85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9AF96E9" w14:textId="5EFD1AB1" w:rsidR="00A22B33" w:rsidRPr="007F17B7" w:rsidRDefault="00A22B33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40CE464" w14:textId="77777777" w:rsidR="00213482" w:rsidRPr="007F17B7" w:rsidRDefault="00213482" w:rsidP="00E9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D8384" w14:textId="0E0D92B2" w:rsidR="00F74FE1" w:rsidRPr="007F17B7" w:rsidRDefault="008137E9" w:rsidP="001277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ต้นทุนของสินค้าคำนวณโดยใช้วิธีเข้าก่อนออกก่อน </w:t>
      </w:r>
      <w:r w:rsidR="00064FE2" w:rsidRPr="007F17B7">
        <w:rPr>
          <w:rFonts w:asciiTheme="majorBidi" w:hAnsiTheme="majorBidi" w:cstheme="majorBidi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064FE2" w:rsidRPr="007F17B7">
        <w:rPr>
          <w:rFonts w:asciiTheme="majorBidi" w:hAnsiTheme="majorBidi" w:cstheme="majorBidi"/>
          <w:sz w:val="30"/>
          <w:szCs w:val="30"/>
        </w:rPr>
        <w:t xml:space="preserve"> </w:t>
      </w:r>
      <w:r w:rsidR="00064FE2" w:rsidRPr="007F17B7">
        <w:rPr>
          <w:rFonts w:asciiTheme="majorBidi" w:hAnsiTheme="majorBidi" w:cstheme="majorBidi"/>
          <w:sz w:val="30"/>
          <w:szCs w:val="30"/>
          <w:cs/>
        </w:rPr>
        <w:t>ต้นทุนประกอบด้วย ค่าใช้จ่ายการผลิตที่ปันส่วนอย่างเหมาะสมอ้างอิงจากฐานกำลังการผลิตปกติ</w:t>
      </w:r>
      <w:r w:rsidR="00064FE2" w:rsidRPr="007F17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</w:t>
      </w:r>
      <w:r w:rsidR="00495E54" w:rsidRPr="007F17B7">
        <w:rPr>
          <w:rFonts w:asciiTheme="majorBidi" w:hAnsiTheme="majorBidi" w:cstheme="majorBidi"/>
          <w:sz w:val="30"/>
          <w:szCs w:val="30"/>
          <w:cs/>
        </w:rPr>
        <w:t>ด้วยประมาณการต้นทุนในการผลิตสินค้าให้เสร็จและ</w:t>
      </w:r>
      <w:r w:rsidRPr="007F17B7">
        <w:rPr>
          <w:rFonts w:asciiTheme="majorBidi" w:hAnsiTheme="majorBidi" w:cstheme="majorBidi"/>
          <w:sz w:val="30"/>
          <w:szCs w:val="30"/>
          <w:cs/>
        </w:rPr>
        <w:t>ค่าใช้จ่ายที่จำเป็นโดยประมาณในการขาย</w:t>
      </w:r>
    </w:p>
    <w:p w14:paraId="1C0129BE" w14:textId="77777777" w:rsidR="00483E3E" w:rsidRPr="007F17B7" w:rsidRDefault="00483E3E" w:rsidP="001277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2976ACB" w14:textId="77777777" w:rsidR="008115B6" w:rsidRPr="007F17B7" w:rsidRDefault="008115B6" w:rsidP="001277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4D7CEF" w14:textId="6188B891" w:rsidR="00A22B33" w:rsidRPr="007F17B7" w:rsidRDefault="004C311C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1DBEB145" w14:textId="37ED316B" w:rsidR="00D83BE0" w:rsidRPr="007F17B7" w:rsidRDefault="00D83BE0" w:rsidP="00A3784D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68E1EDA" w14:textId="2F7D961E" w:rsidR="0089664A" w:rsidRPr="007F17B7" w:rsidRDefault="0089664A" w:rsidP="0089664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="00954A30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</w:t>
      </w:r>
    </w:p>
    <w:p w14:paraId="1542431A" w14:textId="77777777" w:rsidR="0089664A" w:rsidRPr="007F17B7" w:rsidRDefault="0089664A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6D6689A" w14:textId="0EF9111B" w:rsidR="00064FE2" w:rsidRPr="007F17B7" w:rsidRDefault="00064FE2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ราคาทุนรวมถึงต้นทุนการกู้ยืมต้นทุนในการรื้อถอน</w:t>
      </w:r>
      <w:r w:rsidRPr="007F17B7">
        <w:rPr>
          <w:rFonts w:asciiTheme="majorBidi" w:hAnsiTheme="majorBidi" w:cstheme="majorBidi"/>
          <w:sz w:val="30"/>
          <w:szCs w:val="30"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7F17B7">
        <w:rPr>
          <w:rFonts w:asciiTheme="majorBidi" w:hAnsiTheme="majorBidi" w:cstheme="majorBidi"/>
          <w:sz w:val="30"/>
          <w:szCs w:val="30"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</w:p>
    <w:p w14:paraId="3F0BD70F" w14:textId="77777777" w:rsidR="00064FE2" w:rsidRPr="007F17B7" w:rsidRDefault="00064FE2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A05EB3" w14:textId="7F32DC8F" w:rsidR="0089664A" w:rsidRPr="007F17B7" w:rsidRDefault="0089664A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ED221FC" w14:textId="77777777" w:rsidR="0089664A" w:rsidRPr="007F17B7" w:rsidRDefault="0089664A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hd w:val="clear" w:color="auto" w:fill="E0E0E0"/>
        </w:rPr>
      </w:pPr>
    </w:p>
    <w:p w14:paraId="6BA5A3A8" w14:textId="1C61D4B3" w:rsidR="0089664A" w:rsidRPr="007F17B7" w:rsidRDefault="0089664A" w:rsidP="0089664A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7F17B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</w:t>
      </w:r>
      <w:r w:rsidRPr="007F17B7">
        <w:rPr>
          <w:rFonts w:asciiTheme="majorBidi" w:hAnsiTheme="majorBidi" w:cstheme="majorBidi"/>
          <w:color w:val="auto"/>
          <w:sz w:val="30"/>
          <w:szCs w:val="30"/>
          <w:cs/>
        </w:rPr>
        <w:t>บริษัทจะ</w:t>
      </w:r>
      <w:r w:rsidRPr="007F17B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98B1B14" w14:textId="77777777" w:rsidR="006900FA" w:rsidRPr="007F17B7" w:rsidRDefault="006900FA" w:rsidP="0080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218DA66C" w14:textId="3B68BEB2" w:rsidR="0089664A" w:rsidRPr="007F17B7" w:rsidRDefault="0089664A" w:rsidP="00806A5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7F17B7">
        <w:rPr>
          <w:rFonts w:asciiTheme="majorBidi" w:eastAsia="Calibri" w:hAnsiTheme="majorBidi" w:cstheme="majorBidi"/>
          <w:sz w:val="30"/>
          <w:szCs w:val="30"/>
          <w:cs/>
        </w:rPr>
        <w:t>โดย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7F17B7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บริษัทไม่คิดค่าเสื่อมราคาสำหรับที่ดินและสินทรัพย์ที่อยู่ระหว่างการก่อสร้าง  </w:t>
      </w:r>
    </w:p>
    <w:p w14:paraId="151BEC3F" w14:textId="77777777" w:rsidR="005C1D35" w:rsidRPr="007F17B7" w:rsidRDefault="005C1D35" w:rsidP="00806A50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1DD6D3" w14:textId="4A1FE034" w:rsidR="00806A50" w:rsidRPr="007F17B7" w:rsidRDefault="006900FA" w:rsidP="00FD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0"/>
        <w:gridCol w:w="1434"/>
        <w:gridCol w:w="3223"/>
      </w:tblGrid>
      <w:tr w:rsidR="00806A50" w:rsidRPr="007F17B7" w14:paraId="741ED4F7" w14:textId="77777777" w:rsidTr="00A31F71">
        <w:tc>
          <w:tcPr>
            <w:tcW w:w="4480" w:type="dxa"/>
          </w:tcPr>
          <w:p w14:paraId="0CB99A09" w14:textId="7F775984" w:rsidR="0011723E" w:rsidRPr="007F17B7" w:rsidRDefault="005F1F1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34" w:type="dxa"/>
          </w:tcPr>
          <w:p w14:paraId="475708EF" w14:textId="306344DC" w:rsidR="0011723E" w:rsidRPr="007F17B7" w:rsidRDefault="002467D7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E1270"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0118" w:rsidRPr="007F17B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DE1270" w:rsidRPr="007F17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223" w:type="dxa"/>
          </w:tcPr>
          <w:p w14:paraId="70FEA578" w14:textId="34DBECCF" w:rsidR="0011723E" w:rsidRPr="007F17B7" w:rsidRDefault="0011723E" w:rsidP="0011723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06A50" w:rsidRPr="007F17B7" w14:paraId="548625B7" w14:textId="77777777" w:rsidTr="00A31F71">
        <w:tc>
          <w:tcPr>
            <w:tcW w:w="4480" w:type="dxa"/>
          </w:tcPr>
          <w:p w14:paraId="634BDBC0" w14:textId="6D145A7D" w:rsidR="0011723E" w:rsidRPr="007F17B7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34" w:type="dxa"/>
          </w:tcPr>
          <w:p w14:paraId="703A35EE" w14:textId="48742F8D" w:rsidR="0011723E" w:rsidRPr="007F17B7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="002467D7" w:rsidRPr="007F17B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0118" w:rsidRPr="007F17B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467D7" w:rsidRPr="007F17B7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3223" w:type="dxa"/>
          </w:tcPr>
          <w:p w14:paraId="0433DBDB" w14:textId="77777777" w:rsidR="0011723E" w:rsidRPr="007F17B7" w:rsidRDefault="0011723E" w:rsidP="0011723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06A50" w:rsidRPr="007F17B7" w14:paraId="0DC0D422" w14:textId="77777777" w:rsidTr="00A31F71">
        <w:tc>
          <w:tcPr>
            <w:tcW w:w="4480" w:type="dxa"/>
          </w:tcPr>
          <w:p w14:paraId="3961D06C" w14:textId="704A8948" w:rsidR="0011723E" w:rsidRPr="007F17B7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34" w:type="dxa"/>
          </w:tcPr>
          <w:p w14:paraId="78858B22" w14:textId="3A1A0A11" w:rsidR="0011723E" w:rsidRPr="007F17B7" w:rsidRDefault="002467D7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1723E"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0118" w:rsidRPr="007F17B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11723E"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3223" w:type="dxa"/>
          </w:tcPr>
          <w:p w14:paraId="363797A1" w14:textId="77777777" w:rsidR="0011723E" w:rsidRPr="007F17B7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06A50" w:rsidRPr="007F17B7" w14:paraId="6738E894" w14:textId="77777777" w:rsidTr="00A31F71">
        <w:tc>
          <w:tcPr>
            <w:tcW w:w="4480" w:type="dxa"/>
          </w:tcPr>
          <w:p w14:paraId="2BD74C40" w14:textId="5C38D596" w:rsidR="0011723E" w:rsidRPr="007F17B7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34" w:type="dxa"/>
          </w:tcPr>
          <w:p w14:paraId="7D94FE40" w14:textId="050DC51B" w:rsidR="0011723E" w:rsidRPr="007F17B7" w:rsidRDefault="002467D7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723E"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0118" w:rsidRPr="007F17B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11723E"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223" w:type="dxa"/>
          </w:tcPr>
          <w:p w14:paraId="57EAD6A2" w14:textId="656C89A0" w:rsidR="0011723E" w:rsidRPr="007F17B7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1723E" w:rsidRPr="007F17B7" w14:paraId="3B09CE5F" w14:textId="77777777" w:rsidTr="00A31F71">
        <w:tc>
          <w:tcPr>
            <w:tcW w:w="4480" w:type="dxa"/>
          </w:tcPr>
          <w:p w14:paraId="3996CB42" w14:textId="77777777" w:rsidR="0011723E" w:rsidRPr="007F17B7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34" w:type="dxa"/>
          </w:tcPr>
          <w:p w14:paraId="69007193" w14:textId="0951F77F" w:rsidR="0011723E" w:rsidRPr="007F17B7" w:rsidRDefault="002467D7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223" w:type="dxa"/>
          </w:tcPr>
          <w:p w14:paraId="511202FF" w14:textId="77777777" w:rsidR="0011723E" w:rsidRPr="007F17B7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D9E9910" w14:textId="77777777" w:rsidR="00607C0E" w:rsidRPr="007F17B7" w:rsidRDefault="00607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C3F26E0" w14:textId="77777777" w:rsidR="007B1BCD" w:rsidRPr="007F17B7" w:rsidRDefault="007B1BCD" w:rsidP="007B1BC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599431A" w14:textId="77777777" w:rsidR="007B1BCD" w:rsidRPr="007F17B7" w:rsidRDefault="007B1BCD" w:rsidP="007B1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FCE433" w14:textId="77777777" w:rsidR="009D7869" w:rsidRPr="007F17B7" w:rsidRDefault="007B1BCD" w:rsidP="007B1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Cs/>
          <w:sz w:val="30"/>
          <w:szCs w:val="30"/>
        </w:rPr>
      </w:pPr>
      <w:bookmarkStart w:id="1" w:name="_Hlk87280412"/>
      <w:r w:rsidRPr="007F17B7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</w:t>
      </w:r>
      <w:bookmarkEnd w:id="1"/>
      <w:r w:rsidRPr="007F17B7">
        <w:rPr>
          <w:rFonts w:asciiTheme="majorBidi" w:eastAsia="Calibr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</w:t>
      </w:r>
      <w:r w:rsidRPr="007F17B7">
        <w:rPr>
          <w:rFonts w:asciiTheme="majorBidi" w:eastAsia="Calibri" w:hAnsiTheme="majorBidi" w:cstheme="majorBidi" w:hint="cs"/>
          <w:sz w:val="30"/>
          <w:szCs w:val="30"/>
          <w:cs/>
        </w:rPr>
        <w:t>ขาดทุนจาก</w:t>
      </w:r>
      <w:r w:rsidRPr="007F17B7">
        <w:rPr>
          <w:rFonts w:asciiTheme="majorBidi" w:eastAsia="Calibri" w:hAnsiTheme="majorBidi" w:cstheme="majorBidi"/>
          <w:sz w:val="30"/>
          <w:szCs w:val="30"/>
          <w:cs/>
        </w:rPr>
        <w:t>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7F17B7">
        <w:rPr>
          <w:rFonts w:asciiTheme="majorBidi" w:hAnsiTheme="majorBidi" w:cstheme="majorBidi"/>
          <w:b/>
          <w:bCs/>
          <w:iCs/>
          <w:sz w:val="30"/>
          <w:szCs w:val="30"/>
          <w:cs/>
        </w:rPr>
        <w:t xml:space="preserve"> </w:t>
      </w:r>
    </w:p>
    <w:p w14:paraId="1F8878CE" w14:textId="77777777" w:rsidR="009D7869" w:rsidRPr="007F17B7" w:rsidRDefault="009D7869" w:rsidP="007B1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Cs/>
          <w:sz w:val="30"/>
          <w:szCs w:val="30"/>
        </w:rPr>
      </w:pPr>
    </w:p>
    <w:p w14:paraId="4032086F" w14:textId="77777777" w:rsidR="009D7869" w:rsidRPr="007F17B7" w:rsidRDefault="009D7869" w:rsidP="007B1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Cs/>
          <w:sz w:val="30"/>
          <w:szCs w:val="30"/>
        </w:rPr>
      </w:pPr>
    </w:p>
    <w:p w14:paraId="11174848" w14:textId="77777777" w:rsidR="00EC24F9" w:rsidRDefault="007B1BCD" w:rsidP="009D7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lastRenderedPageBreak/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7F17B7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 xml:space="preserve">และรับรู้ในกำไรหรือขาดทุน </w:t>
      </w:r>
    </w:p>
    <w:p w14:paraId="4396BEEB" w14:textId="77777777" w:rsidR="00EC24F9" w:rsidRDefault="00EC24F9" w:rsidP="00700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30"/>
          <w:szCs w:val="30"/>
          <w:lang w:eastAsia="en-GB"/>
        </w:rPr>
      </w:pPr>
    </w:p>
    <w:p w14:paraId="7FCBDB36" w14:textId="7EFAA80C" w:rsidR="007B1BCD" w:rsidRPr="00454C88" w:rsidRDefault="007B1BCD" w:rsidP="00454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9360" w:type="dxa"/>
        <w:tblInd w:w="468" w:type="dxa"/>
        <w:tblLook w:val="01E0" w:firstRow="1" w:lastRow="1" w:firstColumn="1" w:lastColumn="1" w:noHBand="0" w:noVBand="0"/>
      </w:tblPr>
      <w:tblGrid>
        <w:gridCol w:w="4680"/>
        <w:gridCol w:w="1260"/>
        <w:gridCol w:w="3420"/>
      </w:tblGrid>
      <w:tr w:rsidR="007B1BCD" w:rsidRPr="007F17B7" w14:paraId="772D6F7B" w14:textId="77777777" w:rsidTr="00F935A7">
        <w:tc>
          <w:tcPr>
            <w:tcW w:w="4680" w:type="dxa"/>
          </w:tcPr>
          <w:p w14:paraId="4AA5A3D2" w14:textId="77777777" w:rsidR="007B1BCD" w:rsidRPr="007F17B7" w:rsidRDefault="007B1BCD" w:rsidP="00F9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</w:tcPr>
          <w:p w14:paraId="4F8A9D35" w14:textId="3052C5BE" w:rsidR="007B1BCD" w:rsidRPr="007F17B7" w:rsidRDefault="002467D7" w:rsidP="00F9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B1BCD" w:rsidRPr="007F17B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420" w:type="dxa"/>
          </w:tcPr>
          <w:p w14:paraId="13BDE601" w14:textId="77777777" w:rsidR="007B1BCD" w:rsidRPr="007F17B7" w:rsidRDefault="007B1BCD" w:rsidP="00F9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1087455" w14:textId="77777777" w:rsidR="007B1BCD" w:rsidRPr="007F17B7" w:rsidRDefault="007B1BCD" w:rsidP="007B1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C6B192E" w14:textId="2A782ED5" w:rsidR="007B1BCD" w:rsidRPr="007F17B7" w:rsidRDefault="007B1BCD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17B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6F9BD2A2" w14:textId="7286A085" w:rsidR="00E0314D" w:rsidRPr="007F17B7" w:rsidRDefault="00E0314D" w:rsidP="00E0314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04590" w14:textId="30FB3FD8" w:rsidR="00D41870" w:rsidRPr="007F17B7" w:rsidRDefault="00D41870" w:rsidP="00D4187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E0986F1" w14:textId="77777777" w:rsidR="00D41870" w:rsidRPr="007F17B7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E8ABF63" w14:textId="1D963C12" w:rsidR="00D41870" w:rsidRPr="007F17B7" w:rsidRDefault="00D41870" w:rsidP="00D4187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="00A15DDA" w:rsidRPr="007F17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อสังหาริมทรัพย์</w:t>
      </w:r>
      <w:r w:rsidR="00A15DDA" w:rsidRPr="007F17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BDD3246" w14:textId="77777777" w:rsidR="00D41870" w:rsidRPr="007F17B7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FDE8444" w14:textId="41B5BB03" w:rsidR="00D41870" w:rsidRPr="007F17B7" w:rsidRDefault="00D41870" w:rsidP="00D418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207E1F" w:rsidRPr="007F17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850090" w14:textId="77777777" w:rsidR="00D41870" w:rsidRPr="007F17B7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77388AD" w14:textId="2E259770" w:rsidR="00D41870" w:rsidRPr="007F17B7" w:rsidRDefault="00D41870" w:rsidP="00D418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7F17B7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="002425F3">
        <w:rPr>
          <w:rFonts w:asciiTheme="majorBidi" w:hAnsiTheme="majorBidi" w:cstheme="majorBidi" w:hint="cs"/>
          <w:b/>
          <w:sz w:val="30"/>
          <w:szCs w:val="30"/>
          <w:cs/>
        </w:rPr>
        <w:t>ด้วยเงินจ่ายล่วงหน้า</w:t>
      </w:r>
      <w:r w:rsidRPr="007F17B7">
        <w:rPr>
          <w:rFonts w:asciiTheme="majorBidi" w:hAnsiTheme="majorBidi" w:cstheme="majorBidi"/>
          <w:b/>
          <w:sz w:val="30"/>
          <w:szCs w:val="30"/>
          <w:cs/>
        </w:rPr>
        <w:t xml:space="preserve">รวมกับต้นทุนทางตรงเริ่มแรก 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</w:p>
    <w:p w14:paraId="564F3222" w14:textId="77777777" w:rsidR="00D41870" w:rsidRPr="007F17B7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56F2C09" w14:textId="28D0584C" w:rsidR="00D41870" w:rsidRPr="007F17B7" w:rsidRDefault="00D41870" w:rsidP="00F74FE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ทั้งนี้บริษัทใช้อัตราดอกเบี้ยเงินกู้ยืมส่วนเพิ่มของบริษัทในการคิดลดเป็นมูลค่าปัจจุบัน 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5BD82350" w14:textId="77777777" w:rsidR="005322D7" w:rsidRDefault="005322D7" w:rsidP="00F74FE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35EC1" w14:textId="77777777" w:rsidR="0094463B" w:rsidRDefault="0094463B" w:rsidP="00F74FE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19F10" w14:textId="77777777" w:rsidR="0094463B" w:rsidRPr="007F17B7" w:rsidRDefault="0094463B" w:rsidP="00F74FE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F90E5E" w14:textId="1AC29720" w:rsidR="00D41870" w:rsidRDefault="00D41870" w:rsidP="00D418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F17B7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12774D" w:rsidRPr="007F17B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83268BB" w14:textId="77777777" w:rsidR="0094463B" w:rsidRPr="007F17B7" w:rsidRDefault="0094463B" w:rsidP="00D418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CE31B26" w14:textId="49912481" w:rsidR="00055F0C" w:rsidRPr="007F17B7" w:rsidRDefault="00055F0C" w:rsidP="00055F0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</w:t>
      </w:r>
      <w:r w:rsidR="001A2D9C"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ที่ไม่ใช่สินทรัพย์</w:t>
      </w: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ทางการเงิน</w:t>
      </w:r>
    </w:p>
    <w:p w14:paraId="5004A2B7" w14:textId="77777777" w:rsidR="00055F0C" w:rsidRPr="007F17B7" w:rsidRDefault="00055F0C" w:rsidP="00677147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FB9CE" w14:textId="0BB3D283" w:rsidR="0072108B" w:rsidRPr="007F17B7" w:rsidRDefault="00AE0F21" w:rsidP="007210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="005C72DB" w:rsidRPr="007F17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</w:t>
      </w:r>
      <w:r w:rsidR="00A073BE" w:rsidRPr="007F17B7">
        <w:rPr>
          <w:rFonts w:asciiTheme="majorBidi" w:hAnsiTheme="majorBidi" w:cstheme="majorBidi"/>
          <w:sz w:val="30"/>
          <w:szCs w:val="30"/>
          <w:cs/>
        </w:rPr>
        <w:t>่าสินทรัพย์ที่คาดว่าจะได้รับคืน</w:t>
      </w:r>
      <w:r w:rsidR="0072108B" w:rsidRPr="007F17B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A5F2FF2" w14:textId="77777777" w:rsidR="007922F5" w:rsidRPr="007F17B7" w:rsidRDefault="007922F5" w:rsidP="005C72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575BE" w14:textId="6F9318CE" w:rsidR="0072108B" w:rsidRPr="007F17B7" w:rsidRDefault="00AE0F21" w:rsidP="00565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C82189" w:rsidRPr="007F17B7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7F17B7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72108B" w:rsidRPr="007F17B7">
        <w:rPr>
          <w:rFonts w:asciiTheme="majorBidi" w:hAnsiTheme="majorBidi" w:cstheme="majorBidi"/>
          <w:sz w:val="30"/>
          <w:szCs w:val="30"/>
          <w:cs/>
        </w:rPr>
        <w:t>สูง</w:t>
      </w:r>
      <w:r w:rsidRPr="007F17B7">
        <w:rPr>
          <w:rFonts w:asciiTheme="majorBidi" w:hAnsiTheme="majorBidi" w:cstheme="majorBidi"/>
          <w:sz w:val="30"/>
          <w:szCs w:val="30"/>
          <w:cs/>
        </w:rPr>
        <w:t>กว่ามูลค่าที่จะได้รับคืน</w:t>
      </w:r>
      <w:r w:rsidR="00565223" w:rsidRPr="007F17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2108B" w:rsidRPr="007F17B7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="00565223" w:rsidRPr="007F17B7">
        <w:rPr>
          <w:rFonts w:asciiTheme="majorBidi" w:hAnsiTheme="majorBidi" w:cstheme="majorBidi" w:hint="cs"/>
          <w:sz w:val="30"/>
          <w:szCs w:val="30"/>
          <w:cs/>
        </w:rPr>
        <w:t>คำนวณโดยใช้</w:t>
      </w:r>
      <w:r w:rsidR="0072108B" w:rsidRPr="007F17B7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</w:p>
    <w:p w14:paraId="79C979DA" w14:textId="77777777" w:rsidR="00AE0F21" w:rsidRPr="007F17B7" w:rsidRDefault="00AE0F21" w:rsidP="005A30BF">
      <w:pPr>
        <w:rPr>
          <w:rFonts w:asciiTheme="majorBidi" w:hAnsiTheme="majorBidi" w:cstheme="majorBidi"/>
          <w:sz w:val="30"/>
          <w:szCs w:val="30"/>
        </w:rPr>
      </w:pPr>
    </w:p>
    <w:p w14:paraId="2D11F708" w14:textId="2829311E" w:rsidR="00717496" w:rsidRPr="007F17B7" w:rsidRDefault="0072108B" w:rsidP="00C8218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94CA66D" w14:textId="77777777" w:rsidR="001E39F3" w:rsidRPr="007F17B7" w:rsidRDefault="001E39F3" w:rsidP="001E3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171060" w14:textId="035255FA" w:rsidR="004E37E5" w:rsidRPr="007F17B7" w:rsidRDefault="004E37E5" w:rsidP="00F950D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660D6CD9" w14:textId="77777777" w:rsidR="00607C0E" w:rsidRPr="007F17B7" w:rsidRDefault="00607C0E" w:rsidP="006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59A139" w14:textId="2EB9FF58" w:rsidR="007922F5" w:rsidRPr="007F17B7" w:rsidRDefault="00607C0E" w:rsidP="00483E3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3085B188" w14:textId="77777777" w:rsidR="00607C0E" w:rsidRPr="007F17B7" w:rsidRDefault="00607C0E" w:rsidP="006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B05C90" w14:textId="0B104E56" w:rsidR="009058CC" w:rsidRPr="007F17B7" w:rsidRDefault="007233A5" w:rsidP="00483E3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F17B7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7F17B7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กองทุนสำรองเลี้ยงชีพสำหรับพนักงานของบริษัท</w:t>
      </w:r>
      <w:r w:rsidRPr="007F17B7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C231D83" w14:textId="77777777" w:rsidR="00607C0E" w:rsidRDefault="00607C0E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BBDA937" w14:textId="77777777" w:rsidR="0094463B" w:rsidRDefault="0094463B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60B6BAF" w14:textId="77777777" w:rsidR="0094463B" w:rsidRDefault="0094463B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D0A19B6" w14:textId="77777777" w:rsidR="0094463B" w:rsidRDefault="0094463B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71D3D06" w14:textId="77777777" w:rsidR="0094463B" w:rsidRDefault="0094463B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E3B9513" w14:textId="77777777" w:rsidR="0094463B" w:rsidRPr="007F17B7" w:rsidRDefault="0094463B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284DC56" w14:textId="36F03168" w:rsidR="00607C0E" w:rsidRPr="007F17B7" w:rsidRDefault="00607C0E" w:rsidP="00483E3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37A42206" w14:textId="77777777" w:rsidR="00607C0E" w:rsidRPr="007F17B7" w:rsidRDefault="00607C0E" w:rsidP="006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4542D8" w14:textId="70E96921" w:rsidR="007233A5" w:rsidRPr="007F17B7" w:rsidRDefault="007233A5" w:rsidP="007233A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B441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Pr="007F17B7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7F17B7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</w:t>
      </w:r>
      <w:r w:rsidR="004465AD" w:rsidRPr="007F17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โดยวิธีคิดลดแต่ละหน่วยที่ประมาณการไว้</w:t>
      </w:r>
    </w:p>
    <w:p w14:paraId="4563C61F" w14:textId="77777777" w:rsidR="00565223" w:rsidRPr="007F17B7" w:rsidRDefault="00565223" w:rsidP="007233A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EB69EC" w14:textId="6A451071" w:rsidR="007233A5" w:rsidRPr="007F17B7" w:rsidRDefault="007233A5" w:rsidP="007233A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17B7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F17B7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B441B5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B441B5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</w:t>
      </w:r>
      <w:r w:rsidR="004465AD" w:rsidRPr="007F17B7">
        <w:rPr>
          <w:rFonts w:asciiTheme="majorBidi" w:hAnsiTheme="majorBidi" w:cstheme="majorBidi" w:hint="cs"/>
          <w:i/>
          <w:sz w:val="30"/>
          <w:szCs w:val="30"/>
          <w:cs/>
        </w:rPr>
        <w:t>รายการ</w:t>
      </w:r>
      <w:r w:rsidRPr="007F17B7">
        <w:rPr>
          <w:rFonts w:asciiTheme="majorBidi" w:hAnsiTheme="majorBidi" w:cstheme="majorBidi"/>
          <w:i/>
          <w:sz w:val="30"/>
          <w:szCs w:val="30"/>
          <w:cs/>
        </w:rPr>
        <w:t>ในกำไรหรือขาดทุน</w:t>
      </w:r>
    </w:p>
    <w:p w14:paraId="644B8269" w14:textId="77777777" w:rsidR="007233A5" w:rsidRPr="007F17B7" w:rsidRDefault="007233A5" w:rsidP="00723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FD6E3C4" w14:textId="0718B738" w:rsidR="007233A5" w:rsidRPr="007F17B7" w:rsidRDefault="007233A5" w:rsidP="007233A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F17B7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3AB4909A" w14:textId="77777777" w:rsidR="007233A5" w:rsidRPr="007F17B7" w:rsidRDefault="007233A5" w:rsidP="00723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C1C40A2" w14:textId="26DBCE2C" w:rsidR="007233A5" w:rsidRPr="007F17B7" w:rsidRDefault="007233A5" w:rsidP="007233A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17B7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7F17B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F17B7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AFFCAA8" w14:textId="77777777" w:rsidR="007922F5" w:rsidRPr="007F17B7" w:rsidRDefault="007922F5" w:rsidP="009058C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D7FFD5" w14:textId="77777777" w:rsidR="004E37E5" w:rsidRPr="007F17B7" w:rsidRDefault="004E37E5" w:rsidP="00A3784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47E6033" w14:textId="77777777" w:rsidR="004E37E5" w:rsidRPr="007F17B7" w:rsidRDefault="004E37E5" w:rsidP="006D2404">
      <w:pPr>
        <w:rPr>
          <w:rFonts w:asciiTheme="majorBidi" w:hAnsiTheme="majorBidi" w:cstheme="majorBidi"/>
          <w:sz w:val="30"/>
          <w:szCs w:val="30"/>
        </w:rPr>
      </w:pPr>
    </w:p>
    <w:p w14:paraId="6E846985" w14:textId="6668C006" w:rsidR="00AA0933" w:rsidRPr="007F17B7" w:rsidRDefault="00896B52" w:rsidP="00896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F17B7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</w:t>
      </w:r>
      <w:r w:rsidR="002B0281" w:rsidRPr="007F17B7">
        <w:rPr>
          <w:rFonts w:asciiTheme="majorBidi" w:hAnsiTheme="majorBidi" w:cstheme="majorBidi"/>
          <w:i/>
          <w:sz w:val="30"/>
          <w:szCs w:val="30"/>
          <w:cs/>
        </w:rPr>
        <w:t>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332B2D3" w14:textId="5B032E2E" w:rsidR="008C48E4" w:rsidRPr="007F17B7" w:rsidRDefault="008C48E4" w:rsidP="00896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3A6DEDA" w14:textId="639DFCBA" w:rsidR="008C48E4" w:rsidRPr="007F17B7" w:rsidRDefault="008C48E4" w:rsidP="008C48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ประมาณการค่าประกันความเสียหายจะบันทึกเมื่อได้ขายสินค้าแก่ลูกค้าแล้ว ประมาณการค่าใช้จ่ายพิจารณาจากประวัติการจ่ายค่าประกันความเสียหาย และปัจจัยต่าง</w:t>
      </w:r>
      <w:r w:rsidR="009173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ๆ ที่อาจเกี่ยวข้องกับความน่าจะเป็นที่จะเกิดความเสียหายดังกล่าว</w:t>
      </w:r>
    </w:p>
    <w:p w14:paraId="5EAC3D39" w14:textId="77777777" w:rsidR="000F6B38" w:rsidRPr="007F17B7" w:rsidRDefault="000F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AEAA853" w14:textId="17F64B1C" w:rsidR="008C48E4" w:rsidRPr="007F17B7" w:rsidRDefault="008C48E4" w:rsidP="008C48E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727F2C49" w14:textId="77777777" w:rsidR="008C48E4" w:rsidRPr="007F17B7" w:rsidRDefault="008C48E4" w:rsidP="00896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4252CDB" w14:textId="4E1DC482" w:rsidR="008C48E4" w:rsidRPr="007F17B7" w:rsidDel="001A6CC8" w:rsidRDefault="008C48E4" w:rsidP="008C48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17B7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136A1A1" w14:textId="77777777" w:rsidR="008C48E4" w:rsidRPr="007F17B7" w:rsidRDefault="008C48E4" w:rsidP="008C4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7E36FAF" w14:textId="6422C00B" w:rsidR="008C48E4" w:rsidRPr="007F17B7" w:rsidDel="001A6CC8" w:rsidRDefault="008C48E4" w:rsidP="008C48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B407062" w14:textId="5F44C35E" w:rsidR="008C48E4" w:rsidRPr="007F17B7" w:rsidDel="001A6CC8" w:rsidRDefault="008C48E4" w:rsidP="008C48E4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F17B7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2467D7" w:rsidRPr="007F17B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7F17B7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F17B7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22410FC" w14:textId="6179018E" w:rsidR="008C48E4" w:rsidRPr="007F17B7" w:rsidDel="001A6CC8" w:rsidRDefault="008C48E4" w:rsidP="008C48E4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F17B7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F17B7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467D7" w:rsidRPr="007F17B7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7F17B7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F17B7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2467D7" w:rsidRPr="007F17B7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CAC3B90" w14:textId="18ECAC02" w:rsidR="008C48E4" w:rsidRPr="007F17B7" w:rsidDel="001A6CC8" w:rsidRDefault="008C48E4" w:rsidP="008C48E4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F17B7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F17B7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467D7" w:rsidRPr="007F17B7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7F17B7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F17B7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65D5FB3" w14:textId="77777777" w:rsidR="008C48E4" w:rsidRPr="007F17B7" w:rsidDel="001A6CC8" w:rsidRDefault="008C48E4" w:rsidP="004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72CFD24" w14:textId="599156C6" w:rsidR="008C48E4" w:rsidRPr="007F17B7" w:rsidDel="001A6CC8" w:rsidRDefault="008C48E4" w:rsidP="008C48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127E5C" w:rsidRPr="007F17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17B7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3F820E0" w14:textId="77777777" w:rsidR="008C48E4" w:rsidRPr="007F17B7" w:rsidDel="001A6CC8" w:rsidRDefault="008C48E4" w:rsidP="008C4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A30CF0" w14:textId="3B4EFC5D" w:rsidR="00AA25B3" w:rsidRPr="007F17B7" w:rsidRDefault="008C48E4" w:rsidP="00457A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17B7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7601C705" w14:textId="77777777" w:rsidR="008C48E4" w:rsidRPr="007F17B7" w:rsidRDefault="008C48E4" w:rsidP="004459F1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5F768B" w14:textId="5AD286FC" w:rsidR="004E37E5" w:rsidRPr="007F17B7" w:rsidRDefault="004E37E5" w:rsidP="00A3784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127E5C"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3537F00" w14:textId="490F4DE9" w:rsidR="004E37E5" w:rsidRPr="007F17B7" w:rsidRDefault="004E37E5" w:rsidP="00A378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5C92D" w14:textId="04CBBA24" w:rsidR="00457AD5" w:rsidRPr="007F17B7" w:rsidRDefault="00457AD5" w:rsidP="00457A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D637566" w14:textId="77777777" w:rsidR="00457AD5" w:rsidRPr="007F17B7" w:rsidRDefault="00457AD5" w:rsidP="004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B9BB0C7" w14:textId="5F44B9E5" w:rsidR="00457AD5" w:rsidRPr="007F17B7" w:rsidRDefault="00457AD5" w:rsidP="006E44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66044B5E" w14:textId="7A1E97E3" w:rsidR="005C2AA6" w:rsidRPr="007F17B7" w:rsidRDefault="005C2AA6" w:rsidP="00F15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221D8D59" w14:textId="77777777" w:rsidR="000F6B38" w:rsidRPr="007F17B7" w:rsidRDefault="000F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E032D98" w14:textId="10B59B90" w:rsidR="004E37E5" w:rsidRPr="007F17B7" w:rsidRDefault="004E37E5" w:rsidP="00A3784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5AF90D2A" w14:textId="685F5A52" w:rsidR="004E37E5" w:rsidRPr="007F17B7" w:rsidRDefault="004E37E5" w:rsidP="006D2404">
      <w:pPr>
        <w:rPr>
          <w:rFonts w:asciiTheme="majorBidi" w:hAnsiTheme="majorBidi" w:cstheme="majorBidi"/>
          <w:sz w:val="20"/>
          <w:szCs w:val="20"/>
        </w:rPr>
      </w:pPr>
    </w:p>
    <w:p w14:paraId="30B665E6" w14:textId="3DB4E745" w:rsidR="006E447F" w:rsidRPr="007F17B7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606FEB04" w14:textId="77777777" w:rsidR="006E447F" w:rsidRPr="007F17B7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097D6B7" w14:textId="3EF54AA8" w:rsidR="006E447F" w:rsidRPr="007F17B7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173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ๆ</w:t>
      </w:r>
    </w:p>
    <w:p w14:paraId="1C14F14A" w14:textId="77777777" w:rsidR="006E447F" w:rsidRPr="007F17B7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A79704F" w14:textId="37BAD2FB" w:rsidR="006E447F" w:rsidRPr="007F17B7" w:rsidRDefault="006E447F" w:rsidP="006E44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4FD66B07" w14:textId="77777777" w:rsidR="006E447F" w:rsidRPr="007F17B7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6FD4CDB2" w14:textId="2B9C8BC7" w:rsidR="006E447F" w:rsidRPr="007F17B7" w:rsidRDefault="006E447F" w:rsidP="006E44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7F17B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="003D65CA" w:rsidRPr="007F17B7">
        <w:rPr>
          <w:rFonts w:asciiTheme="majorBidi" w:hAnsiTheme="majorBidi" w:cstheme="majorBidi"/>
          <w:sz w:val="30"/>
          <w:szCs w:val="30"/>
          <w:cs/>
        </w:rPr>
        <w:t>ของ</w:t>
      </w:r>
      <w:r w:rsidRPr="007F17B7">
        <w:rPr>
          <w:rFonts w:asciiTheme="majorBidi" w:hAnsiTheme="majorBidi" w:cstheme="majorBidi"/>
          <w:sz w:val="30"/>
          <w:szCs w:val="30"/>
          <w:cs/>
        </w:rPr>
        <w:t>กิจการ</w:t>
      </w:r>
    </w:p>
    <w:p w14:paraId="51E423EB" w14:textId="77777777" w:rsidR="006E447F" w:rsidRPr="007F17B7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842CAC2" w14:textId="0EA6821F" w:rsidR="006E447F" w:rsidRPr="007F17B7" w:rsidRDefault="006E447F" w:rsidP="006E447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E77E1DD" w14:textId="67FF521E" w:rsidR="00AA25B3" w:rsidRPr="007F17B7" w:rsidRDefault="00AA2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8365C0E" w14:textId="14C092D6" w:rsidR="00DE3443" w:rsidRPr="007F17B7" w:rsidRDefault="00DE3443" w:rsidP="00DE344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D3611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="00D36117" w:rsidRPr="00D36117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D36117" w:rsidRPr="00D3611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ขาดทุน</w:t>
      </w:r>
      <w:r w:rsidR="00D36117" w:rsidRPr="00D36117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D361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ต่อหุ้น </w:t>
      </w:r>
    </w:p>
    <w:p w14:paraId="7D281CDE" w14:textId="77777777" w:rsidR="00A12017" w:rsidRPr="007F17B7" w:rsidRDefault="00A12017" w:rsidP="004F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5210355" w14:textId="2F1B3688" w:rsidR="003D65CA" w:rsidRPr="007F17B7" w:rsidRDefault="004F796D" w:rsidP="0051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  <w:r w:rsidRPr="007F17B7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="00D36117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D36117" w:rsidRPr="00D36117">
        <w:rPr>
          <w:rFonts w:asciiTheme="majorBidi" w:hAnsiTheme="majorBidi" w:cstheme="majorBidi"/>
          <w:b/>
          <w:sz w:val="30"/>
          <w:szCs w:val="30"/>
        </w:rPr>
        <w:t>(</w:t>
      </w:r>
      <w:r w:rsidR="00D36117" w:rsidRPr="00D36117">
        <w:rPr>
          <w:rFonts w:asciiTheme="majorBidi" w:hAnsiTheme="majorBidi" w:cstheme="majorBidi" w:hint="cs"/>
          <w:b/>
          <w:sz w:val="30"/>
          <w:szCs w:val="30"/>
          <w:cs/>
        </w:rPr>
        <w:t>ขาดทุน</w:t>
      </w:r>
      <w:r w:rsidR="00D36117" w:rsidRPr="00D36117">
        <w:rPr>
          <w:rFonts w:asciiTheme="majorBidi" w:hAnsiTheme="majorBidi" w:cstheme="majorBidi"/>
          <w:b/>
          <w:sz w:val="30"/>
          <w:szCs w:val="30"/>
        </w:rPr>
        <w:t>)</w:t>
      </w:r>
      <w:r w:rsidR="00D36117" w:rsidRPr="00D36117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b/>
          <w:sz w:val="30"/>
          <w:szCs w:val="30"/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7F17B7">
        <w:rPr>
          <w:rFonts w:asciiTheme="majorBidi" w:eastAsia="Calibri" w:hAnsiTheme="majorBidi" w:cstheme="majorBidi"/>
          <w:b/>
          <w:sz w:val="30"/>
          <w:szCs w:val="30"/>
          <w:cs/>
        </w:rPr>
        <w:t xml:space="preserve"> </w:t>
      </w:r>
    </w:p>
    <w:p w14:paraId="016CE5D1" w14:textId="49B933EE" w:rsidR="00522E2A" w:rsidRPr="007F17B7" w:rsidRDefault="00522E2A" w:rsidP="0051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sz w:val="20"/>
          <w:szCs w:val="20"/>
        </w:rPr>
      </w:pPr>
    </w:p>
    <w:p w14:paraId="7EB60A6D" w14:textId="618C25D2" w:rsidR="006D2404" w:rsidRPr="007F17B7" w:rsidRDefault="006D2404" w:rsidP="002136CC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right="-18" w:hanging="540"/>
        <w:rPr>
          <w:rFonts w:asciiTheme="majorBidi" w:hAnsiTheme="majorBidi" w:cstheme="majorBidi"/>
          <w:cs/>
          <w:lang w:val="th-TH"/>
        </w:rPr>
      </w:pPr>
      <w:r w:rsidRPr="007F17B7">
        <w:rPr>
          <w:rFonts w:asciiTheme="majorBidi" w:hAnsiTheme="majorBidi" w:cstheme="majorBidi"/>
          <w:cs/>
          <w:lang w:val="th-TH"/>
        </w:rPr>
        <w:t>บุคคลหรือกิจการที่เกี่ยวข้องกัน</w:t>
      </w:r>
      <w:r w:rsidR="00D1593F" w:rsidRPr="007F17B7">
        <w:rPr>
          <w:rFonts w:asciiTheme="majorBidi" w:hAnsiTheme="majorBidi" w:cstheme="majorBidi"/>
          <w:cs/>
          <w:lang w:val="th-TH"/>
        </w:rPr>
        <w:t xml:space="preserve"> </w:t>
      </w:r>
    </w:p>
    <w:p w14:paraId="0BCB30F1" w14:textId="0A4253B8" w:rsidR="001D447B" w:rsidRPr="007F17B7" w:rsidRDefault="001D447B" w:rsidP="005C72DB">
      <w:pPr>
        <w:tabs>
          <w:tab w:val="clear" w:pos="454"/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20"/>
          <w:szCs w:val="20"/>
        </w:rPr>
      </w:pPr>
    </w:p>
    <w:p w14:paraId="46B1B5D9" w14:textId="77777777" w:rsidR="00E279A0" w:rsidRPr="007F17B7" w:rsidRDefault="00E279A0" w:rsidP="00E27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125EAE9" w14:textId="77777777" w:rsidR="00E279A0" w:rsidRPr="007F17B7" w:rsidRDefault="00E279A0" w:rsidP="00F760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8FFFA42" w14:textId="4B0886BD" w:rsidR="00181203" w:rsidRPr="007F17B7" w:rsidRDefault="00A56BB3" w:rsidP="00F760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F17B7">
        <w:rPr>
          <w:rFonts w:asciiTheme="majorBidi" w:hAnsiTheme="majorBidi" w:cstheme="majorBidi"/>
          <w:b/>
          <w:sz w:val="30"/>
          <w:szCs w:val="30"/>
          <w:cs/>
        </w:rPr>
        <w:lastRenderedPageBreak/>
        <w:t>บุคคลหรือกิจการอื่นที่เกี่ยวข้องกันที่มีรายการระหว่างกันที่มีนัยสำคัญกับบริษัทในระหว่างปี มีดังต่อไปนี้</w:t>
      </w:r>
    </w:p>
    <w:p w14:paraId="7EE52B89" w14:textId="77777777" w:rsidR="00A56BB3" w:rsidRPr="007F17B7" w:rsidRDefault="00A56BB3" w:rsidP="00F760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5310"/>
      </w:tblGrid>
      <w:tr w:rsidR="00806A50" w:rsidRPr="007F17B7" w14:paraId="4203BDC4" w14:textId="77777777" w:rsidTr="004B3B29">
        <w:trPr>
          <w:tblHeader/>
        </w:trPr>
        <w:tc>
          <w:tcPr>
            <w:tcW w:w="1980" w:type="dxa"/>
          </w:tcPr>
          <w:p w14:paraId="38268745" w14:textId="6DF10274" w:rsidR="00181203" w:rsidRPr="007F17B7" w:rsidRDefault="00181203" w:rsidP="004B3B29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</w:t>
            </w:r>
            <w:r w:rsidR="00A56BB3"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980" w:type="dxa"/>
          </w:tcPr>
          <w:p w14:paraId="39202C9F" w14:textId="77777777" w:rsidR="00181203" w:rsidRPr="007F17B7" w:rsidRDefault="00181203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225C9F56" w14:textId="77777777" w:rsidR="00181203" w:rsidRPr="007F17B7" w:rsidRDefault="00181203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5310" w:type="dxa"/>
          </w:tcPr>
          <w:p w14:paraId="56597C55" w14:textId="06E31F74" w:rsidR="00181203" w:rsidRPr="007F17B7" w:rsidRDefault="00181203" w:rsidP="004B3B29">
            <w:pPr>
              <w:spacing w:line="240" w:lineRule="auto"/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7611C" w:rsidRPr="007F17B7" w14:paraId="0E4D139E" w14:textId="77777777" w:rsidTr="004B3B29">
        <w:trPr>
          <w:tblHeader/>
        </w:trPr>
        <w:tc>
          <w:tcPr>
            <w:tcW w:w="1980" w:type="dxa"/>
          </w:tcPr>
          <w:p w14:paraId="0EBA1612" w14:textId="0F864139" w:rsidR="0097611C" w:rsidRPr="007F17B7" w:rsidRDefault="0097611C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13ED6F42" w14:textId="2C80F40F" w:rsidR="0097611C" w:rsidRPr="007F17B7" w:rsidRDefault="0097611C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310" w:type="dxa"/>
          </w:tcPr>
          <w:p w14:paraId="16D1EBBB" w14:textId="633DD5C3" w:rsidR="0097611C" w:rsidRPr="007F17B7" w:rsidRDefault="0097611C" w:rsidP="0097611C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="009173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ๆ ของกิจการ</w:t>
            </w:r>
            <w:r w:rsidR="007922F5"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CA4698F" w14:textId="77777777" w:rsidR="00CD7814" w:rsidRPr="007F17B7" w:rsidRDefault="00CD7814" w:rsidP="00CD7814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92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367"/>
      </w:tblGrid>
      <w:tr w:rsidR="00F91830" w:rsidRPr="007F17B7" w14:paraId="57610E88" w14:textId="77777777" w:rsidTr="00F75D01">
        <w:trPr>
          <w:trHeight w:val="420"/>
        </w:trPr>
        <w:tc>
          <w:tcPr>
            <w:tcW w:w="6390" w:type="dxa"/>
          </w:tcPr>
          <w:p w14:paraId="35629307" w14:textId="4D233F30" w:rsidR="00F91830" w:rsidRPr="007F17B7" w:rsidRDefault="00F91830" w:rsidP="00F91830">
            <w:pPr>
              <w:pStyle w:val="a"/>
              <w:tabs>
                <w:tab w:val="clear" w:pos="1080"/>
              </w:tabs>
              <w:ind w:left="-18" w:firstLine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0" w:type="dxa"/>
          </w:tcPr>
          <w:p w14:paraId="21AF534E" w14:textId="77777777" w:rsidR="00F91830" w:rsidRPr="007F17B7" w:rsidRDefault="00F91830" w:rsidP="00F91830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E1B900E" w14:textId="77777777" w:rsidR="00F91830" w:rsidRPr="007F17B7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7" w:type="dxa"/>
          </w:tcPr>
          <w:p w14:paraId="6272562E" w14:textId="77777777" w:rsidR="00F91830" w:rsidRPr="007F17B7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91830" w:rsidRPr="007F17B7" w14:paraId="3C4C0B73" w14:textId="77777777" w:rsidTr="00F75D01">
        <w:trPr>
          <w:trHeight w:val="420"/>
        </w:trPr>
        <w:tc>
          <w:tcPr>
            <w:tcW w:w="6390" w:type="dxa"/>
          </w:tcPr>
          <w:p w14:paraId="618F9301" w14:textId="7F6B73BD" w:rsidR="00F91830" w:rsidRPr="007F17B7" w:rsidRDefault="00E66D59" w:rsidP="00F91830">
            <w:pPr>
              <w:pStyle w:val="a"/>
              <w:tabs>
                <w:tab w:val="clear" w:pos="1080"/>
              </w:tabs>
              <w:ind w:left="-18" w:firstLine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F17B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</w:t>
            </w:r>
            <w:r w:rsidR="00F91830" w:rsidRPr="007F17B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043BEE" w:rsidRPr="007F17B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2467D7" w:rsidRPr="007F17B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="00043BEE" w:rsidRPr="007F17B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5C078339" w14:textId="2EAE8F6D" w:rsidR="00F91830" w:rsidRPr="007F17B7" w:rsidRDefault="002467D7" w:rsidP="00FE5D4B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F17B7">
              <w:rPr>
                <w:rFonts w:asciiTheme="majorBidi" w:hAnsiTheme="majorBidi" w:cstheme="majorBidi"/>
                <w:lang w:val="en-US"/>
              </w:rPr>
              <w:t>256</w:t>
            </w:r>
            <w:r w:rsidR="00794BEA" w:rsidRPr="007F17B7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</w:tcPr>
          <w:p w14:paraId="27421732" w14:textId="77777777" w:rsidR="00F91830" w:rsidRPr="007F17B7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7" w:type="dxa"/>
          </w:tcPr>
          <w:p w14:paraId="2D80ABD0" w14:textId="4A9AB743" w:rsidR="00F91830" w:rsidRPr="007F17B7" w:rsidRDefault="002467D7" w:rsidP="00FE5D4B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7F17B7">
              <w:rPr>
                <w:rFonts w:asciiTheme="majorBidi" w:hAnsiTheme="majorBidi" w:cstheme="majorBidi"/>
                <w:lang w:val="en-US"/>
              </w:rPr>
              <w:t>256</w:t>
            </w:r>
            <w:r w:rsidR="00794BEA" w:rsidRPr="007F17B7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F91830" w:rsidRPr="00CD07A0" w14:paraId="7E45BD67" w14:textId="77777777" w:rsidTr="00F75D01">
        <w:trPr>
          <w:trHeight w:val="431"/>
        </w:trPr>
        <w:tc>
          <w:tcPr>
            <w:tcW w:w="6390" w:type="dxa"/>
          </w:tcPr>
          <w:p w14:paraId="46465E6B" w14:textId="04C47D17" w:rsidR="00F91830" w:rsidRPr="007F17B7" w:rsidRDefault="00F91830" w:rsidP="00F91830">
            <w:pPr>
              <w:pStyle w:val="a"/>
              <w:tabs>
                <w:tab w:val="clear" w:pos="1080"/>
              </w:tabs>
              <w:ind w:left="-18" w:firstLine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897" w:type="dxa"/>
            <w:gridSpan w:val="3"/>
          </w:tcPr>
          <w:p w14:paraId="14A0F78E" w14:textId="1B52CCFB" w:rsidR="00F91830" w:rsidRPr="00CD07A0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7F17B7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F91830" w:rsidRPr="00CD07A0" w14:paraId="0DD9E2BD" w14:textId="77777777" w:rsidTr="00F75D01">
        <w:trPr>
          <w:trHeight w:val="411"/>
        </w:trPr>
        <w:tc>
          <w:tcPr>
            <w:tcW w:w="6390" w:type="dxa"/>
          </w:tcPr>
          <w:p w14:paraId="0FD3DB81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D07A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</w:tcPr>
          <w:p w14:paraId="4D98A114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3686576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7" w:type="dxa"/>
          </w:tcPr>
          <w:p w14:paraId="070960F9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F91830" w:rsidRPr="00CD07A0" w14:paraId="5197320A" w14:textId="77777777" w:rsidTr="00F75D01">
        <w:trPr>
          <w:trHeight w:val="411"/>
        </w:trPr>
        <w:tc>
          <w:tcPr>
            <w:tcW w:w="6390" w:type="dxa"/>
          </w:tcPr>
          <w:p w14:paraId="365ADF3D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D07A0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57330771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1638C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3F44E879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537" w:rsidRPr="00CD07A0" w14:paraId="562B9830" w14:textId="77777777" w:rsidTr="00F75D01">
        <w:trPr>
          <w:trHeight w:val="401"/>
        </w:trPr>
        <w:tc>
          <w:tcPr>
            <w:tcW w:w="6390" w:type="dxa"/>
          </w:tcPr>
          <w:p w14:paraId="3067796F" w14:textId="77777777" w:rsidR="00F93537" w:rsidRPr="00CD07A0" w:rsidRDefault="00F93537" w:rsidP="00F93537">
            <w:pPr>
              <w:pStyle w:val="a"/>
              <w:tabs>
                <w:tab w:val="clear" w:pos="1080"/>
              </w:tabs>
              <w:ind w:firstLine="162"/>
              <w:jc w:val="both"/>
              <w:rPr>
                <w:rFonts w:asciiTheme="majorBidi" w:hAnsiTheme="majorBidi" w:cstheme="majorBidi"/>
                <w:cs/>
              </w:rPr>
            </w:pPr>
            <w:r w:rsidRPr="00CD07A0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0CAA5BF6" w14:textId="6C12D3DF" w:rsidR="00F93537" w:rsidRPr="00F93537" w:rsidRDefault="00F93537" w:rsidP="00F935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3537">
              <w:rPr>
                <w:rFonts w:asciiTheme="majorBidi" w:hAnsiTheme="majorBidi" w:cstheme="majorBidi"/>
                <w:sz w:val="30"/>
                <w:szCs w:val="30"/>
              </w:rPr>
              <w:t>26,647,537</w:t>
            </w:r>
          </w:p>
        </w:tc>
        <w:tc>
          <w:tcPr>
            <w:tcW w:w="270" w:type="dxa"/>
          </w:tcPr>
          <w:p w14:paraId="7E96AE86" w14:textId="77777777" w:rsidR="00F93537" w:rsidRPr="00CD07A0" w:rsidRDefault="00F93537" w:rsidP="00F93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75B259CA" w14:textId="47F7365B" w:rsidR="00F93537" w:rsidRPr="00CD07A0" w:rsidRDefault="00F93537" w:rsidP="00F935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709</w:t>
            </w:r>
            <w:r w:rsidRP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</w:tr>
      <w:tr w:rsidR="00C77F12" w:rsidRPr="00CD07A0" w14:paraId="4B0CB43C" w14:textId="77777777" w:rsidTr="00F75D01">
        <w:trPr>
          <w:trHeight w:val="411"/>
        </w:trPr>
        <w:tc>
          <w:tcPr>
            <w:tcW w:w="6390" w:type="dxa"/>
          </w:tcPr>
          <w:p w14:paraId="617A4260" w14:textId="0746EFE0" w:rsidR="00C77F12" w:rsidRPr="00CD07A0" w:rsidRDefault="00C77F12" w:rsidP="00C77F12">
            <w:pPr>
              <w:pStyle w:val="a"/>
              <w:tabs>
                <w:tab w:val="clear" w:pos="1080"/>
              </w:tabs>
              <w:ind w:firstLine="162"/>
              <w:jc w:val="both"/>
              <w:rPr>
                <w:rFonts w:asciiTheme="majorBidi" w:hAnsiTheme="majorBidi" w:cstheme="majorBidi"/>
                <w:cs/>
              </w:rPr>
            </w:pPr>
            <w:r w:rsidRPr="00CD07A0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514E05" w14:textId="55E304E7" w:rsidR="00C77F12" w:rsidRPr="00F93537" w:rsidRDefault="00C77F12" w:rsidP="00C77F1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F12">
              <w:rPr>
                <w:rFonts w:asciiTheme="majorBidi" w:hAnsiTheme="majorBidi" w:cstheme="majorBidi"/>
                <w:sz w:val="30"/>
                <w:szCs w:val="30"/>
              </w:rPr>
              <w:t>718,997</w:t>
            </w:r>
          </w:p>
        </w:tc>
        <w:tc>
          <w:tcPr>
            <w:tcW w:w="270" w:type="dxa"/>
          </w:tcPr>
          <w:p w14:paraId="0C2AD3EF" w14:textId="77777777" w:rsidR="00C77F12" w:rsidRPr="00CD07A0" w:rsidRDefault="00C77F12" w:rsidP="00C77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211418D" w14:textId="2DD4F642" w:rsidR="00C77F12" w:rsidRPr="00CD07A0" w:rsidRDefault="00C77F12" w:rsidP="00C77F1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554</w:t>
            </w:r>
            <w:r w:rsidRP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</w:tr>
      <w:tr w:rsidR="00C77F12" w:rsidRPr="00F75D01" w14:paraId="58C2C0A3" w14:textId="77777777" w:rsidTr="00F75D01">
        <w:trPr>
          <w:trHeight w:val="420"/>
        </w:trPr>
        <w:tc>
          <w:tcPr>
            <w:tcW w:w="6390" w:type="dxa"/>
          </w:tcPr>
          <w:p w14:paraId="416B3EDC" w14:textId="77777777" w:rsidR="00C77F12" w:rsidRPr="00CD07A0" w:rsidRDefault="00C77F12" w:rsidP="00C77F12">
            <w:pPr>
              <w:pStyle w:val="a"/>
              <w:tabs>
                <w:tab w:val="clear" w:pos="1080"/>
              </w:tabs>
              <w:ind w:left="15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574853" w14:textId="0F749E6C" w:rsidR="00C77F12" w:rsidRPr="00C77F12" w:rsidRDefault="00C77F12" w:rsidP="00C77F1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7F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27,366,534</w:t>
            </w:r>
          </w:p>
        </w:tc>
        <w:tc>
          <w:tcPr>
            <w:tcW w:w="270" w:type="dxa"/>
          </w:tcPr>
          <w:p w14:paraId="117E8028" w14:textId="77777777" w:rsidR="00C77F12" w:rsidRPr="00CD07A0" w:rsidRDefault="00C77F12" w:rsidP="00C77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3D073681" w14:textId="3E037FF2" w:rsidR="00C77F12" w:rsidRPr="00F75D01" w:rsidRDefault="00C77F12" w:rsidP="00C77F1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F75D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  <w:r w:rsidRPr="00F75D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</w:tr>
    </w:tbl>
    <w:p w14:paraId="3FC6676B" w14:textId="77777777" w:rsidR="00492B77" w:rsidRPr="00BF0CAD" w:rsidRDefault="00492B77" w:rsidP="00A86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F242E" w14:textId="32CB0280" w:rsidR="00D1181C" w:rsidRPr="007F17B7" w:rsidRDefault="00D1181C" w:rsidP="00253955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เงินสดและ</w:t>
      </w:r>
      <w:r w:rsidRPr="007F17B7">
        <w:rPr>
          <w:rFonts w:asciiTheme="majorBidi" w:hAnsiTheme="majorBidi" w:cstheme="majorBidi"/>
          <w:cs/>
          <w:lang w:val="th-TH"/>
        </w:rPr>
        <w:t>รายการเทียบเท่าเงินสด</w:t>
      </w:r>
    </w:p>
    <w:p w14:paraId="323623BF" w14:textId="77777777" w:rsidR="00B94BFB" w:rsidRPr="007F17B7" w:rsidRDefault="00B94BFB" w:rsidP="00114B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7"/>
        <w:gridCol w:w="1261"/>
        <w:gridCol w:w="267"/>
        <w:gridCol w:w="1335"/>
      </w:tblGrid>
      <w:tr w:rsidR="00907C86" w:rsidRPr="007F17B7" w14:paraId="048B4BF3" w14:textId="77777777" w:rsidTr="0076397A">
        <w:tc>
          <w:tcPr>
            <w:tcW w:w="3456" w:type="pct"/>
          </w:tcPr>
          <w:p w14:paraId="136BC969" w14:textId="77777777" w:rsidR="00907C86" w:rsidRPr="007F17B7" w:rsidRDefault="00907C86" w:rsidP="00907C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</w:tcPr>
          <w:p w14:paraId="291A8CAD" w14:textId="2E367856" w:rsidR="00907C86" w:rsidRPr="007F17B7" w:rsidRDefault="002467D7" w:rsidP="00067BF1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 w:rsidRPr="007F17B7">
              <w:rPr>
                <w:rFonts w:asciiTheme="majorBidi" w:hAnsiTheme="majorBidi" w:cstheme="majorBidi"/>
                <w:lang w:val="en-US"/>
              </w:rPr>
              <w:t>256</w:t>
            </w:r>
            <w:r w:rsidR="00794BEA" w:rsidRPr="007F17B7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4" w:type="pct"/>
          </w:tcPr>
          <w:p w14:paraId="7A937FEB" w14:textId="77777777" w:rsidR="00907C86" w:rsidRPr="007F17B7" w:rsidRDefault="00907C86" w:rsidP="00907C86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pct"/>
          </w:tcPr>
          <w:p w14:paraId="079F479F" w14:textId="45B95FD8" w:rsidR="00907C86" w:rsidRPr="007F17B7" w:rsidRDefault="002467D7" w:rsidP="00067BF1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7F17B7">
              <w:rPr>
                <w:rFonts w:asciiTheme="majorBidi" w:hAnsiTheme="majorBidi" w:cstheme="majorBidi"/>
                <w:lang w:val="en-US"/>
              </w:rPr>
              <w:t>256</w:t>
            </w:r>
            <w:r w:rsidR="00794BEA" w:rsidRPr="007F17B7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907C86" w:rsidRPr="007F17B7" w14:paraId="54622DD5" w14:textId="77777777" w:rsidTr="0076397A">
        <w:trPr>
          <w:trHeight w:val="299"/>
        </w:trPr>
        <w:tc>
          <w:tcPr>
            <w:tcW w:w="3456" w:type="pct"/>
          </w:tcPr>
          <w:p w14:paraId="6EED4AB1" w14:textId="77777777" w:rsidR="00907C86" w:rsidRPr="007F17B7" w:rsidRDefault="00907C86" w:rsidP="00907C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4" w:type="pct"/>
            <w:gridSpan w:val="3"/>
          </w:tcPr>
          <w:p w14:paraId="205768F4" w14:textId="7F0AC609" w:rsidR="00907C86" w:rsidRPr="007F17B7" w:rsidRDefault="00907C86" w:rsidP="00907C86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94BEA" w:rsidRPr="007F17B7" w14:paraId="6730F18D" w14:textId="77777777" w:rsidTr="0076397A">
        <w:tc>
          <w:tcPr>
            <w:tcW w:w="3456" w:type="pct"/>
          </w:tcPr>
          <w:p w14:paraId="6B3541C9" w14:textId="698D1787" w:rsidR="00794BEA" w:rsidRPr="007F17B7" w:rsidRDefault="00794BEA" w:rsidP="00794B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80" w:type="pct"/>
            <w:vAlign w:val="bottom"/>
          </w:tcPr>
          <w:p w14:paraId="7529B8EC" w14:textId="2D4D5E94" w:rsidR="00794BEA" w:rsidRPr="007F17B7" w:rsidRDefault="00FE28D2" w:rsidP="00794B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47,43</w:t>
            </w:r>
            <w:r w:rsidR="002F6E28" w:rsidRPr="007F17B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5CA82E25" w14:textId="77777777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14:paraId="3AFF1763" w14:textId="3020AB31" w:rsidR="00794BEA" w:rsidRPr="007F17B7" w:rsidRDefault="00794BEA" w:rsidP="00794B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54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,675</w:t>
            </w:r>
          </w:p>
        </w:tc>
      </w:tr>
      <w:tr w:rsidR="00794BEA" w:rsidRPr="007F17B7" w14:paraId="40767B35" w14:textId="77777777" w:rsidTr="0076397A">
        <w:tc>
          <w:tcPr>
            <w:tcW w:w="3456" w:type="pct"/>
          </w:tcPr>
          <w:p w14:paraId="54F24CA4" w14:textId="346C0807" w:rsidR="00794BEA" w:rsidRPr="007F17B7" w:rsidRDefault="00794BEA" w:rsidP="00794B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ประเภทกระแสรายวัน</w:t>
            </w:r>
          </w:p>
        </w:tc>
        <w:tc>
          <w:tcPr>
            <w:tcW w:w="680" w:type="pct"/>
            <w:vAlign w:val="bottom"/>
          </w:tcPr>
          <w:p w14:paraId="6E731E65" w14:textId="1408911F" w:rsidR="00794BEA" w:rsidRPr="007F17B7" w:rsidRDefault="002F6E28" w:rsidP="00794B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E28D2"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="00FE28D2"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144" w:type="pct"/>
          </w:tcPr>
          <w:p w14:paraId="5161FB55" w14:textId="77777777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14:paraId="36F3C26C" w14:textId="6E950A83" w:rsidR="00794BEA" w:rsidRPr="007F17B7" w:rsidRDefault="00794BEA" w:rsidP="00794B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20,912,422</w:t>
            </w:r>
          </w:p>
        </w:tc>
      </w:tr>
      <w:tr w:rsidR="00794BEA" w:rsidRPr="007F17B7" w14:paraId="10FE75EE" w14:textId="77777777" w:rsidTr="0076397A">
        <w:tc>
          <w:tcPr>
            <w:tcW w:w="3456" w:type="pct"/>
          </w:tcPr>
          <w:p w14:paraId="2B2BABA3" w14:textId="6BAD6FF1" w:rsidR="00794BEA" w:rsidRPr="007F17B7" w:rsidRDefault="00794BEA" w:rsidP="00794B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ประเภทออมทรัพย์</w:t>
            </w:r>
          </w:p>
        </w:tc>
        <w:tc>
          <w:tcPr>
            <w:tcW w:w="680" w:type="pct"/>
            <w:vAlign w:val="bottom"/>
          </w:tcPr>
          <w:p w14:paraId="45644709" w14:textId="715FD8AD" w:rsidR="00794BEA" w:rsidRPr="007F17B7" w:rsidRDefault="002F6E28" w:rsidP="00794B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FE28D2"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 w:rsidR="00FE28D2"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144" w:type="pct"/>
          </w:tcPr>
          <w:p w14:paraId="3305EE4D" w14:textId="77777777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14:paraId="0593C523" w14:textId="1FBFCF95" w:rsidR="00794BEA" w:rsidRPr="007F17B7" w:rsidRDefault="00794BEA" w:rsidP="00794B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56,534,932</w:t>
            </w:r>
          </w:p>
        </w:tc>
      </w:tr>
      <w:tr w:rsidR="00F75D01" w:rsidRPr="007F17B7" w14:paraId="7D3011B2" w14:textId="77777777" w:rsidTr="0076397A">
        <w:tc>
          <w:tcPr>
            <w:tcW w:w="3456" w:type="pct"/>
          </w:tcPr>
          <w:p w14:paraId="6A194956" w14:textId="36D4621E" w:rsidR="00F75D01" w:rsidRPr="007F17B7" w:rsidRDefault="00F75D01" w:rsidP="00F75D01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F4F44" w14:textId="61254824" w:rsidR="00F75D01" w:rsidRPr="007F17B7" w:rsidRDefault="00FE28D2" w:rsidP="00F75D0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93,559,056</w:t>
            </w:r>
          </w:p>
        </w:tc>
        <w:tc>
          <w:tcPr>
            <w:tcW w:w="144" w:type="pct"/>
            <w:vAlign w:val="bottom"/>
          </w:tcPr>
          <w:p w14:paraId="3730DA8A" w14:textId="77777777" w:rsidR="00F75D01" w:rsidRPr="007F17B7" w:rsidRDefault="00F75D01" w:rsidP="00F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CBD1E" w14:textId="2C6F9CA8" w:rsidR="00F75D01" w:rsidRPr="007F17B7" w:rsidRDefault="00794BEA" w:rsidP="00F75D0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77,502,029</w:t>
            </w:r>
          </w:p>
        </w:tc>
      </w:tr>
    </w:tbl>
    <w:p w14:paraId="7B07BE64" w14:textId="7CE8A1D4" w:rsidR="00345564" w:rsidRPr="007F17B7" w:rsidRDefault="0034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03954F69" w14:textId="12141955" w:rsidR="005817C3" w:rsidRPr="007F17B7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281C8F79" w14:textId="6AB8D445" w:rsidR="005817C3" w:rsidRPr="007F17B7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4FB44790" w14:textId="522A39C0" w:rsidR="005817C3" w:rsidRPr="007F17B7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38F65DCE" w14:textId="5E79869E" w:rsidR="005817C3" w:rsidRPr="007F17B7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772E52FB" w14:textId="4732637D" w:rsidR="005817C3" w:rsidRPr="007F17B7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731F996F" w14:textId="1E4E2E2A" w:rsidR="005817C3" w:rsidRPr="007F17B7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7ACF61C9" w14:textId="77777777" w:rsidR="00BF0CAD" w:rsidRPr="007F17B7" w:rsidRDefault="00BF0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</w:rPr>
      </w:pPr>
    </w:p>
    <w:p w14:paraId="7FE4B91D" w14:textId="170D0389" w:rsidR="00850F4A" w:rsidRPr="007F17B7" w:rsidRDefault="00850F4A" w:rsidP="00850F4A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  <w:cs/>
          <w:lang w:val="th-TH"/>
        </w:rPr>
      </w:pPr>
      <w:r w:rsidRPr="007F17B7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597836F9" w14:textId="77777777" w:rsidR="00850F4A" w:rsidRPr="007F17B7" w:rsidRDefault="00850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1"/>
        <w:gridCol w:w="1353"/>
        <w:gridCol w:w="268"/>
        <w:gridCol w:w="1348"/>
      </w:tblGrid>
      <w:tr w:rsidR="00907C86" w:rsidRPr="007F17B7" w14:paraId="60F3490A" w14:textId="77777777" w:rsidTr="00794BEA">
        <w:tc>
          <w:tcPr>
            <w:tcW w:w="3429" w:type="pct"/>
          </w:tcPr>
          <w:p w14:paraId="112E4B24" w14:textId="717B8FAA" w:rsidR="00907C86" w:rsidRPr="007F17B7" w:rsidRDefault="00907C86" w:rsidP="00D72302">
            <w:pPr>
              <w:tabs>
                <w:tab w:val="clear" w:pos="6322"/>
                <w:tab w:val="left" w:pos="60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</w:tcPr>
          <w:p w14:paraId="38054E90" w14:textId="35FCDAB8" w:rsidR="00907C86" w:rsidRPr="007F17B7" w:rsidRDefault="002467D7" w:rsidP="008B5096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 w:rsidRPr="007F17B7">
              <w:rPr>
                <w:rFonts w:asciiTheme="majorBidi" w:hAnsiTheme="majorBidi" w:cstheme="majorBidi"/>
                <w:lang w:val="en-US"/>
              </w:rPr>
              <w:t>256</w:t>
            </w:r>
            <w:r w:rsidR="00794BEA" w:rsidRPr="007F17B7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2" w:type="pct"/>
          </w:tcPr>
          <w:p w14:paraId="3EA3C3C7" w14:textId="77777777" w:rsidR="00907C86" w:rsidRPr="007F17B7" w:rsidRDefault="00907C86" w:rsidP="00907C86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3" w:type="pct"/>
          </w:tcPr>
          <w:p w14:paraId="2B9A7E7D" w14:textId="28A31F98" w:rsidR="00907C86" w:rsidRPr="007F17B7" w:rsidRDefault="002467D7" w:rsidP="008B5096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7F17B7">
              <w:rPr>
                <w:rFonts w:asciiTheme="majorBidi" w:hAnsiTheme="majorBidi" w:cstheme="majorBidi"/>
                <w:lang w:val="en-US"/>
              </w:rPr>
              <w:t>256</w:t>
            </w:r>
            <w:r w:rsidR="00794BEA" w:rsidRPr="007F17B7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907C86" w:rsidRPr="007F17B7" w14:paraId="6E87E2BA" w14:textId="77777777" w:rsidTr="00F841DF">
        <w:tc>
          <w:tcPr>
            <w:tcW w:w="3429" w:type="pct"/>
          </w:tcPr>
          <w:p w14:paraId="7045F758" w14:textId="77777777" w:rsidR="00907C86" w:rsidRPr="007F17B7" w:rsidRDefault="00907C86" w:rsidP="00907C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1" w:type="pct"/>
            <w:gridSpan w:val="3"/>
          </w:tcPr>
          <w:p w14:paraId="472EEEB1" w14:textId="77777777" w:rsidR="00907C86" w:rsidRPr="007F17B7" w:rsidRDefault="00907C86" w:rsidP="00FD08C1">
            <w:pPr>
              <w:pStyle w:val="31"/>
              <w:widowControl/>
              <w:tabs>
                <w:tab w:val="clear" w:pos="360"/>
                <w:tab w:val="clear" w:pos="720"/>
                <w:tab w:val="left" w:pos="1525"/>
                <w:tab w:val="left" w:pos="1621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94BEA" w:rsidRPr="007F17B7" w14:paraId="796D2F08" w14:textId="77777777" w:rsidTr="00794BEA">
        <w:tc>
          <w:tcPr>
            <w:tcW w:w="3429" w:type="pct"/>
          </w:tcPr>
          <w:p w14:paraId="542FC818" w14:textId="26815FEB" w:rsidR="00794BEA" w:rsidRPr="007F17B7" w:rsidRDefault="00794BEA" w:rsidP="00794BE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16" w:type="pct"/>
          </w:tcPr>
          <w:p w14:paraId="081A4471" w14:textId="5B50D8F1" w:rsidR="00794BEA" w:rsidRPr="007F17B7" w:rsidRDefault="00EF1E6D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29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4BD3" w:rsidRPr="007F17B7">
              <w:rPr>
                <w:rFonts w:asciiTheme="majorBidi" w:hAnsiTheme="majorBidi" w:cstheme="majorBidi"/>
                <w:sz w:val="30"/>
                <w:szCs w:val="30"/>
              </w:rPr>
              <w:t>226,204</w:t>
            </w:r>
          </w:p>
        </w:tc>
        <w:tc>
          <w:tcPr>
            <w:tcW w:w="142" w:type="pct"/>
          </w:tcPr>
          <w:p w14:paraId="72C06B34" w14:textId="77777777" w:rsidR="00794BEA" w:rsidRPr="007F17B7" w:rsidRDefault="00794BEA" w:rsidP="00794BEA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13" w:type="pct"/>
          </w:tcPr>
          <w:p w14:paraId="481C1C0E" w14:textId="568501F4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3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35,768,870</w:t>
            </w:r>
          </w:p>
        </w:tc>
      </w:tr>
      <w:tr w:rsidR="00794BEA" w:rsidRPr="007F17B7" w14:paraId="2113B0DA" w14:textId="77777777" w:rsidTr="00794BEA">
        <w:tc>
          <w:tcPr>
            <w:tcW w:w="3429" w:type="pct"/>
          </w:tcPr>
          <w:p w14:paraId="162E8A72" w14:textId="4C497EA1" w:rsidR="00794BEA" w:rsidRPr="007F17B7" w:rsidRDefault="00794BEA" w:rsidP="00794BE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716" w:type="pct"/>
          </w:tcPr>
          <w:p w14:paraId="6EAD04CB" w14:textId="77777777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7E9DE411" w14:textId="77777777" w:rsidR="00794BEA" w:rsidRPr="007F17B7" w:rsidRDefault="00794BEA" w:rsidP="00794BEA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13" w:type="pct"/>
          </w:tcPr>
          <w:p w14:paraId="12820558" w14:textId="0491F692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94BEA" w:rsidRPr="007F17B7" w14:paraId="1AD29710" w14:textId="77777777" w:rsidTr="00794BEA">
        <w:tc>
          <w:tcPr>
            <w:tcW w:w="3429" w:type="pct"/>
          </w:tcPr>
          <w:p w14:paraId="6E11DF05" w14:textId="2CBF1473" w:rsidR="00794BEA" w:rsidRPr="007F17B7" w:rsidRDefault="00794BEA" w:rsidP="00794B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716" w:type="pct"/>
            <w:vAlign w:val="bottom"/>
          </w:tcPr>
          <w:p w14:paraId="3EA5C0EC" w14:textId="3310465D" w:rsidR="00794BEA" w:rsidRPr="007F17B7" w:rsidRDefault="00EF1E6D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8,221,345</w:t>
            </w:r>
          </w:p>
        </w:tc>
        <w:tc>
          <w:tcPr>
            <w:tcW w:w="142" w:type="pct"/>
          </w:tcPr>
          <w:p w14:paraId="77E6EC2E" w14:textId="77777777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vAlign w:val="bottom"/>
          </w:tcPr>
          <w:p w14:paraId="70FFA7BB" w14:textId="30F6AB7C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6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6,896,810</w:t>
            </w:r>
          </w:p>
        </w:tc>
      </w:tr>
      <w:tr w:rsidR="00794BEA" w:rsidRPr="007F17B7" w14:paraId="5F7722BB" w14:textId="77777777" w:rsidTr="00794BEA">
        <w:tc>
          <w:tcPr>
            <w:tcW w:w="3429" w:type="pct"/>
          </w:tcPr>
          <w:p w14:paraId="50A79E9C" w14:textId="64A94257" w:rsidR="00794BEA" w:rsidRPr="007F17B7" w:rsidRDefault="00794BEA" w:rsidP="00794BEA">
            <w:pPr>
              <w:tabs>
                <w:tab w:val="clear" w:pos="227"/>
                <w:tab w:val="left" w:pos="2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/>
                <w:sz w:val="30"/>
                <w:szCs w:val="30"/>
                <w:cs/>
              </w:rPr>
              <w:t xml:space="preserve">    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17B7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716" w:type="pct"/>
            <w:vAlign w:val="bottom"/>
          </w:tcPr>
          <w:p w14:paraId="497CA528" w14:textId="65367A51" w:rsidR="00794BEA" w:rsidRPr="007F17B7" w:rsidRDefault="00EF1E6D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180,021</w:t>
            </w:r>
          </w:p>
        </w:tc>
        <w:tc>
          <w:tcPr>
            <w:tcW w:w="142" w:type="pct"/>
          </w:tcPr>
          <w:p w14:paraId="4DD8CB3E" w14:textId="77777777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vAlign w:val="bottom"/>
          </w:tcPr>
          <w:p w14:paraId="10F9EFF4" w14:textId="4365E8CD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30,440</w:t>
            </w:r>
          </w:p>
        </w:tc>
      </w:tr>
      <w:tr w:rsidR="00794BEA" w:rsidRPr="007F17B7" w14:paraId="50E78A55" w14:textId="77777777" w:rsidTr="00031298">
        <w:tc>
          <w:tcPr>
            <w:tcW w:w="3429" w:type="pct"/>
          </w:tcPr>
          <w:p w14:paraId="1BFA0A78" w14:textId="32F9EF45" w:rsidR="00794BEA" w:rsidRPr="007F17B7" w:rsidRDefault="00794BEA" w:rsidP="00794B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มากกว่า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62706646" w14:textId="054CDB82" w:rsidR="00794BEA" w:rsidRPr="007F17B7" w:rsidRDefault="00EF1E6D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</w:p>
        </w:tc>
        <w:tc>
          <w:tcPr>
            <w:tcW w:w="142" w:type="pct"/>
          </w:tcPr>
          <w:p w14:paraId="0D106C9D" w14:textId="77777777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4A238D10" w14:textId="7D75A430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 xml:space="preserve">          10,81</w:t>
            </w: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794BEA" w:rsidRPr="007F17B7" w14:paraId="6708F987" w14:textId="77777777" w:rsidTr="00794BEA">
        <w:tc>
          <w:tcPr>
            <w:tcW w:w="3429" w:type="pct"/>
          </w:tcPr>
          <w:p w14:paraId="5DB2D1D1" w14:textId="67B1E7DA" w:rsidR="00794BEA" w:rsidRPr="007F17B7" w:rsidRDefault="00794BEA" w:rsidP="00794BEA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83131" w14:textId="0DA7710F" w:rsidR="00794BEA" w:rsidRPr="007F17B7" w:rsidRDefault="00584BD3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37,630,084</w:t>
            </w:r>
          </w:p>
        </w:tc>
        <w:tc>
          <w:tcPr>
            <w:tcW w:w="142" w:type="pct"/>
            <w:vAlign w:val="bottom"/>
          </w:tcPr>
          <w:p w14:paraId="10F3FEB8" w14:textId="77777777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F8B1E" w14:textId="2EC21D42" w:rsidR="00794BEA" w:rsidRPr="007F17B7" w:rsidRDefault="00794BEA" w:rsidP="001E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42,706,93</w:t>
            </w:r>
            <w:r w:rsidRPr="007F17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</w:tbl>
    <w:p w14:paraId="3239FD67" w14:textId="77777777" w:rsidR="00513853" w:rsidRPr="007F17B7" w:rsidRDefault="00513853" w:rsidP="004E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861EA9" w14:textId="2F179BBF" w:rsidR="00D97C86" w:rsidRPr="007F17B7" w:rsidRDefault="004F796D" w:rsidP="004E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ข้อมูลเกี่ยวกับความเสี่ยงด้านเครดิตเปิดเผยในหมายเหตุข้อ</w:t>
      </w:r>
      <w:r w:rsidR="00EE261B" w:rsidRPr="007F17B7">
        <w:rPr>
          <w:rFonts w:asciiTheme="majorBidi" w:hAnsiTheme="majorBidi" w:cstheme="majorBidi"/>
          <w:sz w:val="30"/>
          <w:szCs w:val="30"/>
        </w:rPr>
        <w:t xml:space="preserve"> </w:t>
      </w:r>
      <w:r w:rsidR="002467D7" w:rsidRPr="007F17B7">
        <w:rPr>
          <w:rFonts w:asciiTheme="majorBidi" w:hAnsiTheme="majorBidi" w:cstheme="majorBidi"/>
          <w:sz w:val="30"/>
          <w:szCs w:val="30"/>
        </w:rPr>
        <w:t>18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 (ข</w:t>
      </w:r>
      <w:r w:rsidR="003D65CA" w:rsidRPr="007F17B7">
        <w:rPr>
          <w:rFonts w:asciiTheme="majorBidi" w:hAnsiTheme="majorBidi" w:cstheme="majorBidi"/>
          <w:sz w:val="30"/>
          <w:szCs w:val="30"/>
          <w:cs/>
        </w:rPr>
        <w:t>.</w:t>
      </w:r>
      <w:r w:rsidR="002467D7" w:rsidRPr="007F17B7">
        <w:rPr>
          <w:rFonts w:asciiTheme="majorBidi" w:hAnsiTheme="majorBidi" w:cstheme="majorBidi"/>
          <w:sz w:val="30"/>
          <w:szCs w:val="30"/>
        </w:rPr>
        <w:t>1</w:t>
      </w:r>
      <w:r w:rsidRPr="007F17B7">
        <w:rPr>
          <w:rFonts w:asciiTheme="majorBidi" w:hAnsiTheme="majorBidi" w:cstheme="majorBidi"/>
          <w:sz w:val="30"/>
          <w:szCs w:val="30"/>
          <w:cs/>
        </w:rPr>
        <w:t>)</w:t>
      </w:r>
    </w:p>
    <w:p w14:paraId="7AADA486" w14:textId="34325364" w:rsidR="00274D7E" w:rsidRPr="007F17B7" w:rsidRDefault="00274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9D73969" w14:textId="0B5944B6" w:rsidR="00832B4D" w:rsidRPr="007F17B7" w:rsidRDefault="00832B4D" w:rsidP="00832B4D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 w:rsidRPr="007F17B7">
        <w:rPr>
          <w:rFonts w:asciiTheme="majorBidi" w:hAnsiTheme="majorBidi" w:cstheme="majorBidi"/>
          <w:cs/>
          <w:lang w:val="th-TH"/>
        </w:rPr>
        <w:t>สินค้าคงเหลือ</w:t>
      </w:r>
    </w:p>
    <w:p w14:paraId="79C092D4" w14:textId="77777777" w:rsidR="009E567E" w:rsidRPr="007F17B7" w:rsidRDefault="009E567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4"/>
        <w:gridCol w:w="1077"/>
        <w:gridCol w:w="1351"/>
        <w:gridCol w:w="270"/>
        <w:gridCol w:w="1348"/>
      </w:tblGrid>
      <w:tr w:rsidR="00806A50" w:rsidRPr="007F17B7" w14:paraId="136B068B" w14:textId="77777777" w:rsidTr="00794BEA">
        <w:tc>
          <w:tcPr>
            <w:tcW w:w="2859" w:type="pct"/>
          </w:tcPr>
          <w:p w14:paraId="182F2536" w14:textId="77777777" w:rsidR="00345564" w:rsidRPr="007F17B7" w:rsidRDefault="00345564" w:rsidP="0034556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63B340D0" w14:textId="77777777" w:rsidR="00345564" w:rsidRPr="007F17B7" w:rsidRDefault="00345564" w:rsidP="003455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5" w:type="pct"/>
          </w:tcPr>
          <w:p w14:paraId="6ECA4E3E" w14:textId="50907C61" w:rsidR="00345564" w:rsidRPr="007F17B7" w:rsidRDefault="002467D7" w:rsidP="00191CA8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 w:rsidRPr="007F17B7">
              <w:rPr>
                <w:rFonts w:asciiTheme="majorBidi" w:hAnsiTheme="majorBidi" w:cstheme="majorBidi"/>
                <w:lang w:val="en-US"/>
              </w:rPr>
              <w:t>256</w:t>
            </w:r>
            <w:r w:rsidR="00794BEA" w:rsidRPr="007F17B7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3" w:type="pct"/>
          </w:tcPr>
          <w:p w14:paraId="622882D4" w14:textId="77777777" w:rsidR="00345564" w:rsidRPr="007F17B7" w:rsidRDefault="00345564" w:rsidP="00345564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3" w:type="pct"/>
          </w:tcPr>
          <w:p w14:paraId="472FE4D8" w14:textId="1E45FFA9" w:rsidR="00345564" w:rsidRPr="007F17B7" w:rsidRDefault="002467D7" w:rsidP="00191CA8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7F17B7">
              <w:rPr>
                <w:rFonts w:asciiTheme="majorBidi" w:hAnsiTheme="majorBidi" w:cstheme="majorBidi"/>
                <w:lang w:val="en-US"/>
              </w:rPr>
              <w:t>256</w:t>
            </w:r>
            <w:r w:rsidR="00794BEA" w:rsidRPr="007F17B7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806A50" w:rsidRPr="007F17B7" w14:paraId="27AC5CC8" w14:textId="77777777" w:rsidTr="00794BEA">
        <w:tblPrEx>
          <w:tblBorders>
            <w:top w:val="single" w:sz="4" w:space="0" w:color="auto"/>
          </w:tblBorders>
        </w:tblPrEx>
        <w:tc>
          <w:tcPr>
            <w:tcW w:w="2859" w:type="pct"/>
          </w:tcPr>
          <w:p w14:paraId="0BE6AE55" w14:textId="77777777" w:rsidR="00832B4D" w:rsidRPr="007F17B7" w:rsidRDefault="00832B4D" w:rsidP="00C6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70" w:type="pct"/>
          </w:tcPr>
          <w:p w14:paraId="2BBAB052" w14:textId="77777777" w:rsidR="00832B4D" w:rsidRPr="007F17B7" w:rsidRDefault="00832B4D" w:rsidP="00C63F5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pct"/>
            <w:gridSpan w:val="3"/>
          </w:tcPr>
          <w:p w14:paraId="340B1188" w14:textId="77777777" w:rsidR="00832B4D" w:rsidRPr="007F17B7" w:rsidRDefault="00832B4D" w:rsidP="00F841DF">
            <w:pPr>
              <w:pStyle w:val="31"/>
              <w:widowControl/>
              <w:tabs>
                <w:tab w:val="clear" w:pos="360"/>
                <w:tab w:val="clear" w:pos="720"/>
                <w:tab w:val="left" w:pos="1525"/>
                <w:tab w:val="left" w:pos="1621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94BEA" w:rsidRPr="007F17B7" w14:paraId="5E6D4EAB" w14:textId="77777777" w:rsidTr="00794BEA">
        <w:tblPrEx>
          <w:tblBorders>
            <w:top w:val="single" w:sz="4" w:space="0" w:color="auto"/>
          </w:tblBorders>
        </w:tblPrEx>
        <w:tc>
          <w:tcPr>
            <w:tcW w:w="2859" w:type="pct"/>
            <w:tcBorders>
              <w:top w:val="nil"/>
              <w:bottom w:val="nil"/>
            </w:tcBorders>
          </w:tcPr>
          <w:p w14:paraId="20927746" w14:textId="77777777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570" w:type="pct"/>
            <w:tcBorders>
              <w:top w:val="nil"/>
              <w:bottom w:val="nil"/>
            </w:tcBorders>
          </w:tcPr>
          <w:p w14:paraId="2DF6859B" w14:textId="77777777" w:rsidR="00794BEA" w:rsidRPr="007F17B7" w:rsidRDefault="00794BEA" w:rsidP="00794B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</w:tcPr>
          <w:p w14:paraId="65706898" w14:textId="64845B9E" w:rsidR="00794BEA" w:rsidRPr="007F17B7" w:rsidRDefault="007E2F9F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11,063,901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4696E88" w14:textId="77777777" w:rsidR="00794BEA" w:rsidRPr="007F17B7" w:rsidRDefault="00794BEA" w:rsidP="00794B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7BC20CAD" w14:textId="1EB1E95A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6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17,089,102</w:t>
            </w:r>
          </w:p>
        </w:tc>
      </w:tr>
      <w:tr w:rsidR="00794BEA" w:rsidRPr="007F17B7" w14:paraId="7216F639" w14:textId="77777777" w:rsidTr="00794BEA">
        <w:tblPrEx>
          <w:tblBorders>
            <w:top w:val="single" w:sz="4" w:space="0" w:color="auto"/>
          </w:tblBorders>
        </w:tblPrEx>
        <w:tc>
          <w:tcPr>
            <w:tcW w:w="2859" w:type="pct"/>
            <w:tcBorders>
              <w:top w:val="nil"/>
              <w:bottom w:val="nil"/>
            </w:tcBorders>
          </w:tcPr>
          <w:p w14:paraId="2964B236" w14:textId="71811568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สินค้าระหว่างผลิต</w:t>
            </w:r>
          </w:p>
        </w:tc>
        <w:tc>
          <w:tcPr>
            <w:tcW w:w="570" w:type="pct"/>
            <w:tcBorders>
              <w:top w:val="nil"/>
              <w:bottom w:val="nil"/>
            </w:tcBorders>
          </w:tcPr>
          <w:p w14:paraId="17158EDF" w14:textId="77777777" w:rsidR="00794BEA" w:rsidRPr="007F17B7" w:rsidRDefault="00794BEA" w:rsidP="00794B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</w:tcPr>
          <w:p w14:paraId="3116BEE7" w14:textId="2B9C79CD" w:rsidR="00794BEA" w:rsidRPr="007F17B7" w:rsidRDefault="007E2F9F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67,172,91</w:t>
            </w:r>
            <w:r w:rsidR="00133227" w:rsidRPr="007F17B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50A67F1B" w14:textId="77777777" w:rsidR="00794BEA" w:rsidRPr="007F17B7" w:rsidRDefault="00794BEA" w:rsidP="00794B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1E670AD3" w14:textId="2334AA96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6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58,964,151</w:t>
            </w:r>
          </w:p>
        </w:tc>
      </w:tr>
      <w:tr w:rsidR="00794BEA" w:rsidRPr="007F17B7" w14:paraId="51EAA995" w14:textId="77777777" w:rsidTr="00794BEA">
        <w:tblPrEx>
          <w:tblBorders>
            <w:top w:val="single" w:sz="4" w:space="0" w:color="auto"/>
          </w:tblBorders>
        </w:tblPrEx>
        <w:tc>
          <w:tcPr>
            <w:tcW w:w="2859" w:type="pct"/>
            <w:tcBorders>
              <w:top w:val="nil"/>
            </w:tcBorders>
          </w:tcPr>
          <w:p w14:paraId="6A3C95EA" w14:textId="77777777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วัตถุดิบ</w:t>
            </w:r>
          </w:p>
        </w:tc>
        <w:tc>
          <w:tcPr>
            <w:tcW w:w="570" w:type="pct"/>
            <w:tcBorders>
              <w:top w:val="nil"/>
            </w:tcBorders>
          </w:tcPr>
          <w:p w14:paraId="31502FF7" w14:textId="77777777" w:rsidR="00794BEA" w:rsidRPr="007F17B7" w:rsidRDefault="00794BEA" w:rsidP="00794B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</w:tcPr>
          <w:p w14:paraId="6C4CD72B" w14:textId="7371354F" w:rsidR="00794BEA" w:rsidRPr="007F17B7" w:rsidRDefault="007E2F9F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33,678,225</w:t>
            </w:r>
          </w:p>
        </w:tc>
        <w:tc>
          <w:tcPr>
            <w:tcW w:w="143" w:type="pct"/>
            <w:tcBorders>
              <w:top w:val="nil"/>
            </w:tcBorders>
          </w:tcPr>
          <w:p w14:paraId="5AE76E8D" w14:textId="77777777" w:rsidR="00794BEA" w:rsidRPr="007F17B7" w:rsidRDefault="00794BEA" w:rsidP="00794B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7B8900A5" w14:textId="0D8277C0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6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30,444,757</w:t>
            </w:r>
          </w:p>
        </w:tc>
      </w:tr>
      <w:tr w:rsidR="00794BEA" w:rsidRPr="007F17B7" w14:paraId="0AA8310B" w14:textId="77777777" w:rsidTr="00794BEA">
        <w:tblPrEx>
          <w:tblBorders>
            <w:top w:val="single" w:sz="4" w:space="0" w:color="auto"/>
          </w:tblBorders>
        </w:tblPrEx>
        <w:tc>
          <w:tcPr>
            <w:tcW w:w="2859" w:type="pct"/>
            <w:tcBorders>
              <w:top w:val="nil"/>
              <w:bottom w:val="nil"/>
            </w:tcBorders>
          </w:tcPr>
          <w:p w14:paraId="71CCAA24" w14:textId="4D71A92A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บรรจุภัณฑ์</w:t>
            </w:r>
          </w:p>
        </w:tc>
        <w:tc>
          <w:tcPr>
            <w:tcW w:w="570" w:type="pct"/>
            <w:tcBorders>
              <w:top w:val="nil"/>
              <w:bottom w:val="nil"/>
            </w:tcBorders>
          </w:tcPr>
          <w:p w14:paraId="53A80ABB" w14:textId="77777777" w:rsidR="00794BEA" w:rsidRPr="007F17B7" w:rsidRDefault="00794BEA" w:rsidP="00794B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</w:tcPr>
          <w:p w14:paraId="70B09840" w14:textId="40CAA231" w:rsidR="00794BEA" w:rsidRPr="007F17B7" w:rsidRDefault="007E2F9F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32,864,850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41CDB3CE" w14:textId="77777777" w:rsidR="00794BEA" w:rsidRPr="007F17B7" w:rsidRDefault="00794BEA" w:rsidP="00794B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0B77B6B0" w14:textId="56A36F89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6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20,744,889</w:t>
            </w:r>
          </w:p>
        </w:tc>
      </w:tr>
      <w:tr w:rsidR="00794BEA" w:rsidRPr="007F17B7" w14:paraId="1B103AD4" w14:textId="77777777" w:rsidTr="00794BEA">
        <w:tblPrEx>
          <w:tblBorders>
            <w:top w:val="single" w:sz="4" w:space="0" w:color="auto"/>
          </w:tblBorders>
        </w:tblPrEx>
        <w:tc>
          <w:tcPr>
            <w:tcW w:w="2859" w:type="pct"/>
            <w:tcBorders>
              <w:top w:val="nil"/>
              <w:bottom w:val="nil"/>
            </w:tcBorders>
          </w:tcPr>
          <w:p w14:paraId="716E21D3" w14:textId="47A441D2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วัสดุโรงงาน</w:t>
            </w:r>
          </w:p>
        </w:tc>
        <w:tc>
          <w:tcPr>
            <w:tcW w:w="570" w:type="pct"/>
            <w:tcBorders>
              <w:top w:val="nil"/>
              <w:bottom w:val="nil"/>
            </w:tcBorders>
          </w:tcPr>
          <w:p w14:paraId="291489A6" w14:textId="77777777" w:rsidR="00794BEA" w:rsidRPr="007F17B7" w:rsidRDefault="00794BEA" w:rsidP="00794B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13F171A9" w14:textId="29CABA04" w:rsidR="00794BEA" w:rsidRPr="007F17B7" w:rsidRDefault="007E2F9F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44,231,577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0A21765" w14:textId="77777777" w:rsidR="00794BEA" w:rsidRPr="007F17B7" w:rsidRDefault="00794BEA" w:rsidP="00794B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55683D9B" w14:textId="6C9EC2F1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6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12,533,571</w:t>
            </w:r>
          </w:p>
        </w:tc>
      </w:tr>
      <w:tr w:rsidR="00794BEA" w:rsidRPr="007F17B7" w14:paraId="17D39114" w14:textId="77777777" w:rsidTr="00794BEA">
        <w:tblPrEx>
          <w:tblBorders>
            <w:top w:val="single" w:sz="4" w:space="0" w:color="auto"/>
          </w:tblBorders>
        </w:tblPrEx>
        <w:tc>
          <w:tcPr>
            <w:tcW w:w="2859" w:type="pct"/>
            <w:tcBorders>
              <w:top w:val="nil"/>
              <w:bottom w:val="nil"/>
            </w:tcBorders>
          </w:tcPr>
          <w:p w14:paraId="18D7CD88" w14:textId="3458B5E8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สินค้าระหว่างทาง</w:t>
            </w:r>
          </w:p>
        </w:tc>
        <w:tc>
          <w:tcPr>
            <w:tcW w:w="570" w:type="pct"/>
            <w:tcBorders>
              <w:top w:val="nil"/>
              <w:bottom w:val="nil"/>
            </w:tcBorders>
          </w:tcPr>
          <w:p w14:paraId="29F49F1E" w14:textId="77777777" w:rsidR="00794BEA" w:rsidRPr="007F17B7" w:rsidRDefault="00794BEA" w:rsidP="00794B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</w:tcPr>
          <w:p w14:paraId="28890B08" w14:textId="2CCDCA99" w:rsidR="00794BEA" w:rsidRPr="007F17B7" w:rsidRDefault="007E2F9F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14,499,161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C78F02C" w14:textId="77777777" w:rsidR="00794BEA" w:rsidRPr="007F17B7" w:rsidRDefault="00794BEA" w:rsidP="00794B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36A29FA7" w14:textId="0177A124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6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11,580,060</w:t>
            </w:r>
          </w:p>
        </w:tc>
      </w:tr>
      <w:tr w:rsidR="00794BEA" w:rsidRPr="007F17B7" w14:paraId="697BCE09" w14:textId="77777777" w:rsidTr="00794BEA">
        <w:tblPrEx>
          <w:tblBorders>
            <w:top w:val="single" w:sz="4" w:space="0" w:color="auto"/>
          </w:tblBorders>
        </w:tblPrEx>
        <w:tc>
          <w:tcPr>
            <w:tcW w:w="2859" w:type="pct"/>
            <w:tcBorders>
              <w:top w:val="nil"/>
              <w:bottom w:val="nil"/>
            </w:tcBorders>
          </w:tcPr>
          <w:p w14:paraId="1F7B8BEA" w14:textId="40F4215F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570" w:type="pct"/>
            <w:tcBorders>
              <w:top w:val="nil"/>
              <w:bottom w:val="nil"/>
            </w:tcBorders>
          </w:tcPr>
          <w:p w14:paraId="61B35803" w14:textId="77777777" w:rsidR="00794BEA" w:rsidRPr="007F17B7" w:rsidRDefault="00794BEA" w:rsidP="00794B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45A49" w14:textId="07097DF8" w:rsidR="00794BEA" w:rsidRPr="007F17B7" w:rsidRDefault="007E2F9F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203,510,62</w:t>
            </w:r>
            <w:r w:rsidR="00133227" w:rsidRPr="007F17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1486B47" w14:textId="77777777" w:rsidR="00794BEA" w:rsidRPr="007F17B7" w:rsidRDefault="00794BEA" w:rsidP="00794B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84495" w14:textId="38515749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  <w:tab w:val="right" w:pos="966"/>
                <w:tab w:val="right" w:pos="1056"/>
              </w:tabs>
              <w:ind w:left="887" w:hanging="821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151,356,530</w:t>
            </w:r>
          </w:p>
        </w:tc>
      </w:tr>
      <w:tr w:rsidR="00794BEA" w:rsidRPr="00C725D3" w14:paraId="10436A61" w14:textId="77777777" w:rsidTr="00794BEA">
        <w:tblPrEx>
          <w:tblBorders>
            <w:top w:val="single" w:sz="4" w:space="0" w:color="auto"/>
          </w:tblBorders>
        </w:tblPrEx>
        <w:tc>
          <w:tcPr>
            <w:tcW w:w="2859" w:type="pct"/>
            <w:tcBorders>
              <w:top w:val="nil"/>
              <w:bottom w:val="nil"/>
            </w:tcBorders>
          </w:tcPr>
          <w:p w14:paraId="22C14DEF" w14:textId="12E5F78F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ค่าเผื่อมูลค่าสินค้าลดลง</w:t>
            </w:r>
          </w:p>
        </w:tc>
        <w:tc>
          <w:tcPr>
            <w:tcW w:w="570" w:type="pct"/>
            <w:tcBorders>
              <w:top w:val="nil"/>
              <w:bottom w:val="nil"/>
            </w:tcBorders>
          </w:tcPr>
          <w:p w14:paraId="6CD795A6" w14:textId="77777777" w:rsidR="00794BEA" w:rsidRPr="007F17B7" w:rsidRDefault="00794BEA" w:rsidP="00794B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4FA9E" w14:textId="2B90815D" w:rsidR="00794BEA" w:rsidRPr="007F17B7" w:rsidRDefault="00794BEA" w:rsidP="00C72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33227" w:rsidRPr="007F17B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E2F9F"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33227" w:rsidRPr="007F17B7"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 w:rsidR="007E2F9F"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33227" w:rsidRPr="007F17B7">
              <w:rPr>
                <w:rFonts w:asciiTheme="majorBidi" w:hAnsiTheme="majorBidi" w:cstheme="majorBidi"/>
                <w:sz w:val="30"/>
                <w:szCs w:val="30"/>
              </w:rPr>
              <w:t>436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5F5F35DF" w14:textId="77777777" w:rsidR="00794BEA" w:rsidRPr="007F17B7" w:rsidRDefault="00794BEA" w:rsidP="00794B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287DF" w14:textId="6EFD7749" w:rsidR="00794BEA" w:rsidRPr="007F17B7" w:rsidRDefault="00794BEA" w:rsidP="0057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6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(4,260,950)</w:t>
            </w:r>
          </w:p>
        </w:tc>
      </w:tr>
      <w:tr w:rsidR="00794BEA" w:rsidRPr="007F17B7" w14:paraId="2D579B4B" w14:textId="77777777" w:rsidTr="00794BEA">
        <w:tblPrEx>
          <w:tblBorders>
            <w:top w:val="single" w:sz="4" w:space="0" w:color="auto"/>
          </w:tblBorders>
        </w:tblPrEx>
        <w:tc>
          <w:tcPr>
            <w:tcW w:w="2859" w:type="pct"/>
            <w:tcBorders>
              <w:top w:val="nil"/>
              <w:bottom w:val="nil"/>
            </w:tcBorders>
          </w:tcPr>
          <w:p w14:paraId="1D410329" w14:textId="3EB41A30" w:rsidR="00794BEA" w:rsidRPr="007F17B7" w:rsidRDefault="00794BEA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570" w:type="pct"/>
            <w:tcBorders>
              <w:top w:val="nil"/>
              <w:bottom w:val="nil"/>
            </w:tcBorders>
          </w:tcPr>
          <w:p w14:paraId="6222F06B" w14:textId="77777777" w:rsidR="00794BEA" w:rsidRPr="007F17B7" w:rsidRDefault="00794BEA" w:rsidP="00794B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E1F5F" w14:textId="36729ADC" w:rsidR="00794BEA" w:rsidRPr="007F17B7" w:rsidRDefault="007E2F9F" w:rsidP="00794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133227"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33227"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33227"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8B66BEF" w14:textId="77777777" w:rsidR="00794BEA" w:rsidRPr="007F17B7" w:rsidRDefault="00794BEA" w:rsidP="00794BE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57835E" w14:textId="6BF3A356" w:rsidR="00794BEA" w:rsidRPr="007F17B7" w:rsidRDefault="00794BEA" w:rsidP="0075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3" w:hanging="2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147,095,580</w:t>
            </w:r>
          </w:p>
        </w:tc>
      </w:tr>
    </w:tbl>
    <w:p w14:paraId="1A0314EA" w14:textId="77777777" w:rsidR="00E56FF4" w:rsidRPr="007F17B7" w:rsidRDefault="00E56FF4" w:rsidP="004D514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5E5AAF" w14:textId="4B9D713D" w:rsidR="00317F7F" w:rsidRPr="007F17B7" w:rsidRDefault="00317F7F" w:rsidP="00317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บริษัทรับรู้ขาดทุนจากการปรับลดมูลค่าสินค้าคงเหลือในงบกำไรขาดทุนเบ็ดเสร็จสำหรับปีสิ้นสุด</w:t>
      </w:r>
      <w:r w:rsidRPr="007F17B7">
        <w:rPr>
          <w:rFonts w:asciiTheme="majorBidi" w:hAnsiTheme="majorBidi" w:cstheme="majorBidi"/>
          <w:sz w:val="30"/>
          <w:szCs w:val="30"/>
        </w:rPr>
        <w:br/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467D7" w:rsidRPr="007F17B7">
        <w:rPr>
          <w:rFonts w:asciiTheme="majorBidi" w:hAnsiTheme="majorBidi" w:cstheme="majorBidi"/>
          <w:sz w:val="30"/>
          <w:szCs w:val="30"/>
        </w:rPr>
        <w:t>31</w:t>
      </w:r>
      <w:r w:rsidRPr="007F17B7">
        <w:rPr>
          <w:rFonts w:asciiTheme="majorBidi" w:hAnsiTheme="majorBidi" w:cstheme="majorBidi"/>
          <w:sz w:val="30"/>
          <w:szCs w:val="30"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67D7" w:rsidRPr="007F17B7">
        <w:rPr>
          <w:rFonts w:asciiTheme="majorBidi" w:hAnsiTheme="majorBidi" w:cstheme="majorBidi"/>
          <w:sz w:val="30"/>
          <w:szCs w:val="30"/>
        </w:rPr>
        <w:t>256</w:t>
      </w:r>
      <w:r w:rsidR="00794BEA" w:rsidRPr="007F17B7">
        <w:rPr>
          <w:rFonts w:asciiTheme="majorBidi" w:hAnsiTheme="majorBidi" w:cstheme="majorBidi"/>
          <w:sz w:val="30"/>
          <w:szCs w:val="30"/>
        </w:rPr>
        <w:t>8</w:t>
      </w:r>
      <w:r w:rsidRPr="007F17B7">
        <w:rPr>
          <w:rFonts w:asciiTheme="majorBidi" w:hAnsiTheme="majorBidi" w:cstheme="majorBidi"/>
          <w:sz w:val="30"/>
          <w:szCs w:val="30"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F6E28" w:rsidRPr="007F17B7">
        <w:rPr>
          <w:rFonts w:asciiTheme="majorBidi" w:hAnsiTheme="majorBidi" w:cstheme="majorBidi"/>
          <w:sz w:val="30"/>
          <w:szCs w:val="30"/>
        </w:rPr>
        <w:t>6</w:t>
      </w:r>
      <w:r w:rsidR="00FE41AA" w:rsidRPr="007F17B7">
        <w:rPr>
          <w:rFonts w:asciiTheme="majorBidi" w:hAnsiTheme="majorBidi" w:cstheme="majorBidi" w:hint="cs"/>
          <w:sz w:val="30"/>
          <w:szCs w:val="30"/>
          <w:cs/>
        </w:rPr>
        <w:t>.</w:t>
      </w:r>
      <w:r w:rsidR="00B4114B" w:rsidRPr="007F17B7">
        <w:rPr>
          <w:rFonts w:asciiTheme="majorBidi" w:hAnsiTheme="majorBidi" w:cstheme="majorBidi"/>
          <w:sz w:val="30"/>
          <w:szCs w:val="30"/>
        </w:rPr>
        <w:t>7</w:t>
      </w:r>
      <w:r w:rsidR="002F6E28" w:rsidRPr="007F17B7">
        <w:rPr>
          <w:rFonts w:asciiTheme="majorBidi" w:hAnsiTheme="majorBidi" w:cstheme="majorBidi"/>
          <w:sz w:val="30"/>
          <w:szCs w:val="30"/>
        </w:rPr>
        <w:t>7</w:t>
      </w:r>
      <w:r w:rsidRPr="007F17B7">
        <w:rPr>
          <w:rFonts w:asciiTheme="majorBidi" w:hAnsiTheme="majorBidi" w:cstheme="majorBidi"/>
          <w:sz w:val="30"/>
          <w:szCs w:val="30"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94BEA" w:rsidRPr="007F17B7">
        <w:rPr>
          <w:rFonts w:asciiTheme="majorBidi" w:hAnsiTheme="majorBidi" w:cstheme="majorBidi" w:hint="cs"/>
          <w:i/>
          <w:iCs/>
          <w:sz w:val="30"/>
          <w:szCs w:val="30"/>
          <w:cs/>
        </w:rPr>
        <w:t>7</w:t>
      </w:r>
      <w:r w:rsidR="00A5465B" w:rsidRPr="007F17B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94BEA" w:rsidRPr="007F17B7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A5465B" w:rsidRPr="007F17B7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2467D7" w:rsidRPr="007F17B7">
        <w:rPr>
          <w:rFonts w:asciiTheme="majorBidi" w:hAnsiTheme="majorBidi" w:cstheme="majorBidi" w:hint="cs"/>
          <w:i/>
          <w:iCs/>
          <w:sz w:val="30"/>
          <w:szCs w:val="30"/>
          <w:cs/>
        </w:rPr>
        <w:t>0</w:t>
      </w:r>
      <w:r w:rsidR="00794BEA" w:rsidRPr="007F17B7">
        <w:rPr>
          <w:rFonts w:asciiTheme="majorBidi" w:hAnsiTheme="majorBidi" w:cstheme="majorBidi" w:hint="cs"/>
          <w:i/>
          <w:iCs/>
          <w:sz w:val="30"/>
          <w:szCs w:val="30"/>
          <w:cs/>
        </w:rPr>
        <w:t>9</w:t>
      </w:r>
      <w:r w:rsidRPr="007F17B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63CBF575" w14:textId="77777777" w:rsidR="00317F7F" w:rsidRPr="007F17B7" w:rsidRDefault="00317F7F" w:rsidP="004D514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307E77" w14:textId="28C9E110" w:rsidR="00317F7F" w:rsidRPr="007F17B7" w:rsidRDefault="00317F7F" w:rsidP="004D514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317F7F" w:rsidRPr="007F17B7" w:rsidSect="00FD782D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19593C7E" w14:textId="7C7F65A4" w:rsidR="00C63F58" w:rsidRPr="007F17B7" w:rsidRDefault="002467D7" w:rsidP="00C63F58">
      <w:pPr>
        <w:pStyle w:val="Heading9"/>
        <w:tabs>
          <w:tab w:val="left" w:pos="630"/>
        </w:tabs>
        <w:ind w:left="720" w:hanging="720"/>
        <w:rPr>
          <w:rFonts w:asciiTheme="majorBidi" w:hAnsiTheme="majorBidi" w:cstheme="majorBidi"/>
          <w:b w:val="0"/>
          <w:bCs w:val="0"/>
          <w:sz w:val="28"/>
          <w:szCs w:val="28"/>
          <w:cs/>
        </w:rPr>
      </w:pPr>
      <w:r w:rsidRPr="007F17B7">
        <w:rPr>
          <w:rFonts w:asciiTheme="majorBidi" w:hAnsiTheme="majorBidi" w:cstheme="majorBidi"/>
          <w:sz w:val="28"/>
          <w:szCs w:val="28"/>
        </w:rPr>
        <w:lastRenderedPageBreak/>
        <w:t>8</w:t>
      </w:r>
      <w:r w:rsidR="00C63F58" w:rsidRPr="007F17B7">
        <w:rPr>
          <w:rFonts w:asciiTheme="majorBidi" w:hAnsiTheme="majorBidi" w:cstheme="majorBidi"/>
          <w:sz w:val="28"/>
          <w:szCs w:val="28"/>
          <w:cs/>
        </w:rPr>
        <w:tab/>
      </w:r>
      <w:r w:rsidR="00A74722" w:rsidRPr="007F17B7">
        <w:rPr>
          <w:rFonts w:asciiTheme="majorBidi" w:hAnsiTheme="majorBidi" w:cstheme="majorBidi"/>
          <w:sz w:val="28"/>
          <w:szCs w:val="28"/>
          <w:cs/>
        </w:rPr>
        <w:t>ที่ดิน อาคาร</w:t>
      </w:r>
      <w:r w:rsidR="00C63F58" w:rsidRPr="007F17B7">
        <w:rPr>
          <w:rFonts w:asciiTheme="majorBidi" w:hAnsiTheme="majorBidi" w:cstheme="majorBidi"/>
          <w:sz w:val="28"/>
          <w:szCs w:val="28"/>
          <w:cs/>
        </w:rPr>
        <w:t>และอุปกรณ์</w:t>
      </w:r>
    </w:p>
    <w:p w14:paraId="0F7267B2" w14:textId="77777777" w:rsidR="00C63F58" w:rsidRPr="007F17B7" w:rsidRDefault="00C63F58" w:rsidP="00C63F58">
      <w:pPr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5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90"/>
        <w:gridCol w:w="1280"/>
        <w:gridCol w:w="273"/>
        <w:gridCol w:w="1278"/>
        <w:gridCol w:w="273"/>
        <w:gridCol w:w="1343"/>
        <w:gridCol w:w="257"/>
        <w:gridCol w:w="1363"/>
        <w:gridCol w:w="18"/>
        <w:gridCol w:w="224"/>
        <w:gridCol w:w="18"/>
        <w:gridCol w:w="1270"/>
        <w:gridCol w:w="18"/>
        <w:gridCol w:w="252"/>
        <w:gridCol w:w="18"/>
        <w:gridCol w:w="1343"/>
        <w:gridCol w:w="18"/>
        <w:gridCol w:w="221"/>
        <w:gridCol w:w="18"/>
        <w:gridCol w:w="1405"/>
        <w:gridCol w:w="18"/>
      </w:tblGrid>
      <w:tr w:rsidR="00907C86" w:rsidRPr="007F17B7" w14:paraId="5F1C721B" w14:textId="77777777" w:rsidTr="007902FE">
        <w:trPr>
          <w:gridAfter w:val="1"/>
          <w:wAfter w:w="18" w:type="dxa"/>
          <w:trHeight w:val="1367"/>
          <w:tblHeader/>
        </w:trPr>
        <w:tc>
          <w:tcPr>
            <w:tcW w:w="3690" w:type="dxa"/>
            <w:vAlign w:val="bottom"/>
          </w:tcPr>
          <w:p w14:paraId="3300DACD" w14:textId="77777777" w:rsidR="00907C86" w:rsidRPr="007F17B7" w:rsidRDefault="00907C86" w:rsidP="00286F2D">
            <w:pPr>
              <w:pStyle w:val="a4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80" w:type="dxa"/>
            <w:vAlign w:val="bottom"/>
          </w:tcPr>
          <w:p w14:paraId="42D6BAB9" w14:textId="5B93EB29" w:rsidR="00907C86" w:rsidRPr="007F17B7" w:rsidRDefault="00907C86" w:rsidP="001C0D91">
            <w:pPr>
              <w:pStyle w:val="a4"/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>ที่ดิ</w:t>
            </w:r>
            <w:r w:rsidR="00A23669" w:rsidRPr="007F17B7">
              <w:rPr>
                <w:rFonts w:asciiTheme="majorBidi" w:hAnsiTheme="majorBidi" w:cstheme="majorBidi" w:hint="cs"/>
                <w:color w:val="auto"/>
                <w:cs/>
              </w:rPr>
              <w:t xml:space="preserve">น </w:t>
            </w:r>
            <w:r w:rsidR="006F4676" w:rsidRPr="007F17B7">
              <w:rPr>
                <w:rFonts w:asciiTheme="majorBidi" w:hAnsiTheme="majorBidi" w:cstheme="majorBidi" w:hint="cs"/>
                <w:color w:val="auto"/>
                <w:cs/>
              </w:rPr>
              <w:t>และ</w:t>
            </w:r>
            <w:r w:rsidRPr="007F17B7">
              <w:rPr>
                <w:rFonts w:asciiTheme="majorBidi" w:hAnsiTheme="majorBidi" w:cstheme="majorBidi"/>
                <w:color w:val="auto"/>
                <w:cs/>
              </w:rPr>
              <w:t>ส่วนปรับปรุงที่ดิน</w:t>
            </w:r>
            <w:r w:rsidR="00A23669" w:rsidRPr="007F17B7">
              <w:rPr>
                <w:rFonts w:asciiTheme="majorBidi" w:hAnsiTheme="majorBidi" w:cstheme="majorBidi" w:hint="cs"/>
                <w:color w:val="auto"/>
                <w:cs/>
              </w:rPr>
              <w:t xml:space="preserve"> </w:t>
            </w:r>
          </w:p>
        </w:tc>
        <w:tc>
          <w:tcPr>
            <w:tcW w:w="273" w:type="dxa"/>
          </w:tcPr>
          <w:p w14:paraId="42C6134A" w14:textId="77777777" w:rsidR="00907C86" w:rsidRPr="007F17B7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78" w:type="dxa"/>
            <w:vAlign w:val="bottom"/>
          </w:tcPr>
          <w:p w14:paraId="43DECDAE" w14:textId="464156F4" w:rsidR="00907C86" w:rsidRPr="007F17B7" w:rsidRDefault="00907C86" w:rsidP="001C0D91">
            <w:pPr>
              <w:pStyle w:val="a4"/>
              <w:spacing w:line="340" w:lineRule="exact"/>
              <w:ind w:left="-112"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>อาคาร</w:t>
            </w:r>
            <w:r w:rsidR="00885A60" w:rsidRPr="007F17B7">
              <w:rPr>
                <w:rFonts w:asciiTheme="majorBidi" w:hAnsiTheme="majorBidi" w:cstheme="majorBidi" w:hint="cs"/>
                <w:color w:val="auto"/>
                <w:cs/>
              </w:rPr>
              <w:t xml:space="preserve"> </w:t>
            </w:r>
            <w:r w:rsidRPr="007F17B7">
              <w:rPr>
                <w:rFonts w:asciiTheme="majorBidi" w:hAnsiTheme="majorBidi" w:cstheme="majorBidi"/>
                <w:color w:val="auto"/>
                <w:cs/>
              </w:rPr>
              <w:t>และ</w:t>
            </w:r>
            <w:r w:rsidR="00885A60" w:rsidRPr="007F17B7">
              <w:rPr>
                <w:rFonts w:asciiTheme="majorBidi" w:hAnsiTheme="majorBidi" w:cstheme="majorBidi"/>
                <w:color w:val="auto"/>
                <w:cs/>
              </w:rPr>
              <w:br/>
            </w:r>
            <w:r w:rsidRPr="007F17B7">
              <w:rPr>
                <w:rFonts w:asciiTheme="majorBidi" w:hAnsiTheme="majorBidi" w:cstheme="majorBidi"/>
                <w:color w:val="auto"/>
                <w:cs/>
              </w:rPr>
              <w:t>ส่วนปรับปรุงอาคาร</w:t>
            </w:r>
          </w:p>
        </w:tc>
        <w:tc>
          <w:tcPr>
            <w:tcW w:w="273" w:type="dxa"/>
          </w:tcPr>
          <w:p w14:paraId="55857735" w14:textId="77777777" w:rsidR="00907C86" w:rsidRPr="007F17B7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43" w:type="dxa"/>
            <w:vAlign w:val="bottom"/>
          </w:tcPr>
          <w:p w14:paraId="7C3B14C7" w14:textId="488C01E7" w:rsidR="00907C86" w:rsidRPr="007F17B7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>เครื่องจักร</w:t>
            </w:r>
            <w:r w:rsidR="001C0D91" w:rsidRPr="007F17B7">
              <w:rPr>
                <w:rFonts w:asciiTheme="majorBidi" w:hAnsiTheme="majorBidi" w:cstheme="majorBidi"/>
                <w:color w:val="auto"/>
              </w:rPr>
              <w:br/>
            </w:r>
            <w:r w:rsidRPr="007F17B7">
              <w:rPr>
                <w:rFonts w:asciiTheme="majorBidi" w:hAnsiTheme="majorBidi" w:cstheme="majorBidi"/>
                <w:color w:val="auto"/>
                <w:cs/>
              </w:rPr>
              <w:t>และอุปกรณ์</w:t>
            </w:r>
          </w:p>
        </w:tc>
        <w:tc>
          <w:tcPr>
            <w:tcW w:w="257" w:type="dxa"/>
          </w:tcPr>
          <w:p w14:paraId="0198FF0C" w14:textId="77777777" w:rsidR="00907C86" w:rsidRPr="007F17B7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657D206F" w14:textId="1A30E69F" w:rsidR="00907C86" w:rsidRPr="007F17B7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242" w:type="dxa"/>
            <w:gridSpan w:val="2"/>
          </w:tcPr>
          <w:p w14:paraId="0C52418F" w14:textId="77777777" w:rsidR="00907C86" w:rsidRPr="007F17B7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4AA9B3DC" w14:textId="77777777" w:rsidR="00907C86" w:rsidRPr="007F17B7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6B65DF81" w14:textId="77777777" w:rsidR="00907C86" w:rsidRPr="007F17B7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3E3C36DF" w14:textId="6C4ACC75" w:rsidR="00907C86" w:rsidRPr="007F17B7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9" w:type="dxa"/>
            <w:gridSpan w:val="2"/>
          </w:tcPr>
          <w:p w14:paraId="2711EF24" w14:textId="77777777" w:rsidR="00907C86" w:rsidRPr="007F17B7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761001A8" w14:textId="77777777" w:rsidR="00907C86" w:rsidRPr="007F17B7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907C86" w:rsidRPr="007F17B7" w14:paraId="05785760" w14:textId="77777777" w:rsidTr="007902FE">
        <w:trPr>
          <w:gridAfter w:val="1"/>
          <w:wAfter w:w="18" w:type="dxa"/>
          <w:trHeight w:val="350"/>
          <w:tblHeader/>
        </w:trPr>
        <w:tc>
          <w:tcPr>
            <w:tcW w:w="3690" w:type="dxa"/>
            <w:vAlign w:val="bottom"/>
          </w:tcPr>
          <w:p w14:paraId="61525B2F" w14:textId="77777777" w:rsidR="00907C86" w:rsidRPr="007F17B7" w:rsidRDefault="00907C86" w:rsidP="00286F2D">
            <w:pPr>
              <w:pStyle w:val="a4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0890" w:type="dxa"/>
            <w:gridSpan w:val="19"/>
            <w:vAlign w:val="bottom"/>
          </w:tcPr>
          <w:p w14:paraId="2F811110" w14:textId="26ABD9C9" w:rsidR="00907C86" w:rsidRPr="007F17B7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7F17B7">
              <w:rPr>
                <w:rFonts w:asciiTheme="majorBidi" w:hAnsiTheme="majorBidi" w:cstheme="majorBidi"/>
                <w:i/>
                <w:iCs/>
                <w:color w:val="auto"/>
                <w:cs/>
              </w:rPr>
              <w:t>(บาท)</w:t>
            </w:r>
          </w:p>
        </w:tc>
      </w:tr>
      <w:tr w:rsidR="00907C86" w:rsidRPr="007F17B7" w14:paraId="54C53B95" w14:textId="77777777" w:rsidTr="007902FE">
        <w:trPr>
          <w:gridAfter w:val="1"/>
          <w:wAfter w:w="18" w:type="dxa"/>
          <w:trHeight w:val="399"/>
        </w:trPr>
        <w:tc>
          <w:tcPr>
            <w:tcW w:w="3690" w:type="dxa"/>
            <w:vAlign w:val="bottom"/>
          </w:tcPr>
          <w:p w14:paraId="74BCB911" w14:textId="77777777" w:rsidR="00907C86" w:rsidRPr="007F17B7" w:rsidRDefault="00907C86" w:rsidP="00C63F58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ราคาทุน</w:t>
            </w:r>
          </w:p>
        </w:tc>
        <w:tc>
          <w:tcPr>
            <w:tcW w:w="1280" w:type="dxa"/>
            <w:vAlign w:val="bottom"/>
          </w:tcPr>
          <w:p w14:paraId="0714AE0D" w14:textId="7855A0CC" w:rsidR="00907C86" w:rsidRPr="007F17B7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3F65D95A" w14:textId="77777777" w:rsidR="00907C86" w:rsidRPr="007F17B7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4150271D" w14:textId="77777777" w:rsidR="00907C86" w:rsidRPr="007F17B7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3AF96012" w14:textId="77777777" w:rsidR="00907C86" w:rsidRPr="007F17B7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0BE778E5" w14:textId="77777777" w:rsidR="00907C86" w:rsidRPr="007F17B7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7" w:type="dxa"/>
          </w:tcPr>
          <w:p w14:paraId="4A15A150" w14:textId="77777777" w:rsidR="00907C86" w:rsidRPr="007F17B7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3ADA55C6" w14:textId="77777777" w:rsidR="00907C86" w:rsidRPr="007F17B7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2" w:type="dxa"/>
            <w:gridSpan w:val="2"/>
          </w:tcPr>
          <w:p w14:paraId="6519735B" w14:textId="77777777" w:rsidR="00907C86" w:rsidRPr="007F17B7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1C6B4F84" w14:textId="77777777" w:rsidR="00907C86" w:rsidRPr="007F17B7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  <w:gridSpan w:val="2"/>
          </w:tcPr>
          <w:p w14:paraId="5BD62C2E" w14:textId="77777777" w:rsidR="00907C86" w:rsidRPr="007F17B7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4269C783" w14:textId="77777777" w:rsidR="00907C86" w:rsidRPr="007F17B7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9" w:type="dxa"/>
            <w:gridSpan w:val="2"/>
          </w:tcPr>
          <w:p w14:paraId="6F17CE85" w14:textId="77777777" w:rsidR="00907C86" w:rsidRPr="007F17B7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7F5AADA9" w14:textId="77777777" w:rsidR="00907C86" w:rsidRPr="007F17B7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794BEA" w:rsidRPr="007F17B7" w14:paraId="3E345EDE" w14:textId="77777777" w:rsidTr="007902FE">
        <w:trPr>
          <w:gridAfter w:val="1"/>
          <w:wAfter w:w="18" w:type="dxa"/>
          <w:trHeight w:val="374"/>
        </w:trPr>
        <w:tc>
          <w:tcPr>
            <w:tcW w:w="3690" w:type="dxa"/>
            <w:vAlign w:val="bottom"/>
          </w:tcPr>
          <w:p w14:paraId="2D8BA177" w14:textId="508A9D98" w:rsidR="00794BEA" w:rsidRPr="007F17B7" w:rsidRDefault="00794BEA" w:rsidP="00794BEA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7F17B7">
              <w:rPr>
                <w:rFonts w:asciiTheme="majorBidi" w:hAnsiTheme="majorBidi" w:cstheme="majorBidi"/>
                <w:color w:val="auto"/>
              </w:rPr>
              <w:t>1</w:t>
            </w:r>
            <w:r w:rsidRPr="007F17B7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7F17B7"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1280" w:type="dxa"/>
            <w:vAlign w:val="bottom"/>
          </w:tcPr>
          <w:p w14:paraId="60BE2001" w14:textId="66C19218" w:rsidR="00794BEA" w:rsidRPr="007D7922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D7922">
              <w:rPr>
                <w:rFonts w:asciiTheme="majorBidi" w:hAnsiTheme="majorBidi" w:cstheme="majorBidi"/>
                <w:color w:val="auto"/>
                <w:lang w:val="en-GB"/>
              </w:rPr>
              <w:t>70,358,414</w:t>
            </w:r>
          </w:p>
        </w:tc>
        <w:tc>
          <w:tcPr>
            <w:tcW w:w="273" w:type="dxa"/>
          </w:tcPr>
          <w:p w14:paraId="78DEB507" w14:textId="77777777" w:rsidR="00794BEA" w:rsidRPr="007D7922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12D3D89D" w14:textId="6AAFB35D" w:rsidR="00794BEA" w:rsidRPr="007D7922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D7922">
              <w:rPr>
                <w:rFonts w:asciiTheme="majorBidi" w:hAnsiTheme="majorBidi" w:cstheme="majorBidi"/>
                <w:color w:val="auto"/>
                <w:lang w:val="en-GB"/>
              </w:rPr>
              <w:t>437,156,774</w:t>
            </w:r>
          </w:p>
        </w:tc>
        <w:tc>
          <w:tcPr>
            <w:tcW w:w="273" w:type="dxa"/>
          </w:tcPr>
          <w:p w14:paraId="6429B74E" w14:textId="77777777" w:rsidR="00794BEA" w:rsidRPr="007D7922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2F6A14FC" w14:textId="774EAA98" w:rsidR="00794BEA" w:rsidRPr="007D7922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D7922">
              <w:rPr>
                <w:rFonts w:asciiTheme="majorBidi" w:hAnsiTheme="majorBidi" w:cstheme="majorBidi"/>
                <w:color w:val="auto"/>
                <w:lang w:val="en-GB"/>
              </w:rPr>
              <w:t>346,573,594</w:t>
            </w:r>
          </w:p>
        </w:tc>
        <w:tc>
          <w:tcPr>
            <w:tcW w:w="257" w:type="dxa"/>
          </w:tcPr>
          <w:p w14:paraId="13B3E5BC" w14:textId="77777777" w:rsidR="00794BEA" w:rsidRPr="007D7922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77811D22" w14:textId="5B36D9A3" w:rsidR="00794BEA" w:rsidRPr="007D7922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D7922">
              <w:rPr>
                <w:rFonts w:asciiTheme="majorBidi" w:hAnsiTheme="majorBidi" w:cstheme="majorBidi"/>
                <w:color w:val="auto"/>
                <w:lang w:val="en-GB"/>
              </w:rPr>
              <w:t>6,830,617</w:t>
            </w:r>
          </w:p>
        </w:tc>
        <w:tc>
          <w:tcPr>
            <w:tcW w:w="242" w:type="dxa"/>
            <w:gridSpan w:val="2"/>
          </w:tcPr>
          <w:p w14:paraId="2F479844" w14:textId="77777777" w:rsidR="00794BEA" w:rsidRPr="007D7922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68A9265E" w14:textId="064615C9" w:rsidR="00794BEA" w:rsidRPr="007D7922" w:rsidRDefault="00794BEA" w:rsidP="00794BEA">
            <w:pPr>
              <w:pStyle w:val="a4"/>
              <w:tabs>
                <w:tab w:val="decimal" w:pos="1095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D7922">
              <w:rPr>
                <w:rFonts w:asciiTheme="majorBidi" w:hAnsiTheme="majorBidi" w:cstheme="majorBidi"/>
                <w:color w:val="auto"/>
                <w:lang w:val="en-GB"/>
              </w:rPr>
              <w:t>11,000,295</w:t>
            </w:r>
          </w:p>
        </w:tc>
        <w:tc>
          <w:tcPr>
            <w:tcW w:w="270" w:type="dxa"/>
            <w:gridSpan w:val="2"/>
          </w:tcPr>
          <w:p w14:paraId="3C31D0CC" w14:textId="77777777" w:rsidR="00794BEA" w:rsidRPr="007D7922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5E23E41F" w14:textId="280E9B95" w:rsidR="00794BEA" w:rsidRPr="007D7922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D7922">
              <w:rPr>
                <w:rFonts w:asciiTheme="majorBidi" w:hAnsiTheme="majorBidi" w:cstheme="majorBidi"/>
                <w:color w:val="auto"/>
                <w:lang w:val="en-GB"/>
              </w:rPr>
              <w:t>385,334,086</w:t>
            </w:r>
          </w:p>
        </w:tc>
        <w:tc>
          <w:tcPr>
            <w:tcW w:w="239" w:type="dxa"/>
            <w:gridSpan w:val="2"/>
          </w:tcPr>
          <w:p w14:paraId="21F35414" w14:textId="77777777" w:rsidR="00794BEA" w:rsidRPr="007D7922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0EED3C70" w14:textId="0C18DB1D" w:rsidR="00794BEA" w:rsidRPr="007D7922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D7922">
              <w:rPr>
                <w:rFonts w:asciiTheme="majorBidi" w:hAnsiTheme="majorBidi" w:cstheme="majorBidi"/>
                <w:color w:val="auto"/>
                <w:lang w:val="en-GB"/>
              </w:rPr>
              <w:t>1,257,253,780</w:t>
            </w:r>
          </w:p>
        </w:tc>
      </w:tr>
      <w:tr w:rsidR="00794BEA" w:rsidRPr="007F17B7" w14:paraId="535BC516" w14:textId="77777777" w:rsidTr="007902FE">
        <w:trPr>
          <w:gridAfter w:val="1"/>
          <w:wAfter w:w="18" w:type="dxa"/>
          <w:trHeight w:val="386"/>
        </w:trPr>
        <w:tc>
          <w:tcPr>
            <w:tcW w:w="3690" w:type="dxa"/>
            <w:vAlign w:val="bottom"/>
          </w:tcPr>
          <w:p w14:paraId="7A283DBE" w14:textId="77777777" w:rsidR="00794BEA" w:rsidRPr="007F17B7" w:rsidRDefault="00794BEA" w:rsidP="00794BEA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>เพิ่มขึ้น</w:t>
            </w:r>
          </w:p>
        </w:tc>
        <w:tc>
          <w:tcPr>
            <w:tcW w:w="1280" w:type="dxa"/>
          </w:tcPr>
          <w:p w14:paraId="74D58CB8" w14:textId="309A8D00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6,767,000</w:t>
            </w:r>
          </w:p>
        </w:tc>
        <w:tc>
          <w:tcPr>
            <w:tcW w:w="273" w:type="dxa"/>
          </w:tcPr>
          <w:p w14:paraId="3F8461DC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54AB07DE" w14:textId="34200BF2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5,346,631</w:t>
            </w:r>
          </w:p>
        </w:tc>
        <w:tc>
          <w:tcPr>
            <w:tcW w:w="273" w:type="dxa"/>
          </w:tcPr>
          <w:p w14:paraId="4059AC69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</w:tcPr>
          <w:p w14:paraId="4B380D0A" w14:textId="4C771FAD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31,797,61</w:t>
            </w:r>
            <w:r w:rsidRPr="007F17B7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6</w:t>
            </w:r>
          </w:p>
        </w:tc>
        <w:tc>
          <w:tcPr>
            <w:tcW w:w="257" w:type="dxa"/>
          </w:tcPr>
          <w:p w14:paraId="40590AC1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left="-18"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</w:tcPr>
          <w:p w14:paraId="32FE6AF3" w14:textId="110704BF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4,446,922</w:t>
            </w:r>
          </w:p>
        </w:tc>
        <w:tc>
          <w:tcPr>
            <w:tcW w:w="242" w:type="dxa"/>
            <w:gridSpan w:val="2"/>
          </w:tcPr>
          <w:p w14:paraId="6559C823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</w:tcPr>
          <w:p w14:paraId="405FDB14" w14:textId="554DBF25" w:rsidR="00794BEA" w:rsidRPr="007F17B7" w:rsidRDefault="00794BEA" w:rsidP="0005203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 xml:space="preserve">     -</w:t>
            </w:r>
          </w:p>
        </w:tc>
        <w:tc>
          <w:tcPr>
            <w:tcW w:w="270" w:type="dxa"/>
            <w:gridSpan w:val="2"/>
          </w:tcPr>
          <w:p w14:paraId="38646B7A" w14:textId="77777777" w:rsidR="00794BEA" w:rsidRPr="007F17B7" w:rsidRDefault="00794BEA" w:rsidP="0005203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</w:tcPr>
          <w:p w14:paraId="7F7BFFA8" w14:textId="22AACB48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325,008,630</w:t>
            </w:r>
          </w:p>
        </w:tc>
        <w:tc>
          <w:tcPr>
            <w:tcW w:w="239" w:type="dxa"/>
            <w:gridSpan w:val="2"/>
          </w:tcPr>
          <w:p w14:paraId="530BD627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08237568" w14:textId="0D453EA9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373,366,799</w:t>
            </w:r>
          </w:p>
        </w:tc>
      </w:tr>
      <w:tr w:rsidR="00794BEA" w:rsidRPr="007F17B7" w14:paraId="18B0EFA2" w14:textId="77777777" w:rsidTr="007902FE">
        <w:trPr>
          <w:gridAfter w:val="1"/>
          <w:wAfter w:w="18" w:type="dxa"/>
          <w:trHeight w:val="374"/>
        </w:trPr>
        <w:tc>
          <w:tcPr>
            <w:tcW w:w="3690" w:type="dxa"/>
            <w:vAlign w:val="bottom"/>
          </w:tcPr>
          <w:p w14:paraId="02A4C093" w14:textId="77777777" w:rsidR="00794BEA" w:rsidRPr="007F17B7" w:rsidRDefault="00794BEA" w:rsidP="00794BEA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>โอน</w:t>
            </w:r>
          </w:p>
        </w:tc>
        <w:tc>
          <w:tcPr>
            <w:tcW w:w="1280" w:type="dxa"/>
          </w:tcPr>
          <w:p w14:paraId="057C8A3E" w14:textId="34818108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2,757,279</w:t>
            </w:r>
          </w:p>
        </w:tc>
        <w:tc>
          <w:tcPr>
            <w:tcW w:w="273" w:type="dxa"/>
          </w:tcPr>
          <w:p w14:paraId="15D020E7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6C8B071C" w14:textId="673FED1D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46</w:t>
            </w: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,351,783</w:t>
            </w:r>
          </w:p>
        </w:tc>
        <w:tc>
          <w:tcPr>
            <w:tcW w:w="273" w:type="dxa"/>
          </w:tcPr>
          <w:p w14:paraId="2C9CBFE3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</w:tcPr>
          <w:p w14:paraId="147A2954" w14:textId="1A78703E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423,150,549</w:t>
            </w:r>
          </w:p>
        </w:tc>
        <w:tc>
          <w:tcPr>
            <w:tcW w:w="257" w:type="dxa"/>
          </w:tcPr>
          <w:p w14:paraId="2D904865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</w:tcPr>
          <w:p w14:paraId="13360C1B" w14:textId="1976B3EC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42" w:type="dxa"/>
            <w:gridSpan w:val="2"/>
          </w:tcPr>
          <w:p w14:paraId="1B7B313E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</w:tcPr>
          <w:p w14:paraId="601CCB4C" w14:textId="79E11D74" w:rsidR="00794BEA" w:rsidRPr="007F17B7" w:rsidRDefault="00794BEA" w:rsidP="0005203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4BB01027" w14:textId="77777777" w:rsidR="00794BEA" w:rsidRPr="007F17B7" w:rsidRDefault="00794BEA" w:rsidP="0005203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</w:tcPr>
          <w:p w14:paraId="3C689770" w14:textId="4C33D83C" w:rsidR="00794BEA" w:rsidRPr="007F17B7" w:rsidRDefault="00794BEA" w:rsidP="00794BEA">
            <w:pPr>
              <w:pStyle w:val="a4"/>
              <w:tabs>
                <w:tab w:val="decimal" w:pos="1065"/>
                <w:tab w:val="left" w:pos="1120"/>
              </w:tabs>
              <w:spacing w:line="360" w:lineRule="exact"/>
              <w:ind w:left="-24" w:right="-270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(472,259,611)</w:t>
            </w:r>
          </w:p>
        </w:tc>
        <w:tc>
          <w:tcPr>
            <w:tcW w:w="239" w:type="dxa"/>
            <w:gridSpan w:val="2"/>
          </w:tcPr>
          <w:p w14:paraId="1386736A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</w:tcPr>
          <w:p w14:paraId="2806672D" w14:textId="7BFB619E" w:rsidR="00794BEA" w:rsidRPr="007F17B7" w:rsidRDefault="00794BEA" w:rsidP="00741728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</w:tr>
      <w:tr w:rsidR="00794BEA" w:rsidRPr="007F17B7" w14:paraId="456F18DC" w14:textId="77777777" w:rsidTr="007902FE">
        <w:trPr>
          <w:gridAfter w:val="1"/>
          <w:wAfter w:w="18" w:type="dxa"/>
          <w:trHeight w:val="386"/>
        </w:trPr>
        <w:tc>
          <w:tcPr>
            <w:tcW w:w="3690" w:type="dxa"/>
            <w:vAlign w:val="bottom"/>
          </w:tcPr>
          <w:p w14:paraId="56E5DBDD" w14:textId="77777777" w:rsidR="00794BEA" w:rsidRPr="007F17B7" w:rsidRDefault="00794BEA" w:rsidP="00794BEA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4B308819" w14:textId="75DCD2D8" w:rsidR="00794BEA" w:rsidRPr="007F17B7" w:rsidRDefault="00794BEA" w:rsidP="00FE72F2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3" w:type="dxa"/>
            <w:vAlign w:val="bottom"/>
          </w:tcPr>
          <w:p w14:paraId="1FE2069E" w14:textId="77777777" w:rsidR="00794BEA" w:rsidRPr="007F17B7" w:rsidRDefault="00794BEA" w:rsidP="00FE72F2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D24A594" w14:textId="3391B0C4" w:rsidR="00794BEA" w:rsidRPr="007F17B7" w:rsidRDefault="00794BEA" w:rsidP="00FE72F2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Cs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3" w:type="dxa"/>
            <w:vAlign w:val="bottom"/>
          </w:tcPr>
          <w:p w14:paraId="41F0F1DC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37B6F9E" w14:textId="77371243" w:rsidR="00794BEA" w:rsidRPr="007F17B7" w:rsidRDefault="00794BEA" w:rsidP="00794BEA">
            <w:pPr>
              <w:pStyle w:val="a4"/>
              <w:tabs>
                <w:tab w:val="decimal" w:pos="1125"/>
              </w:tabs>
              <w:spacing w:line="360" w:lineRule="exact"/>
              <w:ind w:left="-24" w:right="-106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(13,329,841)</w:t>
            </w:r>
          </w:p>
        </w:tc>
        <w:tc>
          <w:tcPr>
            <w:tcW w:w="257" w:type="dxa"/>
            <w:vAlign w:val="bottom"/>
          </w:tcPr>
          <w:p w14:paraId="4175F36A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6507FC60" w14:textId="157E54F7" w:rsidR="00794BEA" w:rsidRPr="007F17B7" w:rsidRDefault="007D7922" w:rsidP="007D7922">
            <w:pPr>
              <w:pStyle w:val="a4"/>
              <w:tabs>
                <w:tab w:val="decimal" w:pos="966"/>
                <w:tab w:val="left" w:pos="1120"/>
              </w:tabs>
              <w:spacing w:line="360" w:lineRule="exact"/>
              <w:ind w:left="-24" w:right="-106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 xml:space="preserve">          </w:t>
            </w:r>
            <w:r w:rsidR="00794BEA" w:rsidRPr="007F17B7">
              <w:rPr>
                <w:rFonts w:asciiTheme="majorBidi" w:hAnsiTheme="majorBidi" w:cstheme="majorBidi"/>
                <w:color w:val="auto"/>
                <w:lang w:val="en-GB"/>
              </w:rPr>
              <w:t>(796,116)</w:t>
            </w:r>
          </w:p>
        </w:tc>
        <w:tc>
          <w:tcPr>
            <w:tcW w:w="242" w:type="dxa"/>
            <w:gridSpan w:val="2"/>
            <w:vAlign w:val="bottom"/>
          </w:tcPr>
          <w:p w14:paraId="7E69EB07" w14:textId="77777777" w:rsidR="00794BEA" w:rsidRPr="007F17B7" w:rsidRDefault="00794BEA" w:rsidP="00794BEA">
            <w:pPr>
              <w:pStyle w:val="a4"/>
              <w:tabs>
                <w:tab w:val="decimal" w:pos="1047"/>
                <w:tab w:val="decimal" w:pos="1236"/>
              </w:tabs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  <w:vAlign w:val="bottom"/>
          </w:tcPr>
          <w:p w14:paraId="406A6AEC" w14:textId="0C0826E7" w:rsidR="00794BEA" w:rsidRPr="007F17B7" w:rsidRDefault="00794BEA" w:rsidP="00794BEA">
            <w:pPr>
              <w:pStyle w:val="a4"/>
              <w:tabs>
                <w:tab w:val="decimal" w:pos="1095"/>
              </w:tabs>
              <w:spacing w:line="360" w:lineRule="exact"/>
              <w:ind w:left="-24" w:right="-106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(475,701)</w:t>
            </w:r>
          </w:p>
        </w:tc>
        <w:tc>
          <w:tcPr>
            <w:tcW w:w="270" w:type="dxa"/>
            <w:gridSpan w:val="2"/>
            <w:vAlign w:val="bottom"/>
          </w:tcPr>
          <w:p w14:paraId="4D94B17B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5C699C0A" w14:textId="2FC922EB" w:rsidR="00794BEA" w:rsidRPr="007F17B7" w:rsidRDefault="00794BEA" w:rsidP="00741728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5A941C19" w14:textId="77777777" w:rsidR="00794BEA" w:rsidRPr="007F17B7" w:rsidRDefault="00794BEA" w:rsidP="00794BEA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  <w:vAlign w:val="bottom"/>
          </w:tcPr>
          <w:p w14:paraId="7F06DD92" w14:textId="682F63CA" w:rsidR="00794BEA" w:rsidRPr="007F17B7" w:rsidRDefault="007D7922" w:rsidP="00794BEA">
            <w:pPr>
              <w:pStyle w:val="a4"/>
              <w:tabs>
                <w:tab w:val="decimal" w:pos="1095"/>
              </w:tabs>
              <w:spacing w:line="360" w:lineRule="exact"/>
              <w:ind w:left="-24" w:right="-106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 xml:space="preserve">      </w:t>
            </w:r>
            <w:r w:rsidR="00794BEA" w:rsidRPr="007F17B7">
              <w:rPr>
                <w:rFonts w:asciiTheme="majorBidi" w:hAnsiTheme="majorBidi" w:cstheme="majorBidi"/>
                <w:color w:val="auto"/>
                <w:lang w:val="en-GB"/>
              </w:rPr>
              <w:t>(14,601,658)</w:t>
            </w:r>
          </w:p>
        </w:tc>
      </w:tr>
      <w:tr w:rsidR="00794BEA" w:rsidRPr="007F17B7" w14:paraId="34D84FED" w14:textId="77777777" w:rsidTr="007902FE">
        <w:trPr>
          <w:gridAfter w:val="1"/>
          <w:wAfter w:w="18" w:type="dxa"/>
          <w:trHeight w:val="386"/>
        </w:trPr>
        <w:tc>
          <w:tcPr>
            <w:tcW w:w="3690" w:type="dxa"/>
            <w:vAlign w:val="bottom"/>
          </w:tcPr>
          <w:p w14:paraId="52197C46" w14:textId="7CA6DFF5" w:rsidR="00794BEA" w:rsidRPr="007F17B7" w:rsidRDefault="00794BEA" w:rsidP="00794BEA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</w:rPr>
              <w:t>256</w:t>
            </w:r>
            <w:r w:rsidRPr="007F17B7">
              <w:rPr>
                <w:rFonts w:asciiTheme="majorBidi" w:hAnsiTheme="majorBidi" w:cs="Angsana New"/>
                <w:b/>
                <w:bCs/>
                <w:color w:val="auto"/>
              </w:rPr>
              <w:t>7</w:t>
            </w:r>
            <w:r w:rsidRPr="007F17B7">
              <w:rPr>
                <w:rFonts w:asciiTheme="majorBidi" w:hAnsiTheme="majorBidi" w:cs="Angsana New"/>
                <w:b/>
                <w:bCs/>
                <w:color w:val="auto"/>
                <w:cs/>
              </w:rPr>
              <w:t xml:space="preserve"> 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และ 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</w:rPr>
              <w:t>1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มกราคม 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</w:rPr>
              <w:t>2568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36C166CB" w14:textId="1BA74EF3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79,882,693</w:t>
            </w:r>
          </w:p>
        </w:tc>
        <w:tc>
          <w:tcPr>
            <w:tcW w:w="273" w:type="dxa"/>
          </w:tcPr>
          <w:p w14:paraId="349139A9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25DDFE9" w14:textId="35D6A70B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488,855,188</w:t>
            </w:r>
          </w:p>
        </w:tc>
        <w:tc>
          <w:tcPr>
            <w:tcW w:w="273" w:type="dxa"/>
          </w:tcPr>
          <w:p w14:paraId="2663CD7B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5DCEA75F" w14:textId="69FD5501" w:rsidR="00794BEA" w:rsidRPr="007F17B7" w:rsidRDefault="00794BEA" w:rsidP="00794BEA">
            <w:pPr>
              <w:pStyle w:val="a4"/>
              <w:tabs>
                <w:tab w:val="decimal" w:pos="1140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788,191,918</w:t>
            </w:r>
          </w:p>
        </w:tc>
        <w:tc>
          <w:tcPr>
            <w:tcW w:w="257" w:type="dxa"/>
          </w:tcPr>
          <w:p w14:paraId="5BF7D07C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4D06113E" w14:textId="0A72F72A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10,481,423</w:t>
            </w:r>
          </w:p>
        </w:tc>
        <w:tc>
          <w:tcPr>
            <w:tcW w:w="242" w:type="dxa"/>
            <w:gridSpan w:val="2"/>
          </w:tcPr>
          <w:p w14:paraId="7CD05C73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  <w:vAlign w:val="bottom"/>
          </w:tcPr>
          <w:p w14:paraId="60779B51" w14:textId="22C3978E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10,524,594</w:t>
            </w:r>
          </w:p>
        </w:tc>
        <w:tc>
          <w:tcPr>
            <w:tcW w:w="270" w:type="dxa"/>
            <w:gridSpan w:val="2"/>
          </w:tcPr>
          <w:p w14:paraId="678E4FDC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599A982B" w14:textId="5DF7E700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238,083,105</w:t>
            </w:r>
          </w:p>
        </w:tc>
        <w:tc>
          <w:tcPr>
            <w:tcW w:w="239" w:type="dxa"/>
            <w:gridSpan w:val="2"/>
          </w:tcPr>
          <w:p w14:paraId="1ACC7D05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  <w:vAlign w:val="bottom"/>
          </w:tcPr>
          <w:p w14:paraId="31E4E2AA" w14:textId="7CFE009E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1,616,018,921</w:t>
            </w:r>
          </w:p>
        </w:tc>
      </w:tr>
      <w:tr w:rsidR="009630DF" w:rsidRPr="007F17B7" w14:paraId="09137961" w14:textId="77777777" w:rsidTr="007902FE">
        <w:trPr>
          <w:gridAfter w:val="1"/>
          <w:wAfter w:w="18" w:type="dxa"/>
          <w:trHeight w:val="386"/>
        </w:trPr>
        <w:tc>
          <w:tcPr>
            <w:tcW w:w="3690" w:type="dxa"/>
            <w:vAlign w:val="bottom"/>
          </w:tcPr>
          <w:p w14:paraId="280F01DE" w14:textId="3EE6BC50" w:rsidR="009630DF" w:rsidRPr="007F17B7" w:rsidRDefault="009630DF" w:rsidP="009630DF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>เพิ่มขึ้น</w:t>
            </w:r>
          </w:p>
        </w:tc>
        <w:tc>
          <w:tcPr>
            <w:tcW w:w="1280" w:type="dxa"/>
          </w:tcPr>
          <w:p w14:paraId="16F39D73" w14:textId="180D6662" w:rsidR="009630DF" w:rsidRPr="007F17B7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1,828,046</w:t>
            </w:r>
          </w:p>
        </w:tc>
        <w:tc>
          <w:tcPr>
            <w:tcW w:w="273" w:type="dxa"/>
          </w:tcPr>
          <w:p w14:paraId="1AEC133B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6DAA78BA" w14:textId="22F5749D" w:rsidR="009630DF" w:rsidRPr="007F17B7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5,425,260</w:t>
            </w:r>
          </w:p>
        </w:tc>
        <w:tc>
          <w:tcPr>
            <w:tcW w:w="273" w:type="dxa"/>
          </w:tcPr>
          <w:p w14:paraId="3FE65D8C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</w:tcPr>
          <w:p w14:paraId="039FA5F2" w14:textId="67728B62" w:rsidR="009630DF" w:rsidRPr="007F17B7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40,854,735</w:t>
            </w:r>
          </w:p>
        </w:tc>
        <w:tc>
          <w:tcPr>
            <w:tcW w:w="257" w:type="dxa"/>
          </w:tcPr>
          <w:p w14:paraId="1EADDF7A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</w:tcPr>
          <w:p w14:paraId="0F630565" w14:textId="331B008D" w:rsidR="009630DF" w:rsidRPr="007F17B7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459,688</w:t>
            </w:r>
          </w:p>
        </w:tc>
        <w:tc>
          <w:tcPr>
            <w:tcW w:w="242" w:type="dxa"/>
            <w:gridSpan w:val="2"/>
          </w:tcPr>
          <w:p w14:paraId="64D29E66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</w:tcPr>
          <w:p w14:paraId="7F139D6C" w14:textId="358F4AD7" w:rsidR="009630DF" w:rsidRPr="007F17B7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2E8B276E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</w:tcPr>
          <w:p w14:paraId="2B746FB8" w14:textId="368811B9" w:rsidR="009630DF" w:rsidRPr="007F17B7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263,140,348</w:t>
            </w:r>
          </w:p>
        </w:tc>
        <w:tc>
          <w:tcPr>
            <w:tcW w:w="239" w:type="dxa"/>
            <w:gridSpan w:val="2"/>
          </w:tcPr>
          <w:p w14:paraId="2CEEA7A2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5AA1B7C2" w14:textId="4D87CEBA" w:rsidR="009630DF" w:rsidRPr="007F17B7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311,708,077</w:t>
            </w:r>
          </w:p>
        </w:tc>
      </w:tr>
      <w:tr w:rsidR="009630DF" w:rsidRPr="007F17B7" w14:paraId="4E1959CC" w14:textId="77777777" w:rsidTr="007902FE">
        <w:trPr>
          <w:gridAfter w:val="1"/>
          <w:wAfter w:w="18" w:type="dxa"/>
          <w:trHeight w:val="399"/>
        </w:trPr>
        <w:tc>
          <w:tcPr>
            <w:tcW w:w="3690" w:type="dxa"/>
            <w:vAlign w:val="bottom"/>
          </w:tcPr>
          <w:p w14:paraId="4DA709EA" w14:textId="34D31B1C" w:rsidR="009630DF" w:rsidRPr="007F17B7" w:rsidRDefault="009630DF" w:rsidP="009630DF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>โอน</w:t>
            </w:r>
          </w:p>
        </w:tc>
        <w:tc>
          <w:tcPr>
            <w:tcW w:w="1280" w:type="dxa"/>
          </w:tcPr>
          <w:p w14:paraId="194D474F" w14:textId="65821E32" w:rsidR="009630DF" w:rsidRPr="007F17B7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4,882,466</w:t>
            </w:r>
          </w:p>
        </w:tc>
        <w:tc>
          <w:tcPr>
            <w:tcW w:w="273" w:type="dxa"/>
          </w:tcPr>
          <w:p w14:paraId="44B55B65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7C800648" w14:textId="108333C3" w:rsidR="009630DF" w:rsidRPr="007F17B7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80,185,448</w:t>
            </w:r>
          </w:p>
        </w:tc>
        <w:tc>
          <w:tcPr>
            <w:tcW w:w="273" w:type="dxa"/>
          </w:tcPr>
          <w:p w14:paraId="567DFB21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</w:tcPr>
          <w:p w14:paraId="3A180E4F" w14:textId="0BAEC9F2" w:rsidR="009630DF" w:rsidRPr="007F17B7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48,658,005</w:t>
            </w:r>
          </w:p>
        </w:tc>
        <w:tc>
          <w:tcPr>
            <w:tcW w:w="257" w:type="dxa"/>
          </w:tcPr>
          <w:p w14:paraId="47E9C710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</w:tcPr>
          <w:p w14:paraId="6E868CE6" w14:textId="0E69C2AE" w:rsidR="009630DF" w:rsidRPr="007F17B7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597,845</w:t>
            </w:r>
          </w:p>
        </w:tc>
        <w:tc>
          <w:tcPr>
            <w:tcW w:w="242" w:type="dxa"/>
            <w:gridSpan w:val="2"/>
          </w:tcPr>
          <w:p w14:paraId="3AD83676" w14:textId="77777777" w:rsidR="009630DF" w:rsidRPr="007F17B7" w:rsidRDefault="009630DF" w:rsidP="009630DF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</w:tcPr>
          <w:p w14:paraId="13AE1DB8" w14:textId="5536EC3A" w:rsidR="009630DF" w:rsidRPr="007F17B7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19B6CEF3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</w:tcPr>
          <w:p w14:paraId="152DEF1C" w14:textId="1D1CAAEB" w:rsidR="009630DF" w:rsidRPr="007F17B7" w:rsidDel="001C2549" w:rsidRDefault="009630DF" w:rsidP="009630DF">
            <w:pPr>
              <w:pStyle w:val="a4"/>
              <w:tabs>
                <w:tab w:val="decimal" w:pos="1065"/>
                <w:tab w:val="left" w:pos="1120"/>
              </w:tabs>
              <w:spacing w:line="360" w:lineRule="exact"/>
              <w:ind w:left="-24" w:right="-270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(134,323,764)</w:t>
            </w:r>
          </w:p>
        </w:tc>
        <w:tc>
          <w:tcPr>
            <w:tcW w:w="239" w:type="dxa"/>
            <w:gridSpan w:val="2"/>
          </w:tcPr>
          <w:p w14:paraId="1E3ACCCE" w14:textId="09B601BE" w:rsidR="009630DF" w:rsidRPr="007F17B7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</w:tcPr>
          <w:p w14:paraId="50CFC730" w14:textId="361FF54A" w:rsidR="009630DF" w:rsidRPr="009630DF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</w:tr>
      <w:tr w:rsidR="009630DF" w:rsidRPr="007F17B7" w14:paraId="50437416" w14:textId="77777777" w:rsidTr="007902FE">
        <w:trPr>
          <w:gridAfter w:val="1"/>
          <w:wAfter w:w="18" w:type="dxa"/>
          <w:trHeight w:val="386"/>
        </w:trPr>
        <w:tc>
          <w:tcPr>
            <w:tcW w:w="3690" w:type="dxa"/>
            <w:vAlign w:val="bottom"/>
          </w:tcPr>
          <w:p w14:paraId="68F2E756" w14:textId="7513B03D" w:rsidR="009630DF" w:rsidRPr="007F17B7" w:rsidRDefault="009630DF" w:rsidP="009630DF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E040DE6" w14:textId="6D3DE996" w:rsidR="009630DF" w:rsidRPr="007F17B7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3" w:type="dxa"/>
            <w:vAlign w:val="bottom"/>
          </w:tcPr>
          <w:p w14:paraId="5C960898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2D49979" w14:textId="7493CF62" w:rsidR="009630DF" w:rsidRPr="007F17B7" w:rsidDel="001C2549" w:rsidRDefault="009630DF" w:rsidP="009F3252">
            <w:pPr>
              <w:pStyle w:val="a4"/>
              <w:ind w:left="-114" w:right="-7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(70,053)</w:t>
            </w:r>
          </w:p>
        </w:tc>
        <w:tc>
          <w:tcPr>
            <w:tcW w:w="273" w:type="dxa"/>
            <w:vAlign w:val="bottom"/>
          </w:tcPr>
          <w:p w14:paraId="311059CD" w14:textId="77777777" w:rsidR="009630DF" w:rsidRPr="007F17B7" w:rsidRDefault="009630DF" w:rsidP="009630DF">
            <w:pPr>
              <w:pStyle w:val="a4"/>
              <w:tabs>
                <w:tab w:val="decimal" w:pos="1125"/>
              </w:tabs>
              <w:spacing w:line="360" w:lineRule="exact"/>
              <w:ind w:left="-24" w:right="-106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B51D2B5" w14:textId="709D3E10" w:rsidR="009630DF" w:rsidRPr="007F17B7" w:rsidDel="001C2549" w:rsidRDefault="009630DF" w:rsidP="00115384">
            <w:pPr>
              <w:pStyle w:val="a4"/>
              <w:tabs>
                <w:tab w:val="decimal" w:pos="1110"/>
              </w:tabs>
              <w:spacing w:line="360" w:lineRule="exact"/>
              <w:ind w:left="-24" w:right="-106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(1,323,752)</w:t>
            </w:r>
          </w:p>
        </w:tc>
        <w:tc>
          <w:tcPr>
            <w:tcW w:w="257" w:type="dxa"/>
            <w:vAlign w:val="bottom"/>
          </w:tcPr>
          <w:p w14:paraId="6D0D544D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3367F30D" w14:textId="48ACB87F" w:rsidR="009630DF" w:rsidRPr="007F17B7" w:rsidDel="001C2549" w:rsidRDefault="007D7922" w:rsidP="007D7922">
            <w:pPr>
              <w:pStyle w:val="a4"/>
              <w:tabs>
                <w:tab w:val="decimal" w:pos="966"/>
                <w:tab w:val="left" w:pos="1120"/>
              </w:tabs>
              <w:spacing w:line="360" w:lineRule="exact"/>
              <w:ind w:left="-24" w:right="-106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 xml:space="preserve">            </w:t>
            </w:r>
            <w:r w:rsidR="009630DF" w:rsidRPr="009630DF">
              <w:rPr>
                <w:rFonts w:asciiTheme="majorBidi" w:hAnsiTheme="majorBidi" w:cstheme="majorBidi"/>
                <w:color w:val="auto"/>
                <w:lang w:val="en-GB"/>
              </w:rPr>
              <w:t>(49,850)</w:t>
            </w:r>
          </w:p>
        </w:tc>
        <w:tc>
          <w:tcPr>
            <w:tcW w:w="242" w:type="dxa"/>
            <w:gridSpan w:val="2"/>
            <w:vAlign w:val="bottom"/>
          </w:tcPr>
          <w:p w14:paraId="35E414E9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  <w:vAlign w:val="bottom"/>
          </w:tcPr>
          <w:p w14:paraId="0A030AA9" w14:textId="546B4B2D" w:rsidR="009630DF" w:rsidRPr="007F17B7" w:rsidDel="001C2549" w:rsidRDefault="009630DF" w:rsidP="009630DF">
            <w:pPr>
              <w:pStyle w:val="a4"/>
              <w:tabs>
                <w:tab w:val="decimal" w:pos="1095"/>
              </w:tabs>
              <w:spacing w:line="360" w:lineRule="exact"/>
              <w:ind w:left="-24" w:right="-106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(8,200)</w:t>
            </w:r>
          </w:p>
        </w:tc>
        <w:tc>
          <w:tcPr>
            <w:tcW w:w="270" w:type="dxa"/>
            <w:gridSpan w:val="2"/>
            <w:vAlign w:val="bottom"/>
          </w:tcPr>
          <w:p w14:paraId="31BCAAF8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2DF7C110" w14:textId="7207E214" w:rsidR="009630DF" w:rsidRPr="007F17B7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14B65BE8" w14:textId="77777777" w:rsidR="009630DF" w:rsidRPr="009630DF" w:rsidRDefault="009630DF" w:rsidP="009630DF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  <w:vAlign w:val="bottom"/>
          </w:tcPr>
          <w:p w14:paraId="32F085A2" w14:textId="0D97F93C" w:rsidR="009630DF" w:rsidRPr="007F17B7" w:rsidDel="001C2549" w:rsidRDefault="007D7922" w:rsidP="009630DF">
            <w:pPr>
              <w:pStyle w:val="a4"/>
              <w:tabs>
                <w:tab w:val="decimal" w:pos="1095"/>
              </w:tabs>
              <w:spacing w:line="360" w:lineRule="exact"/>
              <w:ind w:left="-24" w:right="-106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 xml:space="preserve">  </w:t>
            </w:r>
            <w:r w:rsidR="004F5EAB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 xml:space="preserve">      </w:t>
            </w:r>
            <w:r w:rsidR="009630DF" w:rsidRPr="007F17B7">
              <w:rPr>
                <w:rFonts w:asciiTheme="majorBidi" w:hAnsiTheme="majorBidi" w:cstheme="majorBidi"/>
                <w:color w:val="auto"/>
                <w:lang w:val="en-GB"/>
              </w:rPr>
              <w:t>(1,451,855)</w:t>
            </w:r>
          </w:p>
        </w:tc>
      </w:tr>
      <w:tr w:rsidR="009630DF" w:rsidRPr="007F17B7" w14:paraId="50264B64" w14:textId="77777777" w:rsidTr="007902FE">
        <w:trPr>
          <w:gridAfter w:val="1"/>
          <w:wAfter w:w="18" w:type="dxa"/>
          <w:trHeight w:val="386"/>
        </w:trPr>
        <w:tc>
          <w:tcPr>
            <w:tcW w:w="3690" w:type="dxa"/>
            <w:vAlign w:val="bottom"/>
          </w:tcPr>
          <w:p w14:paraId="51B97C1A" w14:textId="4D6F922C" w:rsidR="009630DF" w:rsidRPr="007F17B7" w:rsidRDefault="009630DF" w:rsidP="009630DF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</w:rPr>
              <w:t>2568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0A065498" w14:textId="27C29DDD" w:rsidR="009630DF" w:rsidRPr="009630DF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 w:hint="cs"/>
                <w:b/>
                <w:bCs/>
                <w:color w:val="auto"/>
                <w:cs/>
                <w:lang w:val="en-GB"/>
              </w:rPr>
              <w:t>86</w:t>
            </w:r>
            <w:r w:rsidRP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9630DF">
              <w:rPr>
                <w:rFonts w:asciiTheme="majorBidi" w:hAnsiTheme="majorBidi" w:cstheme="majorBidi" w:hint="cs"/>
                <w:b/>
                <w:bCs/>
                <w:color w:val="auto"/>
                <w:cs/>
                <w:lang w:val="en-GB"/>
              </w:rPr>
              <w:t>593</w:t>
            </w:r>
            <w:r w:rsidRP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,205</w:t>
            </w:r>
          </w:p>
        </w:tc>
        <w:tc>
          <w:tcPr>
            <w:tcW w:w="273" w:type="dxa"/>
          </w:tcPr>
          <w:p w14:paraId="2FE80298" w14:textId="77777777" w:rsidR="009630DF" w:rsidRPr="009630DF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2B83D9C" w14:textId="29B30E2F" w:rsidR="009630DF" w:rsidRPr="009630DF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574,395,843</w:t>
            </w:r>
          </w:p>
        </w:tc>
        <w:tc>
          <w:tcPr>
            <w:tcW w:w="273" w:type="dxa"/>
          </w:tcPr>
          <w:p w14:paraId="212072F3" w14:textId="77777777" w:rsidR="009630DF" w:rsidRPr="009630DF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74E68FB1" w14:textId="7BC8F56C" w:rsidR="009630DF" w:rsidRPr="009630DF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876,380,906</w:t>
            </w:r>
          </w:p>
        </w:tc>
        <w:tc>
          <w:tcPr>
            <w:tcW w:w="257" w:type="dxa"/>
          </w:tcPr>
          <w:p w14:paraId="4C237B13" w14:textId="77777777" w:rsidR="009630DF" w:rsidRPr="009630DF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083578D3" w14:textId="6B9F2936" w:rsidR="009630DF" w:rsidRPr="009630DF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11,489,106</w:t>
            </w:r>
          </w:p>
        </w:tc>
        <w:tc>
          <w:tcPr>
            <w:tcW w:w="242" w:type="dxa"/>
            <w:gridSpan w:val="2"/>
          </w:tcPr>
          <w:p w14:paraId="0668DFDE" w14:textId="77777777" w:rsidR="009630DF" w:rsidRPr="009630DF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  <w:vAlign w:val="bottom"/>
          </w:tcPr>
          <w:p w14:paraId="0060F762" w14:textId="66F72D4B" w:rsidR="009630DF" w:rsidRPr="009630DF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10,516,394</w:t>
            </w:r>
          </w:p>
        </w:tc>
        <w:tc>
          <w:tcPr>
            <w:tcW w:w="270" w:type="dxa"/>
            <w:gridSpan w:val="2"/>
          </w:tcPr>
          <w:p w14:paraId="22FF12C4" w14:textId="77777777" w:rsidR="009630DF" w:rsidRPr="009630DF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2E7FAA78" w14:textId="23F41089" w:rsidR="009630DF" w:rsidRPr="009630DF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366,899,689</w:t>
            </w:r>
          </w:p>
        </w:tc>
        <w:tc>
          <w:tcPr>
            <w:tcW w:w="239" w:type="dxa"/>
            <w:gridSpan w:val="2"/>
          </w:tcPr>
          <w:p w14:paraId="72BB8778" w14:textId="77777777" w:rsidR="009630DF" w:rsidRPr="009630DF" w:rsidRDefault="009630DF" w:rsidP="009630D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  <w:vAlign w:val="bottom"/>
          </w:tcPr>
          <w:p w14:paraId="1F490A8B" w14:textId="77DF1840" w:rsidR="009630DF" w:rsidRPr="009630DF" w:rsidDel="001C2549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1,926,275,143</w:t>
            </w:r>
          </w:p>
        </w:tc>
      </w:tr>
      <w:tr w:rsidR="00EB1E35" w:rsidRPr="007F17B7" w14:paraId="32D3E481" w14:textId="77777777" w:rsidTr="007902FE">
        <w:trPr>
          <w:gridAfter w:val="1"/>
          <w:wAfter w:w="18" w:type="dxa"/>
          <w:trHeight w:val="399"/>
        </w:trPr>
        <w:tc>
          <w:tcPr>
            <w:tcW w:w="3690" w:type="dxa"/>
            <w:vAlign w:val="bottom"/>
          </w:tcPr>
          <w:p w14:paraId="71839AE1" w14:textId="77777777" w:rsidR="00EB1E35" w:rsidRPr="007F17B7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1280" w:type="dxa"/>
            <w:vAlign w:val="bottom"/>
          </w:tcPr>
          <w:p w14:paraId="60D9A1B2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181D2287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30C247FF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2850C8E5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3E37C911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7" w:type="dxa"/>
          </w:tcPr>
          <w:p w14:paraId="7D295CC6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36D922B3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2" w:type="dxa"/>
            <w:gridSpan w:val="2"/>
          </w:tcPr>
          <w:p w14:paraId="4314EFCA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153FEC28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  <w:gridSpan w:val="2"/>
          </w:tcPr>
          <w:p w14:paraId="505370DB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2C1D4F7C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9" w:type="dxa"/>
            <w:gridSpan w:val="2"/>
          </w:tcPr>
          <w:p w14:paraId="7B7F1E49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56B9D958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B1E35" w:rsidRPr="007F17B7" w14:paraId="71F9116B" w14:textId="77777777" w:rsidTr="007902FE">
        <w:trPr>
          <w:gridAfter w:val="1"/>
          <w:wAfter w:w="18" w:type="dxa"/>
          <w:trHeight w:val="399"/>
        </w:trPr>
        <w:tc>
          <w:tcPr>
            <w:tcW w:w="3690" w:type="dxa"/>
            <w:vAlign w:val="bottom"/>
          </w:tcPr>
          <w:p w14:paraId="3687DE32" w14:textId="77777777" w:rsidR="00EB1E35" w:rsidRPr="007F17B7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1280" w:type="dxa"/>
            <w:vAlign w:val="bottom"/>
          </w:tcPr>
          <w:p w14:paraId="1563E787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34B5E4D5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4118A176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68F6FCCA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664CB1D0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7" w:type="dxa"/>
          </w:tcPr>
          <w:p w14:paraId="274E7000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072B7803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2" w:type="dxa"/>
            <w:gridSpan w:val="2"/>
          </w:tcPr>
          <w:p w14:paraId="29A7AD8F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20BA0FB5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  <w:gridSpan w:val="2"/>
          </w:tcPr>
          <w:p w14:paraId="1CF9548B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242D1E68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9" w:type="dxa"/>
            <w:gridSpan w:val="2"/>
          </w:tcPr>
          <w:p w14:paraId="71F44150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427A897B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B1E35" w:rsidRPr="007F17B7" w14:paraId="72ECFD02" w14:textId="77777777" w:rsidTr="007902FE">
        <w:trPr>
          <w:gridAfter w:val="1"/>
          <w:wAfter w:w="18" w:type="dxa"/>
          <w:trHeight w:val="399"/>
        </w:trPr>
        <w:tc>
          <w:tcPr>
            <w:tcW w:w="3690" w:type="dxa"/>
            <w:vAlign w:val="bottom"/>
          </w:tcPr>
          <w:p w14:paraId="4921683A" w14:textId="77777777" w:rsidR="00EB1E35" w:rsidRPr="007F17B7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1280" w:type="dxa"/>
            <w:vAlign w:val="bottom"/>
          </w:tcPr>
          <w:p w14:paraId="21A85037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511A0AF9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F23C6C0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4A8C9ADA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0F1D74A4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7" w:type="dxa"/>
          </w:tcPr>
          <w:p w14:paraId="78106A14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28C26B71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2" w:type="dxa"/>
            <w:gridSpan w:val="2"/>
          </w:tcPr>
          <w:p w14:paraId="45A0905D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3BCF101C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  <w:gridSpan w:val="2"/>
          </w:tcPr>
          <w:p w14:paraId="11A9D139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3ACC4363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9" w:type="dxa"/>
            <w:gridSpan w:val="2"/>
          </w:tcPr>
          <w:p w14:paraId="4941F1F9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01ECC277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B1E35" w:rsidRPr="007F17B7" w14:paraId="499FFE07" w14:textId="77777777" w:rsidTr="007902FE">
        <w:trPr>
          <w:gridAfter w:val="1"/>
          <w:wAfter w:w="18" w:type="dxa"/>
          <w:trHeight w:val="399"/>
        </w:trPr>
        <w:tc>
          <w:tcPr>
            <w:tcW w:w="3690" w:type="dxa"/>
            <w:vAlign w:val="bottom"/>
          </w:tcPr>
          <w:p w14:paraId="5F75BD2F" w14:textId="77777777" w:rsidR="00EB1E35" w:rsidRPr="007F17B7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1280" w:type="dxa"/>
            <w:vAlign w:val="bottom"/>
          </w:tcPr>
          <w:p w14:paraId="42E7A01F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4AF69C41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1D53F07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1CDFF272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5664BF7A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7" w:type="dxa"/>
          </w:tcPr>
          <w:p w14:paraId="721290C5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4D48D385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2" w:type="dxa"/>
            <w:gridSpan w:val="2"/>
          </w:tcPr>
          <w:p w14:paraId="7DE77C31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34944CB4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  <w:gridSpan w:val="2"/>
          </w:tcPr>
          <w:p w14:paraId="384F5442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56602AA9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9" w:type="dxa"/>
            <w:gridSpan w:val="2"/>
          </w:tcPr>
          <w:p w14:paraId="4251888F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4CF0B6C2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B1E35" w:rsidRPr="007F17B7" w14:paraId="568EBD95" w14:textId="77777777" w:rsidTr="007902FE">
        <w:trPr>
          <w:gridAfter w:val="1"/>
          <w:wAfter w:w="18" w:type="dxa"/>
          <w:trHeight w:val="362"/>
        </w:trPr>
        <w:tc>
          <w:tcPr>
            <w:tcW w:w="3690" w:type="dxa"/>
            <w:vAlign w:val="bottom"/>
          </w:tcPr>
          <w:p w14:paraId="3C738D68" w14:textId="1C9C9594" w:rsidR="00EB1E35" w:rsidRPr="007F17B7" w:rsidRDefault="00EB1E35" w:rsidP="00EB1E3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lastRenderedPageBreak/>
              <w:t>ค่าเสื่อมราคา</w:t>
            </w:r>
            <w:r w:rsidR="00E2771C" w:rsidRPr="007F17B7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</w:rPr>
              <w:t>สะสม</w:t>
            </w:r>
          </w:p>
        </w:tc>
        <w:tc>
          <w:tcPr>
            <w:tcW w:w="1280" w:type="dxa"/>
            <w:vAlign w:val="bottom"/>
          </w:tcPr>
          <w:p w14:paraId="3804ADB7" w14:textId="0FD1E3A2" w:rsidR="00EB1E35" w:rsidRPr="007F17B7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268924A4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64F7547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61530C7E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4A132699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7" w:type="dxa"/>
          </w:tcPr>
          <w:p w14:paraId="5BBC99D7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6D66BA46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2" w:type="dxa"/>
            <w:gridSpan w:val="2"/>
          </w:tcPr>
          <w:p w14:paraId="19050239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703302AC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  <w:gridSpan w:val="2"/>
          </w:tcPr>
          <w:p w14:paraId="6FFA62A3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73A7059E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9" w:type="dxa"/>
            <w:gridSpan w:val="2"/>
          </w:tcPr>
          <w:p w14:paraId="698F68B8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3DB15175" w14:textId="77777777" w:rsidR="00EB1E35" w:rsidRPr="007F17B7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794BEA" w:rsidRPr="007F17B7" w14:paraId="5643E87F" w14:textId="77777777" w:rsidTr="007902FE">
        <w:trPr>
          <w:gridAfter w:val="1"/>
          <w:wAfter w:w="18" w:type="dxa"/>
          <w:trHeight w:val="362"/>
        </w:trPr>
        <w:tc>
          <w:tcPr>
            <w:tcW w:w="3690" w:type="dxa"/>
            <w:vAlign w:val="bottom"/>
          </w:tcPr>
          <w:p w14:paraId="3D0BF34B" w14:textId="671A5514" w:rsidR="00794BEA" w:rsidRPr="007F17B7" w:rsidRDefault="00794BEA" w:rsidP="00794BEA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7F17B7">
              <w:rPr>
                <w:rFonts w:asciiTheme="majorBidi" w:hAnsiTheme="majorBidi" w:cstheme="majorBidi"/>
                <w:color w:val="auto"/>
              </w:rPr>
              <w:t>1</w:t>
            </w:r>
            <w:r w:rsidRPr="007F17B7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7F17B7"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1280" w:type="dxa"/>
            <w:vAlign w:val="bottom"/>
          </w:tcPr>
          <w:p w14:paraId="0E8148E2" w14:textId="7C8F3238" w:rsidR="00794BEA" w:rsidRPr="007D7922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D7922">
              <w:rPr>
                <w:rFonts w:asciiTheme="majorBidi" w:hAnsiTheme="majorBidi" w:cstheme="majorBidi"/>
                <w:color w:val="auto"/>
                <w:lang w:val="en-GB"/>
              </w:rPr>
              <w:t>1,397,630</w:t>
            </w:r>
          </w:p>
        </w:tc>
        <w:tc>
          <w:tcPr>
            <w:tcW w:w="273" w:type="dxa"/>
          </w:tcPr>
          <w:p w14:paraId="10D5C844" w14:textId="77777777" w:rsidR="00794BEA" w:rsidRPr="007D7922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4709B16" w14:textId="6EF81B1F" w:rsidR="00794BEA" w:rsidRPr="007D7922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D7922">
              <w:rPr>
                <w:rFonts w:asciiTheme="majorBidi" w:hAnsiTheme="majorBidi" w:cstheme="majorBidi"/>
                <w:color w:val="auto"/>
                <w:lang w:val="en-GB"/>
              </w:rPr>
              <w:t>103,374,831</w:t>
            </w:r>
          </w:p>
        </w:tc>
        <w:tc>
          <w:tcPr>
            <w:tcW w:w="273" w:type="dxa"/>
          </w:tcPr>
          <w:p w14:paraId="1EFA98A6" w14:textId="77777777" w:rsidR="00794BEA" w:rsidRPr="007D7922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0EBEE350" w14:textId="7EC501F0" w:rsidR="00794BEA" w:rsidRPr="007D7922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D7922">
              <w:rPr>
                <w:rFonts w:asciiTheme="majorBidi" w:hAnsiTheme="majorBidi" w:cstheme="majorBidi"/>
                <w:color w:val="auto"/>
                <w:lang w:val="en-GB"/>
              </w:rPr>
              <w:t>192,226,222</w:t>
            </w:r>
          </w:p>
        </w:tc>
        <w:tc>
          <w:tcPr>
            <w:tcW w:w="257" w:type="dxa"/>
          </w:tcPr>
          <w:p w14:paraId="4C2320B8" w14:textId="77777777" w:rsidR="00794BEA" w:rsidRPr="007D7922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7AAB1692" w14:textId="7C13D9F6" w:rsidR="00794BEA" w:rsidRPr="007D7922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D7922">
              <w:rPr>
                <w:rFonts w:asciiTheme="majorBidi" w:hAnsiTheme="majorBidi" w:cstheme="majorBidi"/>
                <w:color w:val="auto"/>
                <w:lang w:val="en-GB"/>
              </w:rPr>
              <w:t>4,900,654</w:t>
            </w:r>
          </w:p>
        </w:tc>
        <w:tc>
          <w:tcPr>
            <w:tcW w:w="242" w:type="dxa"/>
            <w:gridSpan w:val="2"/>
          </w:tcPr>
          <w:p w14:paraId="108DD62E" w14:textId="77777777" w:rsidR="00794BEA" w:rsidRPr="007D7922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2C5E4EFF" w14:textId="5E5C6B66" w:rsidR="00794BEA" w:rsidRPr="007D7922" w:rsidRDefault="00794BEA" w:rsidP="00794BEA">
            <w:pPr>
              <w:pStyle w:val="a4"/>
              <w:tabs>
                <w:tab w:val="decimal" w:pos="906"/>
              </w:tabs>
              <w:ind w:left="-114" w:right="-19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D7922">
              <w:rPr>
                <w:rFonts w:asciiTheme="majorBidi" w:hAnsiTheme="majorBidi" w:cstheme="majorBidi"/>
                <w:color w:val="auto"/>
                <w:lang w:val="en-GB"/>
              </w:rPr>
              <w:t>7,288,937</w:t>
            </w:r>
          </w:p>
        </w:tc>
        <w:tc>
          <w:tcPr>
            <w:tcW w:w="270" w:type="dxa"/>
            <w:gridSpan w:val="2"/>
          </w:tcPr>
          <w:p w14:paraId="39094D86" w14:textId="77777777" w:rsidR="00794BEA" w:rsidRPr="007D7922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34EFF30F" w14:textId="4CE4E79B" w:rsidR="00794BEA" w:rsidRPr="007D7922" w:rsidRDefault="00794BEA" w:rsidP="00DB661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D7922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</w:tcPr>
          <w:p w14:paraId="744C5712" w14:textId="77777777" w:rsidR="00794BEA" w:rsidRPr="007D7922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2FB53877" w14:textId="0AE87548" w:rsidR="00794BEA" w:rsidRPr="007D7922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D7922">
              <w:rPr>
                <w:rFonts w:asciiTheme="majorBidi" w:hAnsiTheme="majorBidi" w:cstheme="majorBidi"/>
                <w:color w:val="auto"/>
                <w:lang w:val="en-GB"/>
              </w:rPr>
              <w:t>309,188,274</w:t>
            </w:r>
          </w:p>
        </w:tc>
      </w:tr>
      <w:tr w:rsidR="00794BEA" w:rsidRPr="007F17B7" w14:paraId="34670EE7" w14:textId="77777777" w:rsidTr="007902FE">
        <w:trPr>
          <w:gridAfter w:val="1"/>
          <w:wAfter w:w="18" w:type="dxa"/>
          <w:trHeight w:val="362"/>
        </w:trPr>
        <w:tc>
          <w:tcPr>
            <w:tcW w:w="3690" w:type="dxa"/>
            <w:vAlign w:val="bottom"/>
          </w:tcPr>
          <w:p w14:paraId="063B43FB" w14:textId="02DB785D" w:rsidR="00794BEA" w:rsidRPr="007F17B7" w:rsidRDefault="00794BEA" w:rsidP="00794BEA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280" w:type="dxa"/>
          </w:tcPr>
          <w:p w14:paraId="2AABA09E" w14:textId="6768924F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390,713</w:t>
            </w:r>
          </w:p>
        </w:tc>
        <w:tc>
          <w:tcPr>
            <w:tcW w:w="273" w:type="dxa"/>
          </w:tcPr>
          <w:p w14:paraId="153D9C3A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779F13D7" w14:textId="728DD5BD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24,573,575</w:t>
            </w:r>
          </w:p>
        </w:tc>
        <w:tc>
          <w:tcPr>
            <w:tcW w:w="273" w:type="dxa"/>
          </w:tcPr>
          <w:p w14:paraId="2CC916D8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</w:tcPr>
          <w:p w14:paraId="397E1A23" w14:textId="2C1FAC72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78,734,650</w:t>
            </w:r>
          </w:p>
        </w:tc>
        <w:tc>
          <w:tcPr>
            <w:tcW w:w="257" w:type="dxa"/>
          </w:tcPr>
          <w:p w14:paraId="35BD7700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</w:tcPr>
          <w:p w14:paraId="408AFD03" w14:textId="41BA893E" w:rsidR="00794BEA" w:rsidRPr="007F17B7" w:rsidRDefault="00794BEA" w:rsidP="00794BEA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1,001,466</w:t>
            </w:r>
          </w:p>
        </w:tc>
        <w:tc>
          <w:tcPr>
            <w:tcW w:w="242" w:type="dxa"/>
            <w:gridSpan w:val="2"/>
          </w:tcPr>
          <w:p w14:paraId="2F1936E7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</w:tcPr>
          <w:p w14:paraId="755C1B73" w14:textId="43F053C7" w:rsidR="00794BEA" w:rsidRPr="007F17B7" w:rsidRDefault="00794BEA" w:rsidP="00794BEA">
            <w:pPr>
              <w:pStyle w:val="a4"/>
              <w:tabs>
                <w:tab w:val="decimal" w:pos="1083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944,124</w:t>
            </w:r>
          </w:p>
        </w:tc>
        <w:tc>
          <w:tcPr>
            <w:tcW w:w="270" w:type="dxa"/>
            <w:gridSpan w:val="2"/>
          </w:tcPr>
          <w:p w14:paraId="6995FB51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39D74C09" w14:textId="01602D89" w:rsidR="00794BEA" w:rsidRPr="007F17B7" w:rsidRDefault="00794BEA" w:rsidP="00DB661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</w:tcPr>
          <w:p w14:paraId="138CC78B" w14:textId="77777777" w:rsidR="00794BEA" w:rsidRPr="007F17B7" w:rsidRDefault="00794BEA" w:rsidP="00DB661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</w:tcPr>
          <w:p w14:paraId="1ACFE3E9" w14:textId="0E2B409D" w:rsidR="00794BEA" w:rsidRPr="007F17B7" w:rsidRDefault="00794BEA" w:rsidP="00794BEA">
            <w:pPr>
              <w:pStyle w:val="a4"/>
              <w:tabs>
                <w:tab w:val="decimal" w:pos="1078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105,644,528</w:t>
            </w:r>
          </w:p>
        </w:tc>
      </w:tr>
      <w:tr w:rsidR="00794BEA" w:rsidRPr="007F17B7" w14:paraId="77383BF8" w14:textId="77777777" w:rsidTr="007902FE">
        <w:trPr>
          <w:gridAfter w:val="1"/>
          <w:wAfter w:w="18" w:type="dxa"/>
          <w:trHeight w:val="362"/>
        </w:trPr>
        <w:tc>
          <w:tcPr>
            <w:tcW w:w="3690" w:type="dxa"/>
            <w:vAlign w:val="bottom"/>
          </w:tcPr>
          <w:p w14:paraId="27E874BF" w14:textId="77777777" w:rsidR="00794BEA" w:rsidRPr="007F17B7" w:rsidRDefault="00794BEA" w:rsidP="00794BEA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BD3961B" w14:textId="28178E5F" w:rsidR="00794BEA" w:rsidRPr="007F17B7" w:rsidRDefault="00794BEA" w:rsidP="00DB661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3" w:type="dxa"/>
          </w:tcPr>
          <w:p w14:paraId="1F324A06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74E9534" w14:textId="49646C0C" w:rsidR="00794BEA" w:rsidRPr="007F17B7" w:rsidRDefault="00794BEA" w:rsidP="00DB661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3" w:type="dxa"/>
          </w:tcPr>
          <w:p w14:paraId="4CBEE19A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1E1B87F" w14:textId="61F5984C" w:rsidR="00794BEA" w:rsidRPr="007F17B7" w:rsidRDefault="007D7922" w:rsidP="007D7922">
            <w:pPr>
              <w:pStyle w:val="a4"/>
              <w:spacing w:line="360" w:lineRule="exact"/>
              <w:ind w:left="1005" w:right="-430" w:hanging="1005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 xml:space="preserve">     </w:t>
            </w:r>
            <w:r w:rsidR="00794BEA" w:rsidRPr="007F17B7">
              <w:rPr>
                <w:rFonts w:asciiTheme="majorBidi" w:hAnsiTheme="majorBidi" w:cstheme="majorBidi"/>
                <w:color w:val="auto"/>
                <w:lang w:val="en-GB"/>
              </w:rPr>
              <w:t>(10,080,566)</w:t>
            </w:r>
          </w:p>
        </w:tc>
        <w:tc>
          <w:tcPr>
            <w:tcW w:w="257" w:type="dxa"/>
          </w:tcPr>
          <w:p w14:paraId="5B6FBB06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866BBAE" w14:textId="0B8136B2" w:rsidR="00794BEA" w:rsidRPr="007F17B7" w:rsidRDefault="00794BEA" w:rsidP="00794BEA">
            <w:pPr>
              <w:pStyle w:val="a4"/>
              <w:tabs>
                <w:tab w:val="decimal" w:pos="966"/>
                <w:tab w:val="left" w:pos="1080"/>
              </w:tabs>
              <w:spacing w:line="360" w:lineRule="exact"/>
              <w:ind w:left="-24" w:right="-195" w:firstLine="384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(796,108)</w:t>
            </w:r>
          </w:p>
        </w:tc>
        <w:tc>
          <w:tcPr>
            <w:tcW w:w="242" w:type="dxa"/>
            <w:gridSpan w:val="2"/>
          </w:tcPr>
          <w:p w14:paraId="483AEEA2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14:paraId="17E19053" w14:textId="07702293" w:rsidR="00794BEA" w:rsidRPr="007F17B7" w:rsidRDefault="00794BEA" w:rsidP="00794BEA">
            <w:pPr>
              <w:pStyle w:val="a4"/>
              <w:tabs>
                <w:tab w:val="decimal" w:pos="1073"/>
              </w:tabs>
              <w:spacing w:line="360" w:lineRule="exact"/>
              <w:ind w:left="951" w:right="-106" w:hanging="975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(475,700)</w:t>
            </w:r>
          </w:p>
        </w:tc>
        <w:tc>
          <w:tcPr>
            <w:tcW w:w="270" w:type="dxa"/>
            <w:gridSpan w:val="2"/>
          </w:tcPr>
          <w:p w14:paraId="436A80F7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67E26223" w14:textId="1B8A190D" w:rsidR="00794BEA" w:rsidRPr="007F17B7" w:rsidRDefault="00794BEA" w:rsidP="00DB661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</w:tcPr>
          <w:p w14:paraId="72DBD3D2" w14:textId="77777777" w:rsidR="00794BEA" w:rsidRPr="007F17B7" w:rsidRDefault="00794BEA" w:rsidP="00DB661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  <w:vAlign w:val="bottom"/>
          </w:tcPr>
          <w:p w14:paraId="765A09D6" w14:textId="5AB339BF" w:rsidR="00794BEA" w:rsidRPr="007F17B7" w:rsidRDefault="00794BEA" w:rsidP="00794BEA">
            <w:pPr>
              <w:pStyle w:val="a4"/>
              <w:tabs>
                <w:tab w:val="left" w:pos="1080"/>
              </w:tabs>
              <w:spacing w:line="360" w:lineRule="exact"/>
              <w:ind w:left="-24" w:right="-465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(11,352,374)</w:t>
            </w:r>
          </w:p>
        </w:tc>
      </w:tr>
      <w:tr w:rsidR="00794BEA" w:rsidRPr="007F17B7" w14:paraId="1E87C31B" w14:textId="77777777" w:rsidTr="007902FE">
        <w:trPr>
          <w:gridAfter w:val="1"/>
          <w:wAfter w:w="18" w:type="dxa"/>
          <w:trHeight w:val="362"/>
        </w:trPr>
        <w:tc>
          <w:tcPr>
            <w:tcW w:w="3690" w:type="dxa"/>
            <w:vAlign w:val="bottom"/>
          </w:tcPr>
          <w:p w14:paraId="3CE04D5E" w14:textId="1204F312" w:rsidR="00794BEA" w:rsidRPr="007F17B7" w:rsidRDefault="00794BEA" w:rsidP="00794BEA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</w:rPr>
              <w:t>256</w:t>
            </w:r>
            <w:r w:rsidRPr="007F17B7">
              <w:rPr>
                <w:rFonts w:asciiTheme="majorBidi" w:hAnsiTheme="majorBidi" w:cs="Angsana New"/>
                <w:b/>
                <w:bCs/>
                <w:color w:val="auto"/>
              </w:rPr>
              <w:t>7</w:t>
            </w:r>
            <w:r w:rsidRPr="007F17B7">
              <w:rPr>
                <w:rFonts w:asciiTheme="majorBidi" w:hAnsiTheme="majorBidi" w:cs="Angsana New"/>
                <w:b/>
                <w:bCs/>
                <w:color w:val="auto"/>
                <w:cs/>
              </w:rPr>
              <w:t xml:space="preserve"> 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และ 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</w:rPr>
              <w:t>1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มกราคม 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</w:rPr>
              <w:t>2568</w:t>
            </w:r>
          </w:p>
        </w:tc>
        <w:tc>
          <w:tcPr>
            <w:tcW w:w="1280" w:type="dxa"/>
          </w:tcPr>
          <w:p w14:paraId="0404EB2A" w14:textId="37E5F84E" w:rsidR="00794BEA" w:rsidRPr="007F17B7" w:rsidRDefault="00794BEA" w:rsidP="00794BEA">
            <w:pPr>
              <w:pStyle w:val="a4"/>
              <w:tabs>
                <w:tab w:val="decimal" w:pos="996"/>
              </w:tabs>
              <w:spacing w:line="360" w:lineRule="exact"/>
              <w:ind w:right="-19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1,788,343</w:t>
            </w:r>
          </w:p>
        </w:tc>
        <w:tc>
          <w:tcPr>
            <w:tcW w:w="273" w:type="dxa"/>
          </w:tcPr>
          <w:p w14:paraId="4BBE5FD5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16F4359" w14:textId="49EDD7DB" w:rsidR="00794BEA" w:rsidRPr="007F17B7" w:rsidRDefault="00794BEA" w:rsidP="00794BEA">
            <w:pPr>
              <w:pStyle w:val="a4"/>
              <w:tabs>
                <w:tab w:val="decimal" w:pos="996"/>
              </w:tabs>
              <w:spacing w:line="360" w:lineRule="exact"/>
              <w:ind w:right="-19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 w:hint="cs"/>
                <w:b/>
                <w:bCs/>
                <w:color w:val="auto"/>
                <w:cs/>
                <w:lang w:val="en-GB"/>
              </w:rPr>
              <w:t>127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,948,406</w:t>
            </w:r>
          </w:p>
        </w:tc>
        <w:tc>
          <w:tcPr>
            <w:tcW w:w="273" w:type="dxa"/>
          </w:tcPr>
          <w:p w14:paraId="0477866D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786CB5F2" w14:textId="515408C8" w:rsidR="00794BEA" w:rsidRPr="007F17B7" w:rsidRDefault="00794BEA" w:rsidP="00794BEA">
            <w:pPr>
              <w:pStyle w:val="a4"/>
              <w:tabs>
                <w:tab w:val="decimal" w:pos="996"/>
              </w:tabs>
              <w:spacing w:line="360" w:lineRule="exact"/>
              <w:ind w:right="-19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260,880,306</w:t>
            </w:r>
          </w:p>
        </w:tc>
        <w:tc>
          <w:tcPr>
            <w:tcW w:w="257" w:type="dxa"/>
          </w:tcPr>
          <w:p w14:paraId="7D8D0783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26661D82" w14:textId="345A2DAD" w:rsidR="00794BEA" w:rsidRPr="007F17B7" w:rsidRDefault="00794BEA" w:rsidP="00794BEA">
            <w:pPr>
              <w:pStyle w:val="a4"/>
              <w:tabs>
                <w:tab w:val="decimal" w:pos="996"/>
              </w:tabs>
              <w:spacing w:line="360" w:lineRule="exact"/>
              <w:ind w:right="-19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5,106,012</w:t>
            </w:r>
          </w:p>
        </w:tc>
        <w:tc>
          <w:tcPr>
            <w:tcW w:w="242" w:type="dxa"/>
            <w:gridSpan w:val="2"/>
          </w:tcPr>
          <w:p w14:paraId="3686D3E0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6D7B156F" w14:textId="7A6B1752" w:rsidR="00794BEA" w:rsidRPr="007F17B7" w:rsidRDefault="00794BEA" w:rsidP="00794BEA">
            <w:pPr>
              <w:pStyle w:val="a4"/>
              <w:tabs>
                <w:tab w:val="decimal" w:pos="996"/>
              </w:tabs>
              <w:spacing w:line="360" w:lineRule="exact"/>
              <w:ind w:right="-19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7,757,361</w:t>
            </w:r>
          </w:p>
        </w:tc>
        <w:tc>
          <w:tcPr>
            <w:tcW w:w="270" w:type="dxa"/>
            <w:gridSpan w:val="2"/>
          </w:tcPr>
          <w:p w14:paraId="25F23418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57C53E6E" w14:textId="0CAFDCDC" w:rsidR="00794BEA" w:rsidRPr="007D7922" w:rsidRDefault="00794BEA" w:rsidP="00DB661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D7922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</w:tcPr>
          <w:p w14:paraId="44F8E744" w14:textId="77777777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1BCCE55C" w14:textId="3480541A" w:rsidR="00794BEA" w:rsidRPr="007F17B7" w:rsidRDefault="00794BEA" w:rsidP="00794BEA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403,480,428</w:t>
            </w:r>
          </w:p>
        </w:tc>
      </w:tr>
      <w:tr w:rsidR="009630DF" w:rsidRPr="007F17B7" w14:paraId="41CA9F6E" w14:textId="77777777" w:rsidTr="007902FE">
        <w:trPr>
          <w:gridAfter w:val="1"/>
          <w:wAfter w:w="18" w:type="dxa"/>
          <w:trHeight w:val="362"/>
        </w:trPr>
        <w:tc>
          <w:tcPr>
            <w:tcW w:w="3690" w:type="dxa"/>
            <w:vAlign w:val="bottom"/>
          </w:tcPr>
          <w:p w14:paraId="59549DA0" w14:textId="40AF785E" w:rsidR="009630DF" w:rsidRPr="007F17B7" w:rsidRDefault="009630DF" w:rsidP="009630DF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280" w:type="dxa"/>
          </w:tcPr>
          <w:p w14:paraId="1E2FF385" w14:textId="4D59FE30" w:rsidR="009630DF" w:rsidRPr="007F17B7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408,235</w:t>
            </w:r>
          </w:p>
        </w:tc>
        <w:tc>
          <w:tcPr>
            <w:tcW w:w="273" w:type="dxa"/>
          </w:tcPr>
          <w:p w14:paraId="309DFA7A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379EE6E6" w14:textId="1D77DD48" w:rsidR="009630DF" w:rsidRPr="007F17B7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32,342,254</w:t>
            </w:r>
          </w:p>
        </w:tc>
        <w:tc>
          <w:tcPr>
            <w:tcW w:w="273" w:type="dxa"/>
          </w:tcPr>
          <w:p w14:paraId="660CD174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</w:tcPr>
          <w:p w14:paraId="14CC4F6C" w14:textId="47F2C1BA" w:rsidR="009630DF" w:rsidRPr="007F17B7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105,880,385</w:t>
            </w:r>
          </w:p>
        </w:tc>
        <w:tc>
          <w:tcPr>
            <w:tcW w:w="257" w:type="dxa"/>
          </w:tcPr>
          <w:p w14:paraId="7D0F9482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</w:tcPr>
          <w:p w14:paraId="59C13ADB" w14:textId="61BC3BFA" w:rsidR="009630DF" w:rsidRPr="007F17B7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1,057,522</w:t>
            </w:r>
          </w:p>
        </w:tc>
        <w:tc>
          <w:tcPr>
            <w:tcW w:w="242" w:type="dxa"/>
            <w:gridSpan w:val="2"/>
          </w:tcPr>
          <w:p w14:paraId="64FBD8AB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</w:tcPr>
          <w:p w14:paraId="2CB414A7" w14:textId="09BCC509" w:rsidR="009630DF" w:rsidRPr="007F17B7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920,408</w:t>
            </w:r>
          </w:p>
        </w:tc>
        <w:tc>
          <w:tcPr>
            <w:tcW w:w="270" w:type="dxa"/>
            <w:gridSpan w:val="2"/>
          </w:tcPr>
          <w:p w14:paraId="1389202A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0EA3A867" w14:textId="7B8313AC" w:rsidR="009630DF" w:rsidRPr="007F17B7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</w:tcPr>
          <w:p w14:paraId="37803349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</w:tcPr>
          <w:p w14:paraId="4C3C5661" w14:textId="51503641" w:rsidR="009630DF" w:rsidRPr="007F17B7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140,608,804</w:t>
            </w:r>
          </w:p>
        </w:tc>
      </w:tr>
      <w:tr w:rsidR="009630DF" w:rsidRPr="007F17B7" w14:paraId="2A44D3B4" w14:textId="77777777" w:rsidTr="007902FE">
        <w:trPr>
          <w:gridAfter w:val="1"/>
          <w:wAfter w:w="18" w:type="dxa"/>
          <w:trHeight w:val="362"/>
        </w:trPr>
        <w:tc>
          <w:tcPr>
            <w:tcW w:w="3690" w:type="dxa"/>
            <w:vAlign w:val="bottom"/>
          </w:tcPr>
          <w:p w14:paraId="313C71C6" w14:textId="77777777" w:rsidR="009630DF" w:rsidRPr="007F17B7" w:rsidRDefault="009630DF" w:rsidP="009630DF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7F17B7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6E59636" w14:textId="10795194" w:rsidR="009630DF" w:rsidRPr="007F17B7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3" w:type="dxa"/>
          </w:tcPr>
          <w:p w14:paraId="60C09B4A" w14:textId="77777777" w:rsidR="009630DF" w:rsidRPr="007F17B7" w:rsidRDefault="009630DF" w:rsidP="009630D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8124185" w14:textId="7789FC51" w:rsidR="009630DF" w:rsidRPr="007F17B7" w:rsidRDefault="007D7922" w:rsidP="009630DF">
            <w:pPr>
              <w:pStyle w:val="a4"/>
              <w:spacing w:line="360" w:lineRule="exact"/>
              <w:ind w:left="930" w:right="-430" w:hanging="1017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 xml:space="preserve">     </w:t>
            </w:r>
            <w:r w:rsidR="009630DF" w:rsidRPr="009630DF">
              <w:rPr>
                <w:rFonts w:asciiTheme="majorBidi" w:hAnsiTheme="majorBidi" w:cstheme="majorBidi"/>
                <w:color w:val="auto"/>
                <w:lang w:val="en-GB"/>
              </w:rPr>
              <w:t>(58,332)</w:t>
            </w:r>
          </w:p>
        </w:tc>
        <w:tc>
          <w:tcPr>
            <w:tcW w:w="273" w:type="dxa"/>
          </w:tcPr>
          <w:p w14:paraId="4F686AC6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3D51780" w14:textId="3C514AD7" w:rsidR="009630DF" w:rsidRPr="007F17B7" w:rsidRDefault="009630DF" w:rsidP="00F53E75">
            <w:pPr>
              <w:pStyle w:val="a4"/>
              <w:tabs>
                <w:tab w:val="left" w:pos="30"/>
              </w:tabs>
              <w:ind w:left="-114" w:right="-7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(1,111,570)</w:t>
            </w:r>
          </w:p>
        </w:tc>
        <w:tc>
          <w:tcPr>
            <w:tcW w:w="257" w:type="dxa"/>
          </w:tcPr>
          <w:p w14:paraId="50F38714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991F497" w14:textId="145D561F" w:rsidR="009630DF" w:rsidRPr="007F17B7" w:rsidRDefault="007D7922" w:rsidP="007D7922">
            <w:pPr>
              <w:pStyle w:val="a4"/>
              <w:tabs>
                <w:tab w:val="decimal" w:pos="1214"/>
                <w:tab w:val="left" w:pos="1304"/>
              </w:tabs>
              <w:spacing w:line="360" w:lineRule="exact"/>
              <w:ind w:left="-24" w:right="-195" w:firstLine="384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 xml:space="preserve">  </w:t>
            </w:r>
            <w:r w:rsidR="009630DF" w:rsidRPr="009630DF">
              <w:rPr>
                <w:rFonts w:asciiTheme="majorBidi" w:hAnsiTheme="majorBidi" w:cstheme="majorBidi"/>
                <w:color w:val="auto"/>
                <w:lang w:val="en-GB"/>
              </w:rPr>
              <w:t>(49,713)</w:t>
            </w:r>
          </w:p>
        </w:tc>
        <w:tc>
          <w:tcPr>
            <w:tcW w:w="242" w:type="dxa"/>
            <w:gridSpan w:val="2"/>
          </w:tcPr>
          <w:p w14:paraId="5F611507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14:paraId="2A709505" w14:textId="03D8ACDF" w:rsidR="009630DF" w:rsidRPr="007F17B7" w:rsidRDefault="009630DF" w:rsidP="004F009C">
            <w:pPr>
              <w:pStyle w:val="a4"/>
              <w:tabs>
                <w:tab w:val="decimal" w:pos="1050"/>
              </w:tabs>
              <w:spacing w:line="360" w:lineRule="exact"/>
              <w:ind w:left="951" w:right="-106" w:hanging="975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color w:val="auto"/>
                <w:lang w:val="en-GB"/>
              </w:rPr>
              <w:t>(8,199)</w:t>
            </w:r>
          </w:p>
        </w:tc>
        <w:tc>
          <w:tcPr>
            <w:tcW w:w="270" w:type="dxa"/>
            <w:gridSpan w:val="2"/>
          </w:tcPr>
          <w:p w14:paraId="3C11B4BD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0E4F7AEC" w14:textId="6E96AD03" w:rsidR="009630DF" w:rsidRPr="007F17B7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</w:tcPr>
          <w:p w14:paraId="1A2B756C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  <w:vAlign w:val="bottom"/>
          </w:tcPr>
          <w:p w14:paraId="104460DE" w14:textId="0E335F27" w:rsidR="009630DF" w:rsidRPr="009630DF" w:rsidRDefault="007D7922" w:rsidP="009630DF">
            <w:pPr>
              <w:pStyle w:val="a4"/>
              <w:tabs>
                <w:tab w:val="left" w:pos="1080"/>
              </w:tabs>
              <w:spacing w:line="360" w:lineRule="exact"/>
              <w:ind w:left="-24" w:right="-380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 xml:space="preserve">  </w:t>
            </w:r>
            <w:r w:rsidR="009630DF" w:rsidRPr="009630DF">
              <w:rPr>
                <w:rFonts w:asciiTheme="majorBidi" w:hAnsiTheme="majorBidi" w:cstheme="majorBidi"/>
                <w:color w:val="auto"/>
                <w:lang w:val="en-GB"/>
              </w:rPr>
              <w:t>(1,227,814)</w:t>
            </w:r>
          </w:p>
        </w:tc>
      </w:tr>
      <w:tr w:rsidR="009630DF" w:rsidRPr="007F17B7" w14:paraId="09B3FB15" w14:textId="77777777" w:rsidTr="007902FE">
        <w:trPr>
          <w:gridAfter w:val="1"/>
          <w:wAfter w:w="18" w:type="dxa"/>
          <w:trHeight w:val="362"/>
        </w:trPr>
        <w:tc>
          <w:tcPr>
            <w:tcW w:w="3690" w:type="dxa"/>
            <w:vAlign w:val="bottom"/>
          </w:tcPr>
          <w:p w14:paraId="2D7A7CEE" w14:textId="53FEF985" w:rsidR="009630DF" w:rsidRPr="007F17B7" w:rsidRDefault="009630DF" w:rsidP="009630DF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</w:rPr>
              <w:t>2568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4F177673" w14:textId="19F1FEA7" w:rsidR="009630DF" w:rsidRPr="007F17B7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2,196,578</w:t>
            </w:r>
          </w:p>
        </w:tc>
        <w:tc>
          <w:tcPr>
            <w:tcW w:w="273" w:type="dxa"/>
          </w:tcPr>
          <w:p w14:paraId="5227F843" w14:textId="77777777" w:rsidR="009630DF" w:rsidRPr="007F17B7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BFE0D" w14:textId="77CECFC5" w:rsidR="009630DF" w:rsidRPr="009630DF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160,232,328</w:t>
            </w:r>
          </w:p>
        </w:tc>
        <w:tc>
          <w:tcPr>
            <w:tcW w:w="273" w:type="dxa"/>
          </w:tcPr>
          <w:p w14:paraId="63FE1F26" w14:textId="77777777" w:rsidR="009630DF" w:rsidRPr="009630DF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DDA42" w14:textId="3E38575B" w:rsidR="009630DF" w:rsidRPr="009630DF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365,649,121</w:t>
            </w:r>
          </w:p>
        </w:tc>
        <w:tc>
          <w:tcPr>
            <w:tcW w:w="257" w:type="dxa"/>
          </w:tcPr>
          <w:p w14:paraId="73AAED91" w14:textId="77777777" w:rsidR="009630DF" w:rsidRPr="009630DF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8BA79" w14:textId="719C4933" w:rsidR="009630DF" w:rsidRPr="009630DF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6,113,821</w:t>
            </w:r>
          </w:p>
        </w:tc>
        <w:tc>
          <w:tcPr>
            <w:tcW w:w="242" w:type="dxa"/>
            <w:gridSpan w:val="2"/>
          </w:tcPr>
          <w:p w14:paraId="6FC6BC40" w14:textId="77777777" w:rsidR="009630DF" w:rsidRPr="009630DF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CCAD" w14:textId="239D7D04" w:rsidR="009630DF" w:rsidRPr="009630DF" w:rsidRDefault="009630DF" w:rsidP="009630DF">
            <w:pPr>
              <w:pStyle w:val="a4"/>
              <w:spacing w:line="360" w:lineRule="exact"/>
              <w:ind w:right="-19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8,669,570</w:t>
            </w:r>
          </w:p>
        </w:tc>
        <w:tc>
          <w:tcPr>
            <w:tcW w:w="270" w:type="dxa"/>
            <w:gridSpan w:val="2"/>
          </w:tcPr>
          <w:p w14:paraId="0928D235" w14:textId="77777777" w:rsidR="009630DF" w:rsidRPr="009630DF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4E80F" w14:textId="186A2747" w:rsidR="009630DF" w:rsidRPr="009630DF" w:rsidRDefault="009630DF" w:rsidP="009630DF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</w:tcPr>
          <w:p w14:paraId="0317791F" w14:textId="77777777" w:rsidR="009630DF" w:rsidRPr="009630DF" w:rsidRDefault="009630DF" w:rsidP="009630DF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E3C81" w14:textId="5B02C198" w:rsidR="009630DF" w:rsidRPr="009630DF" w:rsidRDefault="009630DF" w:rsidP="009630DF">
            <w:pPr>
              <w:pStyle w:val="a4"/>
              <w:tabs>
                <w:tab w:val="decimal" w:pos="1078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542,861,418</w:t>
            </w:r>
          </w:p>
        </w:tc>
      </w:tr>
      <w:tr w:rsidR="002706D5" w:rsidRPr="007F17B7" w14:paraId="6AFB0F5F" w14:textId="77777777" w:rsidTr="007902FE">
        <w:trPr>
          <w:trHeight w:val="132"/>
        </w:trPr>
        <w:tc>
          <w:tcPr>
            <w:tcW w:w="3690" w:type="dxa"/>
            <w:vAlign w:val="bottom"/>
          </w:tcPr>
          <w:p w14:paraId="5B9254B0" w14:textId="77777777" w:rsidR="002706D5" w:rsidRPr="007F17B7" w:rsidRDefault="002706D5" w:rsidP="002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80" w:type="dxa"/>
            <w:vAlign w:val="bottom"/>
          </w:tcPr>
          <w:p w14:paraId="17C7C07A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73" w:type="dxa"/>
          </w:tcPr>
          <w:p w14:paraId="652FC84F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5245D2E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73" w:type="dxa"/>
          </w:tcPr>
          <w:p w14:paraId="0F17AFCA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1ABF9873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57" w:type="dxa"/>
          </w:tcPr>
          <w:p w14:paraId="434832DE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43D4463D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42" w:type="dxa"/>
            <w:gridSpan w:val="2"/>
          </w:tcPr>
          <w:p w14:paraId="419778F6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6B08574C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3A09E7F6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29148AD5" w14:textId="77777777" w:rsidR="002706D5" w:rsidRPr="007F17B7" w:rsidRDefault="002706D5" w:rsidP="00251C3A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39" w:type="dxa"/>
            <w:gridSpan w:val="2"/>
          </w:tcPr>
          <w:p w14:paraId="141EC547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7B82FB99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</w:tr>
      <w:tr w:rsidR="002706D5" w:rsidRPr="007F17B7" w14:paraId="5F3FA782" w14:textId="77777777" w:rsidTr="007902FE">
        <w:trPr>
          <w:trHeight w:val="362"/>
        </w:trPr>
        <w:tc>
          <w:tcPr>
            <w:tcW w:w="3690" w:type="dxa"/>
            <w:vAlign w:val="bottom"/>
          </w:tcPr>
          <w:p w14:paraId="10F16D4D" w14:textId="5BCC17CE" w:rsidR="002706D5" w:rsidRPr="007F17B7" w:rsidRDefault="002706D5" w:rsidP="002706D5">
            <w:pPr>
              <w:pStyle w:val="a4"/>
              <w:spacing w:line="360" w:lineRule="exact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80" w:type="dxa"/>
            <w:vAlign w:val="bottom"/>
          </w:tcPr>
          <w:p w14:paraId="18FACAC3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3" w:type="dxa"/>
          </w:tcPr>
          <w:p w14:paraId="68415F9F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2EFE4D3A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3" w:type="dxa"/>
          </w:tcPr>
          <w:p w14:paraId="6CE56436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37426A06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57" w:type="dxa"/>
          </w:tcPr>
          <w:p w14:paraId="09EA2C25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77AC3140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3EA4BBA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6E67F290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D16FE8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11BED8D9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6191ADD5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2CC6BCA4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2706D5" w:rsidRPr="007F17B7" w14:paraId="13B22845" w14:textId="77777777" w:rsidTr="007902FE">
        <w:trPr>
          <w:trHeight w:val="362"/>
        </w:trPr>
        <w:tc>
          <w:tcPr>
            <w:tcW w:w="3690" w:type="dxa"/>
            <w:vAlign w:val="bottom"/>
          </w:tcPr>
          <w:p w14:paraId="280A0E74" w14:textId="74B8E33D" w:rsidR="002706D5" w:rsidRPr="007F17B7" w:rsidRDefault="002706D5" w:rsidP="00AE4E64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2467D7" w:rsidRPr="007F17B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31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ธันวาคม </w:t>
            </w:r>
            <w:r w:rsidR="002467D7" w:rsidRPr="007F17B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7</w:t>
            </w:r>
          </w:p>
        </w:tc>
        <w:tc>
          <w:tcPr>
            <w:tcW w:w="1280" w:type="dxa"/>
          </w:tcPr>
          <w:p w14:paraId="24D94505" w14:textId="61A485FB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3" w:type="dxa"/>
          </w:tcPr>
          <w:p w14:paraId="3E39923B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ABAADD" w14:textId="1904A116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3" w:type="dxa"/>
          </w:tcPr>
          <w:p w14:paraId="71C6BA6C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6FEAAEC7" w14:textId="174A50A6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193FF7B7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81" w:type="dxa"/>
            <w:gridSpan w:val="2"/>
          </w:tcPr>
          <w:p w14:paraId="460EDEDA" w14:textId="6C125B6D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38833F3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5B3DDA8D" w14:textId="2BA4CB2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EF634ED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61" w:type="dxa"/>
            <w:gridSpan w:val="2"/>
          </w:tcPr>
          <w:p w14:paraId="765962E7" w14:textId="7DB88A76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5E342D08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12B06227" w14:textId="61546521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BB14C5" w:rsidRPr="007F17B7" w14:paraId="22BFD140" w14:textId="77777777" w:rsidTr="007902FE">
        <w:trPr>
          <w:trHeight w:val="362"/>
        </w:trPr>
        <w:tc>
          <w:tcPr>
            <w:tcW w:w="3690" w:type="dxa"/>
            <w:vAlign w:val="bottom"/>
          </w:tcPr>
          <w:p w14:paraId="56D1C0C8" w14:textId="4D07F821" w:rsidR="00BB14C5" w:rsidRPr="007F17B7" w:rsidRDefault="00BB14C5" w:rsidP="00BB14C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80" w:type="dxa"/>
          </w:tcPr>
          <w:p w14:paraId="47DD96C4" w14:textId="160A7E66" w:rsidR="00BB14C5" w:rsidRPr="007F17B7" w:rsidRDefault="00BB14C5" w:rsidP="00BB14C5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78,094,350</w:t>
            </w:r>
          </w:p>
        </w:tc>
        <w:tc>
          <w:tcPr>
            <w:tcW w:w="273" w:type="dxa"/>
          </w:tcPr>
          <w:p w14:paraId="1AEDBC71" w14:textId="77777777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2D62E95C" w14:textId="2A7832C5" w:rsidR="00BB14C5" w:rsidRPr="007F17B7" w:rsidRDefault="00BB14C5" w:rsidP="00BB14C5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360,906,782</w:t>
            </w:r>
          </w:p>
        </w:tc>
        <w:tc>
          <w:tcPr>
            <w:tcW w:w="273" w:type="dxa"/>
          </w:tcPr>
          <w:p w14:paraId="469F2BA3" w14:textId="77777777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</w:tcPr>
          <w:p w14:paraId="6359F56A" w14:textId="25407F56" w:rsidR="00BB14C5" w:rsidRPr="007F17B7" w:rsidRDefault="00BB14C5" w:rsidP="00BB14C5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527,311,612</w:t>
            </w:r>
          </w:p>
        </w:tc>
        <w:tc>
          <w:tcPr>
            <w:tcW w:w="257" w:type="dxa"/>
          </w:tcPr>
          <w:p w14:paraId="0D28BE40" w14:textId="77777777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6F174F73" w14:textId="61FB6D07" w:rsidR="00BB14C5" w:rsidRPr="007F17B7" w:rsidRDefault="00BB14C5" w:rsidP="00BB14C5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5,375,411</w:t>
            </w:r>
          </w:p>
        </w:tc>
        <w:tc>
          <w:tcPr>
            <w:tcW w:w="242" w:type="dxa"/>
            <w:gridSpan w:val="2"/>
          </w:tcPr>
          <w:p w14:paraId="6C4FE370" w14:textId="77777777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</w:tcPr>
          <w:p w14:paraId="4FD538D9" w14:textId="606161F2" w:rsidR="00BB14C5" w:rsidRPr="007F17B7" w:rsidRDefault="00BB14C5" w:rsidP="00BB14C5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34,795</w:t>
            </w:r>
          </w:p>
        </w:tc>
        <w:tc>
          <w:tcPr>
            <w:tcW w:w="270" w:type="dxa"/>
            <w:gridSpan w:val="2"/>
          </w:tcPr>
          <w:p w14:paraId="41F2ABBB" w14:textId="77777777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15B3090A" w14:textId="36B1EC2A" w:rsidR="00BB14C5" w:rsidRPr="007F17B7" w:rsidRDefault="00BB14C5" w:rsidP="00BB14C5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238,083,105</w:t>
            </w:r>
          </w:p>
        </w:tc>
        <w:tc>
          <w:tcPr>
            <w:tcW w:w="239" w:type="dxa"/>
            <w:gridSpan w:val="2"/>
          </w:tcPr>
          <w:p w14:paraId="106E91E3" w14:textId="77777777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</w:tcPr>
          <w:p w14:paraId="7CDF6F5A" w14:textId="29548F0D" w:rsidR="00BB14C5" w:rsidRPr="007F17B7" w:rsidRDefault="00BB14C5" w:rsidP="00BB14C5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1,209,806,055</w:t>
            </w:r>
          </w:p>
        </w:tc>
      </w:tr>
      <w:tr w:rsidR="00BB14C5" w:rsidRPr="007F17B7" w14:paraId="041E4B11" w14:textId="77777777" w:rsidTr="007902FE">
        <w:trPr>
          <w:trHeight w:val="362"/>
        </w:trPr>
        <w:tc>
          <w:tcPr>
            <w:tcW w:w="3690" w:type="dxa"/>
            <w:vAlign w:val="bottom"/>
          </w:tcPr>
          <w:p w14:paraId="51AD719E" w14:textId="753A4647" w:rsidR="00BB14C5" w:rsidRPr="007F17B7" w:rsidRDefault="00BB14C5" w:rsidP="00BB14C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5EC9CA2" w14:textId="2E5E0710" w:rsidR="00BB14C5" w:rsidRPr="007F17B7" w:rsidRDefault="00BB14C5" w:rsidP="00BB14C5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3" w:type="dxa"/>
          </w:tcPr>
          <w:p w14:paraId="6141AB59" w14:textId="77777777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F574D86" w14:textId="3C731816" w:rsidR="00BB14C5" w:rsidRPr="007F17B7" w:rsidRDefault="00BB14C5" w:rsidP="00DB661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3" w:type="dxa"/>
          </w:tcPr>
          <w:p w14:paraId="4345DF80" w14:textId="77777777" w:rsidR="00BB14C5" w:rsidRPr="007F17B7" w:rsidRDefault="00BB14C5" w:rsidP="00BB14C5">
            <w:pPr>
              <w:pStyle w:val="a4"/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6A9C18D3" w14:textId="2ADD9A3A" w:rsidR="00BB14C5" w:rsidRPr="007F17B7" w:rsidRDefault="00BB14C5" w:rsidP="00DB661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57" w:type="dxa"/>
          </w:tcPr>
          <w:p w14:paraId="01714301" w14:textId="77777777" w:rsidR="00BB14C5" w:rsidRPr="007F17B7" w:rsidRDefault="00BB14C5" w:rsidP="00BB14C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</w:tcPr>
          <w:p w14:paraId="71242380" w14:textId="4BB91921" w:rsidR="00BB14C5" w:rsidRPr="007F17B7" w:rsidRDefault="00BB14C5" w:rsidP="00DB661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42" w:type="dxa"/>
            <w:gridSpan w:val="2"/>
          </w:tcPr>
          <w:p w14:paraId="1272D0CD" w14:textId="77777777" w:rsidR="00BB14C5" w:rsidRPr="007F17B7" w:rsidRDefault="00BB14C5" w:rsidP="00DB661E">
            <w:pPr>
              <w:pStyle w:val="a4"/>
              <w:tabs>
                <w:tab w:val="decimal" w:pos="703"/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14:paraId="59C10BAF" w14:textId="5749F9CA" w:rsidR="00BB14C5" w:rsidRPr="007F17B7" w:rsidRDefault="00BB14C5" w:rsidP="00BB14C5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2,732,438</w:t>
            </w:r>
          </w:p>
        </w:tc>
        <w:tc>
          <w:tcPr>
            <w:tcW w:w="270" w:type="dxa"/>
            <w:gridSpan w:val="2"/>
          </w:tcPr>
          <w:p w14:paraId="5DEA0FCA" w14:textId="77777777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14:paraId="776CA2B4" w14:textId="5084BAE0" w:rsidR="00BB14C5" w:rsidRPr="007F17B7" w:rsidRDefault="00BB14C5" w:rsidP="00DB661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</w:tcPr>
          <w:p w14:paraId="1DAAC9EE" w14:textId="77777777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14:paraId="3C1170B9" w14:textId="596A8384" w:rsidR="00BB14C5" w:rsidRPr="007F17B7" w:rsidRDefault="00BB14C5" w:rsidP="00BB14C5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2,732,438</w:t>
            </w:r>
          </w:p>
        </w:tc>
      </w:tr>
      <w:tr w:rsidR="00BB14C5" w:rsidRPr="007F17B7" w14:paraId="663DD37E" w14:textId="77777777" w:rsidTr="007902FE">
        <w:trPr>
          <w:trHeight w:val="362"/>
        </w:trPr>
        <w:tc>
          <w:tcPr>
            <w:tcW w:w="3690" w:type="dxa"/>
            <w:vAlign w:val="bottom"/>
          </w:tcPr>
          <w:p w14:paraId="19328732" w14:textId="6042D0DC" w:rsidR="00BB14C5" w:rsidRPr="007F17B7" w:rsidRDefault="00BB14C5" w:rsidP="00BB14C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794F99" w14:textId="59B20BEA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 w:hint="cs"/>
                <w:b/>
                <w:bCs/>
                <w:color w:val="auto"/>
                <w:cs/>
                <w:lang w:val="en-GB"/>
              </w:rPr>
              <w:t>78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,094,350</w:t>
            </w:r>
          </w:p>
        </w:tc>
        <w:tc>
          <w:tcPr>
            <w:tcW w:w="273" w:type="dxa"/>
          </w:tcPr>
          <w:p w14:paraId="42EF7088" w14:textId="77777777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BCE3F9" w14:textId="2E85611F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360,906,782</w:t>
            </w:r>
          </w:p>
        </w:tc>
        <w:tc>
          <w:tcPr>
            <w:tcW w:w="273" w:type="dxa"/>
          </w:tcPr>
          <w:p w14:paraId="4782CE1A" w14:textId="77777777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29A506" w14:textId="68093E33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527,311,612</w:t>
            </w:r>
          </w:p>
        </w:tc>
        <w:tc>
          <w:tcPr>
            <w:tcW w:w="257" w:type="dxa"/>
          </w:tcPr>
          <w:p w14:paraId="58AC8808" w14:textId="77777777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EB853A" w14:textId="457E1FD0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5,375,411</w:t>
            </w:r>
          </w:p>
        </w:tc>
        <w:tc>
          <w:tcPr>
            <w:tcW w:w="242" w:type="dxa"/>
            <w:gridSpan w:val="2"/>
          </w:tcPr>
          <w:p w14:paraId="7F6306FD" w14:textId="77777777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10211B" w14:textId="51961F85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2,767,233</w:t>
            </w:r>
          </w:p>
        </w:tc>
        <w:tc>
          <w:tcPr>
            <w:tcW w:w="270" w:type="dxa"/>
            <w:gridSpan w:val="2"/>
          </w:tcPr>
          <w:p w14:paraId="26D2D2C4" w14:textId="77777777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EC6766" w14:textId="58A64C9E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238,083,105</w:t>
            </w:r>
          </w:p>
        </w:tc>
        <w:tc>
          <w:tcPr>
            <w:tcW w:w="239" w:type="dxa"/>
            <w:gridSpan w:val="2"/>
          </w:tcPr>
          <w:p w14:paraId="08475E65" w14:textId="77777777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FCEDDC" w14:textId="7726F76F" w:rsidR="00BB14C5" w:rsidRPr="007F17B7" w:rsidRDefault="00BB14C5" w:rsidP="00BB14C5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1,212,538,493</w:t>
            </w:r>
          </w:p>
        </w:tc>
      </w:tr>
      <w:tr w:rsidR="002706D5" w:rsidRPr="007F17B7" w14:paraId="60AC41A1" w14:textId="77777777" w:rsidTr="007902FE">
        <w:trPr>
          <w:trHeight w:val="362"/>
        </w:trPr>
        <w:tc>
          <w:tcPr>
            <w:tcW w:w="3690" w:type="dxa"/>
            <w:vAlign w:val="bottom"/>
          </w:tcPr>
          <w:p w14:paraId="444E17A2" w14:textId="39765C31" w:rsidR="002706D5" w:rsidRPr="007F17B7" w:rsidRDefault="002706D5" w:rsidP="00AE4E64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2467D7" w:rsidRPr="007F17B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31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ธันวาคม </w:t>
            </w:r>
            <w:r w:rsidR="002467D7" w:rsidRPr="007F17B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280" w:type="dxa"/>
          </w:tcPr>
          <w:p w14:paraId="02ED8CB4" w14:textId="1C20977A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273" w:type="dxa"/>
          </w:tcPr>
          <w:p w14:paraId="6E3B899D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D1B3D07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73" w:type="dxa"/>
          </w:tcPr>
          <w:p w14:paraId="1901232A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43" w:type="dxa"/>
            <w:vAlign w:val="bottom"/>
          </w:tcPr>
          <w:p w14:paraId="5BAED234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57" w:type="dxa"/>
          </w:tcPr>
          <w:p w14:paraId="5CC30DD3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41F637EF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42" w:type="dxa"/>
            <w:gridSpan w:val="2"/>
          </w:tcPr>
          <w:p w14:paraId="1DCCB553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51550166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70" w:type="dxa"/>
            <w:gridSpan w:val="2"/>
          </w:tcPr>
          <w:p w14:paraId="45239480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0104C24E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39" w:type="dxa"/>
            <w:gridSpan w:val="2"/>
          </w:tcPr>
          <w:p w14:paraId="2E9EC89C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1C82CAD6" w14:textId="77777777" w:rsidR="002706D5" w:rsidRPr="007F17B7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7A0FF6" w:rsidRPr="007F17B7" w14:paraId="0CDF1F4C" w14:textId="77777777" w:rsidTr="007902FE">
        <w:trPr>
          <w:trHeight w:val="362"/>
        </w:trPr>
        <w:tc>
          <w:tcPr>
            <w:tcW w:w="3690" w:type="dxa"/>
            <w:vAlign w:val="bottom"/>
          </w:tcPr>
          <w:p w14:paraId="4B5EA36E" w14:textId="1AE33BE6" w:rsidR="007A0FF6" w:rsidRPr="007F17B7" w:rsidRDefault="007A0FF6" w:rsidP="007A0FF6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80" w:type="dxa"/>
          </w:tcPr>
          <w:p w14:paraId="08B07E58" w14:textId="50B74FD0" w:rsidR="007A0FF6" w:rsidRPr="007F17B7" w:rsidRDefault="00DB661E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83,988,392</w:t>
            </w:r>
          </w:p>
        </w:tc>
        <w:tc>
          <w:tcPr>
            <w:tcW w:w="273" w:type="dxa"/>
          </w:tcPr>
          <w:p w14:paraId="75EB9F1A" w14:textId="77777777" w:rsidR="007A0FF6" w:rsidRPr="007F17B7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6B439DEE" w14:textId="156453B3" w:rsidR="007A0FF6" w:rsidRPr="007F17B7" w:rsidRDefault="00DB661E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414,163,51</w:t>
            </w:r>
            <w:r w:rsidR="009630DF">
              <w:rPr>
                <w:rFonts w:asciiTheme="majorBidi" w:hAnsiTheme="majorBidi" w:cstheme="majorBidi"/>
                <w:color w:val="auto"/>
                <w:lang w:val="en-GB"/>
              </w:rPr>
              <w:t>5</w:t>
            </w:r>
          </w:p>
        </w:tc>
        <w:tc>
          <w:tcPr>
            <w:tcW w:w="273" w:type="dxa"/>
          </w:tcPr>
          <w:p w14:paraId="1C0EAC79" w14:textId="77777777" w:rsidR="007A0FF6" w:rsidRPr="007F17B7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</w:tcPr>
          <w:p w14:paraId="79FB5EEB" w14:textId="7DE04003" w:rsidR="007A0FF6" w:rsidRPr="007F17B7" w:rsidRDefault="00DB661E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51</w:t>
            </w:r>
            <w:r w:rsidR="009630DF">
              <w:rPr>
                <w:rFonts w:asciiTheme="majorBidi" w:hAnsiTheme="majorBidi" w:cstheme="majorBidi"/>
                <w:color w:val="auto"/>
                <w:lang w:val="en-GB"/>
              </w:rPr>
              <w:t>0</w:t>
            </w: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9630DF">
              <w:rPr>
                <w:rFonts w:asciiTheme="majorBidi" w:hAnsiTheme="majorBidi" w:cstheme="majorBidi"/>
                <w:color w:val="auto"/>
                <w:lang w:val="en-GB"/>
              </w:rPr>
              <w:t>7</w:t>
            </w:r>
            <w:r w:rsidR="00295074">
              <w:rPr>
                <w:rFonts w:asciiTheme="majorBidi" w:hAnsiTheme="majorBidi" w:cstheme="majorBidi"/>
                <w:color w:val="auto"/>
                <w:lang w:val="en-GB"/>
              </w:rPr>
              <w:t>31</w:t>
            </w: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9630DF">
              <w:rPr>
                <w:rFonts w:asciiTheme="majorBidi" w:hAnsiTheme="majorBidi" w:cstheme="majorBidi"/>
                <w:color w:val="auto"/>
                <w:lang w:val="en-GB"/>
              </w:rPr>
              <w:t>785</w:t>
            </w:r>
          </w:p>
        </w:tc>
        <w:tc>
          <w:tcPr>
            <w:tcW w:w="257" w:type="dxa"/>
          </w:tcPr>
          <w:p w14:paraId="3B7549B8" w14:textId="77777777" w:rsidR="007A0FF6" w:rsidRPr="007F17B7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1D99E47F" w14:textId="589D4368" w:rsidR="007A0FF6" w:rsidRPr="007F17B7" w:rsidRDefault="000C6F9D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C6F9D">
              <w:rPr>
                <w:rFonts w:asciiTheme="majorBidi" w:hAnsiTheme="majorBidi" w:cstheme="majorBidi"/>
                <w:color w:val="auto"/>
                <w:lang w:val="en-GB"/>
              </w:rPr>
              <w:t>5,375,285</w:t>
            </w:r>
          </w:p>
        </w:tc>
        <w:tc>
          <w:tcPr>
            <w:tcW w:w="242" w:type="dxa"/>
            <w:gridSpan w:val="2"/>
          </w:tcPr>
          <w:p w14:paraId="33DFAF02" w14:textId="77777777" w:rsidR="007A0FF6" w:rsidRPr="007F17B7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</w:tcPr>
          <w:p w14:paraId="2749B585" w14:textId="004FFEBB" w:rsidR="007A0FF6" w:rsidRPr="007F17B7" w:rsidRDefault="00DB661E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25,199</w:t>
            </w:r>
          </w:p>
        </w:tc>
        <w:tc>
          <w:tcPr>
            <w:tcW w:w="270" w:type="dxa"/>
            <w:gridSpan w:val="2"/>
          </w:tcPr>
          <w:p w14:paraId="51C58855" w14:textId="77777777" w:rsidR="007A0FF6" w:rsidRPr="007F17B7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220BF6A1" w14:textId="4710D913" w:rsidR="007A0FF6" w:rsidRPr="007F17B7" w:rsidRDefault="00DB661E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366,899,6</w:t>
            </w:r>
            <w:r w:rsidR="000C6F9D">
              <w:rPr>
                <w:rFonts w:asciiTheme="majorBidi" w:hAnsiTheme="majorBidi" w:cstheme="majorBidi"/>
                <w:color w:val="auto"/>
                <w:lang w:val="en-GB"/>
              </w:rPr>
              <w:t>89</w:t>
            </w:r>
          </w:p>
        </w:tc>
        <w:tc>
          <w:tcPr>
            <w:tcW w:w="239" w:type="dxa"/>
            <w:gridSpan w:val="2"/>
          </w:tcPr>
          <w:p w14:paraId="4001387C" w14:textId="77777777" w:rsidR="007A0FF6" w:rsidRPr="007F17B7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</w:tcPr>
          <w:p w14:paraId="09E0B728" w14:textId="3106CD36" w:rsidR="007A0FF6" w:rsidRPr="007F17B7" w:rsidRDefault="00DB661E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1,381,183,865</w:t>
            </w:r>
          </w:p>
        </w:tc>
      </w:tr>
      <w:tr w:rsidR="007A0FF6" w:rsidRPr="007F17B7" w14:paraId="7317D3A3" w14:textId="77777777" w:rsidTr="007902FE">
        <w:trPr>
          <w:trHeight w:val="362"/>
        </w:trPr>
        <w:tc>
          <w:tcPr>
            <w:tcW w:w="3690" w:type="dxa"/>
            <w:vAlign w:val="bottom"/>
          </w:tcPr>
          <w:p w14:paraId="66C06F10" w14:textId="35009B11" w:rsidR="007A0FF6" w:rsidRPr="007F17B7" w:rsidRDefault="007A0FF6" w:rsidP="007A0FF6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F71AB73" w14:textId="1BAEFAC5" w:rsidR="007A0FF6" w:rsidRPr="007F17B7" w:rsidRDefault="00DB661E" w:rsidP="00DB661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408,235</w:t>
            </w:r>
          </w:p>
        </w:tc>
        <w:tc>
          <w:tcPr>
            <w:tcW w:w="273" w:type="dxa"/>
          </w:tcPr>
          <w:p w14:paraId="46CB5788" w14:textId="77777777" w:rsidR="007A0FF6" w:rsidRPr="007F17B7" w:rsidRDefault="007A0FF6" w:rsidP="007A0FF6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1E9E6E2" w14:textId="12320389" w:rsidR="007A0FF6" w:rsidRPr="007F17B7" w:rsidRDefault="00735F69" w:rsidP="008C03A7">
            <w:pPr>
              <w:pStyle w:val="a4"/>
              <w:tabs>
                <w:tab w:val="decimal" w:pos="892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 xml:space="preserve">            </w:t>
            </w:r>
            <w:r w:rsidR="007902FE" w:rsidRPr="007F17B7">
              <w:rPr>
                <w:rFonts w:asciiTheme="majorBidi" w:hAnsiTheme="majorBidi" w:cstheme="majorBidi"/>
                <w:color w:val="auto"/>
                <w:lang w:val="en-GB"/>
              </w:rPr>
              <w:t xml:space="preserve">         </w:t>
            </w: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 xml:space="preserve"> -</w:t>
            </w:r>
          </w:p>
        </w:tc>
        <w:tc>
          <w:tcPr>
            <w:tcW w:w="273" w:type="dxa"/>
          </w:tcPr>
          <w:p w14:paraId="054B23DA" w14:textId="77777777" w:rsidR="007A0FF6" w:rsidRPr="007F17B7" w:rsidRDefault="007A0FF6" w:rsidP="007A0FF6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2EAB1B12" w14:textId="23BE553F" w:rsidR="007A0FF6" w:rsidRPr="007F17B7" w:rsidRDefault="007902FE" w:rsidP="008C03A7">
            <w:pPr>
              <w:pStyle w:val="a4"/>
              <w:tabs>
                <w:tab w:val="decimal" w:pos="876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 xml:space="preserve">       </w:t>
            </w:r>
            <w:r w:rsidR="00735F69" w:rsidRPr="007F17B7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 xml:space="preserve">              </w:t>
            </w:r>
            <w:r w:rsidR="00735F69" w:rsidRPr="007F17B7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DB661E"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57" w:type="dxa"/>
          </w:tcPr>
          <w:p w14:paraId="753A46D6" w14:textId="77777777" w:rsidR="007A0FF6" w:rsidRPr="007F17B7" w:rsidRDefault="007A0FF6" w:rsidP="007A0FF6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</w:tcPr>
          <w:p w14:paraId="57BC715F" w14:textId="57D90762" w:rsidR="007A0FF6" w:rsidRPr="007F17B7" w:rsidRDefault="007902FE" w:rsidP="008C03A7">
            <w:pPr>
              <w:pStyle w:val="a4"/>
              <w:tabs>
                <w:tab w:val="decimal" w:pos="91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 xml:space="preserve">                        </w:t>
            </w:r>
            <w:r w:rsidR="00DB661E"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42" w:type="dxa"/>
            <w:gridSpan w:val="2"/>
          </w:tcPr>
          <w:p w14:paraId="735621D9" w14:textId="77777777" w:rsidR="007A0FF6" w:rsidRPr="007F17B7" w:rsidRDefault="007A0FF6" w:rsidP="007A0FF6">
            <w:pPr>
              <w:pStyle w:val="a4"/>
              <w:tabs>
                <w:tab w:val="decimal" w:pos="703"/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14:paraId="4A5D87F4" w14:textId="784143DD" w:rsidR="007A0FF6" w:rsidRPr="007F17B7" w:rsidRDefault="00DB661E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1,821,625</w:t>
            </w:r>
          </w:p>
        </w:tc>
        <w:tc>
          <w:tcPr>
            <w:tcW w:w="270" w:type="dxa"/>
            <w:gridSpan w:val="2"/>
          </w:tcPr>
          <w:p w14:paraId="01357AE1" w14:textId="77777777" w:rsidR="007A0FF6" w:rsidRPr="007F17B7" w:rsidRDefault="007A0FF6" w:rsidP="007A0FF6">
            <w:pPr>
              <w:pStyle w:val="a4"/>
              <w:tabs>
                <w:tab w:val="decimal" w:pos="703"/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14:paraId="7BB7B80A" w14:textId="2547F305" w:rsidR="007A0FF6" w:rsidRPr="007F17B7" w:rsidRDefault="007902FE" w:rsidP="00267BFB">
            <w:pPr>
              <w:pStyle w:val="a4"/>
              <w:tabs>
                <w:tab w:val="decimal" w:pos="968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 xml:space="preserve">                       </w:t>
            </w:r>
            <w:r w:rsidR="00DB661E" w:rsidRPr="007F17B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</w:tcPr>
          <w:p w14:paraId="521C6194" w14:textId="77777777" w:rsidR="007A0FF6" w:rsidRPr="007F17B7" w:rsidRDefault="007A0FF6" w:rsidP="007A0FF6">
            <w:pPr>
              <w:pStyle w:val="a4"/>
              <w:tabs>
                <w:tab w:val="decimal" w:pos="703"/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14:paraId="25D83938" w14:textId="61A5A7B5" w:rsidR="007A0FF6" w:rsidRPr="007F17B7" w:rsidRDefault="00DB661E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color w:val="auto"/>
                <w:lang w:val="en-GB"/>
              </w:rPr>
              <w:t>2,229,860</w:t>
            </w:r>
          </w:p>
        </w:tc>
      </w:tr>
      <w:tr w:rsidR="007A0FF6" w:rsidRPr="007F17B7" w14:paraId="41128847" w14:textId="77777777" w:rsidTr="007902FE">
        <w:trPr>
          <w:trHeight w:val="350"/>
        </w:trPr>
        <w:tc>
          <w:tcPr>
            <w:tcW w:w="3690" w:type="dxa"/>
            <w:vAlign w:val="bottom"/>
          </w:tcPr>
          <w:p w14:paraId="1F57B97A" w14:textId="3145C8F1" w:rsidR="007A0FF6" w:rsidRPr="007F17B7" w:rsidRDefault="007A0FF6" w:rsidP="007A0FF6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7343E8" w14:textId="22ECD5A4" w:rsidR="007A0FF6" w:rsidRPr="007F17B7" w:rsidRDefault="004F2058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84,</w:t>
            </w:r>
            <w:r w:rsidRPr="007F17B7">
              <w:rPr>
                <w:rFonts w:asciiTheme="majorBidi" w:hAnsiTheme="majorBidi" w:cstheme="majorBidi" w:hint="cs"/>
                <w:b/>
                <w:bCs/>
                <w:color w:val="auto"/>
                <w:cs/>
                <w:lang w:val="en-GB"/>
              </w:rPr>
              <w:t>396</w:t>
            </w:r>
            <w:r w:rsidRPr="007F17B7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 w:rsidR="00DB661E" w:rsidRPr="007F17B7">
              <w:rPr>
                <w:rFonts w:asciiTheme="majorBidi" w:hAnsiTheme="majorBidi" w:cstheme="majorBidi"/>
                <w:b/>
                <w:bCs/>
                <w:color w:val="auto"/>
              </w:rPr>
              <w:t>627</w:t>
            </w:r>
          </w:p>
        </w:tc>
        <w:tc>
          <w:tcPr>
            <w:tcW w:w="273" w:type="dxa"/>
          </w:tcPr>
          <w:p w14:paraId="7800D2CD" w14:textId="77777777" w:rsidR="007A0FF6" w:rsidRPr="007F17B7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3F32A" w14:textId="201B8329" w:rsidR="007A0FF6" w:rsidRPr="007F17B7" w:rsidRDefault="00DB661E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414,163,51</w:t>
            </w:r>
            <w:r w:rsid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</w:t>
            </w:r>
          </w:p>
        </w:tc>
        <w:tc>
          <w:tcPr>
            <w:tcW w:w="273" w:type="dxa"/>
          </w:tcPr>
          <w:p w14:paraId="76B47349" w14:textId="77777777" w:rsidR="007A0FF6" w:rsidRPr="007F17B7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B7C058" w14:textId="088CF811" w:rsidR="007A0FF6" w:rsidRPr="007F17B7" w:rsidRDefault="009630DF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510,7</w:t>
            </w:r>
            <w:r w:rsidR="00295074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31</w:t>
            </w:r>
            <w:r w:rsidRPr="009630D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,785</w:t>
            </w:r>
          </w:p>
        </w:tc>
        <w:tc>
          <w:tcPr>
            <w:tcW w:w="257" w:type="dxa"/>
          </w:tcPr>
          <w:p w14:paraId="3B5A9728" w14:textId="77777777" w:rsidR="007A0FF6" w:rsidRPr="007F17B7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5B34C" w14:textId="37A1A49E" w:rsidR="007A0FF6" w:rsidRPr="000C6F9D" w:rsidRDefault="000C6F9D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0C6F9D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5,375,285</w:t>
            </w:r>
          </w:p>
        </w:tc>
        <w:tc>
          <w:tcPr>
            <w:tcW w:w="242" w:type="dxa"/>
            <w:gridSpan w:val="2"/>
          </w:tcPr>
          <w:p w14:paraId="619C3550" w14:textId="77777777" w:rsidR="007A0FF6" w:rsidRPr="007F17B7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B61B93" w14:textId="0185D94C" w:rsidR="007A0FF6" w:rsidRPr="007F17B7" w:rsidRDefault="00DB661E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1,846,824</w:t>
            </w:r>
          </w:p>
        </w:tc>
        <w:tc>
          <w:tcPr>
            <w:tcW w:w="270" w:type="dxa"/>
            <w:gridSpan w:val="2"/>
          </w:tcPr>
          <w:p w14:paraId="254CA441" w14:textId="77777777" w:rsidR="007A0FF6" w:rsidRPr="007F17B7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620E4" w14:textId="72576BD4" w:rsidR="007A0FF6" w:rsidRPr="007F17B7" w:rsidRDefault="00DB661E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366,899,6</w:t>
            </w:r>
            <w:r w:rsidR="000C6F9D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89</w:t>
            </w:r>
          </w:p>
        </w:tc>
        <w:tc>
          <w:tcPr>
            <w:tcW w:w="239" w:type="dxa"/>
            <w:gridSpan w:val="2"/>
          </w:tcPr>
          <w:p w14:paraId="0568850D" w14:textId="77777777" w:rsidR="007A0FF6" w:rsidRPr="007F17B7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C4FC5F" w14:textId="6E5C3FAA" w:rsidR="007A0FF6" w:rsidRPr="007F17B7" w:rsidRDefault="00DB661E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7F17B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1,383,413,725</w:t>
            </w:r>
          </w:p>
        </w:tc>
      </w:tr>
    </w:tbl>
    <w:p w14:paraId="4F4184BD" w14:textId="19DD706C" w:rsidR="00BD3C0B" w:rsidRPr="007F17B7" w:rsidRDefault="00BD3C0B" w:rsidP="001A0CED">
      <w:pPr>
        <w:tabs>
          <w:tab w:val="clear" w:pos="227"/>
          <w:tab w:val="clear" w:pos="454"/>
        </w:tabs>
        <w:rPr>
          <w:rFonts w:asciiTheme="majorBidi" w:hAnsiTheme="majorBidi" w:cstheme="majorBidi"/>
          <w:i/>
          <w:iCs/>
          <w:sz w:val="30"/>
          <w:szCs w:val="30"/>
          <w:cs/>
        </w:rPr>
        <w:sectPr w:rsidR="00BD3C0B" w:rsidRPr="007F17B7" w:rsidSect="000241B7">
          <w:foot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pgNumType w:start="29"/>
          <w:cols w:space="720"/>
          <w:docGrid w:linePitch="360"/>
        </w:sectPr>
      </w:pPr>
    </w:p>
    <w:p w14:paraId="4E2F74EC" w14:textId="6EB4F6D4" w:rsidR="00C0355C" w:rsidRPr="007F17B7" w:rsidRDefault="00C0355C" w:rsidP="00D94032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7F17B7">
        <w:rPr>
          <w:rFonts w:asciiTheme="majorBidi" w:hAnsiTheme="majorBidi" w:cstheme="majorBidi"/>
          <w:cs/>
          <w:lang w:val="th-TH"/>
        </w:rPr>
        <w:lastRenderedPageBreak/>
        <w:t>หนี้สินที่มีภาระดอกเบี้ย</w:t>
      </w:r>
    </w:p>
    <w:p w14:paraId="0DA55B21" w14:textId="77777777" w:rsidR="00C0355C" w:rsidRPr="007F17B7" w:rsidRDefault="00C0355C" w:rsidP="00C0355C">
      <w:pPr>
        <w:widowControl w:val="0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270"/>
        <w:gridCol w:w="1530"/>
        <w:gridCol w:w="270"/>
        <w:gridCol w:w="1530"/>
      </w:tblGrid>
      <w:tr w:rsidR="00806A50" w:rsidRPr="007F17B7" w14:paraId="35252F57" w14:textId="77777777" w:rsidTr="00AF203B">
        <w:tc>
          <w:tcPr>
            <w:tcW w:w="5850" w:type="dxa"/>
          </w:tcPr>
          <w:p w14:paraId="7D7084ED" w14:textId="77777777" w:rsidR="00341E05" w:rsidRPr="007F17B7" w:rsidRDefault="00341E05" w:rsidP="0035172D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3" w:name="_Hlk30148679"/>
          </w:p>
        </w:tc>
        <w:tc>
          <w:tcPr>
            <w:tcW w:w="270" w:type="dxa"/>
          </w:tcPr>
          <w:p w14:paraId="510051C2" w14:textId="59B69F8F" w:rsidR="00341E05" w:rsidRPr="007F17B7" w:rsidRDefault="00341E05" w:rsidP="0035172D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2BF9833" w14:textId="5376ED1E" w:rsidR="00341E05" w:rsidRPr="007F17B7" w:rsidRDefault="002467D7" w:rsidP="00A806BF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B3EE067" w14:textId="77777777" w:rsidR="00341E05" w:rsidRPr="007F17B7" w:rsidRDefault="00341E05" w:rsidP="0035172D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339D44" w14:textId="4F60814A" w:rsidR="00341E05" w:rsidRPr="007F17B7" w:rsidRDefault="002467D7" w:rsidP="00A806BF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806A50" w:rsidRPr="007F17B7" w14:paraId="4F0CAE39" w14:textId="77777777" w:rsidTr="00AF203B">
        <w:tc>
          <w:tcPr>
            <w:tcW w:w="5850" w:type="dxa"/>
          </w:tcPr>
          <w:p w14:paraId="6E95FD56" w14:textId="77777777" w:rsidR="00341E05" w:rsidRPr="007F17B7" w:rsidRDefault="00341E05" w:rsidP="0035172D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75F54F45" w14:textId="77777777" w:rsidR="00341E05" w:rsidRPr="007F17B7" w:rsidRDefault="00341E05" w:rsidP="0035172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left w:val="nil"/>
            </w:tcBorders>
          </w:tcPr>
          <w:p w14:paraId="1AE1447A" w14:textId="144D5652" w:rsidR="00341E05" w:rsidRPr="007F17B7" w:rsidRDefault="00341E05" w:rsidP="0035172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806A50" w:rsidRPr="007F17B7" w14:paraId="323F3A73" w14:textId="77777777" w:rsidTr="00AF203B">
        <w:tc>
          <w:tcPr>
            <w:tcW w:w="5850" w:type="dxa"/>
          </w:tcPr>
          <w:p w14:paraId="34849980" w14:textId="77777777" w:rsidR="00341E05" w:rsidRPr="007F17B7" w:rsidRDefault="00341E05" w:rsidP="00CA69E3">
            <w:pPr>
              <w:tabs>
                <w:tab w:val="left" w:pos="360"/>
              </w:tabs>
              <w:spacing w:line="120" w:lineRule="atLeast"/>
              <w:ind w:left="-24" w:firstLine="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0F4DBA26" w14:textId="77777777" w:rsidR="00341E05" w:rsidRPr="007F17B7" w:rsidRDefault="00341E05" w:rsidP="0035172D">
            <w:pPr>
              <w:spacing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7907FB" w14:textId="5EEEEED8" w:rsidR="00341E05" w:rsidRPr="007F17B7" w:rsidRDefault="00341E05" w:rsidP="0035172D">
            <w:pPr>
              <w:spacing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3EFA9" w14:textId="77777777" w:rsidR="00341E05" w:rsidRPr="007F17B7" w:rsidRDefault="00341E05" w:rsidP="0035172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7E318A" w14:textId="77777777" w:rsidR="00341E05" w:rsidRPr="007F17B7" w:rsidRDefault="00341E05" w:rsidP="0035172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3"/>
      <w:tr w:rsidR="00BB14C5" w:rsidRPr="007F17B7" w14:paraId="6670B486" w14:textId="77777777" w:rsidTr="00AF203B">
        <w:tc>
          <w:tcPr>
            <w:tcW w:w="5850" w:type="dxa"/>
            <w:vAlign w:val="bottom"/>
          </w:tcPr>
          <w:p w14:paraId="3ECC2096" w14:textId="4BD4F83E" w:rsidR="00BB14C5" w:rsidRPr="007F17B7" w:rsidRDefault="00BB14C5" w:rsidP="00BB14C5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  <w:vAlign w:val="bottom"/>
          </w:tcPr>
          <w:p w14:paraId="5AE916A0" w14:textId="77777777" w:rsidR="00BB14C5" w:rsidRPr="007F17B7" w:rsidRDefault="00BB14C5" w:rsidP="00BB14C5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2F63642" w14:textId="5F0EE497" w:rsidR="00BB14C5" w:rsidRPr="007F17B7" w:rsidRDefault="00CD118D" w:rsidP="00BB14C5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7F17B7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78,000,000</w:t>
            </w:r>
          </w:p>
        </w:tc>
        <w:tc>
          <w:tcPr>
            <w:tcW w:w="270" w:type="dxa"/>
            <w:vAlign w:val="bottom"/>
          </w:tcPr>
          <w:p w14:paraId="2A8C48EF" w14:textId="77777777" w:rsidR="00BB14C5" w:rsidRPr="007F17B7" w:rsidRDefault="00BB14C5" w:rsidP="00BB14C5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D6D330" w14:textId="707408BE" w:rsidR="00BB14C5" w:rsidRPr="007F17B7" w:rsidRDefault="00CD118D" w:rsidP="00BB14C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7F17B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 xml:space="preserve">      </w:t>
            </w:r>
            <w:r w:rsidR="00BB14C5" w:rsidRPr="007F17B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104</w:t>
            </w:r>
            <w:r w:rsidR="00BB14C5" w:rsidRPr="007F17B7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,</w:t>
            </w:r>
            <w:r w:rsidR="00BB14C5" w:rsidRPr="007F17B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583,830</w:t>
            </w:r>
          </w:p>
        </w:tc>
      </w:tr>
      <w:tr w:rsidR="00BB14C5" w:rsidRPr="007F17B7" w14:paraId="2C2A5B19" w14:textId="77777777" w:rsidTr="00E963CC">
        <w:tc>
          <w:tcPr>
            <w:tcW w:w="5850" w:type="dxa"/>
            <w:vAlign w:val="bottom"/>
          </w:tcPr>
          <w:p w14:paraId="45932D83" w14:textId="77777777" w:rsidR="00BB14C5" w:rsidRPr="007F17B7" w:rsidRDefault="00BB14C5" w:rsidP="00BB14C5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718084AE" w14:textId="3F7FF40C" w:rsidR="00BB14C5" w:rsidRPr="007F17B7" w:rsidRDefault="00BB14C5" w:rsidP="00BB14C5">
            <w:pPr>
              <w:tabs>
                <w:tab w:val="left" w:pos="360"/>
              </w:tabs>
              <w:spacing w:line="120" w:lineRule="atLeas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1E2D65D" w14:textId="77777777" w:rsidR="00BB14C5" w:rsidRPr="007F17B7" w:rsidRDefault="00BB14C5" w:rsidP="00BB14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81DD0CF" w14:textId="3D79B3C9" w:rsidR="00BB14C5" w:rsidRPr="007F17B7" w:rsidRDefault="00516B68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31" w:right="-19" w:firstLine="23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D118D" w:rsidRPr="007F17B7">
              <w:rPr>
                <w:rFonts w:asciiTheme="majorBidi" w:hAnsiTheme="majorBidi" w:cstheme="majorBidi"/>
                <w:sz w:val="30"/>
                <w:szCs w:val="30"/>
              </w:rPr>
              <w:t>9,212,000</w:t>
            </w:r>
          </w:p>
        </w:tc>
        <w:tc>
          <w:tcPr>
            <w:tcW w:w="270" w:type="dxa"/>
            <w:vAlign w:val="bottom"/>
          </w:tcPr>
          <w:p w14:paraId="5AE089B6" w14:textId="77777777" w:rsidR="00BB14C5" w:rsidRPr="007F17B7" w:rsidRDefault="00BB14C5" w:rsidP="00BB14C5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ACBF0F" w14:textId="560DF45E" w:rsidR="00BB14C5" w:rsidRPr="007F17B7" w:rsidRDefault="00BB14C5" w:rsidP="00BB14C5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4,212,000</w:t>
            </w:r>
          </w:p>
        </w:tc>
      </w:tr>
      <w:tr w:rsidR="00BB14C5" w:rsidRPr="007F17B7" w14:paraId="598E31E2" w14:textId="77777777" w:rsidTr="00E963CC">
        <w:trPr>
          <w:trHeight w:val="434"/>
        </w:trPr>
        <w:tc>
          <w:tcPr>
            <w:tcW w:w="5850" w:type="dxa"/>
            <w:vAlign w:val="bottom"/>
          </w:tcPr>
          <w:p w14:paraId="594679FF" w14:textId="2291BA27" w:rsidR="00BB14C5" w:rsidRPr="007F17B7" w:rsidRDefault="00BB14C5" w:rsidP="00BB14C5">
            <w:pPr>
              <w:tabs>
                <w:tab w:val="clear" w:pos="1644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34E8C0C2" w14:textId="77777777" w:rsidR="00BB14C5" w:rsidRPr="007F17B7" w:rsidRDefault="00BB14C5" w:rsidP="00BB14C5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9698E" w14:textId="3D688CD3" w:rsidR="00BB14C5" w:rsidRPr="007F17B7" w:rsidRDefault="00CD118D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1,340,682</w:t>
            </w:r>
          </w:p>
        </w:tc>
        <w:tc>
          <w:tcPr>
            <w:tcW w:w="270" w:type="dxa"/>
            <w:vAlign w:val="bottom"/>
          </w:tcPr>
          <w:p w14:paraId="62F33FD4" w14:textId="77777777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after="0" w:line="240" w:lineRule="auto"/>
              <w:ind w:left="-101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3EB13" w14:textId="606561DC" w:rsidR="00BB14C5" w:rsidRPr="007F17B7" w:rsidRDefault="00BB14C5" w:rsidP="00BB14C5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910,469</w:t>
            </w:r>
          </w:p>
        </w:tc>
      </w:tr>
      <w:tr w:rsidR="00BB14C5" w:rsidRPr="007F17B7" w14:paraId="20175430" w14:textId="77777777" w:rsidTr="00AF203B">
        <w:tc>
          <w:tcPr>
            <w:tcW w:w="5850" w:type="dxa"/>
            <w:vAlign w:val="bottom"/>
          </w:tcPr>
          <w:p w14:paraId="3F1CA037" w14:textId="4EC13162" w:rsidR="00BB14C5" w:rsidRPr="007F17B7" w:rsidRDefault="00BB14C5" w:rsidP="00BB14C5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70" w:type="dxa"/>
            <w:vAlign w:val="bottom"/>
          </w:tcPr>
          <w:p w14:paraId="514AE313" w14:textId="77777777" w:rsidR="00BB14C5" w:rsidRPr="007F17B7" w:rsidRDefault="00BB14C5" w:rsidP="00BB14C5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C08C4" w14:textId="28DF93F7" w:rsidR="00BB14C5" w:rsidRPr="007F17B7" w:rsidRDefault="00CD118D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="00516B68"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F17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17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552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17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682</w:t>
            </w:r>
          </w:p>
        </w:tc>
        <w:tc>
          <w:tcPr>
            <w:tcW w:w="270" w:type="dxa"/>
            <w:vAlign w:val="bottom"/>
          </w:tcPr>
          <w:p w14:paraId="3A992610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60C01" w14:textId="33B6EAB7" w:rsidR="00BB14C5" w:rsidRPr="007F17B7" w:rsidRDefault="00BB14C5" w:rsidP="00BB14C5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7F17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9,706,299</w:t>
            </w:r>
          </w:p>
        </w:tc>
      </w:tr>
      <w:tr w:rsidR="00A806BF" w:rsidRPr="007F17B7" w14:paraId="636C76AB" w14:textId="77777777" w:rsidTr="00AF203B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6973E74C" w14:textId="4F9F39ED" w:rsidR="00A806BF" w:rsidRPr="007F17B7" w:rsidRDefault="00A806BF" w:rsidP="00A806BF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E7D4825" w14:textId="77777777" w:rsidR="00A806BF" w:rsidRPr="007F17B7" w:rsidRDefault="00A806BF" w:rsidP="00A806BF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vAlign w:val="bottom"/>
          </w:tcPr>
          <w:p w14:paraId="47457EBF" w14:textId="77777777" w:rsidR="00A806BF" w:rsidRPr="007F17B7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01C2DEB" w14:textId="77777777" w:rsidR="00A806BF" w:rsidRPr="007F17B7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641A639D" w14:textId="77777777" w:rsidR="00A806BF" w:rsidRPr="007F17B7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806BF" w:rsidRPr="007F17B7" w14:paraId="1CAFB491" w14:textId="77777777" w:rsidTr="00AF203B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3509061B" w14:textId="77777777" w:rsidR="00A806BF" w:rsidRPr="007F17B7" w:rsidRDefault="00A806BF" w:rsidP="00A806BF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  <w:vAlign w:val="bottom"/>
          </w:tcPr>
          <w:p w14:paraId="33F9A400" w14:textId="77777777" w:rsidR="00A806BF" w:rsidRPr="007F17B7" w:rsidRDefault="00A806BF" w:rsidP="00A806BF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AE6A54A" w14:textId="4567A389" w:rsidR="00A806BF" w:rsidRPr="007F17B7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D5FE16C" w14:textId="77777777" w:rsidR="00A806BF" w:rsidRPr="007F17B7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57C866" w14:textId="77777777" w:rsidR="00A806BF" w:rsidRPr="007F17B7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4C5" w:rsidRPr="007F17B7" w14:paraId="344416D7" w14:textId="77777777" w:rsidTr="00AF203B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1BAEEB68" w14:textId="2668C50B" w:rsidR="00BB14C5" w:rsidRPr="007F17B7" w:rsidRDefault="00BB14C5" w:rsidP="00BB14C5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CAB6ABD" w14:textId="77777777" w:rsidR="00BB14C5" w:rsidRPr="007F17B7" w:rsidRDefault="00BB14C5" w:rsidP="00BB14C5">
            <w:pPr>
              <w:pStyle w:val="acctfourfigures"/>
              <w:tabs>
                <w:tab w:val="clear" w:pos="765"/>
              </w:tabs>
              <w:spacing w:line="120" w:lineRule="atLeast"/>
              <w:ind w:left="-221" w:right="11" w:firstLine="2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AB714E4" w14:textId="714A1ABD" w:rsidR="00BB14C5" w:rsidRPr="007F17B7" w:rsidRDefault="007E464F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16B68" w:rsidRPr="007F17B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9,292,0</w:t>
            </w:r>
            <w:r w:rsidR="00516B68" w:rsidRPr="007F17B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bottom"/>
          </w:tcPr>
          <w:p w14:paraId="6CA93A94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339321B" w14:textId="5CC2C1CD" w:rsidR="00BB14C5" w:rsidRPr="007F17B7" w:rsidRDefault="00BB14C5" w:rsidP="00BB14C5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18,504,060</w:t>
            </w:r>
          </w:p>
        </w:tc>
      </w:tr>
      <w:tr w:rsidR="00BB14C5" w:rsidRPr="007F17B7" w14:paraId="42D32CE1" w14:textId="77777777" w:rsidTr="00AF203B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0A64965E" w14:textId="603102A6" w:rsidR="00BB14C5" w:rsidRPr="007F17B7" w:rsidRDefault="00BB14C5" w:rsidP="00BB14C5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4FE94FA4" w14:textId="77777777" w:rsidR="00BB14C5" w:rsidRPr="007F17B7" w:rsidRDefault="00BB14C5" w:rsidP="00BB14C5">
            <w:pPr>
              <w:pStyle w:val="acctfourfigures"/>
              <w:tabs>
                <w:tab w:val="clear" w:pos="765"/>
              </w:tabs>
              <w:spacing w:line="120" w:lineRule="atLeast"/>
              <w:ind w:left="-221" w:right="11" w:firstLine="2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A128F6" w14:textId="28C02F6A" w:rsidR="00BB14C5" w:rsidRPr="007F17B7" w:rsidRDefault="007E464F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946,57</w:t>
            </w:r>
            <w:r w:rsidR="00516B68" w:rsidRPr="007F17B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5AD2BCC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F76276D" w14:textId="1282EDC0" w:rsidR="00BB14C5" w:rsidRPr="007F17B7" w:rsidRDefault="00BB14C5" w:rsidP="00BB14C5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1,874,917</w:t>
            </w:r>
          </w:p>
        </w:tc>
      </w:tr>
      <w:tr w:rsidR="00BB14C5" w:rsidRPr="007F17B7" w14:paraId="554B1D2C" w14:textId="77777777" w:rsidTr="00AF20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50" w:type="dxa"/>
          </w:tcPr>
          <w:p w14:paraId="0F274CA1" w14:textId="01C38F2A" w:rsidR="00BB14C5" w:rsidRPr="007F17B7" w:rsidRDefault="00BB14C5" w:rsidP="00BB14C5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388FC71C" w14:textId="77777777" w:rsidR="00BB14C5" w:rsidRPr="007F17B7" w:rsidRDefault="00BB14C5" w:rsidP="00BB14C5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0FB60B" w14:textId="35873913" w:rsidR="00BB14C5" w:rsidRPr="007F17B7" w:rsidRDefault="007E464F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16B68"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0,238,632</w:t>
            </w:r>
          </w:p>
        </w:tc>
        <w:tc>
          <w:tcPr>
            <w:tcW w:w="270" w:type="dxa"/>
          </w:tcPr>
          <w:p w14:paraId="12C79200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D38C0DA" w14:textId="24C219AD" w:rsidR="00BB14C5" w:rsidRPr="007F17B7" w:rsidRDefault="00BB14C5" w:rsidP="00BB14C5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20,378,977</w:t>
            </w:r>
          </w:p>
        </w:tc>
      </w:tr>
      <w:tr w:rsidR="00BB14C5" w:rsidRPr="007F17B7" w14:paraId="526200D2" w14:textId="77777777" w:rsidTr="007A55F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50" w:type="dxa"/>
          </w:tcPr>
          <w:p w14:paraId="31970D8D" w14:textId="77777777" w:rsidR="00BB14C5" w:rsidRPr="007F17B7" w:rsidRDefault="00BB14C5" w:rsidP="00BB14C5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AEFB4E4" w14:textId="77777777" w:rsidR="00BB14C5" w:rsidRPr="007F17B7" w:rsidRDefault="00BB14C5" w:rsidP="00BB14C5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8FB3A10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8EF4A3C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EFFB225" w14:textId="77777777" w:rsidR="00BB14C5" w:rsidRPr="007F17B7" w:rsidRDefault="00BB14C5" w:rsidP="00BB14C5">
            <w:pPr>
              <w:pStyle w:val="acctfourfigures"/>
              <w:tabs>
                <w:tab w:val="decimal" w:pos="970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sz w:val="16"/>
                <w:szCs w:val="16"/>
                <w:lang w:bidi="th-TH"/>
              </w:rPr>
            </w:pPr>
          </w:p>
        </w:tc>
      </w:tr>
      <w:tr w:rsidR="00BB14C5" w:rsidRPr="007F17B7" w14:paraId="007CB1A8" w14:textId="77777777" w:rsidTr="007A55F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50" w:type="dxa"/>
          </w:tcPr>
          <w:p w14:paraId="6186A3D7" w14:textId="70BAA529" w:rsidR="00BB14C5" w:rsidRPr="007F17B7" w:rsidRDefault="00BB14C5" w:rsidP="00BB14C5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5486678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58FCAA2" w14:textId="4FD5855D" w:rsidR="00BB14C5" w:rsidRPr="007F17B7" w:rsidRDefault="007E464F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398,791,314</w:t>
            </w:r>
          </w:p>
        </w:tc>
        <w:tc>
          <w:tcPr>
            <w:tcW w:w="270" w:type="dxa"/>
          </w:tcPr>
          <w:p w14:paraId="385D75CE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47D2837" w14:textId="07EF1276" w:rsidR="00BB14C5" w:rsidRPr="007F17B7" w:rsidRDefault="00BB14C5" w:rsidP="00BB14C5">
            <w:pPr>
              <w:pStyle w:val="acctfourfigures"/>
              <w:tabs>
                <w:tab w:val="clear" w:pos="765"/>
                <w:tab w:val="decimal" w:pos="1298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F17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30,085,276</w:t>
            </w:r>
          </w:p>
        </w:tc>
      </w:tr>
    </w:tbl>
    <w:p w14:paraId="608EC36E" w14:textId="1AA86C8A" w:rsidR="00943C37" w:rsidRPr="007F17B7" w:rsidRDefault="00943C37" w:rsidP="007A5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246"/>
        </w:tabs>
        <w:spacing w:line="240" w:lineRule="auto"/>
        <w:ind w:left="-131" w:firstLine="23"/>
        <w:rPr>
          <w:rFonts w:asciiTheme="majorBidi" w:hAnsiTheme="majorBidi" w:cstheme="majorBidi"/>
          <w:b/>
          <w:bCs/>
          <w:sz w:val="30"/>
          <w:szCs w:val="30"/>
        </w:rPr>
      </w:pPr>
    </w:p>
    <w:p w14:paraId="192C3860" w14:textId="3F2C1C68" w:rsidR="00C66B75" w:rsidRPr="007F17B7" w:rsidRDefault="00C66B75" w:rsidP="00503A71">
      <w:pPr>
        <w:widowControl w:val="0"/>
        <w:spacing w:line="240" w:lineRule="auto"/>
        <w:ind w:left="540" w:right="-34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59EB89E" w14:textId="603CA016" w:rsidR="00A902BB" w:rsidRPr="007F17B7" w:rsidRDefault="00A902BB" w:rsidP="00393AE8">
      <w:pPr>
        <w:widowControl w:val="0"/>
        <w:spacing w:line="240" w:lineRule="auto"/>
        <w:ind w:left="540" w:right="-34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350E06" w14:textId="4EF2282D" w:rsidR="00491CBF" w:rsidRPr="007F17B7" w:rsidRDefault="00491CBF" w:rsidP="00D64A1D">
      <w:pPr>
        <w:ind w:left="540" w:right="-342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รายการเคลื่อนไหวของเงินกู้ยืมระยะยาวจากสถาบันการเงินสำหรับปีสิ้นสุดวันที่ </w:t>
      </w:r>
      <w:r w:rsidR="002467D7" w:rsidRPr="007F17B7">
        <w:rPr>
          <w:rFonts w:asciiTheme="majorBidi" w:hAnsiTheme="majorBidi" w:cstheme="majorBidi"/>
          <w:sz w:val="30"/>
          <w:szCs w:val="30"/>
        </w:rPr>
        <w:t>31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626906C1" w14:textId="77777777" w:rsidR="00491CBF" w:rsidRPr="007F17B7" w:rsidRDefault="00491CBF" w:rsidP="00A902BB">
      <w:pPr>
        <w:ind w:left="540" w:right="-43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270"/>
        <w:gridCol w:w="1530"/>
      </w:tblGrid>
      <w:tr w:rsidR="00806A50" w:rsidRPr="007F17B7" w14:paraId="39B33CAC" w14:textId="77777777" w:rsidTr="00054BBF">
        <w:tc>
          <w:tcPr>
            <w:tcW w:w="6120" w:type="dxa"/>
          </w:tcPr>
          <w:p w14:paraId="246709A7" w14:textId="77777777" w:rsidR="00503A71" w:rsidRPr="007F17B7" w:rsidRDefault="00503A71" w:rsidP="00E614FF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EA219D" w14:textId="27891CFE" w:rsidR="00503A71" w:rsidRPr="007F17B7" w:rsidRDefault="002467D7" w:rsidP="00C16855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418449F" w14:textId="77777777" w:rsidR="00503A71" w:rsidRPr="007F17B7" w:rsidRDefault="00503A71" w:rsidP="00E614FF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0D77A1" w14:textId="1FF8E8D9" w:rsidR="00503A71" w:rsidRPr="007F17B7" w:rsidRDefault="002467D7" w:rsidP="00C16855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806A50" w:rsidRPr="007F17B7" w14:paraId="1FC99A1D" w14:textId="77777777" w:rsidTr="00054BBF">
        <w:tc>
          <w:tcPr>
            <w:tcW w:w="6120" w:type="dxa"/>
          </w:tcPr>
          <w:p w14:paraId="2C2B5C84" w14:textId="77777777" w:rsidR="00503A71" w:rsidRPr="007F17B7" w:rsidRDefault="00503A71" w:rsidP="00E614FF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left w:val="nil"/>
            </w:tcBorders>
          </w:tcPr>
          <w:p w14:paraId="1688F91D" w14:textId="77777777" w:rsidR="00503A71" w:rsidRPr="007F17B7" w:rsidRDefault="00503A71" w:rsidP="00E614FF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BB14C5" w:rsidRPr="007F17B7" w14:paraId="76822670" w14:textId="77777777" w:rsidTr="00054BBF">
        <w:tc>
          <w:tcPr>
            <w:tcW w:w="6120" w:type="dxa"/>
          </w:tcPr>
          <w:p w14:paraId="142A1671" w14:textId="2CC282D4" w:rsidR="00BB14C5" w:rsidRPr="007F17B7" w:rsidRDefault="00BB14C5" w:rsidP="00BB14C5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2DABA09A" w14:textId="4004A9F8" w:rsidR="00BB14C5" w:rsidRPr="007F17B7" w:rsidRDefault="00712F2D" w:rsidP="00BB14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22</w:t>
            </w:r>
            <w:r w:rsidRPr="007F17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,716,060</w:t>
            </w:r>
          </w:p>
        </w:tc>
        <w:tc>
          <w:tcPr>
            <w:tcW w:w="270" w:type="dxa"/>
          </w:tcPr>
          <w:p w14:paraId="2C3D0C96" w14:textId="77777777" w:rsidR="00BB14C5" w:rsidRPr="007F17B7" w:rsidRDefault="00BB14C5" w:rsidP="00BB14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D18ABC3" w14:textId="3A77EA87" w:rsidR="00BB14C5" w:rsidRPr="00AC0130" w:rsidRDefault="00BB14C5" w:rsidP="00EA1421">
            <w:pPr>
              <w:pStyle w:val="acctfourfigures"/>
              <w:tabs>
                <w:tab w:val="clear" w:pos="765"/>
                <w:tab w:val="right" w:pos="1302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0130">
              <w:rPr>
                <w:rFonts w:asciiTheme="majorBidi" w:hAnsiTheme="majorBidi" w:cstheme="majorBidi"/>
                <w:sz w:val="30"/>
                <w:szCs w:val="30"/>
              </w:rPr>
              <w:t>26,928,060</w:t>
            </w:r>
          </w:p>
        </w:tc>
      </w:tr>
      <w:tr w:rsidR="00BB14C5" w:rsidRPr="007F17B7" w14:paraId="24FEF104" w14:textId="77777777" w:rsidTr="00E963CC">
        <w:tc>
          <w:tcPr>
            <w:tcW w:w="6120" w:type="dxa"/>
          </w:tcPr>
          <w:p w14:paraId="7A098547" w14:textId="51801883" w:rsidR="00BB14C5" w:rsidRPr="007F17B7" w:rsidRDefault="00BB14C5" w:rsidP="00BB14C5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เ</w:t>
            </w: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บิกเงินกู้เพิ่ม</w:t>
            </w:r>
          </w:p>
        </w:tc>
        <w:tc>
          <w:tcPr>
            <w:tcW w:w="1530" w:type="dxa"/>
            <w:vAlign w:val="bottom"/>
          </w:tcPr>
          <w:p w14:paraId="5A4AF8E4" w14:textId="5B2D02EB" w:rsidR="00BB14C5" w:rsidRPr="007F17B7" w:rsidRDefault="000E06D4" w:rsidP="005D4DFA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300</w:t>
            </w:r>
            <w:r w:rsidRPr="005D4D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,000,000</w:t>
            </w:r>
          </w:p>
        </w:tc>
        <w:tc>
          <w:tcPr>
            <w:tcW w:w="270" w:type="dxa"/>
          </w:tcPr>
          <w:p w14:paraId="093B25AA" w14:textId="77777777" w:rsidR="00BB14C5" w:rsidRPr="007F17B7" w:rsidRDefault="00BB14C5" w:rsidP="00BB14C5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208E46" w14:textId="726DD7D3" w:rsidR="00BB14C5" w:rsidRPr="007F17B7" w:rsidRDefault="00BB14C5" w:rsidP="00BB14C5">
            <w:pPr>
              <w:pStyle w:val="acctfourfigures"/>
              <w:tabs>
                <w:tab w:val="clear" w:pos="765"/>
                <w:tab w:val="decimal" w:pos="97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B14C5" w:rsidRPr="007F17B7" w14:paraId="417B6998" w14:textId="77777777" w:rsidTr="00E963CC">
        <w:tc>
          <w:tcPr>
            <w:tcW w:w="6120" w:type="dxa"/>
          </w:tcPr>
          <w:p w14:paraId="6370FB45" w14:textId="1046ECF4" w:rsidR="00BB14C5" w:rsidRPr="007F17B7" w:rsidRDefault="00BB14C5" w:rsidP="00BB14C5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47796" w14:textId="472513D1" w:rsidR="00BB14C5" w:rsidRPr="007F17B7" w:rsidRDefault="00BB14C5" w:rsidP="004239B4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(4,212,000)</w:t>
            </w:r>
          </w:p>
        </w:tc>
        <w:tc>
          <w:tcPr>
            <w:tcW w:w="270" w:type="dxa"/>
          </w:tcPr>
          <w:p w14:paraId="294C7016" w14:textId="77777777" w:rsidR="00BB14C5" w:rsidRPr="007F17B7" w:rsidRDefault="00BB14C5" w:rsidP="00BB14C5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4D77A" w14:textId="6EB3C7A3" w:rsidR="00BB14C5" w:rsidRPr="007F17B7" w:rsidRDefault="00BB14C5" w:rsidP="00784E40">
            <w:pPr>
              <w:pStyle w:val="acctfourfigures"/>
              <w:tabs>
                <w:tab w:val="clear" w:pos="765"/>
              </w:tabs>
              <w:spacing w:line="120" w:lineRule="atLeast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(4,212,000)</w:t>
            </w:r>
          </w:p>
        </w:tc>
      </w:tr>
      <w:tr w:rsidR="00BB14C5" w:rsidRPr="007F17B7" w14:paraId="2D1CAB7C" w14:textId="77777777" w:rsidTr="00E963CC">
        <w:tc>
          <w:tcPr>
            <w:tcW w:w="6120" w:type="dxa"/>
          </w:tcPr>
          <w:p w14:paraId="368EB2E1" w14:textId="4AD564C3" w:rsidR="00BB14C5" w:rsidRPr="007F17B7" w:rsidRDefault="00BB14C5" w:rsidP="00BB14C5">
            <w:pPr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1203B" w14:textId="586769FB" w:rsidR="00BB14C5" w:rsidRPr="004239B4" w:rsidRDefault="000E06D4" w:rsidP="004239B4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239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318</w:t>
            </w:r>
            <w:r w:rsidRPr="004239B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239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504</w:t>
            </w:r>
            <w:r w:rsidRPr="004239B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239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060</w:t>
            </w:r>
          </w:p>
        </w:tc>
        <w:tc>
          <w:tcPr>
            <w:tcW w:w="270" w:type="dxa"/>
          </w:tcPr>
          <w:p w14:paraId="5DEE3DA4" w14:textId="77777777" w:rsidR="00BB14C5" w:rsidRPr="007F17B7" w:rsidRDefault="00BB14C5" w:rsidP="00BB14C5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F9DFD" w14:textId="21049481" w:rsidR="00BB14C5" w:rsidRPr="008F115B" w:rsidRDefault="00BB14C5" w:rsidP="00376F42">
            <w:pPr>
              <w:pStyle w:val="acctfourfigures"/>
              <w:tabs>
                <w:tab w:val="clear" w:pos="765"/>
                <w:tab w:val="right" w:pos="1244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1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22</w:t>
            </w:r>
            <w:r w:rsidRPr="008F1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11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716</w:t>
            </w:r>
            <w:r w:rsidRPr="008F1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11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</w:t>
            </w:r>
            <w:r w:rsidRPr="008F11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</w:t>
            </w:r>
          </w:p>
        </w:tc>
      </w:tr>
    </w:tbl>
    <w:p w14:paraId="336D107E" w14:textId="4878CD3F" w:rsidR="0009489D" w:rsidRPr="007F17B7" w:rsidRDefault="0009489D" w:rsidP="00A5374D">
      <w:pPr>
        <w:ind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0E6683" w14:textId="445CC65B" w:rsidR="00D2476D" w:rsidRPr="007F17B7" w:rsidRDefault="00D2476D" w:rsidP="00D2476D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7F17B7">
        <w:rPr>
          <w:rFonts w:ascii="Angsana New" w:hAnsi="Angsana New" w:hint="cs"/>
          <w:sz w:val="30"/>
          <w:szCs w:val="30"/>
          <w:cs/>
        </w:rPr>
        <w:t>ในระหว่าง</w:t>
      </w:r>
      <w:r w:rsidRPr="007F17B7">
        <w:rPr>
          <w:rFonts w:ascii="Angsana New" w:hAnsi="Angsana New"/>
          <w:sz w:val="30"/>
          <w:szCs w:val="30"/>
        </w:rPr>
        <w:t xml:space="preserve"> </w:t>
      </w:r>
      <w:r w:rsidRPr="007F17B7">
        <w:rPr>
          <w:rFonts w:ascii="Angsana New" w:hAnsi="Angsana New" w:hint="cs"/>
          <w:sz w:val="30"/>
          <w:szCs w:val="30"/>
          <w:cs/>
        </w:rPr>
        <w:t xml:space="preserve">ปี </w:t>
      </w:r>
      <w:r w:rsidRPr="007F17B7">
        <w:rPr>
          <w:rFonts w:ascii="Angsana New" w:hAnsi="Angsana New"/>
          <w:sz w:val="30"/>
          <w:szCs w:val="30"/>
        </w:rPr>
        <w:t xml:space="preserve">2568 </w:t>
      </w:r>
      <w:r w:rsidRPr="007F17B7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7F17B7">
        <w:rPr>
          <w:rFonts w:ascii="Angsana New" w:hAnsi="Angsana New" w:hint="cs"/>
          <w:sz w:val="30"/>
          <w:szCs w:val="30"/>
          <w:cs/>
        </w:rPr>
        <w:t>สินเชื่อเงิน</w:t>
      </w:r>
      <w:r w:rsidRPr="007F17B7">
        <w:rPr>
          <w:rFonts w:ascii="Angsana New" w:hAnsi="Angsana New"/>
          <w:sz w:val="30"/>
          <w:szCs w:val="30"/>
          <w:cs/>
        </w:rPr>
        <w:t>กู้</w:t>
      </w:r>
      <w:r w:rsidRPr="007F17B7">
        <w:rPr>
          <w:rFonts w:ascii="Angsana New" w:hAnsi="Angsana New" w:hint="cs"/>
          <w:sz w:val="30"/>
          <w:szCs w:val="30"/>
          <w:cs/>
        </w:rPr>
        <w:t>ยืม</w:t>
      </w:r>
      <w:r w:rsidRPr="007F17B7">
        <w:rPr>
          <w:rFonts w:ascii="Angsana New" w:hAnsi="Angsana New"/>
          <w:sz w:val="30"/>
          <w:szCs w:val="30"/>
          <w:cs/>
        </w:rPr>
        <w:t>ระยะยาว</w:t>
      </w:r>
      <w:r w:rsidRPr="007F17B7">
        <w:rPr>
          <w:rFonts w:ascii="Angsana New" w:hAnsi="Angsana New" w:hint="cs"/>
          <w:sz w:val="30"/>
          <w:szCs w:val="30"/>
          <w:cs/>
        </w:rPr>
        <w:t>แบบ</w:t>
      </w:r>
      <w:r w:rsidRPr="007F17B7">
        <w:rPr>
          <w:rFonts w:ascii="Angsana New" w:hAnsi="Angsana New"/>
          <w:sz w:val="30"/>
          <w:szCs w:val="30"/>
          <w:cs/>
        </w:rPr>
        <w:t>ไม่มีหลักประกันกับสถาบันการเงินในประเทศ</w:t>
      </w:r>
      <w:r w:rsidRPr="007F17B7">
        <w:rPr>
          <w:rFonts w:ascii="Angsana New" w:hAnsi="Angsana New"/>
          <w:sz w:val="30"/>
          <w:szCs w:val="30"/>
        </w:rPr>
        <w:t xml:space="preserve"> </w:t>
      </w:r>
      <w:r w:rsidRPr="007F17B7">
        <w:rPr>
          <w:rFonts w:ascii="Angsana New" w:hAnsi="Angsana New"/>
          <w:sz w:val="30"/>
          <w:szCs w:val="30"/>
          <w:cs/>
        </w:rPr>
        <w:t>วงเงิน</w:t>
      </w:r>
      <w:r w:rsidRPr="007F17B7">
        <w:rPr>
          <w:rFonts w:ascii="Angsana New" w:hAnsi="Angsana New"/>
          <w:sz w:val="30"/>
          <w:szCs w:val="30"/>
        </w:rPr>
        <w:t xml:space="preserve"> 360</w:t>
      </w:r>
      <w:r w:rsidR="00A55FF9">
        <w:rPr>
          <w:rFonts w:ascii="Angsana New" w:hAnsi="Angsana New"/>
          <w:sz w:val="30"/>
          <w:szCs w:val="30"/>
        </w:rPr>
        <w:t>.00</w:t>
      </w:r>
      <w:r w:rsidRPr="007F17B7">
        <w:rPr>
          <w:rFonts w:ascii="Angsana New" w:hAnsi="Angsana New"/>
          <w:sz w:val="30"/>
          <w:szCs w:val="30"/>
          <w:cs/>
        </w:rPr>
        <w:t xml:space="preserve"> ล้านบาท โดยมีระยะเวลา </w:t>
      </w:r>
      <w:r w:rsidRPr="007F17B7">
        <w:rPr>
          <w:rFonts w:ascii="Angsana New" w:hAnsi="Angsana New"/>
          <w:sz w:val="30"/>
          <w:szCs w:val="30"/>
        </w:rPr>
        <w:t>6</w:t>
      </w:r>
      <w:r w:rsidRPr="007F17B7">
        <w:rPr>
          <w:rFonts w:ascii="Angsana New" w:hAnsi="Angsana New"/>
          <w:sz w:val="30"/>
          <w:szCs w:val="30"/>
          <w:cs/>
        </w:rPr>
        <w:t xml:space="preserve"> ปี </w:t>
      </w:r>
      <w:r w:rsidRPr="007F17B7">
        <w:rPr>
          <w:rFonts w:ascii="Angsana New" w:hAnsi="Angsana New"/>
          <w:sz w:val="30"/>
          <w:szCs w:val="30"/>
        </w:rPr>
        <w:t xml:space="preserve">6 </w:t>
      </w:r>
      <w:r w:rsidRPr="007F17B7">
        <w:rPr>
          <w:rFonts w:ascii="Angsana New" w:hAnsi="Angsana New" w:hint="cs"/>
          <w:sz w:val="30"/>
          <w:szCs w:val="30"/>
          <w:cs/>
        </w:rPr>
        <w:t>เดือน</w:t>
      </w:r>
      <w:r w:rsidRPr="007F17B7">
        <w:rPr>
          <w:rFonts w:ascii="Angsana New" w:hAnsi="Angsana New"/>
          <w:sz w:val="30"/>
          <w:szCs w:val="30"/>
          <w:cs/>
        </w:rPr>
        <w:t>นับจากวันที่เบิกใช้เงินกู้งวดแรก</w:t>
      </w:r>
      <w:r w:rsidRPr="007F17B7">
        <w:rPr>
          <w:rFonts w:ascii="Angsana New" w:hAnsi="Angsana New" w:hint="cs"/>
          <w:sz w:val="30"/>
          <w:szCs w:val="30"/>
          <w:cs/>
        </w:rPr>
        <w:t>ด้วย</w:t>
      </w:r>
      <w:r w:rsidRPr="007F17B7">
        <w:rPr>
          <w:rFonts w:ascii="Angsana New" w:hAnsi="Angsana New"/>
          <w:sz w:val="30"/>
          <w:szCs w:val="30"/>
          <w:cs/>
        </w:rPr>
        <w:t>อ</w:t>
      </w:r>
      <w:r w:rsidRPr="007F17B7">
        <w:rPr>
          <w:rFonts w:ascii="Angsana New" w:hAnsi="Angsana New" w:hint="cs"/>
          <w:sz w:val="30"/>
          <w:szCs w:val="30"/>
          <w:cs/>
        </w:rPr>
        <w:t>ัตรา</w:t>
      </w:r>
      <w:r w:rsidRPr="007F17B7">
        <w:rPr>
          <w:rFonts w:ascii="Angsana New" w:hAnsi="Angsana New"/>
          <w:sz w:val="30"/>
          <w:szCs w:val="30"/>
          <w:cs/>
        </w:rPr>
        <w:t xml:space="preserve">ดอกเบี้ย </w:t>
      </w:r>
      <w:r w:rsidRPr="007F17B7">
        <w:rPr>
          <w:rFonts w:ascii="Angsana New" w:hAnsi="Angsana New"/>
          <w:sz w:val="30"/>
          <w:szCs w:val="30"/>
        </w:rPr>
        <w:t xml:space="preserve">MLR </w:t>
      </w:r>
      <w:r w:rsidRPr="007F17B7">
        <w:rPr>
          <w:rFonts w:ascii="Angsana New" w:hAnsi="Angsana New"/>
          <w:sz w:val="30"/>
          <w:szCs w:val="30"/>
          <w:cs/>
        </w:rPr>
        <w:t>ลบอ</w:t>
      </w:r>
      <w:r w:rsidRPr="007F17B7">
        <w:rPr>
          <w:rFonts w:ascii="Angsana New" w:hAnsi="Angsana New" w:hint="cs"/>
          <w:sz w:val="30"/>
          <w:szCs w:val="30"/>
          <w:cs/>
        </w:rPr>
        <w:t>ัตรา</w:t>
      </w:r>
      <w:r w:rsidRPr="007F17B7">
        <w:rPr>
          <w:rFonts w:ascii="Angsana New" w:hAnsi="Angsana New"/>
          <w:sz w:val="30"/>
          <w:szCs w:val="30"/>
          <w:cs/>
        </w:rPr>
        <w:t>ดอกเบี้ยคงที่ตาม</w:t>
      </w:r>
      <w:r w:rsidRPr="007F17B7">
        <w:rPr>
          <w:rFonts w:ascii="Angsana New" w:hAnsi="Angsana New" w:hint="cs"/>
          <w:sz w:val="30"/>
          <w:szCs w:val="30"/>
          <w:cs/>
        </w:rPr>
        <w:t>เงื่อนไขที่ระบุ</w:t>
      </w:r>
      <w:r w:rsidRPr="007F17B7">
        <w:rPr>
          <w:rFonts w:ascii="Angsana New" w:hAnsi="Angsana New"/>
          <w:sz w:val="30"/>
          <w:szCs w:val="30"/>
          <w:cs/>
        </w:rPr>
        <w:t>ในสัญญา</w:t>
      </w:r>
    </w:p>
    <w:p w14:paraId="0B7FADC6" w14:textId="77777777" w:rsidR="00D2476D" w:rsidRPr="007F17B7" w:rsidRDefault="00D2476D" w:rsidP="00D2476D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F17B7">
        <w:rPr>
          <w:rFonts w:ascii="Angsana New" w:hAnsi="Angsana New"/>
          <w:sz w:val="30"/>
          <w:szCs w:val="30"/>
          <w:cs/>
        </w:rPr>
        <w:lastRenderedPageBreak/>
        <w:t>ทั้งนี้ บริษัทต้องปฏิบัติตามเงื่อนไขทางการเงินและข้อกำหนดต่าง</w:t>
      </w:r>
      <w:r w:rsidRPr="007F17B7">
        <w:rPr>
          <w:rFonts w:ascii="Angsana New" w:hAnsi="Angsana New" w:hint="cs"/>
          <w:sz w:val="30"/>
          <w:szCs w:val="30"/>
          <w:cs/>
        </w:rPr>
        <w:t xml:space="preserve"> </w:t>
      </w:r>
      <w:r w:rsidRPr="007F17B7">
        <w:rPr>
          <w:rFonts w:ascii="Angsana New" w:hAnsi="Angsana New"/>
          <w:sz w:val="30"/>
          <w:szCs w:val="30"/>
          <w:cs/>
        </w:rPr>
        <w:t>ๆ ตามที่ระบุในสัญญา เช่น การดำรงอัตราส่วน</w:t>
      </w:r>
      <w:r w:rsidRPr="007F17B7">
        <w:rPr>
          <w:rFonts w:ascii="Angsana New" w:hAnsi="Angsana New" w:hint="cs"/>
          <w:sz w:val="30"/>
          <w:szCs w:val="30"/>
          <w:cs/>
        </w:rPr>
        <w:t xml:space="preserve">ทางการเงิน </w:t>
      </w:r>
      <w:r w:rsidRPr="007F17B7">
        <w:rPr>
          <w:rFonts w:ascii="Angsana New" w:hAnsi="Angsana New"/>
          <w:sz w:val="30"/>
          <w:szCs w:val="30"/>
        </w:rPr>
        <w:t xml:space="preserve">Interest Bearing Debt to EBITDA Ratio </w:t>
      </w:r>
      <w:r w:rsidRPr="007F17B7">
        <w:rPr>
          <w:rFonts w:ascii="Angsana New" w:hAnsi="Angsana New"/>
          <w:sz w:val="30"/>
          <w:szCs w:val="30"/>
          <w:cs/>
        </w:rPr>
        <w:t>และการดำรง</w:t>
      </w:r>
      <w:r w:rsidRPr="007F17B7">
        <w:rPr>
          <w:rFonts w:ascii="Angsana New" w:hAnsi="Angsana New" w:hint="cs"/>
          <w:sz w:val="30"/>
          <w:szCs w:val="30"/>
          <w:cs/>
        </w:rPr>
        <w:t>อัตรา</w:t>
      </w:r>
      <w:r w:rsidRPr="007F17B7">
        <w:rPr>
          <w:rFonts w:ascii="Angsana New" w:hAnsi="Angsana New"/>
          <w:sz w:val="30"/>
          <w:szCs w:val="30"/>
          <w:cs/>
        </w:rPr>
        <w:t>ส่วน</w:t>
      </w:r>
      <w:r w:rsidRPr="007F17B7">
        <w:rPr>
          <w:rFonts w:ascii="Angsana New" w:hAnsi="Angsana New" w:hint="cs"/>
          <w:sz w:val="30"/>
          <w:szCs w:val="30"/>
          <w:cs/>
        </w:rPr>
        <w:t>ทางการเงิน</w:t>
      </w:r>
      <w:r w:rsidRPr="007F17B7">
        <w:rPr>
          <w:rFonts w:ascii="Angsana New" w:hAnsi="Angsana New"/>
          <w:sz w:val="30"/>
          <w:szCs w:val="30"/>
          <w:cs/>
        </w:rPr>
        <w:t xml:space="preserve"> </w:t>
      </w:r>
      <w:r w:rsidRPr="007F17B7">
        <w:rPr>
          <w:rFonts w:ascii="Angsana New" w:hAnsi="Angsana New"/>
          <w:sz w:val="30"/>
          <w:szCs w:val="30"/>
        </w:rPr>
        <w:t xml:space="preserve">Debt Service Coverage Ratio (“DSCR”) </w:t>
      </w:r>
      <w:r w:rsidRPr="007F17B7">
        <w:rPr>
          <w:rFonts w:ascii="Angsana New" w:hAnsi="Angsana New"/>
          <w:sz w:val="30"/>
          <w:szCs w:val="30"/>
          <w:cs/>
        </w:rPr>
        <w:t>เป็นต้น</w:t>
      </w:r>
    </w:p>
    <w:p w14:paraId="3C3A33E9" w14:textId="77777777" w:rsidR="00D2476D" w:rsidRPr="007F17B7" w:rsidRDefault="00D2476D" w:rsidP="00D2476D">
      <w:pPr>
        <w:tabs>
          <w:tab w:val="left" w:pos="540"/>
        </w:tabs>
        <w:ind w:left="540" w:right="-43"/>
        <w:jc w:val="thaiDistribute"/>
        <w:rPr>
          <w:rFonts w:ascii="Angsana New" w:hAnsi="Angsana New"/>
        </w:rPr>
      </w:pPr>
    </w:p>
    <w:p w14:paraId="4B7AAAB0" w14:textId="4FDF8637" w:rsidR="00C252A5" w:rsidRPr="007F17B7" w:rsidRDefault="00D2476D" w:rsidP="00C252A5">
      <w:pPr>
        <w:tabs>
          <w:tab w:val="clear" w:pos="454"/>
          <w:tab w:val="left" w:pos="540"/>
        </w:tabs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F17B7">
        <w:rPr>
          <w:rFonts w:asciiTheme="majorBidi" w:hAnsiTheme="majorBidi" w:cstheme="majorBidi"/>
          <w:sz w:val="30"/>
          <w:szCs w:val="30"/>
        </w:rPr>
        <w:t xml:space="preserve">31 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F17B7">
        <w:rPr>
          <w:rFonts w:asciiTheme="majorBidi" w:hAnsiTheme="majorBidi" w:cstheme="majorBidi"/>
          <w:sz w:val="30"/>
          <w:szCs w:val="30"/>
        </w:rPr>
        <w:t>2568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17B7">
        <w:rPr>
          <w:rFonts w:ascii="Angsana New" w:hAnsi="Angsana New"/>
          <w:sz w:val="30"/>
          <w:szCs w:val="30"/>
          <w:cs/>
        </w:rPr>
        <w:t>บริษัทมีวงเงินสินเชื่อซึ่งยังมิได้เบิกใช้</w:t>
      </w:r>
      <w:r w:rsidRPr="007F17B7">
        <w:rPr>
          <w:rFonts w:ascii="Angsana New" w:hAnsi="Angsana New" w:hint="cs"/>
          <w:sz w:val="30"/>
          <w:szCs w:val="30"/>
          <w:cs/>
        </w:rPr>
        <w:t xml:space="preserve"> โดยไม่รวมสัญญาซื้อขายเงินตราต่างประเทศล่วงหน้า</w:t>
      </w:r>
      <w:r w:rsidRPr="007F17B7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7F17B7">
        <w:rPr>
          <w:rFonts w:ascii="Angsana New" w:hAnsi="Angsana New"/>
          <w:sz w:val="30"/>
          <w:szCs w:val="30"/>
        </w:rPr>
        <w:t xml:space="preserve"> </w:t>
      </w:r>
      <w:r w:rsidR="00C252A5" w:rsidRPr="007F17B7">
        <w:rPr>
          <w:rFonts w:ascii="Angsana New" w:hAnsi="Angsana New"/>
          <w:sz w:val="30"/>
          <w:szCs w:val="30"/>
        </w:rPr>
        <w:t>6</w:t>
      </w:r>
      <w:r w:rsidR="00B70BB4">
        <w:rPr>
          <w:rFonts w:ascii="Angsana New" w:hAnsi="Angsana New"/>
          <w:sz w:val="30"/>
          <w:szCs w:val="30"/>
        </w:rPr>
        <w:t>32</w:t>
      </w:r>
      <w:r w:rsidRPr="007F17B7">
        <w:rPr>
          <w:rFonts w:ascii="Angsana New" w:hAnsi="Angsana New"/>
          <w:sz w:val="30"/>
          <w:szCs w:val="30"/>
        </w:rPr>
        <w:t>.00</w:t>
      </w:r>
      <w:r w:rsidRPr="007F17B7">
        <w:rPr>
          <w:rFonts w:ascii="Angsana New" w:hAnsi="Angsana New"/>
          <w:sz w:val="30"/>
          <w:szCs w:val="30"/>
          <w:cs/>
        </w:rPr>
        <w:t xml:space="preserve"> ล้านบาท</w:t>
      </w:r>
      <w:r w:rsidR="00C252A5" w:rsidRPr="007F17B7">
        <w:rPr>
          <w:rFonts w:ascii="Angsana New" w:hAnsi="Angsana New"/>
          <w:sz w:val="30"/>
          <w:szCs w:val="30"/>
        </w:rPr>
        <w:t xml:space="preserve"> </w:t>
      </w:r>
      <w:r w:rsidR="00C252A5" w:rsidRPr="007F17B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252A5" w:rsidRPr="007F17B7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C252A5" w:rsidRPr="007F17B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B70BB4" w:rsidRPr="00B70BB4">
        <w:rPr>
          <w:rFonts w:asciiTheme="majorBidi" w:hAnsiTheme="majorBidi" w:cstheme="majorBidi"/>
          <w:i/>
          <w:iCs/>
          <w:sz w:val="30"/>
          <w:szCs w:val="30"/>
        </w:rPr>
        <w:t xml:space="preserve">375.42 </w:t>
      </w:r>
      <w:r w:rsidR="00C252A5" w:rsidRPr="007F17B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3BC057AB" w14:textId="541657C5" w:rsidR="006A4E83" w:rsidRPr="007F17B7" w:rsidRDefault="006A4E83" w:rsidP="00816B7A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25D2058F" w14:textId="77777777" w:rsidR="003354E2" w:rsidRPr="007F17B7" w:rsidRDefault="003354E2" w:rsidP="001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810"/>
        <w:gridCol w:w="1530"/>
        <w:gridCol w:w="270"/>
        <w:gridCol w:w="1530"/>
      </w:tblGrid>
      <w:tr w:rsidR="00806A50" w:rsidRPr="007F17B7" w14:paraId="4EC3E90E" w14:textId="77777777" w:rsidTr="005B3005">
        <w:trPr>
          <w:trHeight w:val="308"/>
        </w:trPr>
        <w:tc>
          <w:tcPr>
            <w:tcW w:w="5310" w:type="dxa"/>
          </w:tcPr>
          <w:p w14:paraId="195740C9" w14:textId="781394A3" w:rsidR="00C252A5" w:rsidRPr="007F17B7" w:rsidRDefault="00F530C2" w:rsidP="00F530C2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52C06CF" w14:textId="5B51175B" w:rsidR="00F530C2" w:rsidRPr="007F17B7" w:rsidRDefault="00BC3EE4" w:rsidP="007417D4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17B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F530C2" w:rsidRPr="007F17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67D7" w:rsidRPr="007F17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="00F530C2" w:rsidRPr="007F17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649B9E44" w14:textId="77777777" w:rsidR="00F530C2" w:rsidRPr="007F17B7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  <w:p w14:paraId="784E7C22" w14:textId="2496114A" w:rsidR="00F530C2" w:rsidRPr="007F17B7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2B0D983" w14:textId="69DA5728" w:rsidR="00F530C2" w:rsidRPr="007F17B7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50DEE19" w14:textId="435D2B26" w:rsidR="00F530C2" w:rsidRPr="007F17B7" w:rsidRDefault="002467D7" w:rsidP="009D6B2B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73DFB8" w14:textId="77777777" w:rsidR="00F530C2" w:rsidRPr="007F17B7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CC47BC" w14:textId="77777777" w:rsidR="00F530C2" w:rsidRPr="007F17B7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325A56E2" w14:textId="70CEEB9D" w:rsidR="00F530C2" w:rsidRPr="007F17B7" w:rsidRDefault="002467D7" w:rsidP="009D6B2B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806A50" w:rsidRPr="007F17B7" w14:paraId="00F36ADE" w14:textId="77777777" w:rsidTr="005B3005">
        <w:trPr>
          <w:trHeight w:val="335"/>
        </w:trPr>
        <w:tc>
          <w:tcPr>
            <w:tcW w:w="5310" w:type="dxa"/>
          </w:tcPr>
          <w:p w14:paraId="4CD09D78" w14:textId="77777777" w:rsidR="00F530C2" w:rsidRPr="007F17B7" w:rsidRDefault="00F530C2" w:rsidP="003354E2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tcBorders>
              <w:right w:val="nil"/>
            </w:tcBorders>
          </w:tcPr>
          <w:p w14:paraId="0BA9AAC0" w14:textId="77777777" w:rsidR="00F530C2" w:rsidRPr="007F17B7" w:rsidRDefault="00F530C2" w:rsidP="003354E2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left w:val="nil"/>
            </w:tcBorders>
          </w:tcPr>
          <w:p w14:paraId="7A35E732" w14:textId="75FD260D" w:rsidR="00F530C2" w:rsidRPr="007F17B7" w:rsidRDefault="00F530C2" w:rsidP="003354E2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BB14C5" w:rsidRPr="007F17B7" w14:paraId="429D0CC3" w14:textId="77777777" w:rsidTr="005B3005">
        <w:tc>
          <w:tcPr>
            <w:tcW w:w="5310" w:type="dxa"/>
          </w:tcPr>
          <w:p w14:paraId="0675447F" w14:textId="79DECAC0" w:rsidR="00BB14C5" w:rsidRPr="007F17B7" w:rsidRDefault="00BB14C5" w:rsidP="00BB14C5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17FD762B" w14:textId="77777777" w:rsidR="00BB14C5" w:rsidRPr="007F17B7" w:rsidRDefault="00BB14C5" w:rsidP="00BB14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center"/>
          </w:tcPr>
          <w:p w14:paraId="5BD161F9" w14:textId="3A8D4F4C" w:rsidR="00BB14C5" w:rsidRPr="007F17B7" w:rsidRDefault="00F506A8" w:rsidP="00BB14C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24,696,447</w:t>
            </w:r>
          </w:p>
        </w:tc>
        <w:tc>
          <w:tcPr>
            <w:tcW w:w="270" w:type="dxa"/>
          </w:tcPr>
          <w:p w14:paraId="0AA8833F" w14:textId="77777777" w:rsidR="00BB14C5" w:rsidRPr="007F17B7" w:rsidRDefault="00BB14C5" w:rsidP="00BB14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center"/>
          </w:tcPr>
          <w:p w14:paraId="7DBFD00A" w14:textId="370BE5B8" w:rsidR="00BB14C5" w:rsidRPr="007F17B7" w:rsidRDefault="00BB14C5" w:rsidP="00BB14C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25,799,641</w:t>
            </w:r>
          </w:p>
        </w:tc>
      </w:tr>
      <w:tr w:rsidR="00BB14C5" w:rsidRPr="007F17B7" w14:paraId="222B4725" w14:textId="77777777" w:rsidTr="00E963CC">
        <w:tc>
          <w:tcPr>
            <w:tcW w:w="5310" w:type="dxa"/>
          </w:tcPr>
          <w:p w14:paraId="5B54433A" w14:textId="43BA3E71" w:rsidR="00BB14C5" w:rsidRPr="007F17B7" w:rsidRDefault="00BB14C5" w:rsidP="00BB14C5">
            <w:pPr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BB08494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3F757" w14:textId="1F60CD46" w:rsidR="00BB14C5" w:rsidRPr="007F17B7" w:rsidRDefault="00F506A8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24,696,447</w:t>
            </w:r>
          </w:p>
        </w:tc>
        <w:tc>
          <w:tcPr>
            <w:tcW w:w="270" w:type="dxa"/>
          </w:tcPr>
          <w:p w14:paraId="0F549455" w14:textId="77777777" w:rsidR="00BB14C5" w:rsidRPr="007F17B7" w:rsidRDefault="00BB14C5" w:rsidP="00BB14C5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B3E8C" w14:textId="54DB8D85" w:rsidR="00BB14C5" w:rsidRPr="007F17B7" w:rsidRDefault="00BB14C5" w:rsidP="00BB14C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25,799,641</w:t>
            </w:r>
          </w:p>
        </w:tc>
      </w:tr>
    </w:tbl>
    <w:p w14:paraId="6A040B71" w14:textId="646FC435" w:rsidR="002C49B0" w:rsidRPr="007F17B7" w:rsidRDefault="002C49B0" w:rsidP="00F530C2">
      <w:pPr>
        <w:ind w:right="-432"/>
        <w:jc w:val="thaiDistribute"/>
        <w:rPr>
          <w:rFonts w:asciiTheme="majorBidi" w:hAnsiTheme="majorBidi" w:cstheme="majorBidi"/>
          <w:sz w:val="30"/>
          <w:szCs w:val="30"/>
        </w:rPr>
      </w:pPr>
    </w:p>
    <w:p w14:paraId="6E2B9ECB" w14:textId="77777777" w:rsidR="0043518A" w:rsidRPr="007F17B7" w:rsidRDefault="0043518A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7F17B7">
        <w:rPr>
          <w:rFonts w:asciiTheme="majorBidi" w:hAnsiTheme="majorBidi" w:cstheme="majorBidi"/>
          <w:cs/>
          <w:lang w:val="th-TH"/>
        </w:rPr>
        <w:t>เจ้าหนี้หมุนเวียนอื่น</w:t>
      </w:r>
    </w:p>
    <w:p w14:paraId="1A77B448" w14:textId="77777777" w:rsidR="0043518A" w:rsidRPr="007F17B7" w:rsidRDefault="0043518A" w:rsidP="0043518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98"/>
        <w:gridCol w:w="722"/>
        <w:gridCol w:w="1531"/>
        <w:gridCol w:w="268"/>
        <w:gridCol w:w="1531"/>
      </w:tblGrid>
      <w:tr w:rsidR="00806A50" w:rsidRPr="007F17B7" w14:paraId="3E409F20" w14:textId="77777777" w:rsidTr="005B3005">
        <w:tc>
          <w:tcPr>
            <w:tcW w:w="2856" w:type="pct"/>
          </w:tcPr>
          <w:p w14:paraId="7D4BDC3C" w14:textId="77777777" w:rsidR="0043518A" w:rsidRPr="007F17B7" w:rsidRDefault="0043518A" w:rsidP="008B1CD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2" w:type="pct"/>
          </w:tcPr>
          <w:p w14:paraId="624CDED5" w14:textId="77777777" w:rsidR="0043518A" w:rsidRPr="007F17B7" w:rsidRDefault="0043518A" w:rsidP="008B1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pct"/>
          </w:tcPr>
          <w:p w14:paraId="3A0D8718" w14:textId="5035229F" w:rsidR="0043518A" w:rsidRPr="007F17B7" w:rsidRDefault="002467D7" w:rsidP="00260188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 w:rsidRPr="007F17B7">
              <w:rPr>
                <w:rFonts w:asciiTheme="majorBidi" w:hAnsiTheme="majorBidi" w:cstheme="majorBidi"/>
                <w:lang w:val="en-US"/>
              </w:rPr>
              <w:t>256</w:t>
            </w:r>
            <w:r w:rsidR="00BB14C5" w:rsidRPr="007F17B7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2" w:type="pct"/>
          </w:tcPr>
          <w:p w14:paraId="340464E8" w14:textId="77777777" w:rsidR="0043518A" w:rsidRPr="007F17B7" w:rsidRDefault="0043518A" w:rsidP="008B1CDA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pct"/>
          </w:tcPr>
          <w:p w14:paraId="279FF32C" w14:textId="7BB50EE8" w:rsidR="0043518A" w:rsidRPr="007F17B7" w:rsidRDefault="002467D7" w:rsidP="00260188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7F17B7">
              <w:rPr>
                <w:rFonts w:asciiTheme="majorBidi" w:hAnsiTheme="majorBidi" w:cstheme="majorBidi"/>
                <w:lang w:val="en-US"/>
              </w:rPr>
              <w:t>256</w:t>
            </w:r>
            <w:r w:rsidR="00BB14C5" w:rsidRPr="007F17B7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806A50" w:rsidRPr="007F17B7" w14:paraId="67E78864" w14:textId="77777777" w:rsidTr="005B3005">
        <w:tblPrEx>
          <w:tblBorders>
            <w:top w:val="single" w:sz="4" w:space="0" w:color="auto"/>
          </w:tblBorders>
        </w:tblPrEx>
        <w:tc>
          <w:tcPr>
            <w:tcW w:w="2856" w:type="pct"/>
          </w:tcPr>
          <w:p w14:paraId="502554AF" w14:textId="77777777" w:rsidR="0043518A" w:rsidRPr="007F17B7" w:rsidRDefault="0043518A" w:rsidP="008B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82" w:type="pct"/>
          </w:tcPr>
          <w:p w14:paraId="432E910B" w14:textId="77777777" w:rsidR="0043518A" w:rsidRPr="007F17B7" w:rsidRDefault="0043518A" w:rsidP="008B1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2" w:type="pct"/>
            <w:gridSpan w:val="3"/>
          </w:tcPr>
          <w:p w14:paraId="6C7F3A2C" w14:textId="77777777" w:rsidR="0043518A" w:rsidRPr="007F17B7" w:rsidRDefault="0043518A" w:rsidP="008B1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3"/>
              </w:tabs>
              <w:spacing w:after="0" w:line="240" w:lineRule="auto"/>
              <w:ind w:left="-108" w:righ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B14C5" w:rsidRPr="007F17B7" w14:paraId="441BA005" w14:textId="77777777" w:rsidTr="005B3005">
        <w:tblPrEx>
          <w:tblBorders>
            <w:top w:val="single" w:sz="4" w:space="0" w:color="auto"/>
          </w:tblBorders>
        </w:tblPrEx>
        <w:tc>
          <w:tcPr>
            <w:tcW w:w="2856" w:type="pct"/>
            <w:tcBorders>
              <w:top w:val="nil"/>
            </w:tcBorders>
          </w:tcPr>
          <w:p w14:paraId="68D84F06" w14:textId="4458EE7F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382" w:type="pct"/>
            <w:tcBorders>
              <w:top w:val="nil"/>
            </w:tcBorders>
          </w:tcPr>
          <w:p w14:paraId="4D5C842D" w14:textId="77777777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tcBorders>
              <w:top w:val="nil"/>
            </w:tcBorders>
          </w:tcPr>
          <w:p w14:paraId="71479ADF" w14:textId="4FD2F145" w:rsidR="00BB14C5" w:rsidRPr="007F17B7" w:rsidRDefault="0099468E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hint="cs"/>
                <w:sz w:val="30"/>
                <w:szCs w:val="30"/>
                <w:cs/>
              </w:rPr>
              <w:t>25</w:t>
            </w:r>
            <w:r w:rsidRPr="007F17B7">
              <w:rPr>
                <w:rFonts w:asciiTheme="majorBidi" w:hAnsiTheme="majorBidi"/>
                <w:sz w:val="30"/>
                <w:szCs w:val="30"/>
              </w:rPr>
              <w:t>,27</w:t>
            </w:r>
            <w:r w:rsidR="00364879" w:rsidRPr="007F17B7">
              <w:rPr>
                <w:rFonts w:asciiTheme="majorBidi" w:hAnsiTheme="majorBidi"/>
                <w:sz w:val="30"/>
                <w:szCs w:val="30"/>
              </w:rPr>
              <w:t>0</w:t>
            </w:r>
            <w:r w:rsidRPr="007F17B7">
              <w:rPr>
                <w:rFonts w:asciiTheme="majorBidi" w:hAnsiTheme="majorBidi"/>
                <w:sz w:val="30"/>
                <w:szCs w:val="30"/>
              </w:rPr>
              <w:t>,5</w:t>
            </w:r>
            <w:r w:rsidR="00364879" w:rsidRPr="007F17B7"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142" w:type="pct"/>
            <w:tcBorders>
              <w:top w:val="nil"/>
            </w:tcBorders>
          </w:tcPr>
          <w:p w14:paraId="630D45C2" w14:textId="77777777" w:rsidR="00BB14C5" w:rsidRPr="007F17B7" w:rsidRDefault="00BB14C5" w:rsidP="00BB14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nil"/>
            </w:tcBorders>
          </w:tcPr>
          <w:p w14:paraId="0F3A2149" w14:textId="7E0E2B25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391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300</w:t>
            </w:r>
          </w:p>
        </w:tc>
      </w:tr>
      <w:tr w:rsidR="00BB14C5" w:rsidRPr="007F17B7" w14:paraId="216739ED" w14:textId="77777777" w:rsidTr="003648AE">
        <w:tblPrEx>
          <w:tblBorders>
            <w:top w:val="single" w:sz="4" w:space="0" w:color="auto"/>
          </w:tblBorders>
        </w:tblPrEx>
        <w:tc>
          <w:tcPr>
            <w:tcW w:w="2856" w:type="pct"/>
            <w:tcBorders>
              <w:top w:val="nil"/>
              <w:bottom w:val="nil"/>
            </w:tcBorders>
          </w:tcPr>
          <w:p w14:paraId="749280D5" w14:textId="0B6C8EF1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เจ้าหนี้จากการซื้ออาคารและอุปกรณ์</w:t>
            </w:r>
          </w:p>
        </w:tc>
        <w:tc>
          <w:tcPr>
            <w:tcW w:w="382" w:type="pct"/>
            <w:tcBorders>
              <w:top w:val="nil"/>
              <w:bottom w:val="nil"/>
            </w:tcBorders>
          </w:tcPr>
          <w:p w14:paraId="33656D15" w14:textId="77777777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</w:tcPr>
          <w:p w14:paraId="5516824A" w14:textId="02E37B9D" w:rsidR="00BB14C5" w:rsidRPr="007F17B7" w:rsidRDefault="00C3337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/>
                <w:sz w:val="30"/>
                <w:szCs w:val="30"/>
              </w:rPr>
              <w:t>15,232,622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5B912B8B" w14:textId="77777777" w:rsidR="00BB14C5" w:rsidRPr="007F17B7" w:rsidRDefault="00BB14C5" w:rsidP="00BB14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</w:tcPr>
          <w:p w14:paraId="6B406B74" w14:textId="221CE3D8" w:rsidR="00BB14C5" w:rsidRPr="007F17B7" w:rsidRDefault="00A04034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hint="cs"/>
                <w:sz w:val="30"/>
                <w:szCs w:val="30"/>
                <w:cs/>
              </w:rPr>
              <w:t xml:space="preserve">     </w:t>
            </w:r>
            <w:r w:rsidR="00BB14C5" w:rsidRPr="007F17B7">
              <w:rPr>
                <w:rFonts w:asciiTheme="majorBidi" w:hAnsiTheme="majorBidi"/>
                <w:sz w:val="30"/>
                <w:szCs w:val="30"/>
                <w:cs/>
              </w:rPr>
              <w:t>43</w:t>
            </w:r>
            <w:r w:rsidR="00BB14C5" w:rsidRPr="007F17B7">
              <w:rPr>
                <w:rFonts w:asciiTheme="majorBidi" w:hAnsiTheme="majorBidi"/>
                <w:sz w:val="30"/>
                <w:szCs w:val="30"/>
              </w:rPr>
              <w:t>,</w:t>
            </w:r>
            <w:r w:rsidR="00BB14C5" w:rsidRPr="007F17B7">
              <w:rPr>
                <w:rFonts w:asciiTheme="majorBidi" w:hAnsiTheme="majorBidi"/>
                <w:sz w:val="30"/>
                <w:szCs w:val="30"/>
                <w:cs/>
              </w:rPr>
              <w:t>241</w:t>
            </w:r>
            <w:r w:rsidR="00BB14C5" w:rsidRPr="007F17B7">
              <w:rPr>
                <w:rFonts w:asciiTheme="majorBidi" w:hAnsiTheme="majorBidi"/>
                <w:sz w:val="30"/>
                <w:szCs w:val="30"/>
              </w:rPr>
              <w:t>,</w:t>
            </w:r>
            <w:r w:rsidR="00BB14C5" w:rsidRPr="007F17B7">
              <w:rPr>
                <w:rFonts w:asciiTheme="majorBidi" w:hAnsiTheme="majorBidi"/>
                <w:sz w:val="30"/>
                <w:szCs w:val="30"/>
                <w:cs/>
              </w:rPr>
              <w:t>372</w:t>
            </w:r>
          </w:p>
        </w:tc>
      </w:tr>
      <w:tr w:rsidR="00BB14C5" w:rsidRPr="007F17B7" w14:paraId="18539ED2" w14:textId="77777777" w:rsidTr="003648AE">
        <w:tblPrEx>
          <w:tblBorders>
            <w:top w:val="single" w:sz="4" w:space="0" w:color="auto"/>
          </w:tblBorders>
        </w:tblPrEx>
        <w:tc>
          <w:tcPr>
            <w:tcW w:w="2856" w:type="pct"/>
            <w:tcBorders>
              <w:top w:val="nil"/>
            </w:tcBorders>
          </w:tcPr>
          <w:p w14:paraId="1970E0BE" w14:textId="0020E70D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เจ้าหนี้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382" w:type="pct"/>
            <w:tcBorders>
              <w:top w:val="nil"/>
            </w:tcBorders>
          </w:tcPr>
          <w:p w14:paraId="1A6AA44B" w14:textId="77777777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</w:tcPr>
          <w:p w14:paraId="082D831D" w14:textId="6D043ECF" w:rsidR="00BB14C5" w:rsidRPr="007F17B7" w:rsidRDefault="00364879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/>
                <w:sz w:val="30"/>
                <w:szCs w:val="30"/>
              </w:rPr>
              <w:t>36,811,891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550BB1A9" w14:textId="77777777" w:rsidR="00BB14C5" w:rsidRPr="007F17B7" w:rsidRDefault="00BB14C5" w:rsidP="00BB14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</w:tcPr>
          <w:p w14:paraId="3CAB727B" w14:textId="40B125FE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21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081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390</w:t>
            </w:r>
          </w:p>
        </w:tc>
      </w:tr>
      <w:tr w:rsidR="00BB14C5" w:rsidRPr="007F17B7" w14:paraId="3BFD9F60" w14:textId="77777777" w:rsidTr="003648AE">
        <w:tblPrEx>
          <w:tblBorders>
            <w:top w:val="single" w:sz="4" w:space="0" w:color="auto"/>
          </w:tblBorders>
        </w:tblPrEx>
        <w:tc>
          <w:tcPr>
            <w:tcW w:w="2856" w:type="pct"/>
            <w:tcBorders>
              <w:top w:val="nil"/>
            </w:tcBorders>
          </w:tcPr>
          <w:p w14:paraId="5C578B97" w14:textId="563E85A9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อื่น</w:t>
            </w:r>
            <w:r w:rsidR="009173AF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382" w:type="pct"/>
            <w:tcBorders>
              <w:top w:val="nil"/>
            </w:tcBorders>
          </w:tcPr>
          <w:p w14:paraId="25930CA7" w14:textId="77777777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tcBorders>
              <w:top w:val="nil"/>
              <w:bottom w:val="single" w:sz="4" w:space="0" w:color="auto"/>
            </w:tcBorders>
          </w:tcPr>
          <w:p w14:paraId="1559329F" w14:textId="2E322EDD" w:rsidR="00BB14C5" w:rsidRPr="007F17B7" w:rsidRDefault="0099468E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5,840,324</w:t>
            </w:r>
          </w:p>
        </w:tc>
        <w:tc>
          <w:tcPr>
            <w:tcW w:w="142" w:type="pct"/>
            <w:tcBorders>
              <w:top w:val="nil"/>
            </w:tcBorders>
          </w:tcPr>
          <w:p w14:paraId="19F7A9F9" w14:textId="77777777" w:rsidR="00BB14C5" w:rsidRPr="007F17B7" w:rsidRDefault="00BB14C5" w:rsidP="00BB14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nil"/>
              <w:bottom w:val="single" w:sz="4" w:space="0" w:color="auto"/>
            </w:tcBorders>
          </w:tcPr>
          <w:p w14:paraId="4D406F60" w14:textId="39E6F6E1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18"/>
              <w:rPr>
                <w:rFonts w:asciiTheme="majorBidi" w:hAnsi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5,833,007</w:t>
            </w:r>
          </w:p>
        </w:tc>
      </w:tr>
      <w:tr w:rsidR="00BB14C5" w:rsidRPr="007F17B7" w14:paraId="2EB29926" w14:textId="77777777" w:rsidTr="005B3005">
        <w:tblPrEx>
          <w:tblBorders>
            <w:top w:val="single" w:sz="4" w:space="0" w:color="auto"/>
          </w:tblBorders>
        </w:tblPrEx>
        <w:tc>
          <w:tcPr>
            <w:tcW w:w="2856" w:type="pct"/>
          </w:tcPr>
          <w:p w14:paraId="5B93A27F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382" w:type="pct"/>
          </w:tcPr>
          <w:p w14:paraId="49CDBC46" w14:textId="77777777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74BCB6F9" w14:textId="3B7394C7" w:rsidR="00BB14C5" w:rsidRPr="007F17B7" w:rsidRDefault="00364879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/>
                <w:b/>
                <w:bCs/>
                <w:sz w:val="30"/>
                <w:szCs w:val="30"/>
              </w:rPr>
              <w:t>83,155,347</w:t>
            </w:r>
          </w:p>
        </w:tc>
        <w:tc>
          <w:tcPr>
            <w:tcW w:w="142" w:type="pct"/>
          </w:tcPr>
          <w:p w14:paraId="06C45DBB" w14:textId="77777777" w:rsidR="00BB14C5" w:rsidRPr="007F17B7" w:rsidRDefault="00BB14C5" w:rsidP="00BB14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364C785F" w14:textId="68D94ED0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96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547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069</w:t>
            </w:r>
          </w:p>
        </w:tc>
      </w:tr>
    </w:tbl>
    <w:p w14:paraId="09A7E3C8" w14:textId="77777777" w:rsidR="00D26785" w:rsidRPr="007F17B7" w:rsidRDefault="00D26785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329AFB59" w14:textId="77777777" w:rsidR="000673C2" w:rsidRPr="007F17B7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422AF2DD" w14:textId="77777777" w:rsidR="000673C2" w:rsidRPr="007F17B7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04D12D79" w14:textId="77777777" w:rsidR="000673C2" w:rsidRPr="007F17B7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516175A2" w14:textId="77777777" w:rsidR="000673C2" w:rsidRPr="007F17B7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220FA985" w14:textId="77777777" w:rsidR="000673C2" w:rsidRPr="007F17B7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3820F030" w14:textId="77777777" w:rsidR="000673C2" w:rsidRPr="007F17B7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55E0F9EC" w14:textId="77777777" w:rsidR="000673C2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2AFFE4CB" w14:textId="77777777" w:rsidR="00AF265D" w:rsidRPr="007F17B7" w:rsidRDefault="00AF265D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</w:p>
    <w:p w14:paraId="0B7A09C7" w14:textId="000FFD80" w:rsidR="00BC5784" w:rsidRPr="007F17B7" w:rsidRDefault="00A54461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7F17B7">
        <w:rPr>
          <w:rFonts w:asciiTheme="majorBidi" w:hAnsiTheme="majorBidi" w:cstheme="majorBidi"/>
          <w:cs/>
          <w:lang w:val="th-TH"/>
        </w:rPr>
        <w:lastRenderedPageBreak/>
        <w:t>ทุนเรือนหุ้น</w:t>
      </w:r>
    </w:p>
    <w:p w14:paraId="5BDC7A4A" w14:textId="77777777" w:rsidR="00E31E87" w:rsidRPr="007F17B7" w:rsidRDefault="00E31E87" w:rsidP="00106484">
      <w:pPr>
        <w:tabs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474" w:type="dxa"/>
        <w:tblInd w:w="450" w:type="dxa"/>
        <w:tblLook w:val="01E0" w:firstRow="1" w:lastRow="1" w:firstColumn="1" w:lastColumn="1" w:noHBand="0" w:noVBand="0"/>
      </w:tblPr>
      <w:tblGrid>
        <w:gridCol w:w="2807"/>
        <w:gridCol w:w="863"/>
        <w:gridCol w:w="268"/>
        <w:gridCol w:w="1207"/>
        <w:gridCol w:w="267"/>
        <w:gridCol w:w="1207"/>
        <w:gridCol w:w="267"/>
        <w:gridCol w:w="1166"/>
        <w:gridCol w:w="267"/>
        <w:gridCol w:w="1155"/>
      </w:tblGrid>
      <w:tr w:rsidR="00806A50" w:rsidRPr="007F17B7" w14:paraId="45EF1263" w14:textId="77777777" w:rsidTr="0041578E">
        <w:trPr>
          <w:trHeight w:val="414"/>
          <w:tblHeader/>
        </w:trPr>
        <w:tc>
          <w:tcPr>
            <w:tcW w:w="2807" w:type="dxa"/>
          </w:tcPr>
          <w:p w14:paraId="344C505C" w14:textId="77777777" w:rsidR="00E31E87" w:rsidRPr="007F17B7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3" w:type="dxa"/>
          </w:tcPr>
          <w:p w14:paraId="6EB3AD57" w14:textId="77777777" w:rsidR="00E31E87" w:rsidRPr="007F17B7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8" w:type="dxa"/>
          </w:tcPr>
          <w:p w14:paraId="7E0DCD3A" w14:textId="77777777" w:rsidR="00E31E87" w:rsidRPr="007F17B7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1" w:type="dxa"/>
            <w:gridSpan w:val="3"/>
            <w:tcBorders>
              <w:bottom w:val="single" w:sz="4" w:space="0" w:color="auto"/>
            </w:tcBorders>
          </w:tcPr>
          <w:p w14:paraId="72871630" w14:textId="3B8F6ACD" w:rsidR="00E31E87" w:rsidRPr="007F17B7" w:rsidRDefault="002467D7" w:rsidP="006A35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436B33D6" w14:textId="77777777" w:rsidR="00E31E87" w:rsidRPr="007F17B7" w:rsidRDefault="00E31E87" w:rsidP="006A35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8" w:type="dxa"/>
            <w:gridSpan w:val="3"/>
            <w:tcBorders>
              <w:bottom w:val="single" w:sz="4" w:space="0" w:color="auto"/>
            </w:tcBorders>
          </w:tcPr>
          <w:p w14:paraId="02B07116" w14:textId="2D32CA33" w:rsidR="00E31E87" w:rsidRPr="007F17B7" w:rsidRDefault="002467D7" w:rsidP="006A35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806A50" w:rsidRPr="007F17B7" w14:paraId="24EFFC82" w14:textId="77777777" w:rsidTr="0041578E">
        <w:trPr>
          <w:trHeight w:val="384"/>
          <w:tblHeader/>
        </w:trPr>
        <w:tc>
          <w:tcPr>
            <w:tcW w:w="2807" w:type="dxa"/>
          </w:tcPr>
          <w:p w14:paraId="7FA13F0C" w14:textId="77777777" w:rsidR="00E31E87" w:rsidRPr="007F17B7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3" w:type="dxa"/>
          </w:tcPr>
          <w:p w14:paraId="67FCB375" w14:textId="77777777" w:rsidR="00E31E87" w:rsidRPr="007F17B7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8" w:type="dxa"/>
          </w:tcPr>
          <w:p w14:paraId="647D7255" w14:textId="77777777" w:rsidR="00E31E87" w:rsidRPr="007F17B7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3B98171F" w14:textId="77777777" w:rsidR="00E31E87" w:rsidRPr="007F17B7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54BBDDD9" w14:textId="77777777" w:rsidR="00E31E87" w:rsidRPr="007F17B7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463AA2A7" w14:textId="77777777" w:rsidR="00E31E87" w:rsidRPr="007F17B7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527EABD2" w14:textId="77777777" w:rsidR="00E31E87" w:rsidRPr="007F17B7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092783F" w14:textId="77777777" w:rsidR="00E31E87" w:rsidRPr="007F17B7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E1BE45F" w14:textId="77777777" w:rsidR="00E31E87" w:rsidRPr="007F17B7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3F150866" w14:textId="77777777" w:rsidR="00E31E87" w:rsidRPr="007F17B7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06A50" w:rsidRPr="007F17B7" w14:paraId="178A08FA" w14:textId="77777777" w:rsidTr="0041578E">
        <w:trPr>
          <w:trHeight w:val="404"/>
          <w:tblHeader/>
        </w:trPr>
        <w:tc>
          <w:tcPr>
            <w:tcW w:w="2807" w:type="dxa"/>
          </w:tcPr>
          <w:p w14:paraId="25B6DDB2" w14:textId="77777777" w:rsidR="00E31E87" w:rsidRPr="007F17B7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3" w:type="dxa"/>
          </w:tcPr>
          <w:p w14:paraId="7363C0AA" w14:textId="77777777" w:rsidR="00E31E87" w:rsidRPr="007F17B7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8" w:type="dxa"/>
          </w:tcPr>
          <w:p w14:paraId="54E33324" w14:textId="77777777" w:rsidR="00E31E87" w:rsidRPr="007F17B7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36" w:type="dxa"/>
            <w:gridSpan w:val="7"/>
          </w:tcPr>
          <w:p w14:paraId="2B2DCFCF" w14:textId="1FE8EED4" w:rsidR="00E31E87" w:rsidRPr="007F17B7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(หุ้น</w:t>
            </w:r>
            <w:r w:rsidR="00FF7E9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FF7E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F17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6A50" w:rsidRPr="007F17B7" w14:paraId="21E460BC" w14:textId="77777777" w:rsidTr="0041578E">
        <w:trPr>
          <w:trHeight w:val="394"/>
        </w:trPr>
        <w:tc>
          <w:tcPr>
            <w:tcW w:w="2807" w:type="dxa"/>
          </w:tcPr>
          <w:p w14:paraId="25870AF4" w14:textId="77777777" w:rsidR="00E31E87" w:rsidRPr="007F17B7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3" w:type="dxa"/>
          </w:tcPr>
          <w:p w14:paraId="48BC0BF4" w14:textId="77777777" w:rsidR="00E31E87" w:rsidRPr="007F17B7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71237D42" w14:textId="77777777" w:rsidR="00E31E87" w:rsidRPr="007F17B7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36" w:type="dxa"/>
            <w:gridSpan w:val="7"/>
          </w:tcPr>
          <w:p w14:paraId="79894336" w14:textId="77777777" w:rsidR="00E31E87" w:rsidRPr="007F17B7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06A50" w:rsidRPr="007F17B7" w14:paraId="7F7C7A60" w14:textId="77777777" w:rsidTr="0041578E">
        <w:trPr>
          <w:trHeight w:val="394"/>
        </w:trPr>
        <w:tc>
          <w:tcPr>
            <w:tcW w:w="2807" w:type="dxa"/>
          </w:tcPr>
          <w:p w14:paraId="515FD859" w14:textId="0FD3AC18" w:rsidR="00E31E87" w:rsidRPr="007F17B7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467D7" w:rsidRPr="007F17B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3" w:type="dxa"/>
          </w:tcPr>
          <w:p w14:paraId="64FBB62E" w14:textId="77777777" w:rsidR="00E31E87" w:rsidRPr="007F17B7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788F979" w14:textId="77777777" w:rsidR="00E31E87" w:rsidRPr="007F17B7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36" w:type="dxa"/>
            <w:gridSpan w:val="7"/>
          </w:tcPr>
          <w:p w14:paraId="4CD76CF9" w14:textId="77777777" w:rsidR="00E31E87" w:rsidRPr="007F17B7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B14C5" w:rsidRPr="007F17B7" w14:paraId="260A591B" w14:textId="77777777" w:rsidTr="005C748F">
        <w:trPr>
          <w:trHeight w:val="394"/>
        </w:trPr>
        <w:tc>
          <w:tcPr>
            <w:tcW w:w="2807" w:type="dxa"/>
            <w:vAlign w:val="bottom"/>
          </w:tcPr>
          <w:p w14:paraId="530DAEFE" w14:textId="3C4B2E9C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3" w:type="dxa"/>
            <w:vAlign w:val="bottom"/>
          </w:tcPr>
          <w:p w14:paraId="4EFF2DC0" w14:textId="68DFE393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8" w:type="dxa"/>
            <w:vAlign w:val="bottom"/>
          </w:tcPr>
          <w:p w14:paraId="2E8AF2AC" w14:textId="77777777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238C74BF" w14:textId="2CDD234D" w:rsidR="00BB14C5" w:rsidRPr="007F17B7" w:rsidRDefault="00BB14C5" w:rsidP="00BB14C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E506EC">
              <w:rPr>
                <w:rFonts w:asciiTheme="majorBidi" w:hAnsiTheme="majorBidi" w:cstheme="majorBidi"/>
                <w:bCs/>
                <w:sz w:val="30"/>
                <w:szCs w:val="30"/>
              </w:rPr>
              <w:t>80</w:t>
            </w:r>
            <w:r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E506EC">
              <w:rPr>
                <w:rFonts w:asciiTheme="majorBidi" w:hAnsiTheme="majorBidi" w:cstheme="majorBidi"/>
                <w:bCs/>
                <w:sz w:val="30"/>
                <w:szCs w:val="30"/>
              </w:rPr>
              <w:t>95</w:t>
            </w:r>
            <w:r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0,000</w:t>
            </w:r>
          </w:p>
        </w:tc>
        <w:tc>
          <w:tcPr>
            <w:tcW w:w="267" w:type="dxa"/>
          </w:tcPr>
          <w:p w14:paraId="5E678912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45024E88" w14:textId="59E7B5B4" w:rsidR="00BB14C5" w:rsidRPr="007F17B7" w:rsidRDefault="00BB14C5" w:rsidP="00BB14C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FD6CA2">
              <w:rPr>
                <w:rFonts w:asciiTheme="majorBidi" w:hAnsiTheme="majorBidi" w:cstheme="majorBidi"/>
                <w:bCs/>
                <w:sz w:val="30"/>
                <w:szCs w:val="30"/>
              </w:rPr>
              <w:t>40</w:t>
            </w:r>
            <w:r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FD6CA2">
              <w:rPr>
                <w:rFonts w:asciiTheme="majorBidi" w:hAnsiTheme="majorBidi" w:cstheme="majorBidi"/>
                <w:bCs/>
                <w:sz w:val="30"/>
                <w:szCs w:val="30"/>
              </w:rPr>
              <w:t>475</w:t>
            </w:r>
            <w:r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,000</w:t>
            </w:r>
          </w:p>
        </w:tc>
        <w:tc>
          <w:tcPr>
            <w:tcW w:w="267" w:type="dxa"/>
            <w:vAlign w:val="bottom"/>
          </w:tcPr>
          <w:p w14:paraId="048B8CD4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14:paraId="78A65730" w14:textId="41C228E0" w:rsidR="00BB14C5" w:rsidRPr="007F17B7" w:rsidRDefault="00BB14C5" w:rsidP="00BB14C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670,000,000</w:t>
            </w:r>
          </w:p>
        </w:tc>
        <w:tc>
          <w:tcPr>
            <w:tcW w:w="267" w:type="dxa"/>
          </w:tcPr>
          <w:p w14:paraId="206BB2CB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5EB6CE04" w14:textId="2FD5F644" w:rsidR="00BB14C5" w:rsidRPr="007F17B7" w:rsidRDefault="00BB14C5" w:rsidP="00BB14C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335,000,000</w:t>
            </w:r>
          </w:p>
        </w:tc>
      </w:tr>
      <w:tr w:rsidR="00BB14C5" w:rsidRPr="007F17B7" w14:paraId="588AD8CF" w14:textId="77777777" w:rsidTr="005C748F">
        <w:trPr>
          <w:trHeight w:val="384"/>
        </w:trPr>
        <w:tc>
          <w:tcPr>
            <w:tcW w:w="2807" w:type="dxa"/>
            <w:vAlign w:val="bottom"/>
          </w:tcPr>
          <w:p w14:paraId="3CD618E3" w14:textId="5C74263E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21F3FDB0" w14:textId="10530531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3" w:type="dxa"/>
          </w:tcPr>
          <w:p w14:paraId="11C3CEA8" w14:textId="77777777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8581837" w14:textId="36966490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8" w:type="dxa"/>
            <w:vAlign w:val="bottom"/>
          </w:tcPr>
          <w:p w14:paraId="56A5B033" w14:textId="77777777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38342571" w14:textId="77777777" w:rsidR="00BB14C5" w:rsidRPr="007F17B7" w:rsidRDefault="00BB14C5" w:rsidP="00BB14C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D65738A" w14:textId="6BA34597" w:rsidR="00BB14C5" w:rsidRPr="007F17B7" w:rsidRDefault="00BB14C5" w:rsidP="00BB14C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6</w:t>
            </w:r>
            <w:r w:rsidR="00E506E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506E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95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</w:p>
        </w:tc>
        <w:tc>
          <w:tcPr>
            <w:tcW w:w="267" w:type="dxa"/>
          </w:tcPr>
          <w:p w14:paraId="280E34E6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195D8F3F" w14:textId="77777777" w:rsidR="00BB14C5" w:rsidRPr="007F17B7" w:rsidRDefault="00BB14C5" w:rsidP="00BB14C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44102522" w14:textId="73A66F76" w:rsidR="00BB14C5" w:rsidRPr="007F17B7" w:rsidRDefault="00BB14C5" w:rsidP="00BB14C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3</w:t>
            </w:r>
            <w:r w:rsidR="00FD6CA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FD6CA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475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</w:p>
        </w:tc>
        <w:tc>
          <w:tcPr>
            <w:tcW w:w="267" w:type="dxa"/>
            <w:vAlign w:val="bottom"/>
          </w:tcPr>
          <w:p w14:paraId="3A6D716D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BACE448" w14:textId="77777777" w:rsidR="00BB14C5" w:rsidRPr="007F17B7" w:rsidRDefault="00BB14C5" w:rsidP="00BB14C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13A547E7" w14:textId="62BE85B5" w:rsidR="00BB14C5" w:rsidRPr="007F17B7" w:rsidRDefault="00BB14C5" w:rsidP="00BB14C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670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</w:p>
        </w:tc>
        <w:tc>
          <w:tcPr>
            <w:tcW w:w="267" w:type="dxa"/>
          </w:tcPr>
          <w:p w14:paraId="46C43293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920"/>
              </w:tabs>
              <w:spacing w:line="240" w:lineRule="atLeast"/>
              <w:ind w:left="-86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529478D2" w14:textId="77777777" w:rsidR="00BB14C5" w:rsidRPr="007F17B7" w:rsidRDefault="00BB14C5" w:rsidP="00BB14C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6FD4FA15" w14:textId="24EBF478" w:rsidR="00BB14C5" w:rsidRPr="007F17B7" w:rsidRDefault="00BB14C5" w:rsidP="00BB14C5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335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</w:p>
        </w:tc>
      </w:tr>
      <w:tr w:rsidR="00BB14C5" w:rsidRPr="007F17B7" w14:paraId="4A484AE3" w14:textId="77777777" w:rsidTr="0041578E">
        <w:trPr>
          <w:trHeight w:val="404"/>
        </w:trPr>
        <w:tc>
          <w:tcPr>
            <w:tcW w:w="2807" w:type="dxa"/>
            <w:vAlign w:val="bottom"/>
          </w:tcPr>
          <w:p w14:paraId="2ECCE74B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3" w:type="dxa"/>
            <w:vAlign w:val="bottom"/>
          </w:tcPr>
          <w:p w14:paraId="05D1E2B2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FF26DDA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726D1DF5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5F233112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14:paraId="641E5D1F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7BE76971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77C50590" w14:textId="77777777" w:rsidR="00BB14C5" w:rsidRPr="007F17B7" w:rsidRDefault="00BB14C5" w:rsidP="00BB14C5">
            <w:pPr>
              <w:pStyle w:val="30"/>
              <w:tabs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5C736CB5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31E3E49" w14:textId="77777777" w:rsidR="00BB14C5" w:rsidRPr="007F17B7" w:rsidRDefault="00BB14C5" w:rsidP="00BB14C5">
            <w:pPr>
              <w:pStyle w:val="30"/>
              <w:tabs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B14C5" w:rsidRPr="007F17B7" w14:paraId="13441015" w14:textId="77777777" w:rsidTr="0041578E">
        <w:trPr>
          <w:trHeight w:val="404"/>
        </w:trPr>
        <w:tc>
          <w:tcPr>
            <w:tcW w:w="2807" w:type="dxa"/>
            <w:vAlign w:val="bottom"/>
          </w:tcPr>
          <w:p w14:paraId="52800C8D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3" w:type="dxa"/>
            <w:vAlign w:val="bottom"/>
          </w:tcPr>
          <w:p w14:paraId="156E678C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7873608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2930B862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D1E5B85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14:paraId="20A9E7F1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3133CE3C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2B7BAACA" w14:textId="77777777" w:rsidR="00BB14C5" w:rsidRPr="007F17B7" w:rsidRDefault="00BB14C5" w:rsidP="00BB14C5">
            <w:pPr>
              <w:pStyle w:val="30"/>
              <w:tabs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253DCCD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64A8103" w14:textId="77777777" w:rsidR="00BB14C5" w:rsidRPr="007F17B7" w:rsidRDefault="00BB14C5" w:rsidP="00BB14C5">
            <w:pPr>
              <w:pStyle w:val="30"/>
              <w:tabs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B14C5" w:rsidRPr="007F17B7" w14:paraId="51CB1FA3" w14:textId="77777777" w:rsidTr="0041578E">
        <w:trPr>
          <w:trHeight w:val="384"/>
        </w:trPr>
        <w:tc>
          <w:tcPr>
            <w:tcW w:w="2807" w:type="dxa"/>
            <w:vAlign w:val="bottom"/>
          </w:tcPr>
          <w:p w14:paraId="3529ADC0" w14:textId="64BCC597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3" w:type="dxa"/>
            <w:vAlign w:val="bottom"/>
          </w:tcPr>
          <w:p w14:paraId="1AFB7A77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C95E74B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5DD70DB3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1E35639F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14:paraId="013B8B34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64580575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1FD642DB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79CF9955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C3A408D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B14C5" w:rsidRPr="007F17B7" w14:paraId="3CD6C529" w14:textId="77777777" w:rsidTr="005C748F">
        <w:trPr>
          <w:trHeight w:val="394"/>
        </w:trPr>
        <w:tc>
          <w:tcPr>
            <w:tcW w:w="2807" w:type="dxa"/>
            <w:vAlign w:val="bottom"/>
          </w:tcPr>
          <w:p w14:paraId="5D91EF8B" w14:textId="40C9F56A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3" w:type="dxa"/>
            <w:vAlign w:val="bottom"/>
          </w:tcPr>
          <w:p w14:paraId="429F85CB" w14:textId="0C9C33C8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8" w:type="dxa"/>
            <w:vAlign w:val="bottom"/>
          </w:tcPr>
          <w:p w14:paraId="7CDC9A41" w14:textId="77777777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3616A3D4" w14:textId="1A491C2C" w:rsidR="00BB14C5" w:rsidRPr="007F17B7" w:rsidRDefault="00BB14C5" w:rsidP="00BB14C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670,000,000</w:t>
            </w:r>
          </w:p>
        </w:tc>
        <w:tc>
          <w:tcPr>
            <w:tcW w:w="267" w:type="dxa"/>
          </w:tcPr>
          <w:p w14:paraId="1D97CB5E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63619656" w14:textId="296A61DE" w:rsidR="00BB14C5" w:rsidRPr="007F17B7" w:rsidRDefault="00BB14C5" w:rsidP="00BB14C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335,</w:t>
            </w:r>
            <w:r w:rsidRPr="007F17B7">
              <w:rPr>
                <w:rFonts w:asciiTheme="majorBidi" w:hAnsiTheme="majorBidi"/>
                <w:b/>
                <w:sz w:val="30"/>
                <w:szCs w:val="30"/>
                <w:rtl/>
              </w:rPr>
              <w:t>000</w:t>
            </w:r>
            <w:r w:rsidRPr="007F17B7">
              <w:rPr>
                <w:rFonts w:asciiTheme="majorBidi" w:hAnsiTheme="majorBidi" w:cstheme="majorBidi" w:hint="cs"/>
                <w:b/>
                <w:sz w:val="30"/>
                <w:szCs w:val="30"/>
                <w:rtl/>
              </w:rPr>
              <w:t>,</w:t>
            </w:r>
            <w:r w:rsidRPr="007F17B7">
              <w:rPr>
                <w:rFonts w:asciiTheme="majorBidi" w:hAnsiTheme="majorBidi"/>
                <w:b/>
                <w:sz w:val="30"/>
                <w:szCs w:val="30"/>
                <w:rtl/>
              </w:rPr>
              <w:t>000</w:t>
            </w:r>
          </w:p>
        </w:tc>
        <w:tc>
          <w:tcPr>
            <w:tcW w:w="267" w:type="dxa"/>
            <w:vAlign w:val="bottom"/>
          </w:tcPr>
          <w:p w14:paraId="31D13C22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2FCA47E" w14:textId="447DD2B2" w:rsidR="00BB14C5" w:rsidRPr="007F17B7" w:rsidRDefault="00BB14C5" w:rsidP="00BB14C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670,000,000</w:t>
            </w:r>
          </w:p>
        </w:tc>
        <w:tc>
          <w:tcPr>
            <w:tcW w:w="267" w:type="dxa"/>
          </w:tcPr>
          <w:p w14:paraId="713F3BD4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930"/>
              </w:tabs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21E72DDA" w14:textId="2F75D390" w:rsidR="00BB14C5" w:rsidRPr="007F17B7" w:rsidRDefault="00BB14C5" w:rsidP="00BB14C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335,</w:t>
            </w:r>
            <w:r w:rsidRPr="007F17B7">
              <w:rPr>
                <w:rFonts w:asciiTheme="majorBidi" w:hAnsiTheme="majorBidi"/>
                <w:b/>
                <w:sz w:val="30"/>
                <w:szCs w:val="30"/>
                <w:rtl/>
              </w:rPr>
              <w:t>000</w:t>
            </w:r>
            <w:r w:rsidRPr="007F17B7">
              <w:rPr>
                <w:rFonts w:asciiTheme="majorBidi" w:hAnsiTheme="majorBidi" w:cstheme="majorBidi" w:hint="cs"/>
                <w:b/>
                <w:sz w:val="30"/>
                <w:szCs w:val="30"/>
                <w:rtl/>
              </w:rPr>
              <w:t>,</w:t>
            </w:r>
            <w:r w:rsidRPr="007F17B7">
              <w:rPr>
                <w:rFonts w:asciiTheme="majorBidi" w:hAnsiTheme="majorBidi"/>
                <w:b/>
                <w:sz w:val="30"/>
                <w:szCs w:val="30"/>
                <w:rtl/>
              </w:rPr>
              <w:t>000</w:t>
            </w:r>
          </w:p>
        </w:tc>
      </w:tr>
      <w:tr w:rsidR="00BB14C5" w:rsidRPr="007F17B7" w14:paraId="4A9D163E" w14:textId="77777777" w:rsidTr="005C748F">
        <w:trPr>
          <w:trHeight w:val="394"/>
        </w:trPr>
        <w:tc>
          <w:tcPr>
            <w:tcW w:w="2807" w:type="dxa"/>
            <w:vAlign w:val="bottom"/>
          </w:tcPr>
          <w:p w14:paraId="55117C80" w14:textId="1DCEDCAE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24241C6D" w14:textId="1AE20E46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3" w:type="dxa"/>
          </w:tcPr>
          <w:p w14:paraId="55FC3F0A" w14:textId="77777777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633779" w14:textId="3FE30453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8" w:type="dxa"/>
            <w:vAlign w:val="bottom"/>
          </w:tcPr>
          <w:p w14:paraId="3153E770" w14:textId="77777777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2449A7B5" w14:textId="77777777" w:rsidR="00BB14C5" w:rsidRPr="007F17B7" w:rsidRDefault="00BB14C5" w:rsidP="00BB14C5">
            <w:pPr>
              <w:pStyle w:val="acctfourfigures"/>
              <w:tabs>
                <w:tab w:val="clear" w:pos="765"/>
                <w:tab w:val="decimal" w:pos="780"/>
                <w:tab w:val="decimal" w:pos="939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AE27C4A" w14:textId="449B06F6" w:rsidR="00BB14C5" w:rsidRPr="007F17B7" w:rsidRDefault="00BB14C5" w:rsidP="00BB14C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670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</w:p>
        </w:tc>
        <w:tc>
          <w:tcPr>
            <w:tcW w:w="267" w:type="dxa"/>
          </w:tcPr>
          <w:p w14:paraId="5DC72375" w14:textId="77777777" w:rsidR="00BB14C5" w:rsidRPr="007F17B7" w:rsidRDefault="00BB14C5" w:rsidP="00BB14C5">
            <w:pPr>
              <w:pStyle w:val="30"/>
              <w:tabs>
                <w:tab w:val="clear" w:pos="360"/>
                <w:tab w:val="clear" w:pos="720"/>
                <w:tab w:val="decimal" w:pos="662"/>
                <w:tab w:val="decimal" w:pos="826"/>
                <w:tab w:val="decimal" w:pos="975"/>
              </w:tabs>
              <w:ind w:right="-1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D3A1E59" w14:textId="77777777" w:rsidR="00BB14C5" w:rsidRPr="007F17B7" w:rsidRDefault="00BB14C5" w:rsidP="00BB14C5">
            <w:pPr>
              <w:pStyle w:val="acctfourfigures"/>
              <w:tabs>
                <w:tab w:val="clear" w:pos="765"/>
                <w:tab w:val="decimal" w:pos="662"/>
                <w:tab w:val="decimal" w:pos="750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BA83405" w14:textId="1FCBB15D" w:rsidR="00BB14C5" w:rsidRPr="007F17B7" w:rsidRDefault="00BB14C5" w:rsidP="00BB14C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335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</w:p>
        </w:tc>
        <w:tc>
          <w:tcPr>
            <w:tcW w:w="267" w:type="dxa"/>
            <w:vAlign w:val="bottom"/>
          </w:tcPr>
          <w:p w14:paraId="3EE0689A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  <w:tab w:val="decimal" w:pos="826"/>
              </w:tabs>
              <w:ind w:left="-91" w:right="-7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3D6C4AC9" w14:textId="77777777" w:rsidR="00BB14C5" w:rsidRPr="007F17B7" w:rsidRDefault="00BB14C5" w:rsidP="00BB14C5">
            <w:pPr>
              <w:pStyle w:val="acctfourfigures"/>
              <w:tabs>
                <w:tab w:val="clear" w:pos="765"/>
                <w:tab w:val="decimal" w:pos="780"/>
                <w:tab w:val="decimal" w:pos="939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4219AC0B" w14:textId="7E7DC87F" w:rsidR="00BB14C5" w:rsidRPr="007F17B7" w:rsidRDefault="00BB14C5" w:rsidP="001024B4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670</w:t>
            </w:r>
            <w:r w:rsidRPr="001024B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  <w:r w:rsidRPr="001024B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</w:p>
        </w:tc>
        <w:tc>
          <w:tcPr>
            <w:tcW w:w="267" w:type="dxa"/>
          </w:tcPr>
          <w:p w14:paraId="6DEA0280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1DFA7879" w14:textId="77777777" w:rsidR="00BB14C5" w:rsidRPr="007F17B7" w:rsidRDefault="00BB14C5" w:rsidP="00BB14C5">
            <w:pPr>
              <w:pStyle w:val="acctfourfigures"/>
              <w:tabs>
                <w:tab w:val="clear" w:pos="765"/>
                <w:tab w:val="decimal" w:pos="662"/>
                <w:tab w:val="decimal" w:pos="750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456EE6E7" w14:textId="2CEC8017" w:rsidR="00BB14C5" w:rsidRPr="007F17B7" w:rsidRDefault="00BB14C5" w:rsidP="00BB14C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335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</w:p>
        </w:tc>
      </w:tr>
    </w:tbl>
    <w:p w14:paraId="4C4342CD" w14:textId="770B31C7" w:rsidR="002C49B0" w:rsidRPr="007F17B7" w:rsidRDefault="002C49B0" w:rsidP="00B8436C">
      <w:pPr>
        <w:rPr>
          <w:sz w:val="30"/>
          <w:szCs w:val="30"/>
        </w:rPr>
      </w:pPr>
    </w:p>
    <w:p w14:paraId="48F04978" w14:textId="5B5BDF24" w:rsidR="0091782D" w:rsidRPr="007F17B7" w:rsidRDefault="00474402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7F17B7">
        <w:rPr>
          <w:rFonts w:asciiTheme="majorBidi" w:hAnsiTheme="majorBidi" w:cstheme="majorBidi"/>
          <w:cs/>
          <w:lang w:val="th-TH"/>
        </w:rPr>
        <w:t>ส่วนเกินทุนและสำรอง</w:t>
      </w:r>
      <w:r w:rsidR="002A62C9" w:rsidRPr="007F17B7">
        <w:rPr>
          <w:rFonts w:asciiTheme="majorBidi" w:hAnsiTheme="majorBidi" w:cstheme="majorBidi"/>
          <w:cs/>
          <w:lang w:val="th-TH"/>
        </w:rPr>
        <w:t>ตามกฎหมาย</w:t>
      </w:r>
    </w:p>
    <w:p w14:paraId="453F5317" w14:textId="77777777" w:rsidR="0091782D" w:rsidRPr="007F17B7" w:rsidRDefault="0091782D" w:rsidP="0091782D">
      <w:pPr>
        <w:rPr>
          <w:rFonts w:asciiTheme="majorBidi" w:hAnsiTheme="majorBidi" w:cstheme="majorBidi"/>
          <w:sz w:val="30"/>
          <w:szCs w:val="30"/>
        </w:rPr>
      </w:pPr>
    </w:p>
    <w:p w14:paraId="3BB36FF7" w14:textId="2D5786DF" w:rsidR="004E2452" w:rsidRPr="007F17B7" w:rsidRDefault="004E2452" w:rsidP="00BC5784">
      <w:pPr>
        <w:widowControl w:val="0"/>
        <w:spacing w:line="240" w:lineRule="auto"/>
        <w:ind w:left="540" w:right="-34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5ED9FE08" w14:textId="77777777" w:rsidR="00994BA8" w:rsidRPr="007F17B7" w:rsidRDefault="00994BA8" w:rsidP="0057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eastAsia="Angsana New" w:hAnsiTheme="majorBidi" w:cstheme="majorBidi"/>
          <w:sz w:val="30"/>
          <w:szCs w:val="30"/>
          <w:cs/>
          <w:lang w:val="th-TH"/>
        </w:rPr>
      </w:pPr>
    </w:p>
    <w:p w14:paraId="57BEC3B7" w14:textId="35E47757" w:rsidR="001422FB" w:rsidRPr="007F17B7" w:rsidRDefault="00571C59" w:rsidP="00405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2C7862A6" w14:textId="77777777" w:rsidR="00B5598C" w:rsidRPr="007F17B7" w:rsidRDefault="00B5598C" w:rsidP="001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p w14:paraId="07E90AC0" w14:textId="399B8F42" w:rsidR="004E2452" w:rsidRPr="007F17B7" w:rsidRDefault="004E2452" w:rsidP="004E2452">
      <w:pPr>
        <w:pStyle w:val="Heading9"/>
        <w:tabs>
          <w:tab w:val="left" w:pos="540"/>
        </w:tabs>
        <w:ind w:left="540"/>
        <w:rPr>
          <w:rFonts w:asciiTheme="majorBidi" w:eastAsia="Angsana New" w:hAnsiTheme="majorBidi" w:cstheme="majorBidi"/>
          <w:b w:val="0"/>
          <w:bCs w:val="0"/>
          <w:i/>
          <w:iCs/>
          <w:cs/>
          <w:lang w:val="th-TH"/>
        </w:rPr>
      </w:pPr>
      <w:r w:rsidRPr="007F17B7">
        <w:rPr>
          <w:rFonts w:asciiTheme="majorBidi" w:eastAsia="Angsana New" w:hAnsiTheme="majorBidi" w:cstheme="majorBidi"/>
          <w:b w:val="0"/>
          <w:bCs w:val="0"/>
          <w:i/>
          <w:iCs/>
          <w:cs/>
          <w:lang w:val="th-TH"/>
        </w:rPr>
        <w:t>สำรองตามกฎหมาย</w:t>
      </w:r>
    </w:p>
    <w:p w14:paraId="124E232C" w14:textId="77777777" w:rsidR="004E2452" w:rsidRPr="007F17B7" w:rsidRDefault="004E2452" w:rsidP="004E2452">
      <w:pPr>
        <w:ind w:firstLine="720"/>
        <w:rPr>
          <w:rFonts w:asciiTheme="majorBidi" w:eastAsia="Angsana New" w:hAnsiTheme="majorBidi" w:cstheme="majorBidi"/>
          <w:sz w:val="30"/>
          <w:szCs w:val="30"/>
        </w:rPr>
      </w:pPr>
    </w:p>
    <w:p w14:paraId="3BCBD6A9" w14:textId="03A4B99E" w:rsidR="00AE7A41" w:rsidRPr="007F17B7" w:rsidRDefault="002A62C9" w:rsidP="002A6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eastAsia="Angsana New" w:hAnsiTheme="majorBidi" w:cstheme="majorBidi"/>
          <w:cs/>
          <w:lang w:val="th-TH"/>
        </w:rPr>
      </w:pPr>
      <w:r w:rsidRPr="007F17B7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="002467D7" w:rsidRPr="007F17B7">
        <w:rPr>
          <w:rFonts w:asciiTheme="majorBidi" w:eastAsia="Angsana New" w:hAnsiTheme="majorBidi" w:cstheme="majorBidi"/>
          <w:sz w:val="30"/>
          <w:szCs w:val="30"/>
        </w:rPr>
        <w:t>2535</w:t>
      </w:r>
      <w:r w:rsidRPr="007F17B7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 มาตรา </w:t>
      </w:r>
      <w:r w:rsidR="002467D7" w:rsidRPr="007F17B7">
        <w:rPr>
          <w:rFonts w:asciiTheme="majorBidi" w:eastAsia="Angsana New" w:hAnsiTheme="majorBidi" w:cstheme="majorBidi"/>
          <w:sz w:val="30"/>
          <w:szCs w:val="30"/>
        </w:rPr>
        <w:t>116</w:t>
      </w:r>
      <w:r w:rsidRPr="007F17B7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 บริษัทจะต้องจัดสรรทุนสำรอง (“สำรองตามกฎหมาย”) อย่างน้อยร้อยละ </w:t>
      </w:r>
      <w:r w:rsidR="002467D7" w:rsidRPr="007F17B7">
        <w:rPr>
          <w:rFonts w:asciiTheme="majorBidi" w:eastAsia="Angsana New" w:hAnsiTheme="majorBidi" w:cstheme="majorBidi"/>
          <w:sz w:val="30"/>
          <w:szCs w:val="30"/>
        </w:rPr>
        <w:t>5</w:t>
      </w:r>
      <w:r w:rsidRPr="007F17B7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467D7" w:rsidRPr="007F17B7">
        <w:rPr>
          <w:rFonts w:asciiTheme="majorBidi" w:eastAsia="Angsana New" w:hAnsiTheme="majorBidi" w:cstheme="majorBidi"/>
          <w:sz w:val="30"/>
          <w:szCs w:val="30"/>
        </w:rPr>
        <w:t>10</w:t>
      </w:r>
      <w:r w:rsidRPr="007F17B7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 ของทุนจดทะเบียน เงินสำรองนี้จะนำไปจ่ายเป็นเงินปันผลไม่ได้</w:t>
      </w:r>
    </w:p>
    <w:p w14:paraId="64670FDD" w14:textId="6B330CF6" w:rsidR="002C49B0" w:rsidRPr="007F17B7" w:rsidRDefault="002C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30023DEB" w14:textId="77777777" w:rsidR="007B48C0" w:rsidRPr="007F17B7" w:rsidRDefault="007B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7AB67175" w14:textId="77777777" w:rsidR="007B48C0" w:rsidRPr="007F17B7" w:rsidRDefault="007B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30037A67" w14:textId="3CA974D4" w:rsidR="000509CB" w:rsidRPr="007F17B7" w:rsidRDefault="000509CB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7F17B7">
        <w:rPr>
          <w:rFonts w:asciiTheme="majorBidi" w:hAnsiTheme="majorBidi" w:cstheme="majorBidi"/>
          <w:cs/>
          <w:lang w:val="th-TH"/>
        </w:rPr>
        <w:lastRenderedPageBreak/>
        <w:t>ส่วนงานดำเนินงานและการจำแนกรายได้</w:t>
      </w:r>
    </w:p>
    <w:p w14:paraId="2D5A1A8D" w14:textId="2747225F" w:rsidR="000059DC" w:rsidRPr="007F17B7" w:rsidRDefault="000059D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E5094" w14:textId="1B78DD6F" w:rsidR="00CD200C" w:rsidRPr="007F17B7" w:rsidRDefault="00CD200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E46AEC" w:rsidRPr="007F17B7">
        <w:rPr>
          <w:rFonts w:asciiTheme="majorBidi" w:hAnsiTheme="majorBidi" w:cstheme="majorBidi"/>
          <w:sz w:val="30"/>
          <w:szCs w:val="30"/>
          <w:cs/>
        </w:rPr>
        <w:t>กรรมการผู้อำนวยการ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 (ผู้มีอำนาจตัดสินใจสูงสุดด้านการดำเนินงาน)ของบริษัท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1DCD5D6" w14:textId="77777777" w:rsidR="0069655B" w:rsidRPr="007F17B7" w:rsidRDefault="0069655B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000724" w14:textId="06A95C62" w:rsidR="00BF6FFE" w:rsidRPr="007F17B7" w:rsidRDefault="000059D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 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13CA54A8" w14:textId="3B718209" w:rsidR="00BF6FFE" w:rsidRPr="007F17B7" w:rsidRDefault="00BF6FFE" w:rsidP="0000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2"/>
        <w:gridCol w:w="819"/>
        <w:gridCol w:w="1440"/>
        <w:gridCol w:w="270"/>
        <w:gridCol w:w="1431"/>
      </w:tblGrid>
      <w:tr w:rsidR="00806A50" w:rsidRPr="007F17B7" w14:paraId="150742F2" w14:textId="77777777" w:rsidTr="009E489E">
        <w:trPr>
          <w:trHeight w:val="70"/>
        </w:trPr>
        <w:tc>
          <w:tcPr>
            <w:tcW w:w="5222" w:type="dxa"/>
          </w:tcPr>
          <w:p w14:paraId="07989BFC" w14:textId="1129EB5D" w:rsidR="001579EE" w:rsidRPr="007F17B7" w:rsidRDefault="009533A6" w:rsidP="009533A6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ข้อมูลเกี่ยวกับส่วนงานภูมิศาสตร์</w:t>
            </w:r>
          </w:p>
        </w:tc>
        <w:tc>
          <w:tcPr>
            <w:tcW w:w="819" w:type="dxa"/>
          </w:tcPr>
          <w:p w14:paraId="04A4C341" w14:textId="77777777" w:rsidR="001579EE" w:rsidRPr="007F17B7" w:rsidRDefault="001579EE" w:rsidP="003541A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E34AA3" w14:textId="536035CB" w:rsidR="001579EE" w:rsidRPr="007F17B7" w:rsidRDefault="001579EE" w:rsidP="0035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  <w:tab w:val="left" w:pos="78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DB327A2" w14:textId="77777777" w:rsidR="001579EE" w:rsidRPr="007F17B7" w:rsidRDefault="001579EE" w:rsidP="0035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31" w:type="dxa"/>
          </w:tcPr>
          <w:p w14:paraId="2D043237" w14:textId="3390C19B" w:rsidR="001579EE" w:rsidRPr="007F17B7" w:rsidRDefault="001579EE" w:rsidP="0035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</w:tr>
      <w:tr w:rsidR="00806A50" w:rsidRPr="007F17B7" w14:paraId="6D215910" w14:textId="77777777" w:rsidTr="009E489E">
        <w:trPr>
          <w:trHeight w:val="70"/>
        </w:trPr>
        <w:tc>
          <w:tcPr>
            <w:tcW w:w="5222" w:type="dxa"/>
          </w:tcPr>
          <w:p w14:paraId="46D68463" w14:textId="77777777" w:rsidR="009533A6" w:rsidRPr="007F17B7" w:rsidRDefault="009533A6" w:rsidP="009533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" w:type="dxa"/>
          </w:tcPr>
          <w:p w14:paraId="2EA199B1" w14:textId="77777777" w:rsidR="009533A6" w:rsidRPr="007F17B7" w:rsidRDefault="009533A6" w:rsidP="009533A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91D8F8" w14:textId="7CBEC08B" w:rsidR="009533A6" w:rsidRPr="007F17B7" w:rsidRDefault="002467D7" w:rsidP="00A26A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E3D6860" w14:textId="77777777" w:rsidR="009533A6" w:rsidRPr="007F17B7" w:rsidRDefault="009533A6" w:rsidP="0095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31" w:type="dxa"/>
          </w:tcPr>
          <w:p w14:paraId="74DA133F" w14:textId="3AE8FA80" w:rsidR="009533A6" w:rsidRPr="007F17B7" w:rsidRDefault="002467D7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06A50" w:rsidRPr="007F17B7" w14:paraId="6D6927AD" w14:textId="77777777" w:rsidTr="009E489E">
        <w:tc>
          <w:tcPr>
            <w:tcW w:w="5222" w:type="dxa"/>
          </w:tcPr>
          <w:p w14:paraId="52A00505" w14:textId="77777777" w:rsidR="001579EE" w:rsidRPr="007F17B7" w:rsidRDefault="001579EE" w:rsidP="003541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" w:type="dxa"/>
          </w:tcPr>
          <w:p w14:paraId="5FED791D" w14:textId="77777777" w:rsidR="001579EE" w:rsidRPr="007F17B7" w:rsidRDefault="001579EE" w:rsidP="003541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1" w:type="dxa"/>
            <w:gridSpan w:val="3"/>
            <w:vAlign w:val="bottom"/>
          </w:tcPr>
          <w:p w14:paraId="344C47BF" w14:textId="5ABC742B" w:rsidR="001579EE" w:rsidRPr="007F17B7" w:rsidRDefault="001579EE" w:rsidP="003541AF">
            <w:pPr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B14C5" w:rsidRPr="007F17B7" w14:paraId="0AF0DFF9" w14:textId="77777777" w:rsidTr="00E963CC">
        <w:tc>
          <w:tcPr>
            <w:tcW w:w="5222" w:type="dxa"/>
          </w:tcPr>
          <w:p w14:paraId="4F564A9B" w14:textId="491EA643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819" w:type="dxa"/>
          </w:tcPr>
          <w:p w14:paraId="3C7908E1" w14:textId="77777777" w:rsidR="00BB14C5" w:rsidRPr="007F17B7" w:rsidRDefault="00BB14C5" w:rsidP="00BB14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568126" w14:textId="2A931589" w:rsidR="00BB14C5" w:rsidRPr="007F17B7" w:rsidRDefault="00083BFF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55" w:right="-146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661,136,266</w:t>
            </w:r>
          </w:p>
        </w:tc>
        <w:tc>
          <w:tcPr>
            <w:tcW w:w="270" w:type="dxa"/>
            <w:vAlign w:val="bottom"/>
          </w:tcPr>
          <w:p w14:paraId="33A54760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66B00D08" w14:textId="755ACCBD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670</w:t>
            </w: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,331,946</w:t>
            </w:r>
          </w:p>
        </w:tc>
      </w:tr>
      <w:tr w:rsidR="00BB14C5" w:rsidRPr="007F17B7" w14:paraId="2C7E8817" w14:textId="77777777" w:rsidTr="00E963CC">
        <w:tc>
          <w:tcPr>
            <w:tcW w:w="5222" w:type="dxa"/>
          </w:tcPr>
          <w:p w14:paraId="54FC3735" w14:textId="2C7EE1A5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เอเชีย</w:t>
            </w:r>
          </w:p>
        </w:tc>
        <w:tc>
          <w:tcPr>
            <w:tcW w:w="819" w:type="dxa"/>
          </w:tcPr>
          <w:p w14:paraId="6ADED261" w14:textId="77777777" w:rsidR="00BB14C5" w:rsidRPr="007F17B7" w:rsidRDefault="00BB14C5" w:rsidP="00BB14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39C32F" w14:textId="438B392D" w:rsidR="00BB14C5" w:rsidRPr="007F17B7" w:rsidRDefault="00083BFF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55" w:right="-146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415,357,239</w:t>
            </w:r>
          </w:p>
        </w:tc>
        <w:tc>
          <w:tcPr>
            <w:tcW w:w="270" w:type="dxa"/>
            <w:vAlign w:val="bottom"/>
          </w:tcPr>
          <w:p w14:paraId="2001A3F0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79FAFB10" w14:textId="7D009D7E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488,384,261</w:t>
            </w:r>
          </w:p>
        </w:tc>
      </w:tr>
      <w:tr w:rsidR="00BB14C5" w:rsidRPr="007F17B7" w14:paraId="5025EFD2" w14:textId="77777777" w:rsidTr="00E963CC">
        <w:tc>
          <w:tcPr>
            <w:tcW w:w="5222" w:type="dxa"/>
          </w:tcPr>
          <w:p w14:paraId="68007550" w14:textId="15F3D3D4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ตะวันออกกลาง</w:t>
            </w:r>
          </w:p>
        </w:tc>
        <w:tc>
          <w:tcPr>
            <w:tcW w:w="819" w:type="dxa"/>
          </w:tcPr>
          <w:p w14:paraId="74A15C52" w14:textId="77777777" w:rsidR="00BB14C5" w:rsidRPr="007F17B7" w:rsidRDefault="00BB14C5" w:rsidP="00BB14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5FA2F5" w14:textId="2D3C1EA4" w:rsidR="00BB14C5" w:rsidRPr="007F17B7" w:rsidRDefault="00083BFF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55" w:right="-146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115,587,282</w:t>
            </w:r>
          </w:p>
        </w:tc>
        <w:tc>
          <w:tcPr>
            <w:tcW w:w="270" w:type="dxa"/>
            <w:vAlign w:val="bottom"/>
          </w:tcPr>
          <w:p w14:paraId="08FB83DF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33FEC706" w14:textId="6E072530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149,535,675</w:t>
            </w:r>
          </w:p>
        </w:tc>
      </w:tr>
      <w:tr w:rsidR="00BB14C5" w:rsidRPr="007F17B7" w14:paraId="757DA4BC" w14:textId="77777777" w:rsidTr="001C1AD7">
        <w:tc>
          <w:tcPr>
            <w:tcW w:w="5222" w:type="dxa"/>
          </w:tcPr>
          <w:p w14:paraId="22A4C229" w14:textId="2BD20E4A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19" w:type="dxa"/>
          </w:tcPr>
          <w:p w14:paraId="25B976CA" w14:textId="77777777" w:rsidR="00BB14C5" w:rsidRPr="007F17B7" w:rsidRDefault="00BB14C5" w:rsidP="00BB14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ED955" w14:textId="781ADE2C" w:rsidR="00BB14C5" w:rsidRPr="007F17B7" w:rsidRDefault="00083BFF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55" w:right="-146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120,205,549</w:t>
            </w:r>
          </w:p>
        </w:tc>
        <w:tc>
          <w:tcPr>
            <w:tcW w:w="270" w:type="dxa"/>
            <w:vAlign w:val="bottom"/>
          </w:tcPr>
          <w:p w14:paraId="6FB46353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65351FF" w14:textId="3349FAF3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114,846,453</w:t>
            </w:r>
          </w:p>
        </w:tc>
      </w:tr>
      <w:tr w:rsidR="00BB14C5" w:rsidRPr="007F17B7" w14:paraId="327F6E56" w14:textId="77777777" w:rsidTr="009E489E">
        <w:tc>
          <w:tcPr>
            <w:tcW w:w="5222" w:type="dxa"/>
          </w:tcPr>
          <w:p w14:paraId="7025BF4C" w14:textId="77777777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dxa"/>
          </w:tcPr>
          <w:p w14:paraId="7328C250" w14:textId="77777777" w:rsidR="00BB14C5" w:rsidRPr="007F17B7" w:rsidRDefault="00BB14C5" w:rsidP="00BB14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B37311" w14:textId="5F45B14C" w:rsidR="00BB14C5" w:rsidRPr="007F17B7" w:rsidRDefault="007C3D2C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ind w:right="-18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7F17B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,312,286,336</w:t>
            </w:r>
          </w:p>
        </w:tc>
        <w:tc>
          <w:tcPr>
            <w:tcW w:w="270" w:type="dxa"/>
            <w:vAlign w:val="bottom"/>
          </w:tcPr>
          <w:p w14:paraId="685244B1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37221B55" w14:textId="304CA166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7F17B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,423,098,335</w:t>
            </w:r>
          </w:p>
        </w:tc>
      </w:tr>
    </w:tbl>
    <w:p w14:paraId="13B3B568" w14:textId="636A68E0" w:rsidR="00057578" w:rsidRPr="007F17B7" w:rsidRDefault="00057578" w:rsidP="00057578">
      <w:pPr>
        <w:ind w:left="680" w:hanging="140"/>
        <w:rPr>
          <w:rFonts w:asciiTheme="majorBidi" w:hAnsiTheme="majorBidi" w:cstheme="majorBidi"/>
          <w:i/>
          <w:iCs/>
          <w:sz w:val="30"/>
          <w:szCs w:val="30"/>
        </w:rPr>
      </w:pPr>
    </w:p>
    <w:p w14:paraId="0446492C" w14:textId="2A95025F" w:rsidR="00FB33D8" w:rsidRPr="007F17B7" w:rsidRDefault="00FB33D8" w:rsidP="00057578">
      <w:pPr>
        <w:ind w:left="680" w:hanging="140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สินทรัพย์ไม่หมุนเวียนของบริษัทอยู่ในประเทศไทยทั้งหมด</w:t>
      </w:r>
    </w:p>
    <w:p w14:paraId="310F8143" w14:textId="09EB71B8" w:rsidR="00FB33D8" w:rsidRPr="007F17B7" w:rsidRDefault="00FB33D8" w:rsidP="00057578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287643E3" w14:textId="451B3BD1" w:rsidR="00FB33D8" w:rsidRPr="007F17B7" w:rsidRDefault="00FB33D8" w:rsidP="00057578">
      <w:pPr>
        <w:ind w:left="680" w:hanging="140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</w:p>
    <w:p w14:paraId="01CEADE5" w14:textId="77777777" w:rsidR="00F17C90" w:rsidRPr="007F17B7" w:rsidRDefault="00F17C90" w:rsidP="00057578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0F99F8" w14:textId="0142FC1E" w:rsidR="00FB33D8" w:rsidRPr="007F17B7" w:rsidRDefault="00FB33D8" w:rsidP="00057578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1B4E3981" w14:textId="77777777" w:rsidR="00FB33D8" w:rsidRPr="007F17B7" w:rsidRDefault="00FB33D8" w:rsidP="00057578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BCCFC1" w14:textId="720E1350" w:rsidR="009E489E" w:rsidRPr="007F17B7" w:rsidRDefault="003B510E" w:rsidP="003C5D78">
      <w:pPr>
        <w:tabs>
          <w:tab w:val="clear" w:pos="680"/>
          <w:tab w:val="left" w:pos="567"/>
        </w:tabs>
        <w:ind w:left="540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</w:pPr>
      <w:r w:rsidRPr="007F17B7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รายได้จากลูกค้า</w:t>
      </w:r>
      <w:r w:rsidR="006204E8" w:rsidRPr="007F17B7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</w:t>
      </w:r>
      <w:r w:rsidR="002467D7" w:rsidRPr="007F17B7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2</w:t>
      </w:r>
      <w:r w:rsidRPr="007F17B7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รา</w:t>
      </w:r>
      <w:r w:rsidR="00CB096F" w:rsidRPr="007F17B7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ย ของบริษัท</w:t>
      </w:r>
      <w:r w:rsidRPr="007F17B7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เป็นเงินประมาณ</w:t>
      </w:r>
      <w:r w:rsidR="006779E4" w:rsidRPr="007F17B7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</w:t>
      </w:r>
      <w:r w:rsidR="00823A0A" w:rsidRPr="007F17B7">
        <w:rPr>
          <w:rFonts w:asciiTheme="majorBidi" w:eastAsia="Batang" w:hAnsiTheme="majorBidi" w:cstheme="majorBidi"/>
          <w:sz w:val="30"/>
          <w:szCs w:val="30"/>
        </w:rPr>
        <w:t>640</w:t>
      </w:r>
      <w:r w:rsidR="00F21CD3" w:rsidRPr="007F17B7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.</w:t>
      </w:r>
      <w:r w:rsidR="00823A0A" w:rsidRPr="007F17B7">
        <w:rPr>
          <w:rFonts w:asciiTheme="majorBidi" w:eastAsia="Batang" w:hAnsiTheme="majorBidi" w:cstheme="majorBidi"/>
          <w:sz w:val="30"/>
          <w:szCs w:val="30"/>
        </w:rPr>
        <w:t>54</w:t>
      </w:r>
      <w:r w:rsidRPr="007F17B7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ล้านบาท </w:t>
      </w:r>
      <w:r w:rsidRPr="007F17B7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>(</w:t>
      </w:r>
      <w:r w:rsidR="002467D7" w:rsidRPr="007F17B7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256</w:t>
      </w:r>
      <w:r w:rsidR="00BB14C5" w:rsidRPr="007F17B7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7</w:t>
      </w:r>
      <w:r w:rsidRPr="007F17B7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 xml:space="preserve">: </w:t>
      </w:r>
      <w:r w:rsidR="002467D7" w:rsidRPr="007F17B7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74</w:t>
      </w:r>
      <w:r w:rsidR="00BB14C5" w:rsidRPr="007F17B7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2</w:t>
      </w:r>
      <w:r w:rsidR="00B22426" w:rsidRPr="007F17B7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.</w:t>
      </w:r>
      <w:r w:rsidR="002467D7" w:rsidRPr="007F17B7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4</w:t>
      </w:r>
      <w:r w:rsidR="00BB14C5" w:rsidRPr="007F17B7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7</w:t>
      </w:r>
      <w:r w:rsidRPr="007F17B7">
        <w:rPr>
          <w:rFonts w:asciiTheme="majorBidi" w:hAnsiTheme="majorBidi"/>
          <w:i/>
          <w:iCs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7F17B7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>ล้านบาท)</w:t>
      </w:r>
      <w:r w:rsidRPr="007F17B7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จากรายได้รวม</w:t>
      </w:r>
      <w:r w:rsidR="003C5D78" w:rsidRPr="007F17B7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br/>
      </w:r>
      <w:r w:rsidRPr="007F17B7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ขอ</w:t>
      </w:r>
      <w:r w:rsidR="003C5D78" w:rsidRPr="007F17B7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ง</w:t>
      </w:r>
      <w:r w:rsidRPr="007F17B7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บริษัท</w:t>
      </w:r>
    </w:p>
    <w:p w14:paraId="3C835A96" w14:textId="77777777" w:rsidR="002D2B5B" w:rsidRPr="007F17B7" w:rsidRDefault="002D2B5B" w:rsidP="00AE7B84">
      <w:pPr>
        <w:tabs>
          <w:tab w:val="clear" w:pos="454"/>
          <w:tab w:val="clear" w:pos="680"/>
          <w:tab w:val="clear" w:pos="907"/>
        </w:tabs>
        <w:ind w:left="540" w:hanging="27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3DD2AD2" w14:textId="79362C0C" w:rsidR="00807CB3" w:rsidRPr="007F17B7" w:rsidRDefault="00F17C90" w:rsidP="00F17C90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1D4312CA" w14:textId="77777777" w:rsidR="00F17C90" w:rsidRPr="007F17B7" w:rsidRDefault="00F17C90" w:rsidP="00F17C90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81294C2" w14:textId="567E7731" w:rsidR="00F17C90" w:rsidRPr="007F17B7" w:rsidRDefault="00F17C90" w:rsidP="00F17C90">
      <w:pPr>
        <w:tabs>
          <w:tab w:val="clear" w:pos="454"/>
          <w:tab w:val="clear" w:pos="907"/>
        </w:tabs>
        <w:ind w:left="540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  <w:r w:rsidRPr="007F17B7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บริษัทได้รับบัตรส่งเสริมการลงทุนจากสำนักงานคณะกรรมการส่งเสริมการลงทุน</w:t>
      </w:r>
      <w:r w:rsidRPr="007F17B7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7F17B7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จึงได้รับสิทธิประโยชน์หลายประการรวมถึงการยกเว้นและ</w:t>
      </w:r>
      <w:r w:rsidRPr="007F17B7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/</w:t>
      </w:r>
      <w:r w:rsidRPr="007F17B7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7F17B7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7F17B7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ตามระยะเวลา เงื่อนไขและข้อกำหนดที่ระบุในบัตรส่งเสริมการลงทุน</w:t>
      </w:r>
      <w:r w:rsidRPr="007F17B7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7F17B7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ซึ่งบริษัทต้องถือปฏิบัติตาม</w:t>
      </w:r>
    </w:p>
    <w:p w14:paraId="44BC138A" w14:textId="0BB28581" w:rsidR="00EB071D" w:rsidRPr="007F17B7" w:rsidRDefault="00EB071D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7F17B7">
        <w:rPr>
          <w:rFonts w:asciiTheme="majorBidi" w:hAnsiTheme="majorBidi" w:cstheme="majorBidi"/>
          <w:cs/>
          <w:lang w:val="th-TH"/>
        </w:rPr>
        <w:lastRenderedPageBreak/>
        <w:t>ค่าใช้จ่ายตาม</w:t>
      </w:r>
      <w:r w:rsidR="00807CB3" w:rsidRPr="007F17B7">
        <w:rPr>
          <w:rFonts w:asciiTheme="majorBidi" w:hAnsiTheme="majorBidi" w:cstheme="majorBidi"/>
          <w:cs/>
          <w:lang w:val="th-TH"/>
        </w:rPr>
        <w:t>ธรรมชาติ</w:t>
      </w:r>
    </w:p>
    <w:p w14:paraId="0026D748" w14:textId="6D1D9110" w:rsidR="00D500D8" w:rsidRPr="00290191" w:rsidRDefault="00D500D8" w:rsidP="00D500D8">
      <w:pPr>
        <w:rPr>
          <w:rFonts w:asciiTheme="majorBidi" w:hAnsiTheme="majorBidi" w:cstheme="majorBidi"/>
          <w:cs/>
          <w:lang w:val="th-TH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93"/>
        <w:gridCol w:w="909"/>
        <w:gridCol w:w="1440"/>
        <w:gridCol w:w="270"/>
        <w:gridCol w:w="1359"/>
      </w:tblGrid>
      <w:tr w:rsidR="00806A50" w:rsidRPr="007F17B7" w14:paraId="2A60E868" w14:textId="77777777" w:rsidTr="009E489E">
        <w:trPr>
          <w:trHeight w:val="70"/>
        </w:trPr>
        <w:tc>
          <w:tcPr>
            <w:tcW w:w="5193" w:type="dxa"/>
          </w:tcPr>
          <w:p w14:paraId="64D74592" w14:textId="77777777" w:rsidR="00D500D8" w:rsidRPr="007F17B7" w:rsidRDefault="00D500D8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3194E953" w14:textId="7E4C689D" w:rsidR="00D500D8" w:rsidRPr="007F17B7" w:rsidRDefault="00D500D8" w:rsidP="009E489E">
            <w:pPr>
              <w:spacing w:line="240" w:lineRule="auto"/>
              <w:ind w:left="-14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C7F596" w14:textId="66E43F8B" w:rsidR="00D500D8" w:rsidRPr="007F17B7" w:rsidRDefault="002467D7" w:rsidP="00E0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A254C90" w14:textId="77777777" w:rsidR="00D500D8" w:rsidRPr="007F17B7" w:rsidRDefault="00D500D8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33F71EAF" w14:textId="5B618BB6" w:rsidR="00D500D8" w:rsidRPr="007F17B7" w:rsidRDefault="002467D7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06A50" w:rsidRPr="007F17B7" w14:paraId="2F7A9B7A" w14:textId="77777777" w:rsidTr="009E489E">
        <w:tc>
          <w:tcPr>
            <w:tcW w:w="5193" w:type="dxa"/>
          </w:tcPr>
          <w:p w14:paraId="62C0A689" w14:textId="77777777" w:rsidR="00D500D8" w:rsidRPr="007F17B7" w:rsidRDefault="00D500D8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13C1BDEC" w14:textId="77777777" w:rsidR="00D500D8" w:rsidRPr="007F17B7" w:rsidRDefault="00D500D8" w:rsidP="009E489E">
            <w:pPr>
              <w:spacing w:line="240" w:lineRule="auto"/>
              <w:ind w:left="-14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9" w:type="dxa"/>
            <w:gridSpan w:val="3"/>
            <w:vAlign w:val="bottom"/>
          </w:tcPr>
          <w:p w14:paraId="0A9FCCA5" w14:textId="77777777" w:rsidR="00D500D8" w:rsidRPr="007F17B7" w:rsidRDefault="00D500D8" w:rsidP="00CF25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B14C5" w:rsidRPr="007F17B7" w14:paraId="6903C137" w14:textId="77777777" w:rsidTr="00E963CC">
        <w:tc>
          <w:tcPr>
            <w:tcW w:w="5193" w:type="dxa"/>
          </w:tcPr>
          <w:p w14:paraId="0DAB6061" w14:textId="2D90385D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909" w:type="dxa"/>
          </w:tcPr>
          <w:p w14:paraId="029D208A" w14:textId="545643B3" w:rsidR="00BB14C5" w:rsidRPr="007F17B7" w:rsidRDefault="00BB14C5" w:rsidP="00BB14C5">
            <w:pPr>
              <w:spacing w:line="240" w:lineRule="auto"/>
              <w:ind w:left="-14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F6038E" w14:textId="3230CB51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</w:t>
            </w:r>
            <w:r w:rsidR="00F978F9" w:rsidRPr="007F17B7">
              <w:rPr>
                <w:rFonts w:asciiTheme="majorBidi" w:eastAsia="Batang" w:hAnsiTheme="majorBidi" w:cstheme="majorBidi"/>
                <w:sz w:val="30"/>
                <w:szCs w:val="30"/>
              </w:rPr>
              <w:t>(2,183,562)</w:t>
            </w: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  <w:vAlign w:val="bottom"/>
          </w:tcPr>
          <w:p w14:paraId="58F34BFB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08B6D486" w14:textId="2F4DE40D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(7,305,089)</w:t>
            </w:r>
          </w:p>
        </w:tc>
      </w:tr>
      <w:tr w:rsidR="00BB14C5" w:rsidRPr="007F17B7" w14:paraId="4204E19A" w14:textId="77777777" w:rsidTr="00E963CC">
        <w:tc>
          <w:tcPr>
            <w:tcW w:w="5193" w:type="dxa"/>
          </w:tcPr>
          <w:p w14:paraId="50183F16" w14:textId="283F77F4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909" w:type="dxa"/>
          </w:tcPr>
          <w:p w14:paraId="4D38FC3E" w14:textId="77777777" w:rsidR="00BB14C5" w:rsidRPr="007F17B7" w:rsidRDefault="00BB14C5" w:rsidP="00BB14C5">
            <w:pPr>
              <w:spacing w:line="240" w:lineRule="auto"/>
              <w:ind w:left="-148" w:right="-7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31BAC8" w14:textId="160B6DEC" w:rsidR="00BB14C5" w:rsidRPr="007F17B7" w:rsidRDefault="00F978F9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768,147,451</w:t>
            </w:r>
          </w:p>
        </w:tc>
        <w:tc>
          <w:tcPr>
            <w:tcW w:w="270" w:type="dxa"/>
            <w:vAlign w:val="bottom"/>
          </w:tcPr>
          <w:p w14:paraId="74D73F7A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0AB2DB3" w14:textId="61EAB5A2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793,766,978</w:t>
            </w:r>
          </w:p>
        </w:tc>
      </w:tr>
      <w:tr w:rsidR="00BB14C5" w:rsidRPr="007F17B7" w14:paraId="631F41AE" w14:textId="77777777" w:rsidTr="00E963CC">
        <w:tc>
          <w:tcPr>
            <w:tcW w:w="5193" w:type="dxa"/>
          </w:tcPr>
          <w:p w14:paraId="288B4BD1" w14:textId="17CFE9AE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9" w:type="dxa"/>
          </w:tcPr>
          <w:p w14:paraId="02E8545E" w14:textId="0C6FFCD4" w:rsidR="00BB14C5" w:rsidRPr="007F17B7" w:rsidRDefault="00BB14C5" w:rsidP="00BB14C5">
            <w:pPr>
              <w:spacing w:line="240" w:lineRule="auto"/>
              <w:ind w:left="-14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F9398C" w14:textId="32599031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2</w:t>
            </w:r>
            <w:r w:rsidR="00F978F9" w:rsidRPr="007F17B7">
              <w:rPr>
                <w:rFonts w:asciiTheme="majorBidi" w:eastAsia="Batang" w:hAnsiTheme="majorBidi" w:cstheme="majorBidi"/>
                <w:sz w:val="30"/>
                <w:szCs w:val="30"/>
              </w:rPr>
              <w:t>46,402,38</w:t>
            </w:r>
            <w:r w:rsidR="00AD070B" w:rsidRPr="007F17B7">
              <w:rPr>
                <w:rFonts w:asciiTheme="majorBidi" w:eastAsia="Batang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5216775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4D8ADBCE" w14:textId="2E38F5E1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224,200,205</w:t>
            </w:r>
          </w:p>
        </w:tc>
      </w:tr>
      <w:tr w:rsidR="00BB14C5" w:rsidRPr="007F17B7" w14:paraId="6A52EBEE" w14:textId="77777777" w:rsidTr="00E963CC">
        <w:tc>
          <w:tcPr>
            <w:tcW w:w="5193" w:type="dxa"/>
          </w:tcPr>
          <w:p w14:paraId="3AC8B489" w14:textId="000F7FE9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9" w:type="dxa"/>
          </w:tcPr>
          <w:p w14:paraId="40C2AE3B" w14:textId="6DAACDEE" w:rsidR="00BB14C5" w:rsidRPr="007F17B7" w:rsidRDefault="00BB14C5" w:rsidP="00BB14C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A2EBB2" w14:textId="092E9721" w:rsidR="00BB14C5" w:rsidRPr="007F17B7" w:rsidRDefault="00F978F9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141,328,926</w:t>
            </w:r>
          </w:p>
        </w:tc>
        <w:tc>
          <w:tcPr>
            <w:tcW w:w="270" w:type="dxa"/>
            <w:vAlign w:val="bottom"/>
          </w:tcPr>
          <w:p w14:paraId="1038D279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EEF3862" w14:textId="05AEBAA4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106,214,459</w:t>
            </w:r>
          </w:p>
        </w:tc>
      </w:tr>
      <w:tr w:rsidR="00BB14C5" w:rsidRPr="007F17B7" w14:paraId="1FD23BE1" w14:textId="77777777" w:rsidTr="00E963CC">
        <w:tc>
          <w:tcPr>
            <w:tcW w:w="5193" w:type="dxa"/>
          </w:tcPr>
          <w:p w14:paraId="5C0A4BC0" w14:textId="77F2F816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09" w:type="dxa"/>
          </w:tcPr>
          <w:p w14:paraId="1208F419" w14:textId="77777777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891368" w14:textId="346E2A76" w:rsidR="00BB14C5" w:rsidRPr="007F17B7" w:rsidRDefault="00F978F9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43,</w:t>
            </w:r>
            <w:r w:rsidR="00760E56" w:rsidRPr="007F17B7">
              <w:rPr>
                <w:rFonts w:asciiTheme="majorBidi" w:eastAsia="Batang" w:hAnsiTheme="majorBidi" w:cstheme="majorBidi"/>
                <w:sz w:val="30"/>
                <w:szCs w:val="30"/>
              </w:rPr>
              <w:t>951</w:t>
            </w: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760E56" w:rsidRPr="007F17B7">
              <w:rPr>
                <w:rFonts w:asciiTheme="majorBidi" w:eastAsia="Batang" w:hAnsiTheme="majorBidi" w:cstheme="majorBidi"/>
                <w:sz w:val="30"/>
                <w:szCs w:val="30"/>
              </w:rPr>
              <w:t>086</w:t>
            </w:r>
          </w:p>
        </w:tc>
        <w:tc>
          <w:tcPr>
            <w:tcW w:w="270" w:type="dxa"/>
            <w:vAlign w:val="bottom"/>
          </w:tcPr>
          <w:p w14:paraId="31BA830E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B4276BE" w14:textId="3D3B0D86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47,157,138</w:t>
            </w:r>
          </w:p>
        </w:tc>
      </w:tr>
      <w:tr w:rsidR="00BB14C5" w:rsidRPr="007F17B7" w14:paraId="0940DC88" w14:textId="77777777" w:rsidTr="00E963CC">
        <w:tc>
          <w:tcPr>
            <w:tcW w:w="5193" w:type="dxa"/>
          </w:tcPr>
          <w:p w14:paraId="5A1B388D" w14:textId="7E75CA16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09" w:type="dxa"/>
          </w:tcPr>
          <w:p w14:paraId="61555DC6" w14:textId="77777777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B6BFE" w14:textId="045590F1" w:rsidR="00BB14C5" w:rsidRPr="007F17B7" w:rsidRDefault="00097F3C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200</w:t>
            </w:r>
            <w:r w:rsidR="00A36917" w:rsidRPr="007F17B7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544</w:t>
            </w:r>
            <w:r w:rsidR="00A36917" w:rsidRPr="007F17B7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53</w:t>
            </w:r>
            <w:r w:rsidR="00AD070B" w:rsidRPr="007F17B7">
              <w:rPr>
                <w:rFonts w:asciiTheme="majorBidi" w:eastAsia="Batang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26ABACE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D27E8" w14:textId="377895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208,995,739</w:t>
            </w:r>
          </w:p>
        </w:tc>
      </w:tr>
      <w:tr w:rsidR="00BB14C5" w:rsidRPr="007F17B7" w14:paraId="1E7045D1" w14:textId="77777777" w:rsidTr="00E963CC">
        <w:tc>
          <w:tcPr>
            <w:tcW w:w="5193" w:type="dxa"/>
          </w:tcPr>
          <w:p w14:paraId="2569C015" w14:textId="69E84518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รวมต้นทุนขาย ต้นทุนในการจัดจำหน่าย และค่าใช้จ่าย</w:t>
            </w:r>
          </w:p>
        </w:tc>
        <w:tc>
          <w:tcPr>
            <w:tcW w:w="909" w:type="dxa"/>
          </w:tcPr>
          <w:p w14:paraId="64FAA7B7" w14:textId="77777777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11043" w14:textId="342514D0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D9D30C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2652D" w14:textId="61EE5848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B14C5" w:rsidRPr="007F17B7" w14:paraId="3E15C715" w14:textId="77777777" w:rsidTr="00E963CC">
        <w:tc>
          <w:tcPr>
            <w:tcW w:w="5193" w:type="dxa"/>
          </w:tcPr>
          <w:p w14:paraId="4E60E0E7" w14:textId="1B49D755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909" w:type="dxa"/>
          </w:tcPr>
          <w:p w14:paraId="75A0D1AF" w14:textId="77777777" w:rsidR="00BB14C5" w:rsidRPr="007F17B7" w:rsidRDefault="00BB14C5" w:rsidP="00BB14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9929A0" w14:textId="6B21B441" w:rsidR="00BB14C5" w:rsidRPr="007F17B7" w:rsidRDefault="00F978F9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1,</w:t>
            </w:r>
            <w:r w:rsidR="00A36917" w:rsidRPr="007F17B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39</w:t>
            </w:r>
            <w:r w:rsidR="00097F3C" w:rsidRPr="007F17B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8</w:t>
            </w:r>
            <w:r w:rsidR="00A36917" w:rsidRPr="007F17B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 w:rsidR="00097F3C" w:rsidRPr="007F17B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190</w:t>
            </w:r>
            <w:r w:rsidR="00A36917" w:rsidRPr="007F17B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 w:rsidR="00097F3C" w:rsidRPr="007F17B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  <w:tc>
          <w:tcPr>
            <w:tcW w:w="270" w:type="dxa"/>
            <w:vAlign w:val="bottom"/>
          </w:tcPr>
          <w:p w14:paraId="4FDEAD20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A481D6" w14:textId="401408C6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155" w:right="-146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7F17B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,373,029,430</w:t>
            </w:r>
          </w:p>
        </w:tc>
      </w:tr>
    </w:tbl>
    <w:p w14:paraId="27EB45A4" w14:textId="77777777" w:rsidR="00450451" w:rsidRPr="007F17B7" w:rsidRDefault="00450451" w:rsidP="00450451">
      <w:pPr>
        <w:rPr>
          <w:cs/>
        </w:rPr>
      </w:pPr>
    </w:p>
    <w:p w14:paraId="53276159" w14:textId="037CC9B5" w:rsidR="00E326C9" w:rsidRPr="007F17B7" w:rsidRDefault="00E326C9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7F17B7">
        <w:rPr>
          <w:rFonts w:asciiTheme="majorBidi" w:hAnsiTheme="majorBidi" w:cstheme="majorBidi"/>
          <w:cs/>
          <w:lang w:val="th-TH"/>
        </w:rPr>
        <w:t>ภาษีเงินได้</w:t>
      </w:r>
    </w:p>
    <w:p w14:paraId="28CE715F" w14:textId="77777777" w:rsidR="00E326C9" w:rsidRPr="00290191" w:rsidRDefault="00E326C9" w:rsidP="00E326C9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377"/>
        <w:gridCol w:w="270"/>
        <w:gridCol w:w="1413"/>
      </w:tblGrid>
      <w:tr w:rsidR="00806A50" w:rsidRPr="007F17B7" w14:paraId="5A3376E0" w14:textId="77777777" w:rsidTr="009E489E">
        <w:tc>
          <w:tcPr>
            <w:tcW w:w="5040" w:type="dxa"/>
          </w:tcPr>
          <w:p w14:paraId="12E006E2" w14:textId="2DA3E1A2" w:rsidR="00E326C9" w:rsidRPr="007F17B7" w:rsidRDefault="007F18DC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8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</w:tcPr>
          <w:p w14:paraId="3774B683" w14:textId="4D270942" w:rsidR="00E326C9" w:rsidRPr="007F17B7" w:rsidRDefault="00E326C9" w:rsidP="00EE315E">
            <w:pPr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38A9217" w14:textId="61B29DDF" w:rsidR="00E326C9" w:rsidRPr="007F17B7" w:rsidRDefault="002467D7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6132F4F" w14:textId="77777777" w:rsidR="00E326C9" w:rsidRPr="007F17B7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690AB0F4" w14:textId="454C661C" w:rsidR="00E326C9" w:rsidRPr="007F17B7" w:rsidRDefault="002467D7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06A50" w:rsidRPr="007F17B7" w14:paraId="52A782F7" w14:textId="77777777" w:rsidTr="009E489E">
        <w:tc>
          <w:tcPr>
            <w:tcW w:w="5040" w:type="dxa"/>
          </w:tcPr>
          <w:p w14:paraId="03646158" w14:textId="77777777" w:rsidR="00E326C9" w:rsidRPr="007F17B7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8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F72B03" w14:textId="77777777" w:rsidR="00E326C9" w:rsidRPr="007F17B7" w:rsidRDefault="00E326C9" w:rsidP="00EE315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139D4D9" w14:textId="46465B76" w:rsidR="00E326C9" w:rsidRPr="007F17B7" w:rsidRDefault="00E326C9" w:rsidP="00EE315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06A50" w:rsidRPr="007F17B7" w14:paraId="3F03473C" w14:textId="77777777" w:rsidTr="009E489E">
        <w:tc>
          <w:tcPr>
            <w:tcW w:w="5040" w:type="dxa"/>
          </w:tcPr>
          <w:p w14:paraId="684184C6" w14:textId="4E82AC60" w:rsidR="00E326C9" w:rsidRPr="007F17B7" w:rsidRDefault="00E80575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</w:tcPr>
          <w:p w14:paraId="348F80BD" w14:textId="77777777" w:rsidR="00E326C9" w:rsidRPr="007F17B7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004AA037" w14:textId="77777777" w:rsidR="00E326C9" w:rsidRPr="007F17B7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11162" w14:textId="77777777" w:rsidR="00E326C9" w:rsidRPr="007F17B7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4034A74F" w14:textId="77777777" w:rsidR="00E326C9" w:rsidRPr="007F17B7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4C5" w:rsidRPr="007F17B7" w14:paraId="29D80A21" w14:textId="77777777" w:rsidTr="009E489E">
        <w:tc>
          <w:tcPr>
            <w:tcW w:w="5040" w:type="dxa"/>
          </w:tcPr>
          <w:p w14:paraId="568EE724" w14:textId="291B9325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080" w:type="dxa"/>
          </w:tcPr>
          <w:p w14:paraId="43463D2D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78A5ACCE" w14:textId="0E9B3164" w:rsidR="00BB14C5" w:rsidRPr="007F17B7" w:rsidRDefault="00683C94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E3434A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57992973" w14:textId="4D02A016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10</w:t>
            </w: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,852,157</w:t>
            </w:r>
          </w:p>
        </w:tc>
      </w:tr>
      <w:tr w:rsidR="00BB14C5" w:rsidRPr="007F17B7" w14:paraId="2C660F81" w14:textId="77777777" w:rsidTr="009E489E">
        <w:tc>
          <w:tcPr>
            <w:tcW w:w="5040" w:type="dxa"/>
          </w:tcPr>
          <w:p w14:paraId="634C3FE0" w14:textId="77777777" w:rsidR="00BB14C5" w:rsidRPr="00290191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F3B71BA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2686E85B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CA13C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4E123AC9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BB14C5" w:rsidRPr="007F17B7" w14:paraId="30AA8068" w14:textId="77777777" w:rsidTr="009E489E">
        <w:tc>
          <w:tcPr>
            <w:tcW w:w="5040" w:type="dxa"/>
          </w:tcPr>
          <w:p w14:paraId="3F945C03" w14:textId="1A036222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99ABE66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00872AB2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DA7C2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5B99A70D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683C94" w:rsidRPr="007F17B7" w14:paraId="4FDA4F45" w14:textId="77777777" w:rsidTr="00EF61BD">
        <w:tc>
          <w:tcPr>
            <w:tcW w:w="5040" w:type="dxa"/>
          </w:tcPr>
          <w:p w14:paraId="7BD091D9" w14:textId="77777777" w:rsidR="00683C94" w:rsidRPr="007F17B7" w:rsidRDefault="00683C94" w:rsidP="00683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</w:tcPr>
          <w:p w14:paraId="0B7835DC" w14:textId="77777777" w:rsidR="00683C94" w:rsidRPr="007F17B7" w:rsidRDefault="00683C94" w:rsidP="00683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1DB6EE7F" w14:textId="250C3E56" w:rsidR="00683C94" w:rsidRPr="007F17B7" w:rsidRDefault="00683C94" w:rsidP="00683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(1,785,560)</w:t>
            </w:r>
          </w:p>
        </w:tc>
        <w:tc>
          <w:tcPr>
            <w:tcW w:w="270" w:type="dxa"/>
          </w:tcPr>
          <w:p w14:paraId="0DE8531C" w14:textId="77777777" w:rsidR="00683C94" w:rsidRPr="007F17B7" w:rsidRDefault="00683C94" w:rsidP="00683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4C90BE6" w14:textId="1E2A9D5F" w:rsidR="00683C94" w:rsidRPr="007F17B7" w:rsidRDefault="00683C94" w:rsidP="00683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130" w:right="-7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3,078,138</w:t>
            </w:r>
          </w:p>
        </w:tc>
      </w:tr>
      <w:tr w:rsidR="00683C94" w:rsidRPr="007F17B7" w14:paraId="1ADC4610" w14:textId="77777777" w:rsidTr="009E489E">
        <w:tc>
          <w:tcPr>
            <w:tcW w:w="5040" w:type="dxa"/>
          </w:tcPr>
          <w:p w14:paraId="3F3FAEB7" w14:textId="048C6EAC" w:rsidR="00683C94" w:rsidRPr="007F17B7" w:rsidRDefault="00683C94" w:rsidP="00683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7F17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091E7EDF" w14:textId="77777777" w:rsidR="00683C94" w:rsidRPr="007F17B7" w:rsidRDefault="00683C94" w:rsidP="00683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5E310" w14:textId="23D495FB" w:rsidR="00683C94" w:rsidRPr="007F17B7" w:rsidRDefault="00683C94" w:rsidP="00683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(1,785,560)</w:t>
            </w:r>
          </w:p>
        </w:tc>
        <w:tc>
          <w:tcPr>
            <w:tcW w:w="270" w:type="dxa"/>
            <w:vAlign w:val="bottom"/>
          </w:tcPr>
          <w:p w14:paraId="0114C38B" w14:textId="77777777" w:rsidR="00683C94" w:rsidRPr="007F17B7" w:rsidRDefault="00683C94" w:rsidP="00683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E602C" w14:textId="3C974ACA" w:rsidR="00683C94" w:rsidRPr="007F17B7" w:rsidRDefault="00683C94" w:rsidP="00683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155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13,930,295</w:t>
            </w:r>
          </w:p>
        </w:tc>
      </w:tr>
    </w:tbl>
    <w:p w14:paraId="481DC15B" w14:textId="4DA28B1A" w:rsidR="005F6EAB" w:rsidRPr="00290191" w:rsidRDefault="005F6EAB" w:rsidP="007F18DC">
      <w:pPr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7"/>
        <w:gridCol w:w="1080"/>
        <w:gridCol w:w="270"/>
        <w:gridCol w:w="1260"/>
        <w:gridCol w:w="270"/>
        <w:gridCol w:w="1080"/>
        <w:gridCol w:w="270"/>
        <w:gridCol w:w="1143"/>
      </w:tblGrid>
      <w:tr w:rsidR="00806A50" w:rsidRPr="007F17B7" w14:paraId="1985CCFA" w14:textId="77777777" w:rsidTr="00E738B1">
        <w:tc>
          <w:tcPr>
            <w:tcW w:w="3807" w:type="dxa"/>
          </w:tcPr>
          <w:p w14:paraId="58DD56DF" w14:textId="3FBD4101" w:rsidR="00E326C9" w:rsidRPr="007F17B7" w:rsidRDefault="007F18DC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 </w:t>
            </w:r>
          </w:p>
        </w:tc>
        <w:tc>
          <w:tcPr>
            <w:tcW w:w="2610" w:type="dxa"/>
            <w:gridSpan w:val="3"/>
          </w:tcPr>
          <w:p w14:paraId="3E5A9BA7" w14:textId="36F1C4AF" w:rsidR="00E326C9" w:rsidRPr="007F17B7" w:rsidRDefault="002467D7" w:rsidP="0072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5122C10" w14:textId="77777777" w:rsidR="00E326C9" w:rsidRPr="007F17B7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153125DA" w14:textId="27AB993E" w:rsidR="00E326C9" w:rsidRPr="007F17B7" w:rsidRDefault="002467D7" w:rsidP="0072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806A50" w:rsidRPr="007F17B7" w14:paraId="5B784E2A" w14:textId="77777777" w:rsidTr="00E738B1">
        <w:tc>
          <w:tcPr>
            <w:tcW w:w="3807" w:type="dxa"/>
          </w:tcPr>
          <w:p w14:paraId="3D154FD0" w14:textId="77777777" w:rsidR="00E326C9" w:rsidRPr="007F17B7" w:rsidRDefault="00E326C9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A3B2DB" w14:textId="77777777" w:rsidR="00E326C9" w:rsidRPr="00AF265D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F2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1162A9" w14:textId="77777777" w:rsidR="00E326C9" w:rsidRPr="007F17B7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7F17B7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02C4D6" w14:textId="77777777" w:rsidR="00E326C9" w:rsidRPr="007F17B7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461E9B" w14:textId="77777777" w:rsidR="00E326C9" w:rsidRPr="007F17B7" w:rsidRDefault="00E326C9" w:rsidP="006A0D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110A7C" w14:textId="370B7188" w:rsidR="00E326C9" w:rsidRPr="007F17B7" w:rsidRDefault="00E326C9" w:rsidP="006A0D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7F17B7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10CBF949" w14:textId="77777777" w:rsidR="00E326C9" w:rsidRPr="007F17B7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272EDF" w14:textId="77777777" w:rsidR="00E326C9" w:rsidRPr="00AF265D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F2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63E1A8D" w14:textId="77777777" w:rsidR="00E326C9" w:rsidRPr="007F17B7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8D3851" w14:textId="77777777" w:rsidR="00E326C9" w:rsidRPr="007F17B7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FB62B88" w14:textId="77777777" w:rsidR="00E326C9" w:rsidRPr="007F17B7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</w:p>
          <w:p w14:paraId="2AB0CB69" w14:textId="5DF7235D" w:rsidR="00E326C9" w:rsidRPr="007F17B7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7F17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 xml:space="preserve">  (บาท)</w:t>
            </w:r>
          </w:p>
        </w:tc>
      </w:tr>
      <w:tr w:rsidR="00BB14C5" w:rsidRPr="007F17B7" w14:paraId="6794983D" w14:textId="77777777" w:rsidTr="00E738B1">
        <w:tc>
          <w:tcPr>
            <w:tcW w:w="3807" w:type="dxa"/>
          </w:tcPr>
          <w:p w14:paraId="315B84FD" w14:textId="7CC7780D" w:rsidR="00BB14C5" w:rsidRPr="007F17B7" w:rsidRDefault="00BB14C5" w:rsidP="00BB14C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2864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A4BFD"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(ขาดทุน)</w:t>
            </w:r>
            <w:r w:rsidR="002864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1F09AEAF" w14:textId="77777777" w:rsidR="00BB14C5" w:rsidRPr="007F17B7" w:rsidRDefault="00BB14C5" w:rsidP="00BB14C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7F4212" w14:textId="77777777" w:rsidR="00BB14C5" w:rsidRPr="007F17B7" w:rsidRDefault="00BB14C5" w:rsidP="00BB14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1685DB" w14:textId="2AFEDE59" w:rsidR="00BB14C5" w:rsidRPr="007F17B7" w:rsidRDefault="0087246C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5074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5074">
              <w:rPr>
                <w:rFonts w:asciiTheme="majorBidi" w:hAnsiTheme="majorBidi" w:cstheme="majorBidi"/>
                <w:sz w:val="30"/>
                <w:szCs w:val="30"/>
              </w:rPr>
              <w:t>034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5074">
              <w:rPr>
                <w:rFonts w:asciiTheme="majorBidi" w:hAnsiTheme="majorBidi" w:cstheme="majorBidi"/>
                <w:sz w:val="30"/>
                <w:szCs w:val="30"/>
              </w:rPr>
              <w:t>572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19E9D0" w14:textId="77777777" w:rsidR="00BB14C5" w:rsidRPr="007F17B7" w:rsidRDefault="00BB14C5" w:rsidP="00BB14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BC6CD" w14:textId="77777777" w:rsidR="00BB14C5" w:rsidRPr="007F17B7" w:rsidRDefault="00BB14C5" w:rsidP="00BB14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76723A" w14:textId="77777777" w:rsidR="00BB14C5" w:rsidRPr="007F17B7" w:rsidRDefault="00BB14C5" w:rsidP="00BB14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308E70C" w14:textId="34CB0204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56,894,941</w:t>
            </w:r>
          </w:p>
        </w:tc>
      </w:tr>
      <w:tr w:rsidR="00BB14C5" w:rsidRPr="007F17B7" w14:paraId="21059745" w14:textId="77777777" w:rsidTr="00E738B1">
        <w:tc>
          <w:tcPr>
            <w:tcW w:w="3807" w:type="dxa"/>
          </w:tcPr>
          <w:p w14:paraId="4AA1570B" w14:textId="77777777" w:rsidR="00BB14C5" w:rsidRPr="007F17B7" w:rsidRDefault="00BB14C5" w:rsidP="00BB14C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2A9516A4" w14:textId="253F444D" w:rsidR="00BB14C5" w:rsidRPr="007F17B7" w:rsidRDefault="00BB14C5" w:rsidP="00BB14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4925CA8" w14:textId="77777777" w:rsidR="00BB14C5" w:rsidRPr="007F17B7" w:rsidRDefault="00BB14C5" w:rsidP="00BB14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F97305" w14:textId="7701CC90" w:rsidR="00BB14C5" w:rsidRPr="007F17B7" w:rsidRDefault="008D5B0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BE666E" w14:textId="77777777" w:rsidR="00BB14C5" w:rsidRPr="007F17B7" w:rsidRDefault="00BB14C5" w:rsidP="00BB14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C34BF" w14:textId="3FE28C06" w:rsidR="00BB14C5" w:rsidRPr="007F17B7" w:rsidRDefault="00BB14C5" w:rsidP="00BB14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630525D" w14:textId="77777777" w:rsidR="00BB14C5" w:rsidRPr="007F17B7" w:rsidRDefault="00BB14C5" w:rsidP="00BB14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6D47E80" w14:textId="3F44AF6B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11,378,988</w:t>
            </w:r>
          </w:p>
        </w:tc>
      </w:tr>
      <w:tr w:rsidR="00BB14C5" w:rsidRPr="007F17B7" w14:paraId="7135475B" w14:textId="77777777" w:rsidTr="00E738B1">
        <w:tc>
          <w:tcPr>
            <w:tcW w:w="3807" w:type="dxa"/>
          </w:tcPr>
          <w:p w14:paraId="6E88F054" w14:textId="699ADCC5" w:rsidR="00BB14C5" w:rsidRPr="007F17B7" w:rsidRDefault="00BB14C5" w:rsidP="00BB14C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1080" w:type="dxa"/>
          </w:tcPr>
          <w:p w14:paraId="1678C48C" w14:textId="77777777" w:rsidR="00BB14C5" w:rsidRPr="007F17B7" w:rsidRDefault="00BB14C5" w:rsidP="00BB14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8F66B" w14:textId="77777777" w:rsidR="00BB14C5" w:rsidRPr="007F17B7" w:rsidRDefault="00BB14C5" w:rsidP="00BB14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B22C42" w14:textId="0DFBA8BE" w:rsidR="00BB14C5" w:rsidRPr="007F17B7" w:rsidRDefault="008D5B0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589B19" w14:textId="77777777" w:rsidR="00BB14C5" w:rsidRPr="007F17B7" w:rsidRDefault="00BB14C5" w:rsidP="00BB14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42CDA0" w14:textId="77777777" w:rsidR="00BB14C5" w:rsidRPr="007F17B7" w:rsidRDefault="00BB14C5" w:rsidP="00BB14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73ECA" w14:textId="77777777" w:rsidR="00BB14C5" w:rsidRPr="007F17B7" w:rsidRDefault="00BB14C5" w:rsidP="00BB14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F90CDD4" w14:textId="32948A4E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(2,081,904)</w:t>
            </w:r>
          </w:p>
        </w:tc>
      </w:tr>
      <w:tr w:rsidR="00290191" w:rsidRPr="007F17B7" w14:paraId="5AA2FABD" w14:textId="77777777" w:rsidTr="00290191">
        <w:tc>
          <w:tcPr>
            <w:tcW w:w="3807" w:type="dxa"/>
          </w:tcPr>
          <w:p w14:paraId="23FF6C51" w14:textId="70E1D2FE" w:rsidR="00290191" w:rsidRPr="007F17B7" w:rsidRDefault="00290191" w:rsidP="0029019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18EB1574" w14:textId="77777777" w:rsidR="00290191" w:rsidRPr="007F17B7" w:rsidRDefault="00290191" w:rsidP="002901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2B532" w14:textId="77777777" w:rsidR="00290191" w:rsidRPr="007F17B7" w:rsidRDefault="00290191" w:rsidP="002901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0DFF87" w14:textId="495C3C1B" w:rsidR="00290191" w:rsidRPr="007F17B7" w:rsidRDefault="00290191" w:rsidP="0029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10B901" w14:textId="77777777" w:rsidR="00290191" w:rsidRPr="007F17B7" w:rsidRDefault="00290191" w:rsidP="00290191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648D5" w14:textId="77777777" w:rsidR="00290191" w:rsidRPr="007F17B7" w:rsidRDefault="00290191" w:rsidP="002901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4FBAE" w14:textId="77777777" w:rsidR="00290191" w:rsidRPr="007F17B7" w:rsidRDefault="00290191" w:rsidP="002901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8E8160E" w14:textId="25787616" w:rsidR="00290191" w:rsidRPr="007F17B7" w:rsidRDefault="00290191" w:rsidP="0029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90191">
              <w:rPr>
                <w:rFonts w:asciiTheme="majorBidi" w:hAnsiTheme="majorBidi" w:cstheme="majorBidi"/>
                <w:sz w:val="30"/>
                <w:szCs w:val="30"/>
              </w:rPr>
              <w:t>1,555,073</w:t>
            </w:r>
          </w:p>
        </w:tc>
      </w:tr>
      <w:tr w:rsidR="00290191" w:rsidRPr="007F17B7" w14:paraId="40EEFCA1" w14:textId="77777777" w:rsidTr="00290191">
        <w:tc>
          <w:tcPr>
            <w:tcW w:w="3807" w:type="dxa"/>
          </w:tcPr>
          <w:p w14:paraId="52696F53" w14:textId="5BF21869" w:rsidR="00290191" w:rsidRPr="007F17B7" w:rsidRDefault="00290191" w:rsidP="0029019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E0A47C" w14:textId="77777777" w:rsidR="00290191" w:rsidRPr="007F17B7" w:rsidRDefault="00290191" w:rsidP="0029019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30104" w14:textId="77777777" w:rsidR="00290191" w:rsidRPr="007F17B7" w:rsidRDefault="00290191" w:rsidP="0029019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1AB35E" w14:textId="2D9956F1" w:rsidR="00290191" w:rsidRPr="007F17B7" w:rsidRDefault="00290191" w:rsidP="0029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eastAsia="Batang" w:hAnsiTheme="majorBidi" w:cstheme="majorBidi"/>
                <w:sz w:val="30"/>
                <w:szCs w:val="30"/>
              </w:rPr>
              <w:t>(1,785,560)</w:t>
            </w:r>
          </w:p>
        </w:tc>
        <w:tc>
          <w:tcPr>
            <w:tcW w:w="270" w:type="dxa"/>
          </w:tcPr>
          <w:p w14:paraId="616010D6" w14:textId="77777777" w:rsidR="00290191" w:rsidRPr="007F17B7" w:rsidRDefault="00290191" w:rsidP="0029019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72CCF7" w14:textId="77777777" w:rsidR="00290191" w:rsidRPr="007F17B7" w:rsidRDefault="00290191" w:rsidP="0029019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DF6CB" w14:textId="77777777" w:rsidR="00290191" w:rsidRPr="007F17B7" w:rsidRDefault="00290191" w:rsidP="0029019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661CC80" w14:textId="1956FC31" w:rsidR="00290191" w:rsidRPr="00290191" w:rsidRDefault="00290191" w:rsidP="0029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90191">
              <w:rPr>
                <w:rFonts w:asciiTheme="majorBidi" w:hAnsiTheme="majorBidi" w:cstheme="majorBidi"/>
                <w:sz w:val="30"/>
                <w:szCs w:val="30"/>
              </w:rPr>
              <w:t>3,078,138</w:t>
            </w:r>
          </w:p>
        </w:tc>
      </w:tr>
      <w:tr w:rsidR="008D5B05" w:rsidRPr="007F17B7" w14:paraId="0D6086E4" w14:textId="77777777" w:rsidTr="00290191">
        <w:tc>
          <w:tcPr>
            <w:tcW w:w="3807" w:type="dxa"/>
          </w:tcPr>
          <w:p w14:paraId="296E08BE" w14:textId="1AE36D4A" w:rsidR="008D5B05" w:rsidRPr="007F17B7" w:rsidRDefault="008D5B05" w:rsidP="008D5B0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7F17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52195E" w14:textId="1C1257FE" w:rsidR="008D5B05" w:rsidRPr="007F17B7" w:rsidRDefault="008D5B05" w:rsidP="008D5B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2.2</w:t>
            </w:r>
            <w:r w:rsidR="00295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1A41BC4" w14:textId="77777777" w:rsidR="008D5B05" w:rsidRPr="007F17B7" w:rsidRDefault="008D5B05" w:rsidP="008D5B0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CA0858" w14:textId="31F0A871" w:rsidR="008D5B05" w:rsidRPr="007F17B7" w:rsidRDefault="008D5B05" w:rsidP="008D5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(1,785,560)</w:t>
            </w:r>
          </w:p>
        </w:tc>
        <w:tc>
          <w:tcPr>
            <w:tcW w:w="270" w:type="dxa"/>
          </w:tcPr>
          <w:p w14:paraId="24AEDF27" w14:textId="77777777" w:rsidR="008D5B05" w:rsidRPr="007F17B7" w:rsidRDefault="008D5B05" w:rsidP="008D5B0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B3A412" w14:textId="0B175E37" w:rsidR="008D5B05" w:rsidRPr="007F17B7" w:rsidRDefault="008D5B05" w:rsidP="008D5B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24.48</w:t>
            </w:r>
          </w:p>
        </w:tc>
        <w:tc>
          <w:tcPr>
            <w:tcW w:w="270" w:type="dxa"/>
          </w:tcPr>
          <w:p w14:paraId="7DAA3C9F" w14:textId="77777777" w:rsidR="008D5B05" w:rsidRPr="007F17B7" w:rsidRDefault="008D5B05" w:rsidP="008D5B0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6E4AA28" w14:textId="0EEDDC19" w:rsidR="008D5B05" w:rsidRPr="007F17B7" w:rsidRDefault="008D5B05" w:rsidP="008D5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/>
                <w:b/>
                <w:bCs/>
                <w:sz w:val="30"/>
                <w:szCs w:val="30"/>
              </w:rPr>
              <w:t>13,930,295</w:t>
            </w:r>
          </w:p>
        </w:tc>
      </w:tr>
    </w:tbl>
    <w:p w14:paraId="5664F7C0" w14:textId="7ED22E2C" w:rsidR="007729D3" w:rsidRPr="007F17B7" w:rsidRDefault="007729D3" w:rsidP="007729D3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="Angsana New"/>
          <w:cs/>
          <w:lang w:val="th-TH"/>
        </w:rPr>
      </w:pPr>
      <w:r w:rsidRPr="007F17B7">
        <w:rPr>
          <w:rFonts w:asciiTheme="majorBidi" w:hAnsiTheme="majorBidi" w:cstheme="majorBidi"/>
          <w:cs/>
          <w:lang w:val="th-TH"/>
        </w:rPr>
        <w:lastRenderedPageBreak/>
        <w:t>กำไร</w:t>
      </w:r>
      <w:r w:rsidR="00D36117" w:rsidRPr="00D36117">
        <w:rPr>
          <w:rFonts w:asciiTheme="majorBidi" w:hAnsiTheme="majorBidi" w:cstheme="majorBidi"/>
          <w:lang w:val="th-TH"/>
        </w:rPr>
        <w:t xml:space="preserve"> (</w:t>
      </w:r>
      <w:r w:rsidR="00D36117" w:rsidRPr="00D36117">
        <w:rPr>
          <w:rFonts w:asciiTheme="majorBidi" w:hAnsiTheme="majorBidi" w:cstheme="majorBidi" w:hint="cs"/>
          <w:cs/>
          <w:lang w:val="th-TH"/>
        </w:rPr>
        <w:t>ขาดทุน</w:t>
      </w:r>
      <w:r w:rsidR="00D36117" w:rsidRPr="00D36117">
        <w:rPr>
          <w:rFonts w:asciiTheme="majorBidi" w:hAnsiTheme="majorBidi" w:cstheme="majorBidi"/>
          <w:lang w:val="th-TH"/>
        </w:rPr>
        <w:t>)</w:t>
      </w:r>
      <w:r w:rsidR="00D36117">
        <w:rPr>
          <w:rFonts w:asciiTheme="majorBidi" w:hAnsiTheme="majorBidi" w:cstheme="majorBidi" w:hint="cs"/>
          <w:cs/>
        </w:rPr>
        <w:t xml:space="preserve"> </w:t>
      </w:r>
      <w:r w:rsidRPr="007F17B7">
        <w:rPr>
          <w:rFonts w:asciiTheme="majorBidi" w:hAnsiTheme="majorBidi" w:cstheme="majorBidi"/>
          <w:cs/>
          <w:lang w:val="th-TH"/>
        </w:rPr>
        <w:t>ต่อหุ้น</w:t>
      </w:r>
    </w:p>
    <w:p w14:paraId="7A81666D" w14:textId="77777777" w:rsidR="007729D3" w:rsidRPr="007F17B7" w:rsidRDefault="007729D3" w:rsidP="007729D3">
      <w:pPr>
        <w:rPr>
          <w:sz w:val="30"/>
          <w:szCs w:val="30"/>
          <w:cs/>
          <w:lang w:val="th-TH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53"/>
        <w:gridCol w:w="1287"/>
        <w:gridCol w:w="270"/>
        <w:gridCol w:w="1259"/>
      </w:tblGrid>
      <w:tr w:rsidR="007729D3" w:rsidRPr="007F17B7" w14:paraId="5E630204" w14:textId="77777777" w:rsidTr="00AF265D">
        <w:trPr>
          <w:trHeight w:val="70"/>
        </w:trPr>
        <w:tc>
          <w:tcPr>
            <w:tcW w:w="6453" w:type="dxa"/>
            <w:vAlign w:val="bottom"/>
          </w:tcPr>
          <w:p w14:paraId="51435018" w14:textId="77777777" w:rsidR="007729D3" w:rsidRPr="007F17B7" w:rsidRDefault="007729D3" w:rsidP="00E96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1E648329" w14:textId="4C70ADBE" w:rsidR="007729D3" w:rsidRPr="007F17B7" w:rsidRDefault="002467D7" w:rsidP="00521D0B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1087897" w14:textId="77777777" w:rsidR="007729D3" w:rsidRPr="007F17B7" w:rsidRDefault="007729D3" w:rsidP="00E963CC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D06F148" w14:textId="7A24FCE8" w:rsidR="007729D3" w:rsidRPr="007F17B7" w:rsidRDefault="002467D7" w:rsidP="00521D0B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14C5" w:rsidRPr="007F17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729D3" w:rsidRPr="007F17B7" w14:paraId="6EA8F972" w14:textId="77777777" w:rsidTr="00AF265D">
        <w:trPr>
          <w:trHeight w:val="70"/>
        </w:trPr>
        <w:tc>
          <w:tcPr>
            <w:tcW w:w="6453" w:type="dxa"/>
            <w:vAlign w:val="bottom"/>
          </w:tcPr>
          <w:p w14:paraId="17512966" w14:textId="77777777" w:rsidR="007729D3" w:rsidRPr="007F17B7" w:rsidRDefault="007729D3" w:rsidP="00E96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4" w:type="dxa"/>
            <w:gridSpan w:val="3"/>
            <w:vAlign w:val="bottom"/>
          </w:tcPr>
          <w:p w14:paraId="1FADEEA5" w14:textId="3AD5E5A2" w:rsidR="007729D3" w:rsidRPr="007F17B7" w:rsidRDefault="007729D3" w:rsidP="00E96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F7E9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หุ้น </w:t>
            </w:r>
            <w:r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="00FF7E9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บาท</w:t>
            </w:r>
            <w:r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B14C5" w:rsidRPr="007F17B7" w14:paraId="39E3E98F" w14:textId="77777777" w:rsidTr="00AF265D">
        <w:tc>
          <w:tcPr>
            <w:tcW w:w="6453" w:type="dxa"/>
          </w:tcPr>
          <w:p w14:paraId="63766B85" w14:textId="36FFD3F0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294B4B"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A4BFD" w:rsidRPr="007F17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(ขาดทุน)</w:t>
            </w:r>
            <w:r w:rsidR="00294B4B"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สำหรับปีที่เป็นส่วนของผู้ถือหุ้นสามัญของบริษัท </w:t>
            </w:r>
          </w:p>
        </w:tc>
        <w:tc>
          <w:tcPr>
            <w:tcW w:w="12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07B6BD" w14:textId="588EF96E" w:rsidR="00BB14C5" w:rsidRPr="007F17B7" w:rsidRDefault="00AF265D" w:rsidP="005C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</w:t>
            </w:r>
            <w:r w:rsidR="000734A7"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</w:t>
            </w:r>
            <w:r w:rsidR="00294B4B"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734A7"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4B4B"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  <w:r w:rsidR="00BA465A"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4B4B"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  <w:r w:rsidR="000734A7"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FFA604E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4D5C8A" w14:textId="3BD7B1EB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42,964,646</w:t>
            </w:r>
          </w:p>
        </w:tc>
      </w:tr>
      <w:tr w:rsidR="00BB14C5" w:rsidRPr="007F17B7" w14:paraId="75D42E4F" w14:textId="77777777" w:rsidTr="00AF265D">
        <w:tc>
          <w:tcPr>
            <w:tcW w:w="6453" w:type="dxa"/>
          </w:tcPr>
          <w:p w14:paraId="7783DB1A" w14:textId="77777777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7" w:type="dxa"/>
            <w:vAlign w:val="bottom"/>
          </w:tcPr>
          <w:p w14:paraId="18797194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06FB6F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4E87B6F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4C5" w:rsidRPr="007F17B7" w14:paraId="23CDBD09" w14:textId="77777777" w:rsidTr="00AF265D">
        <w:tc>
          <w:tcPr>
            <w:tcW w:w="6453" w:type="dxa"/>
          </w:tcPr>
          <w:p w14:paraId="6801767F" w14:textId="77777777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87" w:type="dxa"/>
            <w:vAlign w:val="bottom"/>
          </w:tcPr>
          <w:p w14:paraId="1B2BD243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2E0BEF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08CC77C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4C5" w:rsidRPr="007F17B7" w14:paraId="7364BA3A" w14:textId="77777777" w:rsidTr="00AF265D">
        <w:tc>
          <w:tcPr>
            <w:tcW w:w="6453" w:type="dxa"/>
          </w:tcPr>
          <w:p w14:paraId="26D9C5B5" w14:textId="4184DD84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7" w:type="dxa"/>
            <w:vAlign w:val="bottom"/>
          </w:tcPr>
          <w:p w14:paraId="0B827684" w14:textId="458527CF" w:rsidR="00BB14C5" w:rsidRPr="007F17B7" w:rsidRDefault="00BB14C5" w:rsidP="005C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670,000,000</w:t>
            </w:r>
          </w:p>
        </w:tc>
        <w:tc>
          <w:tcPr>
            <w:tcW w:w="270" w:type="dxa"/>
            <w:vAlign w:val="bottom"/>
          </w:tcPr>
          <w:p w14:paraId="27095D8D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D56BB85" w14:textId="665A57D3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670,000,000</w:t>
            </w:r>
          </w:p>
        </w:tc>
      </w:tr>
      <w:tr w:rsidR="00BB14C5" w:rsidRPr="007F17B7" w14:paraId="4D333637" w14:textId="77777777" w:rsidTr="00AF265D">
        <w:tc>
          <w:tcPr>
            <w:tcW w:w="6453" w:type="dxa"/>
          </w:tcPr>
          <w:p w14:paraId="0D81590F" w14:textId="5B8B0FC4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ณ วันที่ 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257D0" w14:textId="4615B013" w:rsidR="00BB14C5" w:rsidRPr="007F17B7" w:rsidRDefault="00BB14C5" w:rsidP="005C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670,000,000</w:t>
            </w:r>
          </w:p>
        </w:tc>
        <w:tc>
          <w:tcPr>
            <w:tcW w:w="270" w:type="dxa"/>
            <w:vAlign w:val="bottom"/>
          </w:tcPr>
          <w:p w14:paraId="2A2F855B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BAFC6" w14:textId="0CB3954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670,000,000</w:t>
            </w:r>
          </w:p>
        </w:tc>
      </w:tr>
      <w:tr w:rsidR="00BB14C5" w:rsidRPr="007F17B7" w14:paraId="5BBD459D" w14:textId="77777777" w:rsidTr="00AF265D">
        <w:tc>
          <w:tcPr>
            <w:tcW w:w="6453" w:type="dxa"/>
          </w:tcPr>
          <w:p w14:paraId="40B3BC6A" w14:textId="77777777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vAlign w:val="bottom"/>
          </w:tcPr>
          <w:p w14:paraId="4A4FFF94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0CBF22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60D6A8B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4C5" w:rsidRPr="007F17B7" w14:paraId="3CE71620" w14:textId="77777777" w:rsidTr="00AF265D">
        <w:trPr>
          <w:trHeight w:val="415"/>
        </w:trPr>
        <w:tc>
          <w:tcPr>
            <w:tcW w:w="6453" w:type="dxa"/>
          </w:tcPr>
          <w:p w14:paraId="07248030" w14:textId="5160BB36" w:rsidR="00BB14C5" w:rsidRPr="007F17B7" w:rsidRDefault="00BB14C5" w:rsidP="00BB1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D36117" w:rsidRPr="00D361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D36117" w:rsidRPr="00D361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D36117" w:rsidRPr="00D361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D36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</w:t>
            </w:r>
          </w:p>
        </w:tc>
        <w:tc>
          <w:tcPr>
            <w:tcW w:w="12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567759" w14:textId="7F31FD17" w:rsidR="00BB14C5" w:rsidRPr="007F17B7" w:rsidRDefault="00663C9F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B14C5"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.12)</w:t>
            </w:r>
          </w:p>
        </w:tc>
        <w:tc>
          <w:tcPr>
            <w:tcW w:w="270" w:type="dxa"/>
            <w:vAlign w:val="bottom"/>
          </w:tcPr>
          <w:p w14:paraId="762D56DD" w14:textId="77777777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46A4BB4" w14:textId="20B6952D" w:rsidR="00BB14C5" w:rsidRPr="007F17B7" w:rsidRDefault="00BB14C5" w:rsidP="00B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0.06</w:t>
            </w:r>
          </w:p>
        </w:tc>
      </w:tr>
    </w:tbl>
    <w:p w14:paraId="74DF450E" w14:textId="77777777" w:rsidR="00490A2C" w:rsidRPr="007F17B7" w:rsidRDefault="00490A2C" w:rsidP="00490A2C">
      <w:pPr>
        <w:pStyle w:val="Heading9"/>
        <w:ind w:left="540"/>
        <w:rPr>
          <w:rFonts w:asciiTheme="majorBidi" w:hAnsiTheme="majorBidi" w:cstheme="majorBidi"/>
          <w:lang w:val="th-TH"/>
        </w:rPr>
      </w:pPr>
    </w:p>
    <w:p w14:paraId="33FC4EA0" w14:textId="52B13F89" w:rsidR="00E03D0E" w:rsidRPr="007F17B7" w:rsidRDefault="00450451" w:rsidP="00E03D0E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</w:rPr>
      </w:pPr>
      <w:r w:rsidRPr="007F17B7">
        <w:rPr>
          <w:rFonts w:asciiTheme="majorBidi" w:hAnsiTheme="majorBidi" w:cstheme="majorBidi" w:hint="cs"/>
          <w:cs/>
          <w:lang w:val="th-TH"/>
        </w:rPr>
        <w:t>เงินปันผล</w:t>
      </w:r>
    </w:p>
    <w:p w14:paraId="410761D7" w14:textId="77777777" w:rsidR="00BF0CAD" w:rsidRPr="007F17B7" w:rsidRDefault="00BF0CAD" w:rsidP="00BF0CAD">
      <w:pPr>
        <w:rPr>
          <w:sz w:val="30"/>
          <w:szCs w:val="30"/>
          <w:cs/>
        </w:rPr>
      </w:pPr>
    </w:p>
    <w:p w14:paraId="4281E6EA" w14:textId="77777777" w:rsidR="002B0360" w:rsidRPr="007F17B7" w:rsidRDefault="002B0360" w:rsidP="00A92F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C847448" w14:textId="77777777" w:rsidR="002B0360" w:rsidRPr="007F17B7" w:rsidRDefault="002B0360" w:rsidP="002B036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710"/>
        <w:gridCol w:w="1800"/>
        <w:gridCol w:w="1350"/>
        <w:gridCol w:w="428"/>
        <w:gridCol w:w="1012"/>
      </w:tblGrid>
      <w:tr w:rsidR="002B0360" w:rsidRPr="007F17B7" w14:paraId="0CDFB9C5" w14:textId="77777777" w:rsidTr="00AB6B03">
        <w:trPr>
          <w:tblHeader/>
        </w:trPr>
        <w:tc>
          <w:tcPr>
            <w:tcW w:w="2880" w:type="dxa"/>
            <w:vAlign w:val="bottom"/>
          </w:tcPr>
          <w:p w14:paraId="506D9664" w14:textId="77777777" w:rsidR="002B0360" w:rsidRPr="007F17B7" w:rsidRDefault="002B0360" w:rsidP="00864A3A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2F68ED" w14:textId="77777777" w:rsidR="002B0360" w:rsidRPr="007F17B7" w:rsidRDefault="002B0360" w:rsidP="00864A3A">
            <w:pPr>
              <w:tabs>
                <w:tab w:val="left" w:pos="540"/>
              </w:tabs>
              <w:ind w:left="384" w:right="-119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10D90379" w14:textId="77777777" w:rsidR="002B0360" w:rsidRPr="007F17B7" w:rsidRDefault="002B0360" w:rsidP="00864A3A">
            <w:pPr>
              <w:tabs>
                <w:tab w:val="clear" w:pos="227"/>
                <w:tab w:val="left" w:pos="250"/>
                <w:tab w:val="left" w:pos="540"/>
              </w:tabs>
              <w:ind w:left="-112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7066F559" w14:textId="77777777" w:rsidR="002B0360" w:rsidRPr="007F17B7" w:rsidRDefault="002B0360" w:rsidP="00864A3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428" w:type="dxa"/>
          </w:tcPr>
          <w:p w14:paraId="38DF409B" w14:textId="77777777" w:rsidR="002B0360" w:rsidRPr="007F17B7" w:rsidRDefault="002B0360" w:rsidP="00864A3A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2" w:type="dxa"/>
            <w:vAlign w:val="bottom"/>
          </w:tcPr>
          <w:p w14:paraId="67BE5C17" w14:textId="77777777" w:rsidR="002B0360" w:rsidRPr="007F17B7" w:rsidDel="00D43E7A" w:rsidRDefault="002B0360" w:rsidP="00864A3A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B0360" w:rsidRPr="007F17B7" w14:paraId="42ACA118" w14:textId="77777777" w:rsidTr="00AB6B03">
        <w:trPr>
          <w:tblHeader/>
        </w:trPr>
        <w:tc>
          <w:tcPr>
            <w:tcW w:w="2880" w:type="dxa"/>
          </w:tcPr>
          <w:p w14:paraId="7DE6851E" w14:textId="77777777" w:rsidR="002B0360" w:rsidRPr="007F17B7" w:rsidRDefault="002B0360" w:rsidP="00864A3A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F8DC5D7" w14:textId="77777777" w:rsidR="002B0360" w:rsidRPr="007F17B7" w:rsidRDefault="002B0360" w:rsidP="00864A3A">
            <w:pPr>
              <w:tabs>
                <w:tab w:val="left" w:pos="540"/>
              </w:tabs>
              <w:ind w:left="-108" w:right="4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CEB78FC" w14:textId="77777777" w:rsidR="002B0360" w:rsidRPr="007F17B7" w:rsidRDefault="002B0360" w:rsidP="00864A3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08D3803" w14:textId="77777777" w:rsidR="002B0360" w:rsidRPr="007F17B7" w:rsidRDefault="002B0360" w:rsidP="00864A3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7F17B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428" w:type="dxa"/>
          </w:tcPr>
          <w:p w14:paraId="44AA841C" w14:textId="77777777" w:rsidR="002B0360" w:rsidRPr="007F17B7" w:rsidRDefault="002B0360" w:rsidP="00864A3A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2" w:type="dxa"/>
          </w:tcPr>
          <w:p w14:paraId="5C9B08C7" w14:textId="6E115C08" w:rsidR="002B0360" w:rsidRPr="007F17B7" w:rsidRDefault="00E56EB7" w:rsidP="00864A3A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912FB8" w:rsidRPr="007F17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="002B0360"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="002B0360" w:rsidRPr="007F17B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B0360" w:rsidRPr="007F17B7" w14:paraId="5DA85CA1" w14:textId="77777777" w:rsidTr="00AB6B03">
        <w:tc>
          <w:tcPr>
            <w:tcW w:w="2880" w:type="dxa"/>
          </w:tcPr>
          <w:p w14:paraId="73ACF7A6" w14:textId="5360C114" w:rsidR="002B0360" w:rsidRPr="007F17B7" w:rsidRDefault="002467D7" w:rsidP="00864A3A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BC6167" w:rsidRPr="007F17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1710" w:type="dxa"/>
          </w:tcPr>
          <w:p w14:paraId="4DA584A7" w14:textId="77777777" w:rsidR="002B0360" w:rsidRPr="007F17B7" w:rsidRDefault="002B0360" w:rsidP="00864A3A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DEE37E" w14:textId="77777777" w:rsidR="002B0360" w:rsidRPr="007F17B7" w:rsidRDefault="002B0360" w:rsidP="00864A3A">
            <w:pPr>
              <w:tabs>
                <w:tab w:val="left" w:pos="540"/>
              </w:tabs>
              <w:ind w:left="72" w:right="-1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CA3709" w14:textId="77777777" w:rsidR="002B0360" w:rsidRPr="007F17B7" w:rsidRDefault="002B0360" w:rsidP="00864A3A">
            <w:pPr>
              <w:tabs>
                <w:tab w:val="clear" w:pos="907"/>
                <w:tab w:val="decimal" w:pos="177"/>
                <w:tab w:val="left" w:pos="885"/>
              </w:tabs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8" w:type="dxa"/>
          </w:tcPr>
          <w:p w14:paraId="6EAE1B13" w14:textId="77777777" w:rsidR="002B0360" w:rsidRPr="007F17B7" w:rsidRDefault="002B0360" w:rsidP="00864A3A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28519AB2" w14:textId="77777777" w:rsidR="002B0360" w:rsidRPr="007F17B7" w:rsidRDefault="002B0360" w:rsidP="00864A3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2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2B0360" w:rsidRPr="007F17B7" w14:paraId="5CAA9798" w14:textId="77777777" w:rsidTr="00AB6B03">
        <w:tc>
          <w:tcPr>
            <w:tcW w:w="2880" w:type="dxa"/>
          </w:tcPr>
          <w:p w14:paraId="1EF66EA6" w14:textId="2F6BD0BF" w:rsidR="002B0360" w:rsidRPr="007F17B7" w:rsidRDefault="002B0360" w:rsidP="007B5EF7">
            <w:pPr>
              <w:ind w:right="-52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F17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2467D7"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6167" w:rsidRPr="007F17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6EFF87D4" w14:textId="78A93C03" w:rsidR="002B0360" w:rsidRPr="007F17B7" w:rsidRDefault="00713B3D" w:rsidP="007A4761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E2AFD"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0FC6"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800" w:type="dxa"/>
          </w:tcPr>
          <w:p w14:paraId="5C0AD2B0" w14:textId="1181B51C" w:rsidR="002B0360" w:rsidRPr="007F17B7" w:rsidRDefault="00AF0FC6" w:rsidP="007A4761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11"/>
              </w:tabs>
              <w:ind w:left="72" w:right="-1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E2AFD"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350" w:type="dxa"/>
          </w:tcPr>
          <w:p w14:paraId="2641A1C0" w14:textId="5ECE7302" w:rsidR="002B0360" w:rsidRPr="007F17B7" w:rsidRDefault="002467D7" w:rsidP="00F1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="002E2AFD"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3A4BFD"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06</w:t>
            </w:r>
          </w:p>
        </w:tc>
        <w:tc>
          <w:tcPr>
            <w:tcW w:w="428" w:type="dxa"/>
          </w:tcPr>
          <w:p w14:paraId="3EE7073C" w14:textId="77777777" w:rsidR="002B0360" w:rsidRPr="007F17B7" w:rsidRDefault="002B0360" w:rsidP="00864A3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400D6363" w14:textId="7CE756FF" w:rsidR="002B0360" w:rsidRPr="007F17B7" w:rsidRDefault="003A4BFD" w:rsidP="002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40</w:t>
            </w:r>
            <w:r w:rsidR="002E2AFD"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2467D7"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</w:tr>
      <w:tr w:rsidR="007A4761" w:rsidRPr="007F17B7" w14:paraId="5009C3B7" w14:textId="77777777" w:rsidTr="00AB6B03">
        <w:tc>
          <w:tcPr>
            <w:tcW w:w="2880" w:type="dxa"/>
          </w:tcPr>
          <w:p w14:paraId="20686654" w14:textId="77777777" w:rsidR="007A4761" w:rsidRPr="007F17B7" w:rsidRDefault="007A4761" w:rsidP="007B5EF7">
            <w:pPr>
              <w:ind w:right="-52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02A712A" w14:textId="77777777" w:rsidR="007A4761" w:rsidRPr="007F17B7" w:rsidRDefault="007A4761" w:rsidP="00864A3A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44517E" w14:textId="77777777" w:rsidR="007A4761" w:rsidRPr="007F17B7" w:rsidRDefault="007A4761" w:rsidP="007A4761">
            <w:pPr>
              <w:tabs>
                <w:tab w:val="decimal" w:pos="177"/>
              </w:tabs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F72490" w14:textId="77777777" w:rsidR="007A4761" w:rsidRPr="007F17B7" w:rsidRDefault="007A4761" w:rsidP="007A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8" w:type="dxa"/>
          </w:tcPr>
          <w:p w14:paraId="0E42A7B2" w14:textId="77777777" w:rsidR="007A4761" w:rsidRPr="007F17B7" w:rsidRDefault="007A4761" w:rsidP="007A4761">
            <w:pPr>
              <w:tabs>
                <w:tab w:val="decimal" w:pos="177"/>
              </w:tabs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2E28030D" w14:textId="77777777" w:rsidR="007A4761" w:rsidRPr="007F17B7" w:rsidRDefault="007A4761" w:rsidP="007A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6167" w:rsidRPr="007F17B7" w14:paraId="7BB68538" w14:textId="77777777" w:rsidTr="00AB6B03">
        <w:tc>
          <w:tcPr>
            <w:tcW w:w="2880" w:type="dxa"/>
          </w:tcPr>
          <w:p w14:paraId="70E76E3D" w14:textId="6FDD7ED0" w:rsidR="00BC6167" w:rsidRPr="007F17B7" w:rsidRDefault="00BC6167" w:rsidP="00BC6167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2567</w:t>
            </w:r>
          </w:p>
        </w:tc>
        <w:tc>
          <w:tcPr>
            <w:tcW w:w="1710" w:type="dxa"/>
          </w:tcPr>
          <w:p w14:paraId="797D151D" w14:textId="77777777" w:rsidR="00BC6167" w:rsidRPr="007F17B7" w:rsidRDefault="00BC6167" w:rsidP="00BC6167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E9FFC96" w14:textId="77777777" w:rsidR="00BC6167" w:rsidRPr="007F17B7" w:rsidRDefault="00BC6167" w:rsidP="00BC6167">
            <w:pPr>
              <w:tabs>
                <w:tab w:val="left" w:pos="540"/>
              </w:tabs>
              <w:ind w:left="72" w:right="-1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A9D47E" w14:textId="77777777" w:rsidR="00BC6167" w:rsidRPr="007F17B7" w:rsidRDefault="00BC6167" w:rsidP="00BC6167">
            <w:pPr>
              <w:tabs>
                <w:tab w:val="clear" w:pos="907"/>
                <w:tab w:val="decimal" w:pos="177"/>
                <w:tab w:val="left" w:pos="885"/>
              </w:tabs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8" w:type="dxa"/>
          </w:tcPr>
          <w:p w14:paraId="1049C2FD" w14:textId="77777777" w:rsidR="00BC6167" w:rsidRPr="007F17B7" w:rsidRDefault="00BC6167" w:rsidP="00BC6167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78CA15E2" w14:textId="77777777" w:rsidR="00BC6167" w:rsidRPr="007F17B7" w:rsidRDefault="00BC6167" w:rsidP="00BC616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2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</w:tr>
      <w:tr w:rsidR="00BC6167" w:rsidRPr="007F17B7" w14:paraId="5E97D0F1" w14:textId="77777777" w:rsidTr="00AB6B03">
        <w:tc>
          <w:tcPr>
            <w:tcW w:w="2880" w:type="dxa"/>
          </w:tcPr>
          <w:p w14:paraId="2421BAF1" w14:textId="625E025D" w:rsidR="00BC6167" w:rsidRPr="007F17B7" w:rsidRDefault="00BC6167" w:rsidP="00BC6167">
            <w:pPr>
              <w:ind w:right="-52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F17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3D0D844C" w14:textId="0C30ADC9" w:rsidR="00BC6167" w:rsidRPr="007F17B7" w:rsidRDefault="00713B3D" w:rsidP="00BC6167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C6167"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A991BCB" w14:textId="56088176" w:rsidR="00BC6167" w:rsidRPr="007F17B7" w:rsidRDefault="00AF0FC6" w:rsidP="00BC6167">
            <w:pPr>
              <w:tabs>
                <w:tab w:val="left" w:pos="540"/>
              </w:tabs>
              <w:ind w:left="72" w:right="-1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C6167"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6ECC1FD2" w14:textId="18A50F46" w:rsidR="00BC6167" w:rsidRPr="007F17B7" w:rsidRDefault="00BC6167" w:rsidP="00B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0.12</w:t>
            </w:r>
          </w:p>
        </w:tc>
        <w:tc>
          <w:tcPr>
            <w:tcW w:w="428" w:type="dxa"/>
          </w:tcPr>
          <w:p w14:paraId="27EDBCC4" w14:textId="77777777" w:rsidR="00BC6167" w:rsidRPr="007F17B7" w:rsidRDefault="00BC6167" w:rsidP="00BC616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66F803F" w14:textId="29AA243B" w:rsidR="00BC6167" w:rsidRPr="007F17B7" w:rsidRDefault="00BC6167" w:rsidP="00B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80.40</w:t>
            </w:r>
          </w:p>
        </w:tc>
      </w:tr>
    </w:tbl>
    <w:p w14:paraId="67A47651" w14:textId="77777777" w:rsidR="00490A2C" w:rsidRPr="007F17B7" w:rsidRDefault="00490A2C" w:rsidP="00490A2C">
      <w:pPr>
        <w:pStyle w:val="Heading9"/>
        <w:ind w:left="540"/>
        <w:rPr>
          <w:rFonts w:asciiTheme="majorBidi" w:hAnsiTheme="majorBidi" w:cstheme="majorBidi"/>
        </w:rPr>
      </w:pPr>
    </w:p>
    <w:p w14:paraId="6FC13B8E" w14:textId="77777777" w:rsidR="00490A2C" w:rsidRPr="007F17B7" w:rsidRDefault="00490A2C" w:rsidP="00490A2C"/>
    <w:p w14:paraId="7955565E" w14:textId="77777777" w:rsidR="00490A2C" w:rsidRPr="007F17B7" w:rsidRDefault="00490A2C" w:rsidP="00490A2C"/>
    <w:p w14:paraId="63C89FA6" w14:textId="77777777" w:rsidR="00490A2C" w:rsidRPr="007F17B7" w:rsidRDefault="00490A2C" w:rsidP="00490A2C"/>
    <w:p w14:paraId="2D21AE60" w14:textId="77777777" w:rsidR="00490A2C" w:rsidRPr="007F17B7" w:rsidRDefault="00490A2C" w:rsidP="00490A2C"/>
    <w:p w14:paraId="1C139CB8" w14:textId="77777777" w:rsidR="00490A2C" w:rsidRPr="007F17B7" w:rsidRDefault="00490A2C" w:rsidP="00490A2C"/>
    <w:p w14:paraId="5D14AF52" w14:textId="77777777" w:rsidR="00490A2C" w:rsidRPr="007F17B7" w:rsidRDefault="00490A2C" w:rsidP="00490A2C"/>
    <w:p w14:paraId="1A81694F" w14:textId="77777777" w:rsidR="00490A2C" w:rsidRPr="007F17B7" w:rsidRDefault="00490A2C" w:rsidP="00490A2C"/>
    <w:p w14:paraId="4A4F0F5D" w14:textId="77777777" w:rsidR="00490A2C" w:rsidRPr="007F17B7" w:rsidRDefault="00490A2C" w:rsidP="00490A2C"/>
    <w:p w14:paraId="52ED2E0A" w14:textId="77777777" w:rsidR="00490A2C" w:rsidRPr="007F17B7" w:rsidRDefault="00490A2C" w:rsidP="00490A2C"/>
    <w:p w14:paraId="1C6687DA" w14:textId="77777777" w:rsidR="00490A2C" w:rsidRPr="007F17B7" w:rsidRDefault="00490A2C" w:rsidP="00490A2C"/>
    <w:p w14:paraId="702DA138" w14:textId="77777777" w:rsidR="00490A2C" w:rsidRPr="007F17B7" w:rsidRDefault="00490A2C" w:rsidP="00490A2C"/>
    <w:p w14:paraId="003357D6" w14:textId="77777777" w:rsidR="00490A2C" w:rsidRPr="007F17B7" w:rsidRDefault="00490A2C" w:rsidP="00490A2C"/>
    <w:p w14:paraId="6BEBAFFE" w14:textId="77777777" w:rsidR="00D9502E" w:rsidRPr="007F17B7" w:rsidRDefault="00D9502E" w:rsidP="00490A2C"/>
    <w:p w14:paraId="44494CB6" w14:textId="29316961" w:rsidR="00B05E65" w:rsidRPr="007F17B7" w:rsidRDefault="00B05E65" w:rsidP="007729D3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7F17B7">
        <w:rPr>
          <w:rFonts w:asciiTheme="majorBidi" w:hAnsiTheme="majorBidi" w:cstheme="majorBidi"/>
          <w:cs/>
          <w:lang w:val="th-TH"/>
        </w:rPr>
        <w:lastRenderedPageBreak/>
        <w:t>เครื่องมือทางการเงิน</w:t>
      </w:r>
    </w:p>
    <w:p w14:paraId="1CFC303D" w14:textId="46D8AC5B" w:rsidR="00EE315E" w:rsidRPr="007F17B7" w:rsidRDefault="00EE315E" w:rsidP="00EE315E">
      <w:pPr>
        <w:rPr>
          <w:rFonts w:asciiTheme="majorBidi" w:hAnsiTheme="majorBidi" w:cstheme="majorBidi"/>
          <w:sz w:val="30"/>
          <w:szCs w:val="30"/>
          <w:cs/>
        </w:rPr>
      </w:pPr>
    </w:p>
    <w:p w14:paraId="69219C5B" w14:textId="5EC71BF9" w:rsidR="005C2EAA" w:rsidRPr="007F17B7" w:rsidRDefault="001C3484" w:rsidP="001C3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(ก) 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ab/>
        <w:t>มูลค่าตามบัญชีและมูลค่ายุติธรรม</w:t>
      </w:r>
    </w:p>
    <w:p w14:paraId="178919AB" w14:textId="77777777" w:rsidR="001C3484" w:rsidRPr="007F17B7" w:rsidRDefault="001C3484" w:rsidP="001C3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3DACBEF" w14:textId="52DA53F2" w:rsidR="00856C6F" w:rsidRPr="007F17B7" w:rsidRDefault="00856C6F" w:rsidP="0015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F17B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</w:t>
      </w:r>
      <w:r w:rsidR="00FA6E4D" w:rsidRPr="007F17B7">
        <w:rPr>
          <w:rFonts w:ascii="Angsana New" w:hAnsi="Angsana New" w:hint="cs"/>
          <w:sz w:val="30"/>
          <w:szCs w:val="30"/>
          <w:cs/>
        </w:rPr>
        <w:t>ทรัพย์</w:t>
      </w:r>
      <w:r w:rsidRPr="007F17B7">
        <w:rPr>
          <w:rFonts w:ascii="Angsana New" w:hAnsi="Angsana New"/>
          <w:sz w:val="30"/>
          <w:szCs w:val="30"/>
          <w:cs/>
        </w:rPr>
        <w:t>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CD33E63" w14:textId="77777777" w:rsidR="001511E6" w:rsidRPr="007F17B7" w:rsidRDefault="001511E6" w:rsidP="0015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91"/>
        <w:gridCol w:w="885"/>
        <w:gridCol w:w="184"/>
        <w:gridCol w:w="997"/>
        <w:gridCol w:w="180"/>
        <w:gridCol w:w="767"/>
        <w:gridCol w:w="180"/>
        <w:gridCol w:w="1116"/>
      </w:tblGrid>
      <w:tr w:rsidR="00856C6F" w:rsidRPr="007F17B7" w14:paraId="3953CEC6" w14:textId="77777777" w:rsidTr="00A8013A">
        <w:trPr>
          <w:trHeight w:val="363"/>
          <w:tblHeader/>
        </w:trPr>
        <w:tc>
          <w:tcPr>
            <w:tcW w:w="3510" w:type="dxa"/>
            <w:vAlign w:val="bottom"/>
          </w:tcPr>
          <w:p w14:paraId="1BCE5223" w14:textId="77777777" w:rsidR="00856C6F" w:rsidRPr="007F17B7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31D909" w14:textId="77777777" w:rsidR="00856C6F" w:rsidRPr="007F17B7" w:rsidRDefault="00856C6F" w:rsidP="00A801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มูลค่าตามบัญชี </w:t>
            </w:r>
          </w:p>
        </w:tc>
        <w:tc>
          <w:tcPr>
            <w:tcW w:w="191" w:type="dxa"/>
          </w:tcPr>
          <w:p w14:paraId="746023AE" w14:textId="77777777" w:rsidR="00856C6F" w:rsidRPr="007F17B7" w:rsidRDefault="00856C6F" w:rsidP="00A8013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09" w:type="dxa"/>
            <w:gridSpan w:val="7"/>
            <w:tcBorders>
              <w:bottom w:val="single" w:sz="4" w:space="0" w:color="auto"/>
            </w:tcBorders>
            <w:vAlign w:val="bottom"/>
          </w:tcPr>
          <w:p w14:paraId="2745BC41" w14:textId="77777777" w:rsidR="00856C6F" w:rsidRPr="007F17B7" w:rsidRDefault="00856C6F" w:rsidP="00A8013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56C6F" w:rsidRPr="007F17B7" w14:paraId="7D3605EC" w14:textId="77777777" w:rsidTr="008A2B2E">
        <w:trPr>
          <w:trHeight w:val="363"/>
        </w:trPr>
        <w:tc>
          <w:tcPr>
            <w:tcW w:w="3510" w:type="dxa"/>
            <w:vAlign w:val="bottom"/>
          </w:tcPr>
          <w:p w14:paraId="5F304E81" w14:textId="11186856" w:rsidR="00856C6F" w:rsidRPr="007F17B7" w:rsidRDefault="00383036" w:rsidP="00A801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2467D7"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</w:t>
            </w:r>
            <w:r w:rsidR="00912F3D" w:rsidRPr="007F17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409D21" w14:textId="218746C7" w:rsidR="00856C6F" w:rsidRPr="007F17B7" w:rsidRDefault="00A625F1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91" w:type="dxa"/>
          </w:tcPr>
          <w:p w14:paraId="58D8D4E7" w14:textId="77777777" w:rsidR="00856C6F" w:rsidRPr="007F17B7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116C7A90" w14:textId="77777777" w:rsidR="00856C6F" w:rsidRPr="007F17B7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A69539" w14:textId="77777777" w:rsidR="00856C6F" w:rsidRPr="007F17B7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B753F1" w14:textId="27CF855B" w:rsidR="00856C6F" w:rsidRPr="007F17B7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2467D7" w:rsidRPr="007F17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521C3325" w14:textId="77777777" w:rsidR="00856C6F" w:rsidRPr="007F17B7" w:rsidRDefault="00856C6F" w:rsidP="00A8013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1EE2F02E" w14:textId="77777777" w:rsidR="00856C6F" w:rsidRPr="007F17B7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24D11B" w14:textId="77777777" w:rsidR="00856C6F" w:rsidRPr="007F17B7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676BBB8" w14:textId="3E646CC6" w:rsidR="00856C6F" w:rsidRPr="007F17B7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2467D7" w:rsidRPr="007F17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40C638E" w14:textId="77777777" w:rsidR="00856C6F" w:rsidRPr="007F17B7" w:rsidRDefault="00856C6F" w:rsidP="00A8013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</w:tcPr>
          <w:p w14:paraId="6A5403AB" w14:textId="77777777" w:rsidR="00856C6F" w:rsidRPr="007F17B7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41DA318" w14:textId="77777777" w:rsidR="00856C6F" w:rsidRPr="007F17B7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069FBD" w14:textId="47FA3268" w:rsidR="00856C6F" w:rsidRPr="007F17B7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2467D7" w:rsidRPr="007F17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92B1590" w14:textId="77777777" w:rsidR="00856C6F" w:rsidRPr="007F17B7" w:rsidRDefault="00856C6F" w:rsidP="00A8013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4E7118D" w14:textId="77777777" w:rsidR="00856C6F" w:rsidRPr="007F17B7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9918B3" w14:textId="77777777" w:rsidR="00856C6F" w:rsidRPr="007F17B7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5579FF" w14:textId="77777777" w:rsidR="00856C6F" w:rsidRPr="007F17B7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56C6F" w:rsidRPr="007F17B7" w14:paraId="4BDA8833" w14:textId="77777777" w:rsidTr="00A8013A">
        <w:tc>
          <w:tcPr>
            <w:tcW w:w="3510" w:type="dxa"/>
          </w:tcPr>
          <w:p w14:paraId="1C8E2A38" w14:textId="77777777" w:rsidR="00856C6F" w:rsidRPr="007F17B7" w:rsidRDefault="00856C6F" w:rsidP="00A8013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9"/>
          </w:tcPr>
          <w:p w14:paraId="14F66703" w14:textId="77777777" w:rsidR="00856C6F" w:rsidRPr="007F17B7" w:rsidRDefault="00856C6F" w:rsidP="00A801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33509C" w:rsidRPr="007F17B7" w14:paraId="081902B9" w14:textId="77777777" w:rsidTr="00602423">
        <w:tc>
          <w:tcPr>
            <w:tcW w:w="3510" w:type="dxa"/>
          </w:tcPr>
          <w:p w14:paraId="0937478D" w14:textId="4C1CBA7A" w:rsidR="0033509C" w:rsidRPr="007F17B7" w:rsidRDefault="002467D7" w:rsidP="0033509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E0869"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28C0950F" w14:textId="77777777" w:rsidR="0033509C" w:rsidRPr="007F17B7" w:rsidRDefault="0033509C" w:rsidP="003350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7F233A0F" w14:textId="77777777" w:rsidR="0033509C" w:rsidRPr="007F17B7" w:rsidRDefault="0033509C" w:rsidP="003350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05775AF2" w14:textId="77777777" w:rsidR="0033509C" w:rsidRPr="007F17B7" w:rsidRDefault="0033509C" w:rsidP="0033509C">
            <w:pPr>
              <w:pStyle w:val="acctfourfigures"/>
              <w:tabs>
                <w:tab w:val="decimal" w:pos="416"/>
              </w:tabs>
              <w:ind w:left="-124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4EE8B561" w14:textId="77777777" w:rsidR="0033509C" w:rsidRPr="007F17B7" w:rsidRDefault="0033509C" w:rsidP="003350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</w:tcPr>
          <w:p w14:paraId="50831E4F" w14:textId="77777777" w:rsidR="0033509C" w:rsidRPr="007F17B7" w:rsidRDefault="0033509C" w:rsidP="0033509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2E8EE5" w14:textId="77777777" w:rsidR="0033509C" w:rsidRPr="007F17B7" w:rsidRDefault="0033509C" w:rsidP="003350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</w:tcPr>
          <w:p w14:paraId="022CCB00" w14:textId="77777777" w:rsidR="0033509C" w:rsidRPr="007F17B7" w:rsidRDefault="0033509C" w:rsidP="003350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747062" w14:textId="77777777" w:rsidR="0033509C" w:rsidRPr="007F17B7" w:rsidRDefault="0033509C" w:rsidP="003350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D08079E" w14:textId="77777777" w:rsidR="0033509C" w:rsidRPr="007F17B7" w:rsidRDefault="0033509C" w:rsidP="003350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09C" w:rsidRPr="007F17B7" w14:paraId="51E8E44F" w14:textId="77777777" w:rsidTr="00602423">
        <w:tc>
          <w:tcPr>
            <w:tcW w:w="3510" w:type="dxa"/>
          </w:tcPr>
          <w:p w14:paraId="428A1E9E" w14:textId="2DAC2668" w:rsidR="0033509C" w:rsidRPr="007F17B7" w:rsidRDefault="005E0869" w:rsidP="0033509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33509C"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350" w:type="dxa"/>
          </w:tcPr>
          <w:p w14:paraId="47C57B2A" w14:textId="77777777" w:rsidR="0033509C" w:rsidRPr="007F17B7" w:rsidRDefault="0033509C" w:rsidP="003350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7E12DAC3" w14:textId="77777777" w:rsidR="0033509C" w:rsidRPr="007F17B7" w:rsidRDefault="0033509C" w:rsidP="003350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345F693F" w14:textId="77777777" w:rsidR="0033509C" w:rsidRPr="007F17B7" w:rsidRDefault="0033509C" w:rsidP="0033509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4B5559D9" w14:textId="77777777" w:rsidR="0033509C" w:rsidRPr="007F17B7" w:rsidRDefault="0033509C" w:rsidP="003350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</w:tcPr>
          <w:p w14:paraId="2464AA02" w14:textId="77777777" w:rsidR="0033509C" w:rsidRPr="007F17B7" w:rsidRDefault="0033509C" w:rsidP="003350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DACFD7" w14:textId="77777777" w:rsidR="0033509C" w:rsidRPr="007F17B7" w:rsidRDefault="0033509C" w:rsidP="003350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</w:tcPr>
          <w:p w14:paraId="19643F07" w14:textId="77777777" w:rsidR="0033509C" w:rsidRPr="007F17B7" w:rsidRDefault="0033509C" w:rsidP="0033509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5D2B3CE" w14:textId="77777777" w:rsidR="0033509C" w:rsidRPr="007F17B7" w:rsidRDefault="0033509C" w:rsidP="003350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48AB84" w14:textId="77777777" w:rsidR="0033509C" w:rsidRPr="007F17B7" w:rsidRDefault="0033509C" w:rsidP="003350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0869" w:rsidRPr="007F17B7" w14:paraId="74D5ADD1" w14:textId="77777777" w:rsidTr="00602423">
        <w:tc>
          <w:tcPr>
            <w:tcW w:w="3510" w:type="dxa"/>
            <w:vAlign w:val="bottom"/>
          </w:tcPr>
          <w:p w14:paraId="6E8B8031" w14:textId="1F25C7FE" w:rsidR="005E0869" w:rsidRPr="007F17B7" w:rsidRDefault="005E0869" w:rsidP="005E0869">
            <w:pPr>
              <w:tabs>
                <w:tab w:val="clear" w:pos="454"/>
                <w:tab w:val="clear" w:pos="5387"/>
                <w:tab w:val="left" w:pos="4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350" w:type="dxa"/>
          </w:tcPr>
          <w:p w14:paraId="78C1BB4D" w14:textId="20C767E1" w:rsidR="005E0869" w:rsidRPr="007F17B7" w:rsidRDefault="005E0869" w:rsidP="005E086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(410,833)</w:t>
            </w:r>
          </w:p>
        </w:tc>
        <w:tc>
          <w:tcPr>
            <w:tcW w:w="191" w:type="dxa"/>
          </w:tcPr>
          <w:p w14:paraId="3B3B8191" w14:textId="77777777" w:rsidR="005E0869" w:rsidRPr="007F17B7" w:rsidRDefault="005E0869" w:rsidP="005E086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74E6769B" w14:textId="2C3DC458" w:rsidR="005E0869" w:rsidRPr="007F17B7" w:rsidRDefault="005E0869" w:rsidP="005E08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</w:tcPr>
          <w:p w14:paraId="48611DD5" w14:textId="77777777" w:rsidR="005E0869" w:rsidRPr="007F17B7" w:rsidRDefault="005E0869" w:rsidP="005E086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</w:tcPr>
          <w:p w14:paraId="50C2423B" w14:textId="5EDFF146" w:rsidR="005E0869" w:rsidRPr="007F17B7" w:rsidRDefault="005E0869" w:rsidP="005E086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(410,833)</w:t>
            </w:r>
          </w:p>
        </w:tc>
        <w:tc>
          <w:tcPr>
            <w:tcW w:w="180" w:type="dxa"/>
          </w:tcPr>
          <w:p w14:paraId="4773A0B5" w14:textId="77777777" w:rsidR="005E0869" w:rsidRPr="007F17B7" w:rsidRDefault="005E0869" w:rsidP="005E086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</w:tcPr>
          <w:p w14:paraId="39E92056" w14:textId="0B5F7B31" w:rsidR="005E0869" w:rsidRPr="007F17B7" w:rsidRDefault="005E0869" w:rsidP="005E08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F8A6240" w14:textId="77777777" w:rsidR="005E0869" w:rsidRPr="007F17B7" w:rsidRDefault="005E0869" w:rsidP="005E086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E81761" w14:textId="1A0D5B62" w:rsidR="005E0869" w:rsidRPr="007F17B7" w:rsidRDefault="005E0869" w:rsidP="005E086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(410,833)</w:t>
            </w:r>
          </w:p>
        </w:tc>
      </w:tr>
    </w:tbl>
    <w:p w14:paraId="2017F24D" w14:textId="77777777" w:rsidR="00383036" w:rsidRPr="007F17B7" w:rsidRDefault="00383036" w:rsidP="004F5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58B6E4" w14:textId="603400FB" w:rsidR="00856C6F" w:rsidRPr="007F17B7" w:rsidRDefault="00944058" w:rsidP="004F5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17B7">
        <w:rPr>
          <w:rFonts w:ascii="Angsana New" w:hAnsi="Angsana New" w:hint="cs"/>
          <w:sz w:val="30"/>
          <w:szCs w:val="30"/>
          <w:cs/>
        </w:rPr>
        <w:t>ตาราง</w:t>
      </w:r>
      <w:r w:rsidR="00285A01" w:rsidRPr="007F17B7">
        <w:rPr>
          <w:rFonts w:ascii="Angsana New" w:hAnsi="Angsana New" w:hint="cs"/>
          <w:sz w:val="30"/>
          <w:szCs w:val="30"/>
          <w:cs/>
        </w:rPr>
        <w:t>ดัง</w:t>
      </w:r>
      <w:r w:rsidRPr="007F17B7">
        <w:rPr>
          <w:rFonts w:ascii="Angsana New" w:hAnsi="Angsana New" w:hint="cs"/>
          <w:sz w:val="30"/>
          <w:szCs w:val="30"/>
          <w:cs/>
        </w:rPr>
        <w:t>ต่อไปนี้แสดงเทคนิคการประเมินมูลค่าของ</w:t>
      </w:r>
      <w:r w:rsidR="00856C6F" w:rsidRPr="007F17B7">
        <w:rPr>
          <w:rFonts w:ascii="Angsana New" w:hAnsi="Angsana New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7F17B7">
        <w:rPr>
          <w:rFonts w:ascii="Angsana New" w:hAnsi="Angsana New" w:hint="cs"/>
          <w:sz w:val="30"/>
          <w:szCs w:val="30"/>
          <w:cs/>
        </w:rPr>
        <w:t>ในงบฐานะการเงิน</w:t>
      </w:r>
    </w:p>
    <w:p w14:paraId="586D0E49" w14:textId="77777777" w:rsidR="00856C6F" w:rsidRPr="007F17B7" w:rsidRDefault="00856C6F" w:rsidP="00856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423" w:type="dxa"/>
        <w:tblInd w:w="387" w:type="dxa"/>
        <w:tblLook w:val="04A0" w:firstRow="1" w:lastRow="0" w:firstColumn="1" w:lastColumn="0" w:noHBand="0" w:noVBand="1"/>
      </w:tblPr>
      <w:tblGrid>
        <w:gridCol w:w="2358"/>
        <w:gridCol w:w="236"/>
        <w:gridCol w:w="6829"/>
      </w:tblGrid>
      <w:tr w:rsidR="00856C6F" w:rsidRPr="007F17B7" w14:paraId="625E74CE" w14:textId="77777777" w:rsidTr="00A8013A">
        <w:trPr>
          <w:tblHeader/>
        </w:trPr>
        <w:tc>
          <w:tcPr>
            <w:tcW w:w="2358" w:type="dxa"/>
          </w:tcPr>
          <w:p w14:paraId="6AC9EEF8" w14:textId="77777777" w:rsidR="00856C6F" w:rsidRPr="007F17B7" w:rsidRDefault="00856C6F" w:rsidP="00383036">
            <w:pPr>
              <w:pStyle w:val="block"/>
              <w:spacing w:after="0" w:line="240" w:lineRule="atLeast"/>
              <w:ind w:left="5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F17B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FE181E0" w14:textId="77777777" w:rsidR="00856C6F" w:rsidRPr="007F17B7" w:rsidRDefault="00856C6F" w:rsidP="00383036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29" w:type="dxa"/>
          </w:tcPr>
          <w:p w14:paraId="694049DC" w14:textId="77777777" w:rsidR="00856C6F" w:rsidRPr="007F17B7" w:rsidRDefault="00856C6F" w:rsidP="00383036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bidi="th-TH"/>
              </w:rPr>
            </w:pPr>
            <w:r w:rsidRPr="007F17B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56C6F" w:rsidRPr="007F17B7" w14:paraId="4812F3F0" w14:textId="77777777" w:rsidTr="00A8013A">
        <w:tc>
          <w:tcPr>
            <w:tcW w:w="2358" w:type="dxa"/>
          </w:tcPr>
          <w:p w14:paraId="5CB3F4A7" w14:textId="77777777" w:rsidR="00856C6F" w:rsidRPr="007F17B7" w:rsidRDefault="00856C6F" w:rsidP="00A8013A">
            <w:pPr>
              <w:pStyle w:val="block"/>
              <w:spacing w:after="0" w:line="240" w:lineRule="atLeast"/>
              <w:ind w:left="342" w:right="-108" w:hanging="29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F17B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EBD8122" w14:textId="77777777" w:rsidR="00856C6F" w:rsidRPr="007F17B7" w:rsidRDefault="00856C6F" w:rsidP="00A8013A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29" w:type="dxa"/>
          </w:tcPr>
          <w:p w14:paraId="470FE6B8" w14:textId="1F77C1DC" w:rsidR="00856C6F" w:rsidRPr="007F17B7" w:rsidRDefault="00856C6F" w:rsidP="00ED1267">
            <w:pPr>
              <w:pStyle w:val="block"/>
              <w:spacing w:after="0" w:line="240" w:lineRule="atLeast"/>
              <w:ind w:left="264" w:right="70" w:hanging="26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17B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มูลค่ายุติธรรมอ้างอิงราคาซื้อขายสัญญาซื้อขายเงินตราต่างประเทศล่วงหน้า </w:t>
            </w:r>
            <w:r w:rsidR="00944058" w:rsidRPr="007F17B7">
              <w:rPr>
                <w:rFonts w:ascii="Angsana New" w:hAnsi="Angsana New" w:cstheme="minorBidi"/>
                <w:sz w:val="30"/>
                <w:szCs w:val="30"/>
                <w:cs/>
                <w:lang w:bidi="th-TH"/>
              </w:rPr>
              <w:br/>
            </w:r>
            <w:r w:rsidRPr="007F17B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วันที่รายงาน </w:t>
            </w:r>
          </w:p>
        </w:tc>
      </w:tr>
    </w:tbl>
    <w:p w14:paraId="1DFED405" w14:textId="77777777" w:rsidR="00E231BD" w:rsidRPr="007F17B7" w:rsidRDefault="00E231BD" w:rsidP="00030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625B5B9" w14:textId="55D9DAF6" w:rsidR="00D97C86" w:rsidRPr="007F17B7" w:rsidRDefault="00D97C86" w:rsidP="00D9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(ข) 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ab/>
        <w:t xml:space="preserve">นโยบายการจัดการความเสี่ยงทางด้านการเงิน   </w:t>
      </w:r>
    </w:p>
    <w:p w14:paraId="78F7E9B5" w14:textId="0D4CB790" w:rsidR="00EE315E" w:rsidRPr="007F17B7" w:rsidRDefault="00EE315E" w:rsidP="00D9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8F8A2A5" w14:textId="18038D41" w:rsidR="00223D93" w:rsidRPr="007F17B7" w:rsidRDefault="00223D93" w:rsidP="00223D93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5845E58" w14:textId="10D2B99F" w:rsidR="00223D93" w:rsidRPr="007F17B7" w:rsidRDefault="00223D93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6A7AE" w14:textId="2329FE0F" w:rsidR="003B6483" w:rsidRPr="007F17B7" w:rsidRDefault="003B6483" w:rsidP="00031A5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</w:t>
      </w:r>
      <w:r w:rsidR="00F56E81" w:rsidRPr="007F17B7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7F17B7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F56E81" w:rsidRPr="007F17B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6DB8132" w14:textId="2BC160D5" w:rsidR="003B6483" w:rsidRPr="007F17B7" w:rsidRDefault="003B6483" w:rsidP="003B64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นโยบายการบริหารความเสี่ยงของบริษัทจัดทำขึ้นเพื่อระบุและวิเคราะห์ความเสี่ยงที่</w:t>
      </w:r>
      <w:r w:rsidR="00F56E81" w:rsidRPr="007F17B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F17B7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F56E81" w:rsidRPr="007F17B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6E81" w:rsidRPr="007F17B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F17B7">
        <w:rPr>
          <w:rFonts w:asciiTheme="majorBidi" w:hAnsiTheme="majorBidi" w:cstheme="majorBidi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4AC8693" w14:textId="77777777" w:rsidR="001C1F65" w:rsidRPr="007F17B7" w:rsidRDefault="001C1F65" w:rsidP="003B64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F5F82" w14:textId="5373B61B" w:rsidR="003B6483" w:rsidRPr="007F17B7" w:rsidRDefault="003B6483" w:rsidP="003B64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F56E81" w:rsidRPr="007F17B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F17B7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="00F56E81" w:rsidRPr="007F17B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F17B7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CE52271" w14:textId="77777777" w:rsidR="005474DA" w:rsidRPr="007F17B7" w:rsidRDefault="005474DA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FF6DA7" w14:textId="2FF0C176" w:rsidR="00F56E81" w:rsidRPr="007F17B7" w:rsidRDefault="00F56E81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) ความเสี่ยงด้านเครดิต</w:t>
      </w:r>
    </w:p>
    <w:p w14:paraId="61BD87C5" w14:textId="77777777" w:rsidR="00F56E81" w:rsidRPr="007F17B7" w:rsidRDefault="00F56E81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F692E" w14:textId="7B37016D" w:rsidR="00D94C7A" w:rsidRPr="007F17B7" w:rsidRDefault="003B6483" w:rsidP="009A5331">
      <w:pPr>
        <w:tabs>
          <w:tab w:val="clear" w:pos="454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F56E81" w:rsidRPr="007F17B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8A5262" w:rsidRPr="007F17B7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</w:p>
    <w:p w14:paraId="79E9A42D" w14:textId="77777777" w:rsidR="00E231BD" w:rsidRPr="007F17B7" w:rsidRDefault="00E231BD" w:rsidP="00030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CE3FB7D" w14:textId="64079E7E" w:rsidR="00223D93" w:rsidRPr="007F17B7" w:rsidRDefault="00223D93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76DB0" w:rsidRPr="007F17B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)  ลูกหนี้การค้า</w:t>
      </w:r>
    </w:p>
    <w:p w14:paraId="57BC2BBA" w14:textId="77777777" w:rsidR="00D94C7A" w:rsidRPr="007F17B7" w:rsidRDefault="00D94C7A" w:rsidP="00383036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399CDB" w14:textId="379A8CD8" w:rsidR="00F56E81" w:rsidRPr="007F17B7" w:rsidRDefault="00F56E81" w:rsidP="00383036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ความเสี่ยงด้านเครดิตของบริษัทได้รับอิทธิพลมาจากลักษณะเฉพาะตัวของลูกค้าแต่ละรายอย่าง</w:t>
      </w:r>
      <w:r w:rsidR="001E7773" w:rsidRPr="007F17B7">
        <w:rPr>
          <w:rFonts w:asciiTheme="majorBidi" w:hAnsiTheme="majorBidi" w:cstheme="majorBidi"/>
          <w:sz w:val="30"/>
          <w:szCs w:val="30"/>
        </w:rPr>
        <w:br/>
      </w:r>
      <w:r w:rsidRPr="007F17B7">
        <w:rPr>
          <w:rFonts w:asciiTheme="majorBidi" w:hAnsiTheme="majorBidi" w:cstheme="majorBidi"/>
          <w:sz w:val="30"/>
          <w:szCs w:val="30"/>
          <w:cs/>
        </w:rPr>
        <w:t>ไรก็ตาม ผู้บริหารต้องพิจารณาถึงปัจจัยอื่น</w:t>
      </w:r>
      <w:r w:rsidR="009173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</w:t>
      </w:r>
      <w:r w:rsidR="001E7773" w:rsidRPr="007F17B7">
        <w:rPr>
          <w:rFonts w:asciiTheme="majorBidi" w:hAnsiTheme="majorBidi" w:cstheme="majorBidi"/>
          <w:sz w:val="30"/>
          <w:szCs w:val="30"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2467D7" w:rsidRPr="007F17B7">
        <w:rPr>
          <w:rFonts w:asciiTheme="majorBidi" w:hAnsiTheme="majorBidi" w:cstheme="majorBidi"/>
          <w:sz w:val="30"/>
          <w:szCs w:val="30"/>
        </w:rPr>
        <w:t>13</w:t>
      </w:r>
    </w:p>
    <w:p w14:paraId="3B432D70" w14:textId="77777777" w:rsidR="00F56E81" w:rsidRPr="007F17B7" w:rsidRDefault="00F56E81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620"/>
        <w:jc w:val="both"/>
        <w:rPr>
          <w:rFonts w:asciiTheme="majorBidi" w:hAnsiTheme="majorBidi" w:cstheme="majorBidi"/>
          <w:sz w:val="30"/>
          <w:szCs w:val="30"/>
        </w:rPr>
      </w:pPr>
    </w:p>
    <w:p w14:paraId="1B32FE27" w14:textId="55033602" w:rsidR="00F56E81" w:rsidRPr="007F17B7" w:rsidRDefault="00F56E81" w:rsidP="00E404DE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</w:t>
      </w:r>
      <w:r w:rsidR="009A5E9B" w:rsidRPr="007F17B7">
        <w:rPr>
          <w:rFonts w:asciiTheme="majorBidi" w:hAnsiTheme="majorBidi" w:cstheme="majorBidi"/>
          <w:sz w:val="30"/>
          <w:szCs w:val="30"/>
        </w:rPr>
        <w:br/>
      </w:r>
      <w:r w:rsidRPr="007F17B7">
        <w:rPr>
          <w:rFonts w:asciiTheme="majorBidi" w:hAnsiTheme="majorBidi" w:cstheme="majorBidi"/>
          <w:sz w:val="30"/>
          <w:szCs w:val="30"/>
          <w:cs/>
        </w:rPr>
        <w:t>ลูกค้ารายใหม่แต่ละรายก่อนที่บริษัทจะเสนอระยะเวลาและเงื่อนไขทางการค้า บริษัทจะทบทวน</w:t>
      </w:r>
      <w:r w:rsidR="009A5E9B" w:rsidRPr="007F17B7">
        <w:rPr>
          <w:rFonts w:asciiTheme="majorBidi" w:hAnsiTheme="majorBidi" w:cstheme="majorBidi"/>
          <w:sz w:val="30"/>
          <w:szCs w:val="30"/>
        </w:rPr>
        <w:br/>
      </w:r>
      <w:r w:rsidRPr="007F17B7">
        <w:rPr>
          <w:rFonts w:asciiTheme="majorBidi" w:hAnsiTheme="majorBidi" w:cstheme="majorBidi"/>
          <w:sz w:val="30"/>
          <w:szCs w:val="30"/>
          <w:cs/>
        </w:rPr>
        <w:t>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วงเงินยอดขายจะกำหนดไว้สำหรับลูกค้าแต่ละรายและจะทบทวนอย่างสม่ำเสมอ ยอดขายที่เกินกว่าวงเงินดังกล่าวต้องได้รับการอนุมัติจาก</w:t>
      </w:r>
      <w:r w:rsidR="0051193D" w:rsidRPr="007F17B7">
        <w:rPr>
          <w:rFonts w:asciiTheme="majorBidi" w:hAnsiTheme="majorBidi" w:cstheme="majorBidi"/>
          <w:sz w:val="30"/>
          <w:szCs w:val="30"/>
          <w:cs/>
        </w:rPr>
        <w:t>กรรมการผู้อำนวยการ</w:t>
      </w:r>
    </w:p>
    <w:p w14:paraId="55A5708F" w14:textId="77777777" w:rsidR="001C1F65" w:rsidRPr="007F17B7" w:rsidRDefault="001C1F65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620"/>
        <w:jc w:val="both"/>
        <w:rPr>
          <w:rFonts w:asciiTheme="majorBidi" w:hAnsiTheme="majorBidi" w:cstheme="majorBidi"/>
          <w:sz w:val="24"/>
          <w:szCs w:val="24"/>
        </w:rPr>
      </w:pPr>
    </w:p>
    <w:p w14:paraId="34E82F0B" w14:textId="57C72C07" w:rsidR="00F56E81" w:rsidRPr="007F17B7" w:rsidRDefault="00F56E81" w:rsidP="00E404DE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8F15D4" w:rsidRPr="007F17B7">
        <w:rPr>
          <w:rFonts w:asciiTheme="majorBidi" w:hAnsiTheme="majorBidi" w:cstheme="majorBidi"/>
          <w:sz w:val="30"/>
          <w:szCs w:val="30"/>
        </w:rPr>
        <w:br/>
      </w:r>
      <w:r w:rsidR="002467D7" w:rsidRPr="007F17B7">
        <w:rPr>
          <w:rFonts w:asciiTheme="majorBidi" w:hAnsiTheme="majorBidi" w:cstheme="majorBidi"/>
          <w:sz w:val="30"/>
          <w:szCs w:val="30"/>
        </w:rPr>
        <w:t>30</w:t>
      </w:r>
      <w:r w:rsidRPr="007F17B7">
        <w:rPr>
          <w:rFonts w:asciiTheme="majorBidi" w:hAnsiTheme="majorBidi" w:cstheme="majorBidi"/>
          <w:sz w:val="30"/>
          <w:szCs w:val="30"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วัน 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 </w:t>
      </w:r>
    </w:p>
    <w:p w14:paraId="4A619455" w14:textId="0D2D5A23" w:rsidR="00F56E81" w:rsidRPr="007F17B7" w:rsidRDefault="00F56E81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620"/>
        <w:jc w:val="both"/>
        <w:rPr>
          <w:rFonts w:asciiTheme="majorBidi" w:hAnsiTheme="majorBidi" w:cstheme="majorBidi"/>
          <w:sz w:val="30"/>
          <w:szCs w:val="30"/>
        </w:rPr>
      </w:pPr>
    </w:p>
    <w:p w14:paraId="700E1157" w14:textId="1E994609" w:rsidR="009308A4" w:rsidRPr="007F17B7" w:rsidRDefault="00F56E81" w:rsidP="00E404DE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2467D7" w:rsidRPr="007F17B7">
        <w:rPr>
          <w:rFonts w:asciiTheme="majorBidi" w:hAnsiTheme="majorBidi" w:cstheme="majorBidi"/>
          <w:sz w:val="30"/>
          <w:szCs w:val="30"/>
        </w:rPr>
        <w:t>6</w:t>
      </w:r>
    </w:p>
    <w:p w14:paraId="2C097268" w14:textId="77777777" w:rsidR="00A711EA" w:rsidRPr="007F17B7" w:rsidRDefault="00A711EA" w:rsidP="00A711E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91981" w14:textId="76620BCD" w:rsidR="008463D2" w:rsidRPr="007F17B7" w:rsidRDefault="008463D2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) เงินสดและรายการเทียบเท่าเงินสด</w:t>
      </w:r>
      <w:r w:rsidR="00A72972" w:rsidRPr="007F17B7">
        <w:rPr>
          <w:rFonts w:asciiTheme="majorBidi" w:hAnsiTheme="majorBidi" w:cstheme="majorBidi"/>
          <w:i/>
          <w:iCs/>
          <w:sz w:val="30"/>
          <w:szCs w:val="30"/>
          <w:cs/>
        </w:rPr>
        <w:t>และอนุพันธ์</w:t>
      </w:r>
    </w:p>
    <w:p w14:paraId="06042D61" w14:textId="7727BE8A" w:rsidR="008463D2" w:rsidRPr="007F17B7" w:rsidRDefault="008463D2" w:rsidP="00E404DE">
      <w:pPr>
        <w:pStyle w:val="block"/>
        <w:spacing w:after="0" w:line="240" w:lineRule="auto"/>
        <w:ind w:left="108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694D8899" w14:textId="74649DD6" w:rsidR="008463D2" w:rsidRPr="007F17B7" w:rsidRDefault="008463D2" w:rsidP="00E404DE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A72972" w:rsidRPr="007F17B7">
        <w:rPr>
          <w:rFonts w:asciiTheme="majorBidi" w:hAnsiTheme="majorBidi" w:cstheme="majorBidi"/>
          <w:sz w:val="30"/>
          <w:szCs w:val="30"/>
          <w:cs/>
          <w:lang w:bidi="th-TH"/>
        </w:rPr>
        <w:t>และสินทรัพย์อนุพันธ์</w:t>
      </w:r>
      <w:r w:rsidR="009D77F8" w:rsidRPr="007F17B7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7F17B7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="009D77F8" w:rsidRPr="007F17B7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  <w:lang w:bidi="th-TH"/>
        </w:rPr>
        <w:t>ซึ่งบริษัทพิจารณาว่ามีความเสี่ยงด้านเครดิตต่ำ</w:t>
      </w:r>
    </w:p>
    <w:p w14:paraId="13B1CF44" w14:textId="7D67485A" w:rsidR="008463D2" w:rsidRPr="007F17B7" w:rsidRDefault="008463D2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Theme="majorBidi" w:hAnsiTheme="majorBidi" w:cstheme="majorBidi"/>
          <w:sz w:val="30"/>
          <w:szCs w:val="30"/>
        </w:rPr>
      </w:pPr>
    </w:p>
    <w:p w14:paraId="2FC08FD2" w14:textId="01F393B4" w:rsidR="008463D2" w:rsidRPr="007F17B7" w:rsidRDefault="008463D2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) ความเสี่ยงด้านสภาพคล่อง</w:t>
      </w:r>
    </w:p>
    <w:p w14:paraId="4B20433E" w14:textId="77777777" w:rsidR="008463D2" w:rsidRPr="007F17B7" w:rsidRDefault="008463D2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Theme="majorBidi" w:hAnsiTheme="majorBidi" w:cstheme="majorBidi"/>
          <w:sz w:val="30"/>
          <w:szCs w:val="30"/>
          <w:lang w:bidi="ar-SA"/>
        </w:rPr>
      </w:pPr>
    </w:p>
    <w:p w14:paraId="1F17C02F" w14:textId="0C1A4727" w:rsidR="008463D2" w:rsidRPr="007F17B7" w:rsidRDefault="008463D2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67285DFC" w14:textId="12AA7CF1" w:rsidR="003D5E2B" w:rsidRPr="007F17B7" w:rsidRDefault="003D5E2B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229D67" w14:textId="77777777" w:rsidR="00030AD0" w:rsidRPr="007F17B7" w:rsidRDefault="00030AD0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FB8C1E" w14:textId="77777777" w:rsidR="00030AD0" w:rsidRPr="007F17B7" w:rsidRDefault="00030AD0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CCB582" w14:textId="77777777" w:rsidR="00030AD0" w:rsidRPr="007F17B7" w:rsidRDefault="00030AD0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770AFB" w14:textId="77777777" w:rsidR="00030AD0" w:rsidRPr="007F17B7" w:rsidRDefault="00030AD0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5C2A15" w14:textId="77777777" w:rsidR="00030AD0" w:rsidRPr="007F17B7" w:rsidRDefault="00030AD0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3EE9AE4" w14:textId="77777777" w:rsidR="00030AD0" w:rsidRPr="007F17B7" w:rsidRDefault="00030AD0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0F3686" w14:textId="77777777" w:rsidR="00030AD0" w:rsidRPr="007F17B7" w:rsidRDefault="00030AD0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247692" w14:textId="77777777" w:rsidR="00030AD0" w:rsidRPr="007F17B7" w:rsidRDefault="00030AD0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E3F658" w14:textId="77777777" w:rsidR="00030AD0" w:rsidRPr="007F17B7" w:rsidRDefault="00030AD0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D33364" w14:textId="77777777" w:rsidR="00030AD0" w:rsidRPr="007F17B7" w:rsidRDefault="00030AD0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6F115B" w14:textId="77777777" w:rsidR="00030AD0" w:rsidRPr="007F17B7" w:rsidRDefault="00030AD0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3D592B" w14:textId="77777777" w:rsidR="00030AD0" w:rsidRPr="007F17B7" w:rsidRDefault="00030AD0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68F985" w14:textId="77777777" w:rsidR="00030AD0" w:rsidRPr="007F17B7" w:rsidRDefault="00030AD0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031EAF" w14:textId="77777777" w:rsidR="00030AD0" w:rsidRPr="007F17B7" w:rsidRDefault="00030AD0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779CAE" w14:textId="09C686A7" w:rsidR="00BF6FFE" w:rsidRPr="007F17B7" w:rsidRDefault="003D5E2B" w:rsidP="008A6A62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 w:rsidR="001C128C" w:rsidRPr="007F17B7">
        <w:rPr>
          <w:rFonts w:asciiTheme="majorBidi" w:hAnsiTheme="majorBidi" w:cstheme="majorBidi"/>
          <w:sz w:val="30"/>
          <w:szCs w:val="30"/>
          <w:cs/>
        </w:rPr>
        <w:br/>
      </w:r>
      <w:r w:rsidRPr="007F17B7">
        <w:rPr>
          <w:rFonts w:asciiTheme="majorBidi" w:hAnsiTheme="majorBidi" w:cstheme="majorBidi"/>
          <w:sz w:val="30"/>
          <w:szCs w:val="30"/>
          <w:cs/>
        </w:rPr>
        <w:t>โดย</w:t>
      </w:r>
      <w:r w:rsidR="009D77F8" w:rsidRPr="007F17B7">
        <w:rPr>
          <w:rFonts w:asciiTheme="majorBidi" w:hAnsiTheme="majorBidi" w:cstheme="majorBidi"/>
          <w:sz w:val="30"/>
          <w:szCs w:val="30"/>
          <w:cs/>
        </w:rPr>
        <w:t>แสดง</w:t>
      </w:r>
      <w:r w:rsidRPr="007F17B7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</w:t>
      </w:r>
      <w:r w:rsidR="00A02A72" w:rsidRPr="007F17B7">
        <w:rPr>
          <w:rFonts w:asciiTheme="majorBidi" w:hAnsiTheme="majorBidi" w:cstheme="majorBidi"/>
          <w:sz w:val="30"/>
          <w:szCs w:val="30"/>
          <w:cs/>
        </w:rPr>
        <w:br/>
      </w:r>
      <w:r w:rsidRPr="007F17B7">
        <w:rPr>
          <w:rFonts w:asciiTheme="majorBidi" w:hAnsiTheme="majorBidi" w:cstheme="majorBidi"/>
          <w:sz w:val="30"/>
          <w:szCs w:val="30"/>
          <w:cs/>
        </w:rPr>
        <w:t>หากหักกลบตามสัญญา</w:t>
      </w:r>
    </w:p>
    <w:tbl>
      <w:tblPr>
        <w:tblStyle w:val="TableGrid"/>
        <w:tblW w:w="1065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4"/>
        <w:gridCol w:w="1259"/>
        <w:gridCol w:w="270"/>
        <w:gridCol w:w="1259"/>
        <w:gridCol w:w="270"/>
        <w:gridCol w:w="1352"/>
        <w:gridCol w:w="270"/>
        <w:gridCol w:w="1259"/>
        <w:gridCol w:w="236"/>
        <w:gridCol w:w="1313"/>
      </w:tblGrid>
      <w:tr w:rsidR="00BE6B03" w:rsidRPr="007F17B7" w14:paraId="312EFC27" w14:textId="77777777" w:rsidTr="004C7616">
        <w:tc>
          <w:tcPr>
            <w:tcW w:w="3164" w:type="dxa"/>
            <w:hideMark/>
          </w:tcPr>
          <w:p w14:paraId="4E002B97" w14:textId="77777777" w:rsidR="00BE6B03" w:rsidRPr="007F17B7" w:rsidRDefault="00BE6B03" w:rsidP="00864A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79519C4" w14:textId="665751B0" w:rsidR="00BE6B03" w:rsidRPr="007F17B7" w:rsidRDefault="00BE6B03" w:rsidP="00864A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A7335" w14:textId="77777777" w:rsidR="00BE6B03" w:rsidRPr="007F17B7" w:rsidRDefault="00BE6B03" w:rsidP="00864A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9" w:type="dxa"/>
            <w:gridSpan w:val="7"/>
            <w:tcBorders>
              <w:bottom w:val="single" w:sz="4" w:space="0" w:color="auto"/>
            </w:tcBorders>
          </w:tcPr>
          <w:p w14:paraId="61F28D98" w14:textId="528A7B24" w:rsidR="00BE6B03" w:rsidRPr="007F17B7" w:rsidRDefault="00BE6B03" w:rsidP="00BE6B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534C4" w:rsidRPr="007F17B7" w14:paraId="7F3AA809" w14:textId="77777777" w:rsidTr="004C7616">
        <w:tc>
          <w:tcPr>
            <w:tcW w:w="3164" w:type="dxa"/>
            <w:vAlign w:val="bottom"/>
            <w:hideMark/>
          </w:tcPr>
          <w:p w14:paraId="728C2846" w14:textId="5AE4E942" w:rsidR="00A534C4" w:rsidRPr="007F17B7" w:rsidRDefault="00A534C4" w:rsidP="00FE7443">
            <w:pPr>
              <w:spacing w:line="240" w:lineRule="auto"/>
              <w:ind w:firstLine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67D7"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9" w:type="dxa"/>
            <w:vAlign w:val="bottom"/>
            <w:hideMark/>
          </w:tcPr>
          <w:p w14:paraId="05F209E8" w14:textId="0DE25373" w:rsidR="00A534C4" w:rsidRPr="007F17B7" w:rsidRDefault="00A534C4" w:rsidP="008C746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172C227" w14:textId="77777777" w:rsidR="00A534C4" w:rsidRPr="007F17B7" w:rsidRDefault="00A534C4" w:rsidP="008C746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A8F26D7" w14:textId="77777777" w:rsidR="00A534C4" w:rsidRPr="007F17B7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  <w:hideMark/>
          </w:tcPr>
          <w:p w14:paraId="00D1C353" w14:textId="087382EA" w:rsidR="00A534C4" w:rsidRPr="007F17B7" w:rsidRDefault="00A534C4" w:rsidP="008C746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67D7" w:rsidRPr="007F17B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3F09FE" w14:textId="77777777" w:rsidR="00A534C4" w:rsidRPr="007F17B7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  <w:hideMark/>
          </w:tcPr>
          <w:p w14:paraId="2F6F09A7" w14:textId="3AB0559C" w:rsidR="00A534C4" w:rsidRPr="007F17B7" w:rsidRDefault="00A534C4" w:rsidP="008C746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467D7" w:rsidRPr="007F17B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="002467D7" w:rsidRPr="007F17B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1D2095F" w14:textId="77777777" w:rsidR="00A534C4" w:rsidRPr="007F17B7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7FAE464" w14:textId="2D23EC60" w:rsidR="00A534C4" w:rsidRPr="007F17B7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562FFA10" w14:textId="046735CB" w:rsidR="00A534C4" w:rsidRPr="007F17B7" w:rsidRDefault="00A534C4" w:rsidP="00A534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="00383036"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467D7" w:rsidRPr="007F17B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E30EEB" w14:textId="77777777" w:rsidR="00A534C4" w:rsidRPr="007F17B7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  <w:hideMark/>
          </w:tcPr>
          <w:p w14:paraId="01BE5E77" w14:textId="7665E3DA" w:rsidR="00A534C4" w:rsidRPr="007F17B7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E6B03" w:rsidRPr="007F17B7" w14:paraId="03E9A364" w14:textId="77777777" w:rsidTr="004C7616">
        <w:tc>
          <w:tcPr>
            <w:tcW w:w="3164" w:type="dxa"/>
            <w:vAlign w:val="bottom"/>
          </w:tcPr>
          <w:p w14:paraId="084D52F1" w14:textId="77777777" w:rsidR="00BE6B03" w:rsidRPr="007F17B7" w:rsidRDefault="00BE6B03" w:rsidP="008C74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28B95C34" w14:textId="77777777" w:rsidR="00BE6B03" w:rsidRPr="007F17B7" w:rsidRDefault="00BE6B03" w:rsidP="008C746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9" w:type="dxa"/>
            <w:gridSpan w:val="8"/>
          </w:tcPr>
          <w:p w14:paraId="1973A0B9" w14:textId="4AC0166D" w:rsidR="00BE6B03" w:rsidRPr="007F17B7" w:rsidRDefault="00BE6B03" w:rsidP="00BE6B03">
            <w:pPr>
              <w:tabs>
                <w:tab w:val="clear" w:pos="22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D277A5" w:rsidRPr="007F17B7" w14:paraId="1ED743A7" w14:textId="77777777" w:rsidTr="004C7616">
        <w:tc>
          <w:tcPr>
            <w:tcW w:w="3164" w:type="dxa"/>
          </w:tcPr>
          <w:p w14:paraId="7504E609" w14:textId="3E98281A" w:rsidR="00D277A5" w:rsidRPr="007F17B7" w:rsidRDefault="002467D7" w:rsidP="00FE7443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C6167"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59" w:type="dxa"/>
          </w:tcPr>
          <w:p w14:paraId="57F9E7B2" w14:textId="77777777" w:rsidR="00D277A5" w:rsidRPr="007F17B7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A7E64" w14:textId="77777777" w:rsidR="00D277A5" w:rsidRPr="007F17B7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40F9D4B" w14:textId="77777777" w:rsidR="00D277A5" w:rsidRPr="007F17B7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20D5B" w14:textId="77777777" w:rsidR="00D277A5" w:rsidRPr="007F17B7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14:paraId="1D971DFF" w14:textId="77777777" w:rsidR="00D277A5" w:rsidRPr="007F17B7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6937B" w14:textId="77777777" w:rsidR="00D277A5" w:rsidRPr="007F17B7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F34B956" w14:textId="77777777" w:rsidR="00D277A5" w:rsidRPr="007F17B7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B70869" w14:textId="77777777" w:rsidR="00D277A5" w:rsidRPr="007F17B7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1CCA7AD7" w14:textId="77777777" w:rsidR="00D277A5" w:rsidRPr="007F17B7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34C4" w:rsidRPr="007F17B7" w14:paraId="4A29F11D" w14:textId="77777777" w:rsidTr="004C7616">
        <w:tc>
          <w:tcPr>
            <w:tcW w:w="3164" w:type="dxa"/>
            <w:hideMark/>
          </w:tcPr>
          <w:p w14:paraId="352DE010" w14:textId="77777777" w:rsidR="00A534C4" w:rsidRPr="007F17B7" w:rsidRDefault="00A534C4" w:rsidP="00FE7443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59" w:type="dxa"/>
          </w:tcPr>
          <w:p w14:paraId="3BF98A26" w14:textId="5EF92D27" w:rsidR="00A534C4" w:rsidRPr="007F17B7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5A074" w14:textId="77777777" w:rsidR="00A534C4" w:rsidRPr="007F17B7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7597B5F" w14:textId="77777777" w:rsidR="00A534C4" w:rsidRPr="007F17B7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EE7D1" w14:textId="77777777" w:rsidR="00A534C4" w:rsidRPr="007F17B7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14:paraId="087023F5" w14:textId="77777777" w:rsidR="00A534C4" w:rsidRPr="007F17B7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0181D" w14:textId="77777777" w:rsidR="00A534C4" w:rsidRPr="007F17B7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3B89E2E" w14:textId="77777777" w:rsidR="00A534C4" w:rsidRPr="007F17B7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4C023C" w14:textId="77777777" w:rsidR="00A534C4" w:rsidRPr="007F17B7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5749ED85" w14:textId="35538CC4" w:rsidR="00A534C4" w:rsidRPr="007F17B7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0F6A" w:rsidRPr="007F17B7" w14:paraId="1C60C30E" w14:textId="77777777" w:rsidTr="004C7616">
        <w:tc>
          <w:tcPr>
            <w:tcW w:w="3164" w:type="dxa"/>
            <w:vAlign w:val="bottom"/>
          </w:tcPr>
          <w:p w14:paraId="503BAB3D" w14:textId="3E5038F4" w:rsidR="00EC0F6A" w:rsidRPr="007F17B7" w:rsidRDefault="00EC0F6A" w:rsidP="00FE7443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9" w:type="dxa"/>
            <w:vAlign w:val="bottom"/>
          </w:tcPr>
          <w:p w14:paraId="1C2518CE" w14:textId="69845C83" w:rsidR="00EC0F6A" w:rsidRPr="007F17B7" w:rsidRDefault="00EC0F6A" w:rsidP="004C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B7" w:rsidRPr="007F17B7">
              <w:rPr>
                <w:rFonts w:asciiTheme="majorBidi" w:hAnsiTheme="majorBidi" w:cstheme="majorBidi"/>
                <w:sz w:val="30"/>
                <w:szCs w:val="30"/>
              </w:rPr>
              <w:t>78,000,000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63561EA" w14:textId="77777777" w:rsidR="00EC0F6A" w:rsidRPr="007F17B7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8FA27FF" w14:textId="76C64F04" w:rsidR="00EC0F6A" w:rsidRPr="007F17B7" w:rsidRDefault="00EC0F6A" w:rsidP="004C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5074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B30EB7"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5074">
              <w:rPr>
                <w:rFonts w:asciiTheme="majorBidi" w:hAnsiTheme="majorBidi" w:cstheme="majorBidi"/>
                <w:sz w:val="30"/>
                <w:szCs w:val="30"/>
              </w:rPr>
              <w:t>484</w:t>
            </w:r>
            <w:r w:rsidR="00B30EB7"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5074">
              <w:rPr>
                <w:rFonts w:asciiTheme="majorBidi" w:hAnsiTheme="majorBidi" w:cstheme="majorBidi"/>
                <w:sz w:val="30"/>
                <w:szCs w:val="30"/>
              </w:rPr>
              <w:t>575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FDD4140" w14:textId="77777777" w:rsidR="00EC0F6A" w:rsidRPr="007F17B7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361CDF09" w14:textId="4C7F2E7E" w:rsidR="00EC0F6A" w:rsidRPr="007F17B7" w:rsidRDefault="00EC0F6A" w:rsidP="004C7616">
            <w:pPr>
              <w:pStyle w:val="acctfourfigures"/>
              <w:tabs>
                <w:tab w:val="clear" w:pos="765"/>
                <w:tab w:val="decimal" w:pos="884"/>
              </w:tabs>
              <w:spacing w:line="12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A52B3F" w14:textId="77777777" w:rsidR="00EC0F6A" w:rsidRPr="007F17B7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778D499" w14:textId="709218F9" w:rsidR="00EC0F6A" w:rsidRPr="007F17B7" w:rsidRDefault="00EC0F6A" w:rsidP="009D4B08">
            <w:pPr>
              <w:pStyle w:val="acctfourfigures"/>
              <w:tabs>
                <w:tab w:val="clear" w:pos="765"/>
              </w:tabs>
              <w:spacing w:line="12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180BAB7" w14:textId="77777777" w:rsidR="00EC0F6A" w:rsidRPr="007F17B7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14:paraId="3287BCBF" w14:textId="09615C3C" w:rsidR="00EC0F6A" w:rsidRPr="007F17B7" w:rsidRDefault="00295074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484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575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C0F6A" w:rsidRPr="007F17B7" w14:paraId="0C922FCB" w14:textId="77777777" w:rsidTr="004C7616">
        <w:tc>
          <w:tcPr>
            <w:tcW w:w="3164" w:type="dxa"/>
            <w:vAlign w:val="bottom"/>
          </w:tcPr>
          <w:p w14:paraId="0A31CED7" w14:textId="77777777" w:rsidR="00EC0F6A" w:rsidRPr="007F17B7" w:rsidRDefault="00EC0F6A" w:rsidP="00FE7443">
            <w:pPr>
              <w:spacing w:line="240" w:lineRule="auto"/>
              <w:ind w:left="73" w:right="-24" w:firstLine="18"/>
              <w:rPr>
                <w:rFonts w:asciiTheme="majorBidi" w:hAnsi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59" w:type="dxa"/>
            <w:vAlign w:val="bottom"/>
          </w:tcPr>
          <w:p w14:paraId="33D8D104" w14:textId="0B75AB55" w:rsidR="00EC0F6A" w:rsidRPr="007F17B7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465A" w:rsidRPr="007F17B7">
              <w:rPr>
                <w:rFonts w:asciiTheme="majorBidi" w:hAnsiTheme="majorBidi" w:cstheme="majorBidi"/>
                <w:sz w:val="30"/>
                <w:szCs w:val="30"/>
              </w:rPr>
              <w:t>79,831,084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FD76829" w14:textId="77777777" w:rsidR="00EC0F6A" w:rsidRPr="007F17B7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5C3C157" w14:textId="7BBAE9F0" w:rsidR="00EC0F6A" w:rsidRPr="007F17B7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465A" w:rsidRPr="007F17B7">
              <w:rPr>
                <w:rFonts w:asciiTheme="majorBidi" w:hAnsiTheme="majorBidi" w:cstheme="majorBidi"/>
                <w:sz w:val="30"/>
                <w:szCs w:val="30"/>
              </w:rPr>
              <w:t>79,831,084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1DCF547" w14:textId="77777777" w:rsidR="00EC0F6A" w:rsidRPr="007F17B7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74BA9A5A" w14:textId="08670381" w:rsidR="00EC0F6A" w:rsidRPr="007F17B7" w:rsidRDefault="00EC0F6A" w:rsidP="004C7616">
            <w:pPr>
              <w:pStyle w:val="acctfourfigures"/>
              <w:tabs>
                <w:tab w:val="clear" w:pos="765"/>
                <w:tab w:val="decimal" w:pos="884"/>
              </w:tabs>
              <w:spacing w:line="12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C06EAC" w14:textId="77777777" w:rsidR="00EC0F6A" w:rsidRPr="007F17B7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119E5A7" w14:textId="19B781C6" w:rsidR="00EC0F6A" w:rsidRPr="007F17B7" w:rsidRDefault="00EC0F6A" w:rsidP="009D4B08">
            <w:pPr>
              <w:pStyle w:val="acctfourfigures"/>
              <w:tabs>
                <w:tab w:val="clear" w:pos="765"/>
              </w:tabs>
              <w:spacing w:line="12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B15C00F" w14:textId="77777777" w:rsidR="00EC0F6A" w:rsidRPr="007F17B7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14:paraId="32629F9E" w14:textId="07F6F7AE" w:rsidR="00EC0F6A" w:rsidRPr="007F17B7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32A2" w:rsidRPr="007F17B7">
              <w:rPr>
                <w:rFonts w:asciiTheme="majorBidi" w:hAnsiTheme="majorBidi" w:cstheme="majorBidi"/>
                <w:sz w:val="30"/>
                <w:szCs w:val="30"/>
              </w:rPr>
              <w:t>79,831,084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6B0A" w:rsidRPr="007F17B7" w14:paraId="2EEAD8A4" w14:textId="77777777" w:rsidTr="004C7616">
        <w:tc>
          <w:tcPr>
            <w:tcW w:w="3164" w:type="dxa"/>
            <w:vAlign w:val="bottom"/>
            <w:hideMark/>
          </w:tcPr>
          <w:p w14:paraId="5F40257C" w14:textId="77777777" w:rsidR="002C6B0A" w:rsidRPr="007F17B7" w:rsidRDefault="002C6B0A" w:rsidP="002C6B0A">
            <w:pPr>
              <w:spacing w:line="240" w:lineRule="auto"/>
              <w:ind w:left="73" w:right="-24" w:firstLine="18"/>
              <w:rPr>
                <w:rFonts w:asciiTheme="majorBidi" w:hAnsiTheme="majorBidi"/>
                <w:sz w:val="30"/>
                <w:szCs w:val="30"/>
              </w:rPr>
            </w:pP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9" w:type="dxa"/>
            <w:vAlign w:val="bottom"/>
          </w:tcPr>
          <w:p w14:paraId="3AEADC5D" w14:textId="5BDE9212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(318,504,060)</w:t>
            </w:r>
          </w:p>
        </w:tc>
        <w:tc>
          <w:tcPr>
            <w:tcW w:w="270" w:type="dxa"/>
            <w:vAlign w:val="bottom"/>
          </w:tcPr>
          <w:p w14:paraId="5F14BF37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9F87C3E" w14:textId="4AC4E8B3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C6B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D4B08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2C6B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D4B08">
              <w:rPr>
                <w:rFonts w:asciiTheme="majorBidi" w:hAnsiTheme="majorBidi" w:cstheme="majorBidi"/>
                <w:sz w:val="30"/>
                <w:szCs w:val="30"/>
              </w:rPr>
              <w:t>070</w:t>
            </w:r>
            <w:r w:rsidRPr="002C6B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D4B08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Pr="002C6B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CC33982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3881E1AE" w14:textId="155F523B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C6B0A">
              <w:rPr>
                <w:rFonts w:asciiTheme="majorBidi" w:hAnsiTheme="majorBidi" w:cstheme="majorBidi"/>
                <w:sz w:val="30"/>
                <w:szCs w:val="30"/>
              </w:rPr>
              <w:t>(27</w:t>
            </w:r>
            <w:r w:rsidR="009D4B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6B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D4B08">
              <w:rPr>
                <w:rFonts w:asciiTheme="majorBidi" w:hAnsiTheme="majorBidi" w:cstheme="majorBidi"/>
                <w:sz w:val="30"/>
                <w:szCs w:val="30"/>
              </w:rPr>
              <w:t>404</w:t>
            </w:r>
            <w:r w:rsidRPr="002C6B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D4B08">
              <w:rPr>
                <w:rFonts w:asciiTheme="majorBidi" w:hAnsiTheme="majorBidi" w:cstheme="majorBidi"/>
                <w:sz w:val="30"/>
                <w:szCs w:val="30"/>
              </w:rPr>
              <w:t>557</w:t>
            </w:r>
            <w:r w:rsidRPr="002C6B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9BBA58D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783BF37" w14:textId="3BD276EE" w:rsidR="002C6B0A" w:rsidRPr="002C6B0A" w:rsidRDefault="009D4B08" w:rsidP="004C7616">
            <w:pPr>
              <w:pStyle w:val="acctfourfigures"/>
              <w:tabs>
                <w:tab w:val="clear" w:pos="765"/>
                <w:tab w:val="decimal" w:pos="97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(5,013</w:t>
            </w:r>
            <w:r w:rsidR="004C76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801)</w:t>
            </w:r>
          </w:p>
        </w:tc>
        <w:tc>
          <w:tcPr>
            <w:tcW w:w="236" w:type="dxa"/>
          </w:tcPr>
          <w:p w14:paraId="02B89F8E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14:paraId="5ECB0E27" w14:textId="44EF3161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C6B0A">
              <w:rPr>
                <w:rFonts w:asciiTheme="majorBidi" w:hAnsiTheme="majorBidi" w:cstheme="majorBidi"/>
                <w:sz w:val="30"/>
                <w:szCs w:val="30"/>
              </w:rPr>
              <w:t>(34</w:t>
            </w:r>
            <w:r w:rsidR="009D4B0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C6B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D4B08">
              <w:rPr>
                <w:rFonts w:asciiTheme="majorBidi" w:hAnsiTheme="majorBidi" w:cstheme="majorBidi"/>
                <w:sz w:val="30"/>
                <w:szCs w:val="30"/>
              </w:rPr>
              <w:t>488</w:t>
            </w:r>
            <w:r w:rsidRPr="002C6B0A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9D4B0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2C6B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6B0A" w:rsidRPr="007F17B7" w14:paraId="50E66F1F" w14:textId="77777777" w:rsidTr="004C7616">
        <w:trPr>
          <w:trHeight w:val="119"/>
        </w:trPr>
        <w:tc>
          <w:tcPr>
            <w:tcW w:w="3164" w:type="dxa"/>
            <w:hideMark/>
          </w:tcPr>
          <w:p w14:paraId="0285E9B1" w14:textId="77777777" w:rsidR="002C6B0A" w:rsidRPr="007F17B7" w:rsidRDefault="002C6B0A" w:rsidP="002C6B0A">
            <w:pPr>
              <w:spacing w:line="240" w:lineRule="auto"/>
              <w:ind w:left="73" w:right="-24" w:firstLine="18"/>
              <w:rPr>
                <w:rFonts w:asciiTheme="majorBidi" w:hAnsiTheme="majorBidi"/>
                <w:sz w:val="30"/>
                <w:szCs w:val="30"/>
              </w:rPr>
            </w:pP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9" w:type="dxa"/>
            <w:vAlign w:val="bottom"/>
          </w:tcPr>
          <w:p w14:paraId="6662E42B" w14:textId="2297BBF1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(2,287,254)</w:t>
            </w:r>
          </w:p>
        </w:tc>
        <w:tc>
          <w:tcPr>
            <w:tcW w:w="270" w:type="dxa"/>
            <w:vAlign w:val="bottom"/>
          </w:tcPr>
          <w:p w14:paraId="7AD840A7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5354140" w14:textId="4DCB23C8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(1,373,422)</w:t>
            </w:r>
          </w:p>
        </w:tc>
        <w:tc>
          <w:tcPr>
            <w:tcW w:w="270" w:type="dxa"/>
            <w:vAlign w:val="bottom"/>
          </w:tcPr>
          <w:p w14:paraId="77151461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7EBBCF29" w14:textId="0C4B82BF" w:rsidR="002C6B0A" w:rsidRPr="007F17B7" w:rsidRDefault="002C6B0A" w:rsidP="004C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7"/>
              </w:tabs>
              <w:spacing w:line="240" w:lineRule="auto"/>
              <w:ind w:left="76" w:right="-104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(956,580)</w:t>
            </w:r>
          </w:p>
        </w:tc>
        <w:tc>
          <w:tcPr>
            <w:tcW w:w="270" w:type="dxa"/>
            <w:vAlign w:val="bottom"/>
          </w:tcPr>
          <w:p w14:paraId="060756E7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3AD02AC" w14:textId="3696036F" w:rsidR="002C6B0A" w:rsidRPr="007F17B7" w:rsidRDefault="002C6B0A" w:rsidP="009D4B08">
            <w:pPr>
              <w:pStyle w:val="acctfourfigures"/>
              <w:tabs>
                <w:tab w:val="clear" w:pos="765"/>
              </w:tabs>
              <w:spacing w:line="12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368B8D6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14:paraId="629D8AE5" w14:textId="5EC24E7F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(2,330,002)</w:t>
            </w:r>
          </w:p>
        </w:tc>
      </w:tr>
      <w:tr w:rsidR="002C6B0A" w:rsidRPr="007F17B7" w14:paraId="629ADC4D" w14:textId="77777777" w:rsidTr="004C7616">
        <w:tc>
          <w:tcPr>
            <w:tcW w:w="3164" w:type="dxa"/>
          </w:tcPr>
          <w:p w14:paraId="3341E2BC" w14:textId="77777777" w:rsidR="002C6B0A" w:rsidRPr="007F17B7" w:rsidRDefault="002C6B0A" w:rsidP="002C6B0A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42469" w14:textId="1CB15BAE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(478,622,398)</w:t>
            </w:r>
          </w:p>
        </w:tc>
        <w:tc>
          <w:tcPr>
            <w:tcW w:w="270" w:type="dxa"/>
          </w:tcPr>
          <w:p w14:paraId="11158905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63321" w14:textId="7DC90236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6B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295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Pr="002C6B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5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759</w:t>
            </w:r>
            <w:r w:rsidRPr="002C6B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5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  <w:r w:rsidRPr="002C6B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541B57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9D074" w14:textId="01671269" w:rsidR="002C6B0A" w:rsidRPr="004C7616" w:rsidRDefault="002C6B0A" w:rsidP="004C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4C7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9D4B08" w:rsidRPr="004C7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Pr="004C7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D4B08" w:rsidRPr="004C7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  <w:r w:rsidRPr="004C7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D4B08" w:rsidRPr="004C7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  <w:r w:rsidRPr="004C7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2AEE468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BF7B86" w14:textId="7A3743A9" w:rsidR="002C6B0A" w:rsidRPr="00295074" w:rsidRDefault="009D4B08" w:rsidP="002C6B0A">
            <w:pPr>
              <w:pStyle w:val="acctfourfigures"/>
              <w:tabs>
                <w:tab w:val="clear" w:pos="765"/>
                <w:tab w:val="decimal" w:pos="97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50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(5,013</w:t>
            </w:r>
            <w:r w:rsidR="008A37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950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801)</w:t>
            </w:r>
          </w:p>
        </w:tc>
        <w:tc>
          <w:tcPr>
            <w:tcW w:w="236" w:type="dxa"/>
          </w:tcPr>
          <w:p w14:paraId="730F1161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7D43B1" w14:textId="6894CA68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6B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</w:t>
            </w:r>
            <w:r w:rsidR="00295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 w:rsidRPr="002C6B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5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  <w:r w:rsidRPr="002C6B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5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</w:t>
            </w:r>
            <w:r w:rsidRPr="002C6B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C6B0A" w:rsidRPr="007F17B7" w14:paraId="7CBF897C" w14:textId="77777777" w:rsidTr="004C7616">
        <w:tc>
          <w:tcPr>
            <w:tcW w:w="3164" w:type="dxa"/>
          </w:tcPr>
          <w:p w14:paraId="745E51E9" w14:textId="77777777" w:rsidR="002C6B0A" w:rsidRPr="007F17B7" w:rsidRDefault="002C6B0A" w:rsidP="002C6B0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61793DFF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4C3E46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1EFDC6B8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BD38AC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</w:tcPr>
          <w:p w14:paraId="5E33CEF6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97A137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48107965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0DFD4B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</w:tcPr>
          <w:p w14:paraId="22BB0BC7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C6B0A" w:rsidRPr="007F17B7" w14:paraId="5FA48A25" w14:textId="77777777" w:rsidTr="004C7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14:paraId="630F0790" w14:textId="77777777" w:rsidR="002C6B0A" w:rsidRPr="007F17B7" w:rsidRDefault="002C6B0A" w:rsidP="002C6B0A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2A1F960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8BE74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DDF352B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0781F9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3611EEA5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FD0AD4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E954D84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CBAD60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0C70F59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6B0A" w:rsidRPr="007F17B7" w14:paraId="1A552C1D" w14:textId="77777777" w:rsidTr="004C7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48BDA" w14:textId="77777777" w:rsidR="002C6B0A" w:rsidRPr="007F17B7" w:rsidRDefault="002C6B0A" w:rsidP="002C6B0A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485FEF1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9227BD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90B3C5F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809FC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084403F5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5887C6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35D927E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C9C443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27B2C0A" w14:textId="77777777" w:rsidR="002C6B0A" w:rsidRPr="007F17B7" w:rsidRDefault="002C6B0A" w:rsidP="002C6B0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6B0A" w:rsidRPr="007F17B7" w14:paraId="036EC3F5" w14:textId="77777777" w:rsidTr="004C7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14:paraId="508A1C04" w14:textId="39F2E382" w:rsidR="002C6B0A" w:rsidRPr="007F17B7" w:rsidRDefault="002C6B0A" w:rsidP="002C6B0A">
            <w:pPr>
              <w:spacing w:line="240" w:lineRule="auto"/>
              <w:ind w:left="73" w:right="-24" w:firstLine="18"/>
              <w:rPr>
                <w:rFonts w:asciiTheme="majorBidi" w:hAnsi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D61AA3B" w14:textId="3FF4C1FE" w:rsidR="002C6B0A" w:rsidRPr="007F17B7" w:rsidRDefault="002C6B0A" w:rsidP="004C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104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,583,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30)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C7F0A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E3261CB" w14:textId="050FF3C3" w:rsidR="002C6B0A" w:rsidRPr="007F17B7" w:rsidRDefault="002C6B0A" w:rsidP="004C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(104,670,867)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DEADAC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02B95BF5" w14:textId="78827594" w:rsidR="002C6B0A" w:rsidRPr="007F17B7" w:rsidRDefault="00B634FE" w:rsidP="00B634FE">
            <w:pPr>
              <w:pStyle w:val="acctfourfigures"/>
              <w:tabs>
                <w:tab w:val="clear" w:pos="765"/>
                <w:tab w:val="decimal" w:pos="884"/>
              </w:tabs>
              <w:spacing w:line="12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96986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021F0E8" w14:textId="6E471B61" w:rsidR="002C6B0A" w:rsidRPr="007F17B7" w:rsidRDefault="00B634FE" w:rsidP="00B634FE">
            <w:pPr>
              <w:pStyle w:val="acctfourfigures"/>
              <w:tabs>
                <w:tab w:val="clear" w:pos="765"/>
              </w:tabs>
              <w:spacing w:line="12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23B9BE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299701C" w14:textId="360ED642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(104,670,867)</w:t>
            </w:r>
          </w:p>
        </w:tc>
      </w:tr>
      <w:tr w:rsidR="002C6B0A" w:rsidRPr="007F17B7" w14:paraId="51B78D6C" w14:textId="77777777" w:rsidTr="004C7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14:paraId="4B604321" w14:textId="3F4B0F49" w:rsidR="002C6B0A" w:rsidRPr="007F17B7" w:rsidRDefault="002C6B0A" w:rsidP="002C6B0A">
            <w:pPr>
              <w:spacing w:line="240" w:lineRule="auto"/>
              <w:ind w:right="-24"/>
              <w:rPr>
                <w:rFonts w:asciiTheme="majorBidi" w:hAnsi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hint="cs"/>
                <w:sz w:val="30"/>
                <w:szCs w:val="30"/>
                <w:cs/>
              </w:rPr>
              <w:t xml:space="preserve">  </w:t>
            </w: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6FC1A83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99</w:t>
            </w:r>
            <w:r w:rsidRPr="007F17B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,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834</w:t>
            </w:r>
            <w:r w:rsidRPr="007F17B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,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238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91DF0B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7267F78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(99,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834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238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4C33B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AF2A7D1" w14:textId="77777777" w:rsidR="002C6B0A" w:rsidRPr="007F17B7" w:rsidRDefault="002C6B0A" w:rsidP="004C7616">
            <w:pPr>
              <w:pStyle w:val="acctfourfigures"/>
              <w:tabs>
                <w:tab w:val="clear" w:pos="765"/>
                <w:tab w:val="decimal" w:pos="884"/>
              </w:tabs>
              <w:spacing w:line="12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CE0A7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0E35DCE" w14:textId="77777777" w:rsidR="002C6B0A" w:rsidRPr="007F17B7" w:rsidRDefault="002C6B0A" w:rsidP="004C7616">
            <w:pPr>
              <w:pStyle w:val="acctfourfigures"/>
              <w:tabs>
                <w:tab w:val="clear" w:pos="765"/>
              </w:tabs>
              <w:spacing w:line="12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927A55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76BE832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(99,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834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238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6B0A" w:rsidRPr="007F17B7" w14:paraId="25F22FE4" w14:textId="77777777" w:rsidTr="004C7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9381D" w14:textId="77777777" w:rsidR="002C6B0A" w:rsidRPr="007F17B7" w:rsidRDefault="002C6B0A" w:rsidP="002C6B0A">
            <w:pPr>
              <w:spacing w:line="240" w:lineRule="auto"/>
              <w:ind w:left="73" w:right="-24" w:firstLine="18"/>
              <w:rPr>
                <w:rFonts w:asciiTheme="majorBidi" w:hAnsiTheme="majorBidi"/>
                <w:sz w:val="30"/>
                <w:szCs w:val="30"/>
              </w:rPr>
            </w:pP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1AA55C7" w14:textId="3D962B3A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(22,716,060)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A97156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56DB300" w14:textId="712B8C91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(4,957,211)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790122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092D520B" w14:textId="1020D3AA" w:rsidR="002C6B0A" w:rsidRPr="007F17B7" w:rsidRDefault="002C6B0A" w:rsidP="004C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(18,851,123)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1178F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6E19F31" w14:textId="7514F4A1" w:rsidR="002C6B0A" w:rsidRPr="007F17B7" w:rsidRDefault="002C6B0A" w:rsidP="004C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(1,675,208)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A4F742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BAEA4B9" w14:textId="6BB96EF2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(25,483,542)</w:t>
            </w:r>
          </w:p>
        </w:tc>
      </w:tr>
      <w:tr w:rsidR="002C6B0A" w:rsidRPr="007F17B7" w14:paraId="2F11C10B" w14:textId="77777777" w:rsidTr="004C7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3F9D8" w14:textId="77777777" w:rsidR="002C6B0A" w:rsidRPr="007F17B7" w:rsidRDefault="002C6B0A" w:rsidP="002C6B0A">
            <w:pPr>
              <w:spacing w:line="240" w:lineRule="auto"/>
              <w:ind w:left="73" w:right="-24" w:firstLine="18"/>
              <w:rPr>
                <w:rFonts w:asciiTheme="majorBidi" w:hAnsiTheme="majorBidi"/>
                <w:sz w:val="30"/>
                <w:szCs w:val="30"/>
              </w:rPr>
            </w:pPr>
            <w:r w:rsidRPr="007F17B7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4C044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(2,785,386)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C0C0A6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B993E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956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,580)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229998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B2D4A" w14:textId="77777777" w:rsidR="002C6B0A" w:rsidRPr="007F17B7" w:rsidRDefault="002C6B0A" w:rsidP="004C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4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(1,913,160)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B55E41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DAC85" w14:textId="77777777" w:rsidR="002C6B0A" w:rsidRPr="004C7616" w:rsidRDefault="002C6B0A" w:rsidP="004C7616">
            <w:pPr>
              <w:pStyle w:val="acctfourfigures"/>
              <w:tabs>
                <w:tab w:val="clear" w:pos="765"/>
              </w:tabs>
              <w:spacing w:line="12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76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003A0A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F75AA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(2,869,740)</w:t>
            </w:r>
          </w:p>
        </w:tc>
      </w:tr>
      <w:tr w:rsidR="002C6B0A" w:rsidRPr="007F17B7" w14:paraId="7996046F" w14:textId="77777777" w:rsidTr="004C7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14:paraId="57278502" w14:textId="77777777" w:rsidR="002C6B0A" w:rsidRPr="007F17B7" w:rsidRDefault="002C6B0A" w:rsidP="002C6B0A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26788B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29,919,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EB25AB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0DB4D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(210,418,896)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B9EC12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232E0" w14:textId="77777777" w:rsidR="002C6B0A" w:rsidRPr="004C7616" w:rsidRDefault="002C6B0A" w:rsidP="004C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(20,764,283)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68806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1D476A" w14:textId="77777777" w:rsidR="002C6B0A" w:rsidRPr="004C7616" w:rsidRDefault="002C6B0A" w:rsidP="004C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(1,675,208)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498373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4B9BB" w14:textId="77777777" w:rsidR="002C6B0A" w:rsidRPr="007F17B7" w:rsidRDefault="002C6B0A" w:rsidP="004C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(232,858,387)</w:t>
            </w:r>
          </w:p>
        </w:tc>
      </w:tr>
      <w:tr w:rsidR="002C6B0A" w:rsidRPr="007F17B7" w14:paraId="156866CE" w14:textId="77777777" w:rsidTr="004C76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14:paraId="0B351DCC" w14:textId="77777777" w:rsidR="002C6B0A" w:rsidRPr="007F17B7" w:rsidRDefault="002C6B0A" w:rsidP="002C6B0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C4DE2C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8C0745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FF87E8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0D9EB4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8E4DE9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4FBA69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AF3505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91E9B8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BFF6B6" w14:textId="77777777" w:rsidR="002C6B0A" w:rsidRPr="007F17B7" w:rsidRDefault="002C6B0A" w:rsidP="002C6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5AE2CBCE" w14:textId="20286347" w:rsidR="00ED1267" w:rsidRDefault="00623B74" w:rsidP="008A6A6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F17B7">
        <w:rPr>
          <w:rFonts w:asciiTheme="majorBidi" w:hAnsiTheme="majorBidi" w:cstheme="majorBidi"/>
          <w:sz w:val="30"/>
          <w:szCs w:val="30"/>
          <w:cs/>
          <w:lang w:bidi="th-TH"/>
        </w:rPr>
        <w:t>กระแสเงินสด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7F17B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  <w:lang w:bidi="th-TH"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74BD464" w14:textId="77777777" w:rsidR="00DB35C2" w:rsidRDefault="00DB35C2" w:rsidP="008A6A6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33ACAAE" w14:textId="77777777" w:rsidR="00B634FE" w:rsidRDefault="00B634FE" w:rsidP="008A6A6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208214C" w14:textId="77777777" w:rsidR="00B634FE" w:rsidRDefault="00B634FE" w:rsidP="008A6A6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DAEA600" w14:textId="77777777" w:rsidR="00DB35C2" w:rsidRPr="007F17B7" w:rsidRDefault="00DB35C2" w:rsidP="008A6A6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036DC1F" w14:textId="3D6F2697" w:rsidR="00E30D44" w:rsidRPr="007F17B7" w:rsidRDefault="00E30D44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(ข.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</w:rPr>
        <w:t>) ความเสี่ยงด้านตลาด</w:t>
      </w:r>
    </w:p>
    <w:p w14:paraId="23A73B4C" w14:textId="77777777" w:rsidR="00E30D44" w:rsidRPr="007F17B7" w:rsidRDefault="00E30D44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12565" w14:textId="522143A5" w:rsidR="00A711EA" w:rsidRPr="007F17B7" w:rsidRDefault="00A711EA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6B5CE34" w14:textId="77777777" w:rsidR="00DE18D2" w:rsidRPr="007F17B7" w:rsidRDefault="00DE18D2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14D03C" w14:textId="5FBBEEDF" w:rsidR="006C060C" w:rsidRPr="007F17B7" w:rsidRDefault="006C060C" w:rsidP="003C7391">
      <w:pPr>
        <w:pStyle w:val="block"/>
        <w:spacing w:after="0" w:line="240" w:lineRule="auto"/>
        <w:ind w:left="990"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7F17B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(ข.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.</w:t>
      </w:r>
      <w:r w:rsidR="002467D7" w:rsidRPr="007F17B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) </w:t>
      </w:r>
      <w:r w:rsidRPr="007F17B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</w:t>
      </w:r>
      <w:r w:rsidR="0077550D" w:rsidRPr="007F17B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อัตราแลกเปลี่ยน</w:t>
      </w:r>
    </w:p>
    <w:p w14:paraId="76D095EE" w14:textId="4A9C0668" w:rsidR="006C060C" w:rsidRPr="007F17B7" w:rsidRDefault="006C060C" w:rsidP="0087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11BC5D67" w14:textId="45D5B736" w:rsidR="00A711EA" w:rsidRPr="007F17B7" w:rsidRDefault="00A711EA" w:rsidP="0087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AA13F1C" w14:textId="6FBFB840" w:rsidR="00A15E5B" w:rsidRPr="007F17B7" w:rsidRDefault="00A15E5B" w:rsidP="002C2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514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0"/>
        <w:gridCol w:w="1375"/>
        <w:gridCol w:w="236"/>
        <w:gridCol w:w="1009"/>
        <w:gridCol w:w="235"/>
        <w:gridCol w:w="1306"/>
        <w:gridCol w:w="237"/>
        <w:gridCol w:w="1066"/>
      </w:tblGrid>
      <w:tr w:rsidR="00205D6E" w:rsidRPr="007F17B7" w14:paraId="4055DA13" w14:textId="77777777" w:rsidTr="00BC6167">
        <w:tc>
          <w:tcPr>
            <w:tcW w:w="3050" w:type="dxa"/>
          </w:tcPr>
          <w:p w14:paraId="28835AF3" w14:textId="77777777" w:rsidR="00205D6E" w:rsidRPr="007F17B7" w:rsidRDefault="00205D6E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127213872"/>
          </w:p>
        </w:tc>
        <w:tc>
          <w:tcPr>
            <w:tcW w:w="2620" w:type="dxa"/>
            <w:gridSpan w:val="3"/>
            <w:tcBorders>
              <w:bottom w:val="single" w:sz="4" w:space="0" w:color="auto"/>
            </w:tcBorders>
          </w:tcPr>
          <w:p w14:paraId="73FE2E0A" w14:textId="3AFC526C" w:rsidR="00205D6E" w:rsidRPr="007F17B7" w:rsidRDefault="002467D7" w:rsidP="0099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D9A" w:rsidRPr="007F17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5" w:type="dxa"/>
          </w:tcPr>
          <w:p w14:paraId="79393D06" w14:textId="77777777" w:rsidR="00205D6E" w:rsidRPr="007F17B7" w:rsidRDefault="00205D6E" w:rsidP="0099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9" w:type="dxa"/>
            <w:gridSpan w:val="3"/>
            <w:tcBorders>
              <w:bottom w:val="single" w:sz="4" w:space="0" w:color="auto"/>
            </w:tcBorders>
          </w:tcPr>
          <w:p w14:paraId="78A3D601" w14:textId="597B7D3B" w:rsidR="00205D6E" w:rsidRPr="007F17B7" w:rsidRDefault="002467D7" w:rsidP="0099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6167" w:rsidRPr="007F17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05D6E" w:rsidRPr="007F17B7" w14:paraId="2746FB34" w14:textId="77777777" w:rsidTr="00BC6167">
        <w:tc>
          <w:tcPr>
            <w:tcW w:w="3050" w:type="dxa"/>
          </w:tcPr>
          <w:p w14:paraId="3CA9D5F7" w14:textId="77777777" w:rsidR="00205D6E" w:rsidRPr="007F17B7" w:rsidRDefault="00205D6E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  <w:p w14:paraId="389BF287" w14:textId="54CB09B1" w:rsidR="00205D6E" w:rsidRPr="007F17B7" w:rsidRDefault="00205D6E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</w:t>
            </w: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67D7"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F17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51B406E6" w14:textId="11673A68" w:rsidR="00205D6E" w:rsidRPr="007F17B7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7987F1" w14:textId="77777777" w:rsidR="00205D6E" w:rsidRPr="007F17B7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24E6EB0" w14:textId="1756A07E" w:rsidR="00205D6E" w:rsidRPr="007F17B7" w:rsidRDefault="00205D6E" w:rsidP="003F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5" w:type="dxa"/>
            <w:vAlign w:val="bottom"/>
          </w:tcPr>
          <w:p w14:paraId="15F8F78C" w14:textId="77777777" w:rsidR="00205D6E" w:rsidRPr="007F17B7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0B3D6808" w14:textId="403852CA" w:rsidR="00205D6E" w:rsidRPr="007F17B7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</w:t>
            </w: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4DCCA32E" w14:textId="77777777" w:rsidR="00205D6E" w:rsidRPr="007F17B7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3E9CFA9C" w14:textId="79492CF9" w:rsidR="00205D6E" w:rsidRPr="007F17B7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</w:tr>
      <w:tr w:rsidR="00205D6E" w:rsidRPr="007F17B7" w14:paraId="1CC4D736" w14:textId="77777777" w:rsidTr="00BC6167">
        <w:tc>
          <w:tcPr>
            <w:tcW w:w="3050" w:type="dxa"/>
          </w:tcPr>
          <w:p w14:paraId="691FCD22" w14:textId="77777777" w:rsidR="00205D6E" w:rsidRPr="007F17B7" w:rsidRDefault="00205D6E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4" w:type="dxa"/>
            <w:gridSpan w:val="7"/>
          </w:tcPr>
          <w:p w14:paraId="1D1A809D" w14:textId="0E675AEB" w:rsidR="00205D6E" w:rsidRPr="007F17B7" w:rsidRDefault="00205D6E" w:rsidP="0099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C6167" w:rsidRPr="007F17B7" w14:paraId="23388D95" w14:textId="77777777" w:rsidTr="00BC6167">
        <w:tc>
          <w:tcPr>
            <w:tcW w:w="3050" w:type="dxa"/>
          </w:tcPr>
          <w:p w14:paraId="4680F3BB" w14:textId="69C164E1" w:rsidR="00BC6167" w:rsidRPr="007F17B7" w:rsidRDefault="00BC6167" w:rsidP="00B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75" w:type="dxa"/>
          </w:tcPr>
          <w:p w14:paraId="5C1320DA" w14:textId="1F3F38D0" w:rsidR="00BC6167" w:rsidRPr="007F17B7" w:rsidRDefault="00021DDC" w:rsidP="00BC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86,074,304</w:t>
            </w:r>
          </w:p>
        </w:tc>
        <w:tc>
          <w:tcPr>
            <w:tcW w:w="236" w:type="dxa"/>
          </w:tcPr>
          <w:p w14:paraId="64E035D1" w14:textId="77777777" w:rsidR="00BC6167" w:rsidRPr="007F17B7" w:rsidRDefault="00BC6167" w:rsidP="00BC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0AE2A32" w14:textId="15B1F010" w:rsidR="00BC6167" w:rsidRPr="007F17B7" w:rsidRDefault="00E90783" w:rsidP="00BC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0783">
              <w:rPr>
                <w:rFonts w:asciiTheme="majorBidi" w:hAnsiTheme="majorBidi" w:cstheme="majorBidi"/>
                <w:sz w:val="30"/>
                <w:szCs w:val="30"/>
              </w:rPr>
              <w:t>2,762,725</w:t>
            </w:r>
          </w:p>
        </w:tc>
        <w:tc>
          <w:tcPr>
            <w:tcW w:w="235" w:type="dxa"/>
          </w:tcPr>
          <w:p w14:paraId="74959CB3" w14:textId="77777777" w:rsidR="00BC6167" w:rsidRPr="007F17B7" w:rsidRDefault="00BC6167" w:rsidP="00BC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2AA96562" w14:textId="215DE891" w:rsidR="00BC6167" w:rsidRPr="007F17B7" w:rsidRDefault="00BC6167" w:rsidP="00BC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48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,102,953</w:t>
            </w:r>
          </w:p>
        </w:tc>
        <w:tc>
          <w:tcPr>
            <w:tcW w:w="237" w:type="dxa"/>
          </w:tcPr>
          <w:p w14:paraId="3FA318E0" w14:textId="77777777" w:rsidR="00BC6167" w:rsidRPr="007F17B7" w:rsidRDefault="00BC6167" w:rsidP="00BC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EFE0CA8" w14:textId="354A210B" w:rsidR="00BC6167" w:rsidRPr="007F17B7" w:rsidRDefault="00BC6167" w:rsidP="00BC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3,988,524</w:t>
            </w:r>
          </w:p>
        </w:tc>
      </w:tr>
      <w:tr w:rsidR="00E90783" w:rsidRPr="007F17B7" w14:paraId="4560A26E" w14:textId="77777777" w:rsidTr="007B6F6A">
        <w:tc>
          <w:tcPr>
            <w:tcW w:w="3050" w:type="dxa"/>
          </w:tcPr>
          <w:p w14:paraId="4B9C4D0B" w14:textId="3B47F71C" w:rsidR="00E90783" w:rsidRPr="007F17B7" w:rsidRDefault="00E90783" w:rsidP="00E9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5" w:type="dxa"/>
            <w:vAlign w:val="bottom"/>
          </w:tcPr>
          <w:p w14:paraId="46447683" w14:textId="271CA0AE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0783">
              <w:rPr>
                <w:rFonts w:asciiTheme="majorBidi" w:hAnsiTheme="majorBidi" w:cstheme="majorBidi"/>
                <w:sz w:val="30"/>
                <w:szCs w:val="30"/>
              </w:rPr>
              <w:t>33,422,851</w:t>
            </w:r>
          </w:p>
        </w:tc>
        <w:tc>
          <w:tcPr>
            <w:tcW w:w="236" w:type="dxa"/>
          </w:tcPr>
          <w:p w14:paraId="4B835F6C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31EFAF8" w14:textId="53562F86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35" w:type="dxa"/>
          </w:tcPr>
          <w:p w14:paraId="668EE105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125B705C" w14:textId="457D3F31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36,571,342</w:t>
            </w:r>
          </w:p>
        </w:tc>
        <w:tc>
          <w:tcPr>
            <w:tcW w:w="237" w:type="dxa"/>
          </w:tcPr>
          <w:p w14:paraId="58F23058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E357F47" w14:textId="7924A30A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0783" w:rsidRPr="007F17B7" w14:paraId="14D25089" w14:textId="77777777" w:rsidTr="006E0149">
        <w:tc>
          <w:tcPr>
            <w:tcW w:w="3050" w:type="dxa"/>
          </w:tcPr>
          <w:p w14:paraId="2744356C" w14:textId="2690C9DA" w:rsidR="00E90783" w:rsidRPr="007F17B7" w:rsidRDefault="00E90783" w:rsidP="00E9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375" w:type="dxa"/>
            <w:vAlign w:val="bottom"/>
          </w:tcPr>
          <w:p w14:paraId="7EC23371" w14:textId="59395F81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0783">
              <w:rPr>
                <w:rFonts w:asciiTheme="majorBidi" w:hAnsiTheme="majorBidi" w:cstheme="majorBidi"/>
                <w:sz w:val="30"/>
                <w:szCs w:val="30"/>
              </w:rPr>
              <w:t>(22,289,089)</w:t>
            </w:r>
          </w:p>
        </w:tc>
        <w:tc>
          <w:tcPr>
            <w:tcW w:w="236" w:type="dxa"/>
          </w:tcPr>
          <w:p w14:paraId="7B3C73A1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AE53BA6" w14:textId="1689F415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72DF8BE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59AC55A8" w14:textId="5C748C5A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(18,898,611)</w:t>
            </w:r>
          </w:p>
        </w:tc>
        <w:tc>
          <w:tcPr>
            <w:tcW w:w="237" w:type="dxa"/>
          </w:tcPr>
          <w:p w14:paraId="435EF68E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D258E56" w14:textId="747116A3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0783" w:rsidRPr="007F17B7" w14:paraId="4705A82F" w14:textId="77777777" w:rsidTr="007F6B7F">
        <w:tc>
          <w:tcPr>
            <w:tcW w:w="3050" w:type="dxa"/>
            <w:vAlign w:val="bottom"/>
          </w:tcPr>
          <w:p w14:paraId="0D241CC4" w14:textId="10572092" w:rsidR="00E90783" w:rsidRPr="007F17B7" w:rsidRDefault="00E90783" w:rsidP="00E9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F17B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           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70E2F7B2" w14:textId="77777777" w:rsidR="00E90783" w:rsidRPr="00E90783" w:rsidRDefault="00E90783" w:rsidP="00E90783">
            <w:pPr>
              <w:pStyle w:val="BodyText"/>
              <w:tabs>
                <w:tab w:val="decimal" w:pos="1065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CE3B7C5" w14:textId="4E45519D" w:rsidR="00E90783" w:rsidRPr="00E90783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97,208,066</w:t>
            </w:r>
          </w:p>
        </w:tc>
        <w:tc>
          <w:tcPr>
            <w:tcW w:w="236" w:type="dxa"/>
          </w:tcPr>
          <w:p w14:paraId="1549D496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CF9119A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D06413" w14:textId="627A7BCE" w:rsidR="00E90783" w:rsidRPr="00E90783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2,762,725</w:t>
            </w:r>
          </w:p>
        </w:tc>
        <w:tc>
          <w:tcPr>
            <w:tcW w:w="235" w:type="dxa"/>
          </w:tcPr>
          <w:p w14:paraId="3E9C2A1C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5637244B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083BBB" w14:textId="1C7842D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65,775,684</w:t>
            </w:r>
          </w:p>
        </w:tc>
        <w:tc>
          <w:tcPr>
            <w:tcW w:w="237" w:type="dxa"/>
          </w:tcPr>
          <w:p w14:paraId="3EE83A51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898BE7E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1216E8" w14:textId="66D0934E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3,988,524</w:t>
            </w:r>
          </w:p>
        </w:tc>
      </w:tr>
      <w:tr w:rsidR="00E90783" w:rsidRPr="007F17B7" w14:paraId="33A3D265" w14:textId="77777777" w:rsidTr="007F6B7F">
        <w:tc>
          <w:tcPr>
            <w:tcW w:w="3050" w:type="dxa"/>
            <w:vAlign w:val="bottom"/>
          </w:tcPr>
          <w:p w14:paraId="029BCD78" w14:textId="60933AC8" w:rsidR="00E90783" w:rsidRPr="007F17B7" w:rsidRDefault="00E90783" w:rsidP="00E9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375" w:type="dxa"/>
            <w:vAlign w:val="bottom"/>
          </w:tcPr>
          <w:p w14:paraId="2E263290" w14:textId="6CF8E664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2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6E7A1C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4B4F4CB4" w14:textId="741F924F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C3E68A3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</w:tcPr>
          <w:p w14:paraId="4141077D" w14:textId="7DD4D9B6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6,765,920</w:t>
            </w:r>
          </w:p>
        </w:tc>
        <w:tc>
          <w:tcPr>
            <w:tcW w:w="237" w:type="dxa"/>
          </w:tcPr>
          <w:p w14:paraId="76C90AD1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19B0EDE9" w14:textId="4880A0FC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0783" w:rsidRPr="007F17B7" w14:paraId="3A16EC2D" w14:textId="77777777" w:rsidTr="001C1AD7">
        <w:tc>
          <w:tcPr>
            <w:tcW w:w="3050" w:type="dxa"/>
            <w:vAlign w:val="bottom"/>
          </w:tcPr>
          <w:p w14:paraId="3A39257A" w14:textId="0EC9E4F0" w:rsidR="00E90783" w:rsidRPr="007F17B7" w:rsidRDefault="00E90783" w:rsidP="00E9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D5F8EBD" w14:textId="3CCCC94D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F3C533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3E0F584" w14:textId="5778E390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837A771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A1F4F66" w14:textId="428B74E8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(36,571,342)</w:t>
            </w:r>
          </w:p>
        </w:tc>
        <w:tc>
          <w:tcPr>
            <w:tcW w:w="237" w:type="dxa"/>
          </w:tcPr>
          <w:p w14:paraId="1E35E27C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43E6E37" w14:textId="4A44EFD8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0783" w:rsidRPr="007F17B7" w14:paraId="3515536D" w14:textId="77777777" w:rsidTr="00637B9D">
        <w:tc>
          <w:tcPr>
            <w:tcW w:w="3050" w:type="dxa"/>
            <w:vAlign w:val="bottom"/>
          </w:tcPr>
          <w:p w14:paraId="5DA03D08" w14:textId="40E52057" w:rsidR="00E90783" w:rsidRPr="007F17B7" w:rsidRDefault="00E90783" w:rsidP="00E9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23358" w14:textId="6E6E6F34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97,208,066</w:t>
            </w:r>
          </w:p>
        </w:tc>
        <w:tc>
          <w:tcPr>
            <w:tcW w:w="236" w:type="dxa"/>
          </w:tcPr>
          <w:p w14:paraId="5788B632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2C28657" w14:textId="031992A6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2,762,725</w:t>
            </w:r>
          </w:p>
        </w:tc>
        <w:tc>
          <w:tcPr>
            <w:tcW w:w="235" w:type="dxa"/>
          </w:tcPr>
          <w:p w14:paraId="6BA879D7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39571CD3" w14:textId="347A3D9E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35,970,262</w:t>
            </w:r>
          </w:p>
        </w:tc>
        <w:tc>
          <w:tcPr>
            <w:tcW w:w="237" w:type="dxa"/>
          </w:tcPr>
          <w:p w14:paraId="5DF99DE5" w14:textId="77777777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C2B52D3" w14:textId="56544944" w:rsidR="00E90783" w:rsidRPr="007F17B7" w:rsidRDefault="00E90783" w:rsidP="00E9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3,988,524</w:t>
            </w:r>
          </w:p>
        </w:tc>
      </w:tr>
      <w:bookmarkEnd w:id="4"/>
    </w:tbl>
    <w:p w14:paraId="6DCDE66A" w14:textId="77777777" w:rsidR="00BC6167" w:rsidRPr="007F17B7" w:rsidRDefault="00BC6167" w:rsidP="008A6A62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79866D8A" w14:textId="5DF39A5A" w:rsidR="005C2EAA" w:rsidRPr="007F17B7" w:rsidRDefault="005C2EAA" w:rsidP="00A12178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7F17B7">
        <w:rPr>
          <w:rFonts w:asciiTheme="majorBidi" w:hAnsiTheme="majorBidi" w:cstheme="majorBidi"/>
          <w:cs/>
          <w:lang w:val="th-TH"/>
        </w:rPr>
        <w:t>การบริหารจัดการทุน</w:t>
      </w:r>
    </w:p>
    <w:p w14:paraId="5344BDB9" w14:textId="77777777" w:rsidR="005C2EAA" w:rsidRPr="007F17B7" w:rsidRDefault="005C2EAA" w:rsidP="005C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F3B73" w14:textId="5AFD8E92" w:rsidR="005C2EAA" w:rsidRDefault="005C2EAA" w:rsidP="005C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 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9D77F8" w:rsidRPr="007F17B7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78F9" w:rsidRPr="007F17B7">
        <w:rPr>
          <w:rFonts w:asciiTheme="majorBidi" w:hAnsiTheme="majorBidi" w:cstheme="majorBidi"/>
          <w:sz w:val="30"/>
          <w:szCs w:val="30"/>
          <w:cs/>
        </w:rPr>
        <w:t>โดย</w:t>
      </w:r>
      <w:r w:rsidRPr="007F17B7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625D7D32" w14:textId="65B7DC8B" w:rsidR="00A2000F" w:rsidRPr="007F17B7" w:rsidRDefault="00A2000F" w:rsidP="00A12178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7F17B7">
        <w:rPr>
          <w:rFonts w:asciiTheme="majorBidi" w:hAnsiTheme="majorBidi" w:cstheme="majorBidi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0AD7101D" w14:textId="26D4D860" w:rsidR="00A2000F" w:rsidRPr="007F17B7" w:rsidRDefault="00A2000F" w:rsidP="00A2000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806A50" w:rsidRPr="007F17B7" w14:paraId="76A340C9" w14:textId="77777777" w:rsidTr="00C93358">
        <w:trPr>
          <w:trHeight w:val="70"/>
        </w:trPr>
        <w:tc>
          <w:tcPr>
            <w:tcW w:w="6390" w:type="dxa"/>
            <w:vAlign w:val="bottom"/>
          </w:tcPr>
          <w:p w14:paraId="476543D5" w14:textId="77777777" w:rsidR="00001934" w:rsidRPr="007F17B7" w:rsidRDefault="00001934" w:rsidP="004A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E82AFB" w14:textId="5509F092" w:rsidR="00001934" w:rsidRPr="007F17B7" w:rsidRDefault="002467D7" w:rsidP="00E02A4F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6167" w:rsidRPr="007F17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FC5A889" w14:textId="77777777" w:rsidR="00001934" w:rsidRPr="007F17B7" w:rsidRDefault="00001934" w:rsidP="004A78B8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DF894F" w14:textId="7E396F49" w:rsidR="00001934" w:rsidRPr="007F17B7" w:rsidRDefault="002467D7" w:rsidP="00E02A4F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6167" w:rsidRPr="007F17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06A50" w:rsidRPr="007F17B7" w14:paraId="2219885E" w14:textId="77777777" w:rsidTr="00C93358">
        <w:trPr>
          <w:trHeight w:val="70"/>
        </w:trPr>
        <w:tc>
          <w:tcPr>
            <w:tcW w:w="6390" w:type="dxa"/>
            <w:vAlign w:val="bottom"/>
          </w:tcPr>
          <w:p w14:paraId="6FF95BD9" w14:textId="77777777" w:rsidR="00001934" w:rsidRPr="007F17B7" w:rsidRDefault="00001934" w:rsidP="004A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C458559" w14:textId="08B58713" w:rsidR="00001934" w:rsidRPr="007F17B7" w:rsidRDefault="00001934" w:rsidP="004A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06A50" w:rsidRPr="007F17B7" w14:paraId="4815F1C2" w14:textId="77777777" w:rsidTr="00C93358">
        <w:tc>
          <w:tcPr>
            <w:tcW w:w="6390" w:type="dxa"/>
          </w:tcPr>
          <w:p w14:paraId="48913A3E" w14:textId="43924A4E" w:rsidR="00001934" w:rsidRPr="007F17B7" w:rsidRDefault="00B8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067429EE" w14:textId="77777777" w:rsidR="00001934" w:rsidRPr="007F17B7" w:rsidRDefault="00001934" w:rsidP="0000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7934ED" w14:textId="77777777" w:rsidR="00001934" w:rsidRPr="007F17B7" w:rsidRDefault="00001934" w:rsidP="0000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F03B0C" w14:textId="6E4D1CE1" w:rsidR="00001934" w:rsidRPr="007F17B7" w:rsidRDefault="00001934" w:rsidP="0000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6167" w:rsidRPr="007F17B7" w14:paraId="6E34542E" w14:textId="77777777" w:rsidTr="00C93358">
        <w:tc>
          <w:tcPr>
            <w:tcW w:w="6390" w:type="dxa"/>
          </w:tcPr>
          <w:p w14:paraId="5BD3A201" w14:textId="56473922" w:rsidR="00BC6167" w:rsidRPr="007F17B7" w:rsidRDefault="00BC6167" w:rsidP="00BC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60FAF9D2" w14:textId="106697C4" w:rsidR="00BC6167" w:rsidRPr="007F17B7" w:rsidRDefault="00735F69" w:rsidP="00B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74,</w:t>
            </w:r>
            <w:r w:rsidR="00CE6137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E6137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74ED7FD" w14:textId="77777777" w:rsidR="00BC6167" w:rsidRPr="007F17B7" w:rsidRDefault="00BC6167" w:rsidP="00B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C0D190" w14:textId="76EDF927" w:rsidR="00BC6167" w:rsidRPr="007F17B7" w:rsidRDefault="00BC6167" w:rsidP="00B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8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99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,765,159</w:t>
            </w:r>
          </w:p>
        </w:tc>
      </w:tr>
      <w:tr w:rsidR="00BC6167" w:rsidRPr="007F17B7" w14:paraId="5A6608F0" w14:textId="77777777" w:rsidTr="00C93358">
        <w:tc>
          <w:tcPr>
            <w:tcW w:w="6390" w:type="dxa"/>
          </w:tcPr>
          <w:p w14:paraId="56D773C1" w14:textId="50D08094" w:rsidR="00BC6167" w:rsidRPr="007F17B7" w:rsidRDefault="00BC6167" w:rsidP="00BC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80919A" w14:textId="6579C14D" w:rsidR="00BC6167" w:rsidRPr="007F17B7" w:rsidRDefault="00735F69" w:rsidP="00B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E6137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E6137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70" w:type="dxa"/>
            <w:vAlign w:val="bottom"/>
          </w:tcPr>
          <w:p w14:paraId="395E764C" w14:textId="77777777" w:rsidR="00BC6167" w:rsidRPr="007F17B7" w:rsidRDefault="00BC6167" w:rsidP="00B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ED01AC" w14:textId="119216A6" w:rsidR="00BC6167" w:rsidRPr="007F17B7" w:rsidRDefault="00BC6167" w:rsidP="00B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48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</w:rPr>
              <w:t>2,220,000</w:t>
            </w:r>
          </w:p>
        </w:tc>
      </w:tr>
      <w:tr w:rsidR="00BC6167" w:rsidRPr="007F17B7" w14:paraId="76B36FAB" w14:textId="77777777" w:rsidTr="00C93358">
        <w:tc>
          <w:tcPr>
            <w:tcW w:w="6390" w:type="dxa"/>
          </w:tcPr>
          <w:p w14:paraId="144A5AB7" w14:textId="75644651" w:rsidR="00BC6167" w:rsidRPr="007F17B7" w:rsidRDefault="00BC6167" w:rsidP="00BC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6E48B" w14:textId="69A0F53F" w:rsidR="00BC6167" w:rsidRPr="007F17B7" w:rsidRDefault="00735F69" w:rsidP="00B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75,866,474</w:t>
            </w:r>
          </w:p>
        </w:tc>
        <w:tc>
          <w:tcPr>
            <w:tcW w:w="270" w:type="dxa"/>
            <w:vAlign w:val="bottom"/>
          </w:tcPr>
          <w:p w14:paraId="68FA559A" w14:textId="77777777" w:rsidR="00BC6167" w:rsidRPr="007F17B7" w:rsidRDefault="00BC6167" w:rsidP="00B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2DC1F" w14:textId="1DF2FC0B" w:rsidR="00BC6167" w:rsidRPr="007F17B7" w:rsidRDefault="00BC6167" w:rsidP="00BC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101,985,159</w:t>
            </w:r>
          </w:p>
        </w:tc>
      </w:tr>
      <w:tr w:rsidR="00E02A4F" w:rsidRPr="007F17B7" w14:paraId="5EE41C43" w14:textId="77777777" w:rsidTr="00C93358">
        <w:tc>
          <w:tcPr>
            <w:tcW w:w="6390" w:type="dxa"/>
          </w:tcPr>
          <w:p w14:paraId="43FC4E3C" w14:textId="77777777" w:rsidR="00E02A4F" w:rsidRPr="007F17B7" w:rsidRDefault="00E02A4F" w:rsidP="00E02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1523534" w14:textId="77777777" w:rsidR="00E02A4F" w:rsidRPr="007F17B7" w:rsidRDefault="00E02A4F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CFEAD4" w14:textId="77777777" w:rsidR="00E02A4F" w:rsidRPr="007F17B7" w:rsidRDefault="00E02A4F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8707FD1" w14:textId="77777777" w:rsidR="00E02A4F" w:rsidRPr="007F17B7" w:rsidRDefault="00E02A4F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A4F" w:rsidRPr="007F17B7" w14:paraId="68176A79" w14:textId="77777777" w:rsidTr="00C93358">
        <w:tc>
          <w:tcPr>
            <w:tcW w:w="6390" w:type="dxa"/>
          </w:tcPr>
          <w:p w14:paraId="0CE87460" w14:textId="346F95F2" w:rsidR="00E02A4F" w:rsidRPr="007F17B7" w:rsidRDefault="00E02A4F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7B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260" w:type="dxa"/>
            <w:vAlign w:val="bottom"/>
          </w:tcPr>
          <w:p w14:paraId="4CC532A2" w14:textId="64594F1C" w:rsidR="00E02A4F" w:rsidRPr="007F17B7" w:rsidRDefault="00D06AD1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55</w:t>
            </w:r>
            <w:r w:rsidRPr="007F17B7">
              <w:rPr>
                <w:rFonts w:asciiTheme="majorBidi" w:hAnsiTheme="majorBidi" w:cstheme="majorBidi"/>
                <w:sz w:val="30"/>
                <w:szCs w:val="30"/>
              </w:rPr>
              <w:t>,400</w:t>
            </w:r>
          </w:p>
        </w:tc>
        <w:tc>
          <w:tcPr>
            <w:tcW w:w="270" w:type="dxa"/>
            <w:vAlign w:val="bottom"/>
          </w:tcPr>
          <w:p w14:paraId="44344DB0" w14:textId="77777777" w:rsidR="00E02A4F" w:rsidRPr="007F17B7" w:rsidRDefault="00E02A4F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9534CD" w14:textId="1ABAA4FF" w:rsidR="00E02A4F" w:rsidRPr="007F17B7" w:rsidRDefault="00BC6167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F17B7">
              <w:rPr>
                <w:rFonts w:asciiTheme="majorBidi" w:hAnsiTheme="majorBidi" w:cstheme="majorBidi" w:hint="cs"/>
                <w:sz w:val="30"/>
                <w:szCs w:val="30"/>
                <w:cs/>
              </w:rPr>
              <w:t>1,399,200</w:t>
            </w:r>
          </w:p>
        </w:tc>
      </w:tr>
    </w:tbl>
    <w:p w14:paraId="07F2984E" w14:textId="77777777" w:rsidR="00A12178" w:rsidRPr="007F17B7" w:rsidRDefault="00A12178" w:rsidP="00A12178">
      <w:pPr>
        <w:pStyle w:val="Heading9"/>
        <w:ind w:left="540"/>
        <w:rPr>
          <w:rFonts w:asciiTheme="majorBidi" w:hAnsiTheme="majorBidi" w:cs="Angsana New"/>
          <w:cs/>
          <w:lang w:val="th-TH"/>
        </w:rPr>
      </w:pPr>
    </w:p>
    <w:p w14:paraId="7CF012DC" w14:textId="65B359E2" w:rsidR="00030AD0" w:rsidRPr="007F17B7" w:rsidRDefault="00030AD0" w:rsidP="00A12178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</w:rPr>
      </w:pPr>
      <w:r w:rsidRPr="007F17B7">
        <w:rPr>
          <w:rFonts w:asciiTheme="majorBidi" w:hAnsiTheme="majorBidi" w:cstheme="majorBidi" w:hint="cs"/>
          <w:cs/>
        </w:rPr>
        <w:t>เหตุการณ์ภายหลังรอบระยะเวลารายงาน</w:t>
      </w:r>
    </w:p>
    <w:p w14:paraId="13FBC9AC" w14:textId="77777777" w:rsidR="00030AD0" w:rsidRPr="007F17B7" w:rsidRDefault="00030AD0" w:rsidP="00867F91">
      <w:pPr>
        <w:spacing w:line="240" w:lineRule="auto"/>
        <w:jc w:val="thaiDistribute"/>
        <w:rPr>
          <w:sz w:val="30"/>
          <w:szCs w:val="30"/>
        </w:rPr>
      </w:pPr>
    </w:p>
    <w:p w14:paraId="5B06293B" w14:textId="1668A8EF" w:rsidR="00E66EE2" w:rsidRPr="007F17B7" w:rsidRDefault="00030AD0" w:rsidP="00E66EE2">
      <w:pPr>
        <w:tabs>
          <w:tab w:val="clear" w:pos="680"/>
          <w:tab w:val="left" w:pos="540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ab/>
      </w:r>
      <w:r w:rsidRPr="007F17B7">
        <w:rPr>
          <w:rFonts w:asciiTheme="majorBidi" w:hAnsiTheme="majorBidi" w:cstheme="majorBidi"/>
          <w:sz w:val="30"/>
          <w:szCs w:val="30"/>
          <w:cs/>
        </w:rPr>
        <w:tab/>
      </w:r>
      <w:r w:rsidRPr="007F17B7">
        <w:rPr>
          <w:rFonts w:asciiTheme="majorBidi" w:hAnsiTheme="majorBidi" w:cstheme="majorBidi"/>
          <w:sz w:val="30"/>
          <w:szCs w:val="30"/>
          <w:cs/>
        </w:rPr>
        <w:tab/>
        <w:t xml:space="preserve">ที่ประชุมคณะกรรมการบริษัท เมื่อวันที่ </w:t>
      </w:r>
      <w:r w:rsidRPr="007F17B7">
        <w:rPr>
          <w:rFonts w:asciiTheme="majorBidi" w:hAnsiTheme="majorBidi" w:cstheme="majorBidi"/>
          <w:sz w:val="30"/>
          <w:szCs w:val="30"/>
        </w:rPr>
        <w:t>20</w:t>
      </w:r>
      <w:r w:rsidRPr="007F17B7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Pr="007F17B7">
        <w:rPr>
          <w:rFonts w:asciiTheme="majorBidi" w:hAnsiTheme="majorBidi" w:cstheme="majorBidi"/>
          <w:sz w:val="30"/>
          <w:szCs w:val="30"/>
        </w:rPr>
        <w:t>2569</w:t>
      </w:r>
      <w:r w:rsidRPr="007F17B7">
        <w:rPr>
          <w:rFonts w:asciiTheme="majorBidi" w:hAnsiTheme="majorBidi" w:cstheme="majorBidi" w:hint="cs"/>
          <w:sz w:val="30"/>
          <w:szCs w:val="30"/>
          <w:cs/>
        </w:rPr>
        <w:t xml:space="preserve"> ได้มีมติอนุมัติเรื่องสำคัญ ดังนี้</w:t>
      </w:r>
    </w:p>
    <w:p w14:paraId="49CD4C01" w14:textId="390CEF99" w:rsidR="00030AD0" w:rsidRPr="007F17B7" w:rsidRDefault="00030AD0" w:rsidP="00E66E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 xml:space="preserve">โครงการออกและเสนอขายใบสำคัญแสดงสิทธิที่จะซื้อหุ้นสามัญของบริษัทจำนวน </w:t>
      </w:r>
      <w:r w:rsidR="00867F91" w:rsidRPr="007F17B7">
        <w:rPr>
          <w:rFonts w:asciiTheme="majorBidi" w:hAnsiTheme="majorBidi" w:cstheme="majorBidi"/>
          <w:sz w:val="30"/>
          <w:szCs w:val="30"/>
        </w:rPr>
        <w:t>10.95</w:t>
      </w:r>
      <w:r w:rsidR="00867F91" w:rsidRPr="007F17B7">
        <w:rPr>
          <w:rFonts w:asciiTheme="majorBidi" w:hAnsiTheme="majorBidi" w:cstheme="majorBidi" w:hint="cs"/>
          <w:sz w:val="30"/>
          <w:szCs w:val="30"/>
          <w:cs/>
        </w:rPr>
        <w:t xml:space="preserve"> ล้านหน่วย</w:t>
      </w:r>
      <w:r w:rsidR="00867F91" w:rsidRPr="007F17B7">
        <w:rPr>
          <w:rFonts w:asciiTheme="majorBidi" w:hAnsiTheme="majorBidi" w:cstheme="majorBidi"/>
          <w:sz w:val="30"/>
          <w:szCs w:val="30"/>
        </w:rPr>
        <w:t xml:space="preserve"> </w:t>
      </w:r>
      <w:r w:rsidRPr="007F17B7">
        <w:rPr>
          <w:rFonts w:asciiTheme="majorBidi" w:hAnsiTheme="majorBidi" w:cstheme="majorBidi" w:hint="cs"/>
          <w:sz w:val="30"/>
          <w:szCs w:val="30"/>
          <w:cs/>
        </w:rPr>
        <w:t>ให้แก่</w:t>
      </w:r>
      <w:r w:rsidR="001C08D0" w:rsidRPr="007F17B7">
        <w:rPr>
          <w:rFonts w:asciiTheme="majorBidi" w:hAnsiTheme="majorBidi" w:cstheme="majorBidi"/>
          <w:sz w:val="30"/>
          <w:szCs w:val="30"/>
        </w:rPr>
        <w:t xml:space="preserve"> </w:t>
      </w:r>
      <w:r w:rsidR="001C08D0" w:rsidRPr="007F17B7">
        <w:rPr>
          <w:rFonts w:asciiTheme="majorBidi" w:hAnsiTheme="majorBidi" w:cstheme="majorBidi"/>
          <w:sz w:val="30"/>
          <w:szCs w:val="30"/>
          <w:cs/>
        </w:rPr>
        <w:t>ผู้บริหารและพนักงานของบริษัท (</w:t>
      </w:r>
      <w:r w:rsidR="001C08D0" w:rsidRPr="007F17B7">
        <w:rPr>
          <w:rFonts w:asciiTheme="majorBidi" w:hAnsiTheme="majorBidi" w:cstheme="majorBidi"/>
          <w:sz w:val="30"/>
          <w:szCs w:val="30"/>
        </w:rPr>
        <w:t xml:space="preserve">Employee Stock Option Program (ESOP)) </w:t>
      </w:r>
      <w:r w:rsidR="001C08D0" w:rsidRPr="007F17B7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="00E66EE2" w:rsidRPr="007F17B7">
        <w:rPr>
          <w:rFonts w:asciiTheme="majorBidi" w:hAnsiTheme="majorBidi" w:cstheme="majorBidi"/>
          <w:sz w:val="30"/>
          <w:szCs w:val="30"/>
          <w:cs/>
        </w:rPr>
        <w:t>2</w:t>
      </w:r>
      <w:r w:rsidR="001C08D0" w:rsidRPr="007F17B7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="001C08D0" w:rsidRPr="007F17B7">
        <w:rPr>
          <w:rFonts w:asciiTheme="majorBidi" w:hAnsiTheme="majorBidi" w:cstheme="majorBidi"/>
          <w:sz w:val="30"/>
          <w:szCs w:val="30"/>
        </w:rPr>
        <w:t>PLUS-ESOP#W</w:t>
      </w:r>
      <w:r w:rsidR="001C08D0" w:rsidRPr="007F17B7">
        <w:rPr>
          <w:rFonts w:asciiTheme="majorBidi" w:hAnsiTheme="majorBidi" w:cstheme="majorBidi"/>
          <w:sz w:val="30"/>
          <w:szCs w:val="30"/>
          <w:cs/>
        </w:rPr>
        <w:t>2”)</w:t>
      </w:r>
    </w:p>
    <w:p w14:paraId="63E9A7AA" w14:textId="78118202" w:rsidR="00030AD0" w:rsidRPr="007F17B7" w:rsidRDefault="00030AD0" w:rsidP="00E66E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 xml:space="preserve">การลดทุนจดทะเบียนของบริษัทจำนวน </w:t>
      </w:r>
      <w:bookmarkStart w:id="5" w:name="_Hlk221028038"/>
      <w:bookmarkStart w:id="6" w:name="_Hlk221028085"/>
      <w:r w:rsidR="00867F91" w:rsidRPr="007F17B7">
        <w:rPr>
          <w:rFonts w:asciiTheme="majorBidi" w:hAnsiTheme="majorBidi" w:cstheme="majorBidi"/>
          <w:sz w:val="30"/>
          <w:szCs w:val="30"/>
        </w:rPr>
        <w:t xml:space="preserve">5.47 </w:t>
      </w:r>
      <w:r w:rsidR="00867F91" w:rsidRPr="007F17B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bookmarkEnd w:id="5"/>
      <w:r w:rsidR="00867F91" w:rsidRPr="007F17B7">
        <w:rPr>
          <w:rFonts w:asciiTheme="majorBidi" w:hAnsiTheme="majorBidi" w:cstheme="majorBidi"/>
          <w:sz w:val="30"/>
          <w:szCs w:val="30"/>
        </w:rPr>
        <w:t xml:space="preserve"> </w:t>
      </w:r>
      <w:bookmarkEnd w:id="6"/>
      <w:r w:rsidRPr="007F17B7">
        <w:rPr>
          <w:rFonts w:asciiTheme="majorBidi" w:hAnsiTheme="majorBidi" w:cstheme="majorBidi"/>
          <w:sz w:val="30"/>
          <w:szCs w:val="30"/>
          <w:cs/>
        </w:rPr>
        <w:t>จากทุนจดทะเบียนเดิม</w:t>
      </w:r>
      <w:r w:rsidR="00867F91" w:rsidRPr="007F17B7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7F91" w:rsidRPr="007F17B7">
        <w:rPr>
          <w:rFonts w:asciiTheme="majorBidi" w:hAnsiTheme="majorBidi" w:cstheme="majorBidi"/>
          <w:sz w:val="30"/>
          <w:szCs w:val="30"/>
        </w:rPr>
        <w:t>340.</w:t>
      </w:r>
      <w:r w:rsidR="00E66EE2" w:rsidRPr="007F17B7">
        <w:rPr>
          <w:rFonts w:asciiTheme="majorBidi" w:hAnsiTheme="majorBidi" w:cstheme="majorBidi"/>
          <w:sz w:val="30"/>
          <w:szCs w:val="30"/>
        </w:rPr>
        <w:t>47</w:t>
      </w:r>
      <w:r w:rsidR="00867F91" w:rsidRPr="007F17B7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7F17B7">
        <w:rPr>
          <w:rFonts w:asciiTheme="majorBidi" w:hAnsiTheme="majorBidi" w:cstheme="majorBidi"/>
          <w:sz w:val="30"/>
          <w:szCs w:val="30"/>
          <w:cs/>
        </w:rPr>
        <w:t>เหลือทุนจดทะเบียนใหม่</w:t>
      </w:r>
      <w:r w:rsidR="00867F91" w:rsidRPr="007F17B7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7F91" w:rsidRPr="007F17B7">
        <w:rPr>
          <w:rFonts w:asciiTheme="majorBidi" w:hAnsiTheme="majorBidi" w:cstheme="majorBidi"/>
          <w:sz w:val="30"/>
          <w:szCs w:val="30"/>
        </w:rPr>
        <w:t xml:space="preserve">335.00 </w:t>
      </w:r>
      <w:r w:rsidR="00867F91" w:rsidRPr="007F17B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D21F5F">
        <w:rPr>
          <w:rFonts w:asciiTheme="majorBidi" w:hAnsiTheme="majorBidi" w:cstheme="majorBidi"/>
          <w:sz w:val="30"/>
          <w:szCs w:val="30"/>
          <w:cs/>
        </w:rPr>
        <w:t>การลดทุนดังกล่าวเกิดจาก</w:t>
      </w:r>
      <w:r w:rsidR="002F47FA" w:rsidRPr="00D21F5F">
        <w:rPr>
          <w:rFonts w:asciiTheme="majorBidi" w:hAnsiTheme="majorBidi" w:cstheme="majorBidi" w:hint="cs"/>
          <w:sz w:val="30"/>
          <w:szCs w:val="30"/>
          <w:cs/>
        </w:rPr>
        <w:t>การครบกำหนดอายุ</w:t>
      </w:r>
      <w:r w:rsidR="00A01C22" w:rsidRPr="00D21F5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21F5F">
        <w:rPr>
          <w:rFonts w:asciiTheme="majorBidi" w:hAnsiTheme="majorBidi" w:cstheme="majorBidi"/>
          <w:sz w:val="30"/>
          <w:szCs w:val="30"/>
          <w:cs/>
        </w:rPr>
        <w:t>ไม่</w:t>
      </w:r>
      <w:r w:rsidRPr="007F17B7">
        <w:rPr>
          <w:rFonts w:asciiTheme="majorBidi" w:hAnsiTheme="majorBidi" w:cstheme="majorBidi"/>
          <w:sz w:val="30"/>
          <w:szCs w:val="30"/>
          <w:cs/>
        </w:rPr>
        <w:t>มีการใช้สิทธิตามโครงการออกและเสนอขายใบสำคัญแสดงสิทธิในการซื้อหุ้นสามัญของบริษัทให้แก่ผู้บริหารและพนักงานของบริษัท ครั้งที่ 1 (“</w:t>
      </w:r>
      <w:r w:rsidRPr="007F17B7">
        <w:rPr>
          <w:rFonts w:asciiTheme="majorBidi" w:hAnsiTheme="majorBidi" w:cstheme="majorBidi"/>
          <w:sz w:val="30"/>
          <w:szCs w:val="30"/>
        </w:rPr>
        <w:t>PLUS-ESOP#W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1”) </w:t>
      </w:r>
      <w:r w:rsidR="004F239D">
        <w:rPr>
          <w:rFonts w:asciiTheme="majorBidi" w:hAnsiTheme="majorBidi" w:cstheme="majorBidi" w:hint="cs"/>
          <w:sz w:val="30"/>
          <w:szCs w:val="30"/>
          <w:cs/>
        </w:rPr>
        <w:t>จึงดำเนิน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การตัดหุ้นสามัญที่ยังไม่ได้จำหน่ายออกจำนวน </w:t>
      </w:r>
      <w:r w:rsidR="00867F91" w:rsidRPr="007F17B7">
        <w:rPr>
          <w:rFonts w:asciiTheme="majorBidi" w:hAnsiTheme="majorBidi" w:cstheme="majorBidi"/>
          <w:sz w:val="30"/>
          <w:szCs w:val="30"/>
        </w:rPr>
        <w:t>10.95</w:t>
      </w:r>
      <w:r w:rsidR="00867F91" w:rsidRPr="007F17B7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มูลค่าที่ตราไว้หุ้นละ </w:t>
      </w:r>
      <w:r w:rsidR="00867F91" w:rsidRPr="007F17B7">
        <w:rPr>
          <w:rFonts w:asciiTheme="majorBidi" w:hAnsiTheme="majorBidi" w:cstheme="majorBidi"/>
          <w:sz w:val="30"/>
          <w:szCs w:val="30"/>
        </w:rPr>
        <w:t xml:space="preserve">0.50 </w:t>
      </w:r>
      <w:r w:rsidR="00867F91" w:rsidRPr="007F17B7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4FA7B741" w14:textId="42EF3385" w:rsidR="00030AD0" w:rsidRPr="007F17B7" w:rsidRDefault="00030AD0" w:rsidP="00E66E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การเพิ่มทุนจดทะเบียน</w:t>
      </w:r>
      <w:r w:rsidR="00867F91" w:rsidRPr="007F17B7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867F91" w:rsidRPr="007F17B7">
        <w:rPr>
          <w:rFonts w:asciiTheme="majorBidi" w:hAnsiTheme="majorBidi" w:cstheme="majorBidi"/>
          <w:sz w:val="30"/>
          <w:szCs w:val="30"/>
        </w:rPr>
        <w:t xml:space="preserve">5.47 </w:t>
      </w:r>
      <w:r w:rsidR="00867F91" w:rsidRPr="007F17B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67F91" w:rsidRPr="007F17B7">
        <w:rPr>
          <w:rFonts w:asciiTheme="majorBidi" w:hAnsiTheme="majorBidi" w:cstheme="majorBidi"/>
          <w:sz w:val="30"/>
          <w:szCs w:val="30"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จากทุนจดทะเบียนเดิม</w:t>
      </w:r>
      <w:r w:rsidR="00652C70" w:rsidRPr="007F17B7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7" w:name="_Hlk221027878"/>
      <w:r w:rsidR="001C08D0" w:rsidRPr="007F17B7">
        <w:rPr>
          <w:rFonts w:asciiTheme="majorBidi" w:hAnsiTheme="majorBidi" w:cstheme="majorBidi"/>
          <w:sz w:val="30"/>
          <w:szCs w:val="30"/>
        </w:rPr>
        <w:t>3</w:t>
      </w:r>
      <w:r w:rsidR="00D40B66">
        <w:rPr>
          <w:rFonts w:asciiTheme="majorBidi" w:hAnsiTheme="majorBidi" w:cstheme="majorBidi"/>
          <w:sz w:val="30"/>
          <w:szCs w:val="30"/>
        </w:rPr>
        <w:t>3</w:t>
      </w:r>
      <w:r w:rsidR="00652C70" w:rsidRPr="007F17B7">
        <w:rPr>
          <w:rFonts w:asciiTheme="majorBidi" w:hAnsiTheme="majorBidi" w:cstheme="majorBidi"/>
          <w:sz w:val="30"/>
          <w:szCs w:val="30"/>
        </w:rPr>
        <w:t xml:space="preserve">5.00 </w:t>
      </w:r>
      <w:r w:rsidR="00652C70" w:rsidRPr="007F17B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bookmarkEnd w:id="7"/>
      <w:r w:rsidR="00652C70" w:rsidRPr="007F17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เป็นท</w:t>
      </w:r>
      <w:r w:rsidR="00652C70" w:rsidRPr="007F17B7">
        <w:rPr>
          <w:rFonts w:asciiTheme="majorBidi" w:hAnsiTheme="majorBidi" w:cstheme="majorBidi" w:hint="cs"/>
          <w:sz w:val="30"/>
          <w:szCs w:val="30"/>
          <w:cs/>
        </w:rPr>
        <w:t>ุ</w:t>
      </w:r>
      <w:r w:rsidRPr="007F17B7">
        <w:rPr>
          <w:rFonts w:asciiTheme="majorBidi" w:hAnsiTheme="majorBidi" w:cstheme="majorBidi"/>
          <w:sz w:val="30"/>
          <w:szCs w:val="30"/>
          <w:cs/>
        </w:rPr>
        <w:t>นจดทะเบียนใหม่</w:t>
      </w:r>
      <w:bookmarkStart w:id="8" w:name="_Hlk221027871"/>
      <w:r w:rsidR="00652C70" w:rsidRPr="007F17B7">
        <w:rPr>
          <w:rFonts w:asciiTheme="majorBidi" w:hAnsiTheme="majorBidi" w:cstheme="majorBidi" w:hint="cs"/>
          <w:sz w:val="30"/>
          <w:szCs w:val="30"/>
          <w:cs/>
        </w:rPr>
        <w:t>จำนวน</w:t>
      </w:r>
      <w:bookmarkEnd w:id="8"/>
      <w:r w:rsidRPr="007F17B7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9" w:name="_Hlk221027863"/>
      <w:r w:rsidR="00652C70" w:rsidRPr="007F17B7">
        <w:rPr>
          <w:rFonts w:asciiTheme="majorBidi" w:hAnsiTheme="majorBidi" w:cstheme="majorBidi"/>
          <w:sz w:val="30"/>
          <w:szCs w:val="30"/>
        </w:rPr>
        <w:t>340.</w:t>
      </w:r>
      <w:r w:rsidR="001C08D0" w:rsidRPr="007F17B7">
        <w:rPr>
          <w:rFonts w:asciiTheme="majorBidi" w:hAnsiTheme="majorBidi" w:cstheme="majorBidi"/>
          <w:sz w:val="30"/>
          <w:szCs w:val="30"/>
        </w:rPr>
        <w:t>47</w:t>
      </w:r>
      <w:r w:rsidR="00652C70" w:rsidRPr="007F17B7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bookmarkEnd w:id="9"/>
      <w:r w:rsidR="00652C70" w:rsidRPr="007F17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โดยการออกหุ้นสามัญเพิ่มทุนจำนวน </w:t>
      </w:r>
      <w:bookmarkStart w:id="10" w:name="_Hlk221027917"/>
      <w:r w:rsidR="00652C70" w:rsidRPr="007F17B7">
        <w:rPr>
          <w:rFonts w:asciiTheme="majorBidi" w:hAnsiTheme="majorBidi" w:cstheme="majorBidi"/>
          <w:sz w:val="30"/>
          <w:szCs w:val="30"/>
        </w:rPr>
        <w:t>10.95</w:t>
      </w:r>
      <w:r w:rsidR="00652C70" w:rsidRPr="007F17B7">
        <w:rPr>
          <w:rFonts w:asciiTheme="majorBidi" w:hAnsiTheme="majorBidi" w:cstheme="majorBidi" w:hint="cs"/>
          <w:sz w:val="30"/>
          <w:szCs w:val="30"/>
          <w:cs/>
        </w:rPr>
        <w:t xml:space="preserve"> ล้านหุ้น</w:t>
      </w:r>
      <w:bookmarkEnd w:id="10"/>
      <w:r w:rsidR="00652C70" w:rsidRPr="007F17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มูลค่าที่ตราไว้หุ้นละ </w:t>
      </w:r>
      <w:bookmarkStart w:id="11" w:name="_Hlk221027931"/>
      <w:r w:rsidR="00652C70" w:rsidRPr="007F17B7">
        <w:rPr>
          <w:rFonts w:asciiTheme="majorBidi" w:hAnsiTheme="majorBidi" w:cstheme="majorBidi"/>
          <w:sz w:val="30"/>
          <w:szCs w:val="30"/>
        </w:rPr>
        <w:t xml:space="preserve">0.50 </w:t>
      </w:r>
      <w:r w:rsidR="00652C70" w:rsidRPr="007F17B7">
        <w:rPr>
          <w:rFonts w:asciiTheme="majorBidi" w:hAnsiTheme="majorBidi" w:cstheme="majorBidi" w:hint="cs"/>
          <w:sz w:val="30"/>
          <w:szCs w:val="30"/>
          <w:cs/>
        </w:rPr>
        <w:t>บาท</w:t>
      </w:r>
      <w:bookmarkEnd w:id="11"/>
      <w:r w:rsidR="00652C70" w:rsidRPr="007F17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เพื่อรองรับการจัดสรรให้แก่ผู้บริหารและพนักงานของบริษัทฯ ครั้งที่ </w:t>
      </w:r>
      <w:r w:rsidR="00E66EE2" w:rsidRPr="007F17B7">
        <w:rPr>
          <w:rFonts w:asciiTheme="majorBidi" w:hAnsiTheme="majorBidi" w:cstheme="majorBidi"/>
          <w:sz w:val="30"/>
          <w:szCs w:val="30"/>
          <w:cs/>
        </w:rPr>
        <w:t>2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7F17B7">
        <w:rPr>
          <w:rFonts w:asciiTheme="majorBidi" w:hAnsiTheme="majorBidi" w:cstheme="majorBidi"/>
          <w:sz w:val="30"/>
          <w:szCs w:val="30"/>
        </w:rPr>
        <w:t>PLUS-ESOP#W</w:t>
      </w:r>
      <w:r w:rsidRPr="007F17B7">
        <w:rPr>
          <w:rFonts w:asciiTheme="majorBidi" w:hAnsiTheme="majorBidi" w:cstheme="majorBidi"/>
          <w:sz w:val="30"/>
          <w:szCs w:val="30"/>
          <w:cs/>
        </w:rPr>
        <w:t>2”)</w:t>
      </w:r>
    </w:p>
    <w:p w14:paraId="7F6C0EAF" w14:textId="657D1E0F" w:rsidR="00867F91" w:rsidRPr="007F17B7" w:rsidRDefault="00652C70" w:rsidP="00652C70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 xml:space="preserve">ทั้งนี้ มติดังกล่าวต้องได้รับอนุมัติจากที่ประชุมสามัญผู้ถือหุ้นในเดือนเมษายน </w:t>
      </w:r>
      <w:r w:rsidRPr="007F17B7">
        <w:rPr>
          <w:rFonts w:asciiTheme="majorBidi" w:hAnsiTheme="majorBidi" w:cstheme="majorBidi"/>
          <w:sz w:val="30"/>
          <w:szCs w:val="30"/>
        </w:rPr>
        <w:t>2569</w:t>
      </w:r>
    </w:p>
    <w:p w14:paraId="5BE80187" w14:textId="77777777" w:rsidR="00652C70" w:rsidRPr="007F17B7" w:rsidRDefault="00652C70" w:rsidP="00652C70">
      <w:pPr>
        <w:pStyle w:val="ListParagraph"/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30B309" w14:textId="77777777" w:rsidR="00FD0CE4" w:rsidRPr="007F17B7" w:rsidRDefault="00FD0CE4" w:rsidP="00652C70">
      <w:pPr>
        <w:pStyle w:val="ListParagraph"/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D64A5" w14:textId="77777777" w:rsidR="00FD0CE4" w:rsidRPr="007F17B7" w:rsidRDefault="00FD0CE4" w:rsidP="000E5CC7">
      <w:pPr>
        <w:pStyle w:val="ListParagraph"/>
        <w:spacing w:before="120" w:after="120"/>
        <w:ind w:left="1080"/>
        <w:rPr>
          <w:rFonts w:asciiTheme="majorBidi" w:hAnsiTheme="majorBidi" w:cstheme="majorBidi"/>
          <w:sz w:val="30"/>
          <w:szCs w:val="30"/>
        </w:rPr>
      </w:pPr>
    </w:p>
    <w:p w14:paraId="0023C1F3" w14:textId="6B642BC5" w:rsidR="0054319D" w:rsidRPr="007F17B7" w:rsidRDefault="00B11952" w:rsidP="00A12178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</w:rPr>
      </w:pPr>
      <w:r w:rsidRPr="007F17B7">
        <w:rPr>
          <w:rFonts w:asciiTheme="majorBidi" w:hAnsiTheme="majorBidi" w:cstheme="majorBidi" w:hint="cs"/>
          <w:cs/>
          <w:lang w:val="th-TH"/>
        </w:rPr>
        <w:lastRenderedPageBreak/>
        <w:t>มาตรฐานการรายงานทางการเงินที่ยังไม่ได้ใช้</w:t>
      </w:r>
    </w:p>
    <w:p w14:paraId="6A0F635F" w14:textId="77777777" w:rsidR="00030AD0" w:rsidRPr="007F17B7" w:rsidRDefault="00030AD0" w:rsidP="00030AD0">
      <w:pPr>
        <w:rPr>
          <w:sz w:val="30"/>
          <w:szCs w:val="30"/>
          <w:cs/>
        </w:rPr>
      </w:pPr>
    </w:p>
    <w:p w14:paraId="53726850" w14:textId="0CF37BEC" w:rsidR="00B11952" w:rsidRPr="007C1644" w:rsidRDefault="00B11952" w:rsidP="00B11952">
      <w:pPr>
        <w:spacing w:line="0" w:lineRule="atLeast"/>
        <w:ind w:left="540" w:right="8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F17B7">
        <w:rPr>
          <w:rFonts w:asciiTheme="majorBidi" w:hAnsiTheme="majorBidi" w:cstheme="majorBidi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</w:t>
      </w:r>
      <w:r w:rsidRPr="007F17B7">
        <w:rPr>
          <w:rFonts w:asciiTheme="majorBidi" w:hAnsiTheme="majorBidi" w:cstheme="majorBidi"/>
          <w:sz w:val="30"/>
          <w:szCs w:val="30"/>
        </w:rPr>
        <w:t xml:space="preserve"> 1</w:t>
      </w:r>
      <w:r w:rsidRPr="007F17B7">
        <w:rPr>
          <w:rFonts w:asciiTheme="majorBidi" w:hAnsiTheme="majorBidi"/>
          <w:sz w:val="30"/>
          <w:szCs w:val="30"/>
          <w:cs/>
        </w:rPr>
        <w:t xml:space="preserve"> </w:t>
      </w:r>
      <w:r w:rsidRPr="007F17B7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7F17B7">
        <w:rPr>
          <w:rFonts w:asciiTheme="majorBidi" w:hAnsiTheme="majorBidi" w:cstheme="majorBidi"/>
          <w:sz w:val="30"/>
          <w:szCs w:val="30"/>
        </w:rPr>
        <w:t xml:space="preserve"> 256</w:t>
      </w:r>
      <w:r w:rsidR="005A3929">
        <w:rPr>
          <w:rFonts w:asciiTheme="majorBidi" w:hAnsiTheme="majorBidi" w:cstheme="majorBidi"/>
          <w:sz w:val="30"/>
          <w:szCs w:val="30"/>
        </w:rPr>
        <w:t>9</w:t>
      </w:r>
      <w:r w:rsidRPr="007F17B7">
        <w:rPr>
          <w:rFonts w:asciiTheme="majorBidi" w:hAnsiTheme="majorBidi" w:cstheme="majorBidi"/>
          <w:sz w:val="30"/>
          <w:szCs w:val="30"/>
          <w:cs/>
        </w:rPr>
        <w:t xml:space="preserve"> 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p w14:paraId="09617EF8" w14:textId="6718AC03" w:rsidR="00C858F3" w:rsidRPr="00CD07A0" w:rsidRDefault="00C858F3" w:rsidP="001C3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662D955" w14:textId="173C0200" w:rsidR="008C555E" w:rsidRDefault="008C555E" w:rsidP="00FD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5672E" w14:textId="77777777" w:rsidR="00BC6167" w:rsidRPr="00CD07A0" w:rsidRDefault="00BC6167" w:rsidP="00FD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805F1" w14:textId="388BDEF5" w:rsidR="00D3262C" w:rsidRPr="007C1644" w:rsidRDefault="00D3262C" w:rsidP="00A140AE">
      <w:pPr>
        <w:spacing w:line="0" w:lineRule="atLeast"/>
        <w:ind w:left="540" w:right="8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sectPr w:rsidR="00D3262C" w:rsidRPr="007C1644" w:rsidSect="000241B7">
      <w:footerReference w:type="default" r:id="rId14"/>
      <w:pgSz w:w="11909" w:h="16834" w:code="174"/>
      <w:pgMar w:top="691" w:right="1152" w:bottom="288" w:left="1152" w:header="720" w:footer="720" w:gutter="0"/>
      <w:pgNumType w:start="3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85303" w14:textId="77777777" w:rsidR="00BD4B28" w:rsidRDefault="00BD4B28">
      <w:r>
        <w:separator/>
      </w:r>
    </w:p>
  </w:endnote>
  <w:endnote w:type="continuationSeparator" w:id="0">
    <w:p w14:paraId="349BD240" w14:textId="77777777" w:rsidR="00BD4B28" w:rsidRDefault="00BD4B28">
      <w:r>
        <w:continuationSeparator/>
      </w:r>
    </w:p>
  </w:endnote>
  <w:endnote w:type="continuationNotice" w:id="1">
    <w:p w14:paraId="49D2DBE5" w14:textId="77777777" w:rsidR="00BD4B28" w:rsidRDefault="00BD4B2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02912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89F96A0" w14:textId="5AAAD43B" w:rsidR="00D0518B" w:rsidRPr="00806A50" w:rsidRDefault="00D0518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06A5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06A50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806A50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806A50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806A5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1578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2467D7"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806A5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19119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CE95F50" w14:textId="3F60134E" w:rsidR="00D0518B" w:rsidRPr="00207714" w:rsidRDefault="00D0518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0771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20771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20771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1578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2467D7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0771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25490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F6A59A" w14:textId="52AC0E70" w:rsidR="00D0518B" w:rsidRPr="00207714" w:rsidRDefault="00D0518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0771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20771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20771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1578E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2467D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0771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0AFDC" w14:textId="77777777" w:rsidR="00BD4B28" w:rsidRDefault="00BD4B28">
      <w:r>
        <w:separator/>
      </w:r>
    </w:p>
  </w:footnote>
  <w:footnote w:type="continuationSeparator" w:id="0">
    <w:p w14:paraId="3B3BBBA1" w14:textId="77777777" w:rsidR="00BD4B28" w:rsidRDefault="00BD4B28">
      <w:r>
        <w:continuationSeparator/>
      </w:r>
    </w:p>
  </w:footnote>
  <w:footnote w:type="continuationNotice" w:id="1">
    <w:p w14:paraId="143471B8" w14:textId="77777777" w:rsidR="00BD4B28" w:rsidRDefault="00BD4B2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85F98" w14:textId="5A00CB74" w:rsidR="00D0518B" w:rsidRDefault="00D0518B" w:rsidP="00133E69">
    <w:pPr>
      <w:tabs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1"/>
      <w:rPr>
        <w:rFonts w:ascii="Angsana New" w:hAnsi="Angsana New"/>
        <w:b/>
        <w:bCs/>
        <w:sz w:val="32"/>
        <w:szCs w:val="32"/>
        <w:cs/>
        <w:lang w:val="th-TH"/>
      </w:rPr>
    </w:pPr>
    <w:r w:rsidRPr="00D45B96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โรแยล พลัส จำกัด </w:t>
    </w:r>
    <w:bookmarkStart w:id="2" w:name="_Hlk89088798"/>
    <w:r w:rsidRPr="00D45B96">
      <w:rPr>
        <w:rFonts w:ascii="Angsana New" w:hAnsi="Angsana New"/>
        <w:b/>
        <w:bCs/>
        <w:sz w:val="32"/>
        <w:szCs w:val="32"/>
        <w:cs/>
        <w:lang w:val="th-TH"/>
      </w:rPr>
      <w:t>(มหาชน)</w:t>
    </w:r>
    <w:bookmarkEnd w:id="2"/>
  </w:p>
  <w:p w14:paraId="4154FB46" w14:textId="77777777" w:rsidR="00D0518B" w:rsidRPr="00B93DDB" w:rsidRDefault="00D0518B" w:rsidP="009724F7">
    <w:pPr>
      <w:ind w:right="11"/>
      <w:rPr>
        <w:rFonts w:ascii="Angsana New" w:hAnsi="Angsana New"/>
        <w:b/>
        <w:bCs/>
        <w:sz w:val="32"/>
        <w:szCs w:val="32"/>
      </w:rPr>
    </w:pPr>
    <w:r w:rsidRPr="00B93DDB"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 w:rsidRPr="00B93DDB"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 w:rsidRPr="00B93DD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4387961" w14:textId="59080306" w:rsidR="00D0518B" w:rsidRPr="00B93DDB" w:rsidRDefault="00D0518B" w:rsidP="009724F7">
    <w:pPr>
      <w:ind w:right="11"/>
      <w:rPr>
        <w:rFonts w:ascii="Angsana New" w:hAnsi="Angsana New"/>
        <w:b/>
        <w:bCs/>
        <w:sz w:val="32"/>
        <w:szCs w:val="32"/>
      </w:rPr>
    </w:pPr>
    <w:r w:rsidRPr="00B93DDB"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/>
        <w:b/>
        <w:bCs/>
        <w:sz w:val="32"/>
        <w:szCs w:val="32"/>
        <w:cs/>
      </w:rPr>
      <w:t xml:space="preserve">บปีสิ้นสุดวันที่ </w:t>
    </w:r>
    <w:r w:rsidR="002467D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2467D7">
      <w:rPr>
        <w:rFonts w:ascii="Angsana New" w:hAnsi="Angsana New"/>
        <w:b/>
        <w:bCs/>
        <w:sz w:val="32"/>
        <w:szCs w:val="32"/>
      </w:rPr>
      <w:t>256</w:t>
    </w:r>
    <w:r w:rsidR="00794BEA">
      <w:rPr>
        <w:rFonts w:ascii="Angsana New" w:hAnsi="Angsana New"/>
        <w:b/>
        <w:bCs/>
        <w:sz w:val="32"/>
        <w:szCs w:val="32"/>
      </w:rPr>
      <w:t>8</w:t>
    </w:r>
  </w:p>
  <w:p w14:paraId="35956CFC" w14:textId="303AB645" w:rsidR="00D0518B" w:rsidRPr="00323B9C" w:rsidRDefault="00D0518B" w:rsidP="00E62B23">
    <w:pPr>
      <w:pStyle w:val="a"/>
      <w:tabs>
        <w:tab w:val="clear" w:pos="1080"/>
        <w:tab w:val="left" w:pos="2807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142"/>
        </w:tabs>
        <w:ind w:left="914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750BA3"/>
    <w:multiLevelType w:val="hybridMultilevel"/>
    <w:tmpl w:val="5E6E2766"/>
    <w:lvl w:ilvl="0" w:tplc="F0E65366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A164BE3"/>
    <w:multiLevelType w:val="hybridMultilevel"/>
    <w:tmpl w:val="EBBE6D4C"/>
    <w:lvl w:ilvl="0" w:tplc="24C4E3A8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C0548"/>
    <w:multiLevelType w:val="hybridMultilevel"/>
    <w:tmpl w:val="880E0A4A"/>
    <w:lvl w:ilvl="0" w:tplc="B4C4313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AC9615D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C146537"/>
    <w:multiLevelType w:val="multilevel"/>
    <w:tmpl w:val="C8562BD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6" w15:restartNumberingAfterBreak="0">
    <w:nsid w:val="4CC15906"/>
    <w:multiLevelType w:val="hybridMultilevel"/>
    <w:tmpl w:val="2846543E"/>
    <w:lvl w:ilvl="0" w:tplc="FFFFFFFF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253FEE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87581"/>
    <w:multiLevelType w:val="hybridMultilevel"/>
    <w:tmpl w:val="C318E7C6"/>
    <w:lvl w:ilvl="0" w:tplc="441A228A">
      <w:start w:val="1"/>
      <w:numFmt w:val="decimal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6B24A8"/>
    <w:multiLevelType w:val="hybridMultilevel"/>
    <w:tmpl w:val="F3E8A55A"/>
    <w:lvl w:ilvl="0" w:tplc="AC885F7E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4008A"/>
    <w:multiLevelType w:val="hybridMultilevel"/>
    <w:tmpl w:val="21842AE8"/>
    <w:lvl w:ilvl="0" w:tplc="A3C2B29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479689805">
    <w:abstractNumId w:val="6"/>
  </w:num>
  <w:num w:numId="2" w16cid:durableId="374013997">
    <w:abstractNumId w:val="5"/>
  </w:num>
  <w:num w:numId="3" w16cid:durableId="1372612119">
    <w:abstractNumId w:val="9"/>
  </w:num>
  <w:num w:numId="4" w16cid:durableId="598023209">
    <w:abstractNumId w:val="7"/>
  </w:num>
  <w:num w:numId="5" w16cid:durableId="1362390071">
    <w:abstractNumId w:val="8"/>
  </w:num>
  <w:num w:numId="6" w16cid:durableId="1314068286">
    <w:abstractNumId w:val="3"/>
  </w:num>
  <w:num w:numId="7" w16cid:durableId="178009163">
    <w:abstractNumId w:val="2"/>
  </w:num>
  <w:num w:numId="8" w16cid:durableId="73941326">
    <w:abstractNumId w:val="0"/>
  </w:num>
  <w:num w:numId="9" w16cid:durableId="136457347">
    <w:abstractNumId w:val="1"/>
  </w:num>
  <w:num w:numId="10" w16cid:durableId="851840412">
    <w:abstractNumId w:val="4"/>
  </w:num>
  <w:num w:numId="11" w16cid:durableId="174151974">
    <w:abstractNumId w:val="22"/>
  </w:num>
  <w:num w:numId="12" w16cid:durableId="663972908">
    <w:abstractNumId w:val="15"/>
  </w:num>
  <w:num w:numId="13" w16cid:durableId="1734541526">
    <w:abstractNumId w:val="31"/>
  </w:num>
  <w:num w:numId="14" w16cid:durableId="1107655903">
    <w:abstractNumId w:val="18"/>
  </w:num>
  <w:num w:numId="15" w16cid:durableId="1421877651">
    <w:abstractNumId w:val="24"/>
  </w:num>
  <w:num w:numId="16" w16cid:durableId="1843347455">
    <w:abstractNumId w:val="30"/>
  </w:num>
  <w:num w:numId="17" w16cid:durableId="1161652638">
    <w:abstractNumId w:val="10"/>
  </w:num>
  <w:num w:numId="18" w16cid:durableId="1016690291">
    <w:abstractNumId w:val="19"/>
  </w:num>
  <w:num w:numId="19" w16cid:durableId="174350811">
    <w:abstractNumId w:val="12"/>
  </w:num>
  <w:num w:numId="20" w16cid:durableId="345526144">
    <w:abstractNumId w:val="25"/>
  </w:num>
  <w:num w:numId="21" w16cid:durableId="518279987">
    <w:abstractNumId w:val="17"/>
  </w:num>
  <w:num w:numId="22" w16cid:durableId="1392734813">
    <w:abstractNumId w:val="20"/>
  </w:num>
  <w:num w:numId="23" w16cid:durableId="9458476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57211613">
    <w:abstractNumId w:val="21"/>
  </w:num>
  <w:num w:numId="25" w16cid:durableId="2037386750">
    <w:abstractNumId w:val="11"/>
  </w:num>
  <w:num w:numId="26" w16cid:durableId="457726471">
    <w:abstractNumId w:val="27"/>
  </w:num>
  <w:num w:numId="27" w16cid:durableId="1345941169">
    <w:abstractNumId w:val="23"/>
  </w:num>
  <w:num w:numId="28" w16cid:durableId="2125612365">
    <w:abstractNumId w:val="14"/>
  </w:num>
  <w:num w:numId="29" w16cid:durableId="1556359174">
    <w:abstractNumId w:val="13"/>
  </w:num>
  <w:num w:numId="30" w16cid:durableId="937057491">
    <w:abstractNumId w:val="29"/>
  </w:num>
  <w:num w:numId="31" w16cid:durableId="1527600015">
    <w:abstractNumId w:val="16"/>
  </w:num>
  <w:num w:numId="32" w16cid:durableId="453328870">
    <w:abstractNumId w:val="26"/>
  </w:num>
  <w:num w:numId="33" w16cid:durableId="103253329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35411352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D3"/>
    <w:rsid w:val="000001DE"/>
    <w:rsid w:val="0000047D"/>
    <w:rsid w:val="00000548"/>
    <w:rsid w:val="00000568"/>
    <w:rsid w:val="00000923"/>
    <w:rsid w:val="000011EF"/>
    <w:rsid w:val="00001934"/>
    <w:rsid w:val="00001A59"/>
    <w:rsid w:val="00002342"/>
    <w:rsid w:val="00002885"/>
    <w:rsid w:val="00002AD1"/>
    <w:rsid w:val="00002C21"/>
    <w:rsid w:val="00002C57"/>
    <w:rsid w:val="00003406"/>
    <w:rsid w:val="0000380A"/>
    <w:rsid w:val="00004836"/>
    <w:rsid w:val="0000488E"/>
    <w:rsid w:val="00004DAD"/>
    <w:rsid w:val="00005792"/>
    <w:rsid w:val="00005940"/>
    <w:rsid w:val="000059DC"/>
    <w:rsid w:val="000059E4"/>
    <w:rsid w:val="00006ADF"/>
    <w:rsid w:val="000076C1"/>
    <w:rsid w:val="00007C3B"/>
    <w:rsid w:val="000107B3"/>
    <w:rsid w:val="00010B17"/>
    <w:rsid w:val="00011C27"/>
    <w:rsid w:val="00012655"/>
    <w:rsid w:val="0001323B"/>
    <w:rsid w:val="00013261"/>
    <w:rsid w:val="00013E6F"/>
    <w:rsid w:val="00013FE9"/>
    <w:rsid w:val="000141EA"/>
    <w:rsid w:val="00014381"/>
    <w:rsid w:val="00014AC8"/>
    <w:rsid w:val="00015051"/>
    <w:rsid w:val="0001508B"/>
    <w:rsid w:val="00015AA7"/>
    <w:rsid w:val="00015B88"/>
    <w:rsid w:val="00015C8D"/>
    <w:rsid w:val="00016030"/>
    <w:rsid w:val="00016435"/>
    <w:rsid w:val="000167FE"/>
    <w:rsid w:val="000175AC"/>
    <w:rsid w:val="00017642"/>
    <w:rsid w:val="000176F5"/>
    <w:rsid w:val="000177DE"/>
    <w:rsid w:val="00017CE8"/>
    <w:rsid w:val="00017E66"/>
    <w:rsid w:val="0002041D"/>
    <w:rsid w:val="000207FD"/>
    <w:rsid w:val="00020831"/>
    <w:rsid w:val="00020C85"/>
    <w:rsid w:val="00020E40"/>
    <w:rsid w:val="000216FD"/>
    <w:rsid w:val="00021B92"/>
    <w:rsid w:val="00021DDC"/>
    <w:rsid w:val="00022A49"/>
    <w:rsid w:val="0002311F"/>
    <w:rsid w:val="00023982"/>
    <w:rsid w:val="000241B7"/>
    <w:rsid w:val="000241DE"/>
    <w:rsid w:val="000245D8"/>
    <w:rsid w:val="000248CE"/>
    <w:rsid w:val="00024D90"/>
    <w:rsid w:val="00024ED5"/>
    <w:rsid w:val="00024F62"/>
    <w:rsid w:val="00025C7D"/>
    <w:rsid w:val="00026C02"/>
    <w:rsid w:val="000275B0"/>
    <w:rsid w:val="0002772D"/>
    <w:rsid w:val="00027DAF"/>
    <w:rsid w:val="0003062D"/>
    <w:rsid w:val="00030AD0"/>
    <w:rsid w:val="00030CFB"/>
    <w:rsid w:val="00030E02"/>
    <w:rsid w:val="00031298"/>
    <w:rsid w:val="00031A55"/>
    <w:rsid w:val="0003229C"/>
    <w:rsid w:val="000327D2"/>
    <w:rsid w:val="00032A93"/>
    <w:rsid w:val="0003353B"/>
    <w:rsid w:val="00033B2B"/>
    <w:rsid w:val="00033E66"/>
    <w:rsid w:val="000342E1"/>
    <w:rsid w:val="0003497B"/>
    <w:rsid w:val="00035396"/>
    <w:rsid w:val="00035C8B"/>
    <w:rsid w:val="00035D95"/>
    <w:rsid w:val="0003620E"/>
    <w:rsid w:val="00036A53"/>
    <w:rsid w:val="0003795B"/>
    <w:rsid w:val="00040202"/>
    <w:rsid w:val="0004080C"/>
    <w:rsid w:val="000413E4"/>
    <w:rsid w:val="00041520"/>
    <w:rsid w:val="00041686"/>
    <w:rsid w:val="00041940"/>
    <w:rsid w:val="0004243E"/>
    <w:rsid w:val="00042B9A"/>
    <w:rsid w:val="00043BEE"/>
    <w:rsid w:val="00043F74"/>
    <w:rsid w:val="00043FE1"/>
    <w:rsid w:val="00044123"/>
    <w:rsid w:val="000441BC"/>
    <w:rsid w:val="00044279"/>
    <w:rsid w:val="0004476A"/>
    <w:rsid w:val="00044C84"/>
    <w:rsid w:val="000456B2"/>
    <w:rsid w:val="0004582E"/>
    <w:rsid w:val="00045879"/>
    <w:rsid w:val="00045DB1"/>
    <w:rsid w:val="00045DD6"/>
    <w:rsid w:val="00046026"/>
    <w:rsid w:val="00047116"/>
    <w:rsid w:val="00047C1C"/>
    <w:rsid w:val="00050322"/>
    <w:rsid w:val="000503A5"/>
    <w:rsid w:val="000509CB"/>
    <w:rsid w:val="00050D0C"/>
    <w:rsid w:val="00051304"/>
    <w:rsid w:val="00051445"/>
    <w:rsid w:val="00051BAD"/>
    <w:rsid w:val="0005203F"/>
    <w:rsid w:val="0005346A"/>
    <w:rsid w:val="000538FB"/>
    <w:rsid w:val="00053D8A"/>
    <w:rsid w:val="00053EAC"/>
    <w:rsid w:val="00054BBF"/>
    <w:rsid w:val="000556CC"/>
    <w:rsid w:val="00055DA6"/>
    <w:rsid w:val="00055F0C"/>
    <w:rsid w:val="00056332"/>
    <w:rsid w:val="000563C9"/>
    <w:rsid w:val="0005648C"/>
    <w:rsid w:val="00056A80"/>
    <w:rsid w:val="00056AA4"/>
    <w:rsid w:val="00057578"/>
    <w:rsid w:val="00057880"/>
    <w:rsid w:val="00057CED"/>
    <w:rsid w:val="00060130"/>
    <w:rsid w:val="00060A80"/>
    <w:rsid w:val="00061013"/>
    <w:rsid w:val="000612C5"/>
    <w:rsid w:val="000612F8"/>
    <w:rsid w:val="0006176E"/>
    <w:rsid w:val="00061AA9"/>
    <w:rsid w:val="00062784"/>
    <w:rsid w:val="00062BD0"/>
    <w:rsid w:val="00062F15"/>
    <w:rsid w:val="0006371E"/>
    <w:rsid w:val="00063810"/>
    <w:rsid w:val="00063A16"/>
    <w:rsid w:val="00063CFE"/>
    <w:rsid w:val="00064505"/>
    <w:rsid w:val="000646EF"/>
    <w:rsid w:val="00064D83"/>
    <w:rsid w:val="00064DE3"/>
    <w:rsid w:val="00064FE2"/>
    <w:rsid w:val="0006564F"/>
    <w:rsid w:val="00065839"/>
    <w:rsid w:val="00066E24"/>
    <w:rsid w:val="000673C2"/>
    <w:rsid w:val="00067576"/>
    <w:rsid w:val="00067BF1"/>
    <w:rsid w:val="00067C3E"/>
    <w:rsid w:val="00070274"/>
    <w:rsid w:val="000704F6"/>
    <w:rsid w:val="00070684"/>
    <w:rsid w:val="00070964"/>
    <w:rsid w:val="00070B0D"/>
    <w:rsid w:val="00070DB0"/>
    <w:rsid w:val="000710CC"/>
    <w:rsid w:val="000718F9"/>
    <w:rsid w:val="00071955"/>
    <w:rsid w:val="00071BB0"/>
    <w:rsid w:val="000725E5"/>
    <w:rsid w:val="00072B80"/>
    <w:rsid w:val="00072E4E"/>
    <w:rsid w:val="0007310B"/>
    <w:rsid w:val="00073243"/>
    <w:rsid w:val="000734A7"/>
    <w:rsid w:val="00073763"/>
    <w:rsid w:val="00074A44"/>
    <w:rsid w:val="00074A5E"/>
    <w:rsid w:val="00074B2F"/>
    <w:rsid w:val="00075AF7"/>
    <w:rsid w:val="0007664B"/>
    <w:rsid w:val="0007685B"/>
    <w:rsid w:val="0007698C"/>
    <w:rsid w:val="00076F31"/>
    <w:rsid w:val="00077113"/>
    <w:rsid w:val="000772C6"/>
    <w:rsid w:val="00077AFB"/>
    <w:rsid w:val="00077F3D"/>
    <w:rsid w:val="0008038A"/>
    <w:rsid w:val="00080574"/>
    <w:rsid w:val="00080619"/>
    <w:rsid w:val="00080C79"/>
    <w:rsid w:val="00080CD5"/>
    <w:rsid w:val="00080D84"/>
    <w:rsid w:val="00081C6E"/>
    <w:rsid w:val="00081CCA"/>
    <w:rsid w:val="00082534"/>
    <w:rsid w:val="00082584"/>
    <w:rsid w:val="00082854"/>
    <w:rsid w:val="0008293D"/>
    <w:rsid w:val="00082B9A"/>
    <w:rsid w:val="00083286"/>
    <w:rsid w:val="00083BFF"/>
    <w:rsid w:val="00083D64"/>
    <w:rsid w:val="000843DE"/>
    <w:rsid w:val="0008441C"/>
    <w:rsid w:val="000844DA"/>
    <w:rsid w:val="00084515"/>
    <w:rsid w:val="00084E80"/>
    <w:rsid w:val="0008523A"/>
    <w:rsid w:val="00085A4D"/>
    <w:rsid w:val="000862AF"/>
    <w:rsid w:val="00086323"/>
    <w:rsid w:val="000868E9"/>
    <w:rsid w:val="000869CB"/>
    <w:rsid w:val="000869F8"/>
    <w:rsid w:val="00086BAD"/>
    <w:rsid w:val="00087149"/>
    <w:rsid w:val="0008714A"/>
    <w:rsid w:val="0008756E"/>
    <w:rsid w:val="000877F7"/>
    <w:rsid w:val="00087894"/>
    <w:rsid w:val="00090AC7"/>
    <w:rsid w:val="00090AC9"/>
    <w:rsid w:val="000913B5"/>
    <w:rsid w:val="00092238"/>
    <w:rsid w:val="00092684"/>
    <w:rsid w:val="000929C6"/>
    <w:rsid w:val="00092BB0"/>
    <w:rsid w:val="0009327F"/>
    <w:rsid w:val="000933AF"/>
    <w:rsid w:val="0009489D"/>
    <w:rsid w:val="00094A96"/>
    <w:rsid w:val="00094B23"/>
    <w:rsid w:val="00095789"/>
    <w:rsid w:val="00095F5A"/>
    <w:rsid w:val="00095FFD"/>
    <w:rsid w:val="00096CA4"/>
    <w:rsid w:val="000973E8"/>
    <w:rsid w:val="00097658"/>
    <w:rsid w:val="00097B3F"/>
    <w:rsid w:val="00097F3C"/>
    <w:rsid w:val="000A021A"/>
    <w:rsid w:val="000A024C"/>
    <w:rsid w:val="000A13AA"/>
    <w:rsid w:val="000A15B7"/>
    <w:rsid w:val="000A1649"/>
    <w:rsid w:val="000A37E8"/>
    <w:rsid w:val="000A467B"/>
    <w:rsid w:val="000A4CE5"/>
    <w:rsid w:val="000A51E4"/>
    <w:rsid w:val="000A5CAD"/>
    <w:rsid w:val="000A5D62"/>
    <w:rsid w:val="000A5DC4"/>
    <w:rsid w:val="000A61B6"/>
    <w:rsid w:val="000A6377"/>
    <w:rsid w:val="000A7D06"/>
    <w:rsid w:val="000B0350"/>
    <w:rsid w:val="000B048C"/>
    <w:rsid w:val="000B0BE2"/>
    <w:rsid w:val="000B0EB1"/>
    <w:rsid w:val="000B0ED8"/>
    <w:rsid w:val="000B19CD"/>
    <w:rsid w:val="000B2352"/>
    <w:rsid w:val="000B269B"/>
    <w:rsid w:val="000B2A6F"/>
    <w:rsid w:val="000B3673"/>
    <w:rsid w:val="000B3F1A"/>
    <w:rsid w:val="000B3F86"/>
    <w:rsid w:val="000B411F"/>
    <w:rsid w:val="000B4266"/>
    <w:rsid w:val="000B46F2"/>
    <w:rsid w:val="000B49A2"/>
    <w:rsid w:val="000B4D28"/>
    <w:rsid w:val="000B609E"/>
    <w:rsid w:val="000B623F"/>
    <w:rsid w:val="000B6269"/>
    <w:rsid w:val="000B6725"/>
    <w:rsid w:val="000B6A9B"/>
    <w:rsid w:val="000B6FBD"/>
    <w:rsid w:val="000B7F99"/>
    <w:rsid w:val="000C0083"/>
    <w:rsid w:val="000C05E5"/>
    <w:rsid w:val="000C0FBB"/>
    <w:rsid w:val="000C1B62"/>
    <w:rsid w:val="000C1F48"/>
    <w:rsid w:val="000C21FC"/>
    <w:rsid w:val="000C2CD6"/>
    <w:rsid w:val="000C4EF6"/>
    <w:rsid w:val="000C585D"/>
    <w:rsid w:val="000C5F09"/>
    <w:rsid w:val="000C66AF"/>
    <w:rsid w:val="000C6F9D"/>
    <w:rsid w:val="000C73AC"/>
    <w:rsid w:val="000C7714"/>
    <w:rsid w:val="000C7B8C"/>
    <w:rsid w:val="000C7D59"/>
    <w:rsid w:val="000D03CE"/>
    <w:rsid w:val="000D064E"/>
    <w:rsid w:val="000D1191"/>
    <w:rsid w:val="000D2591"/>
    <w:rsid w:val="000D2AE2"/>
    <w:rsid w:val="000D3585"/>
    <w:rsid w:val="000D37C2"/>
    <w:rsid w:val="000D42F0"/>
    <w:rsid w:val="000D4414"/>
    <w:rsid w:val="000D4623"/>
    <w:rsid w:val="000D4697"/>
    <w:rsid w:val="000D4A4D"/>
    <w:rsid w:val="000D4DAE"/>
    <w:rsid w:val="000D54D5"/>
    <w:rsid w:val="000D58D0"/>
    <w:rsid w:val="000D6979"/>
    <w:rsid w:val="000D6DC1"/>
    <w:rsid w:val="000D73D0"/>
    <w:rsid w:val="000D742C"/>
    <w:rsid w:val="000D7BC8"/>
    <w:rsid w:val="000E06D4"/>
    <w:rsid w:val="000E0CCB"/>
    <w:rsid w:val="000E11BD"/>
    <w:rsid w:val="000E2078"/>
    <w:rsid w:val="000E2CA7"/>
    <w:rsid w:val="000E30FC"/>
    <w:rsid w:val="000E34C5"/>
    <w:rsid w:val="000E35E2"/>
    <w:rsid w:val="000E3854"/>
    <w:rsid w:val="000E3C79"/>
    <w:rsid w:val="000E3D2D"/>
    <w:rsid w:val="000E4C4F"/>
    <w:rsid w:val="000E512B"/>
    <w:rsid w:val="000E570E"/>
    <w:rsid w:val="000E5A8B"/>
    <w:rsid w:val="000E5CC7"/>
    <w:rsid w:val="000E608A"/>
    <w:rsid w:val="000E6098"/>
    <w:rsid w:val="000E660C"/>
    <w:rsid w:val="000F040B"/>
    <w:rsid w:val="000F0524"/>
    <w:rsid w:val="000F1303"/>
    <w:rsid w:val="000F1CBB"/>
    <w:rsid w:val="000F1D98"/>
    <w:rsid w:val="000F250E"/>
    <w:rsid w:val="000F37AE"/>
    <w:rsid w:val="000F3F49"/>
    <w:rsid w:val="000F4399"/>
    <w:rsid w:val="000F47A2"/>
    <w:rsid w:val="000F4D6A"/>
    <w:rsid w:val="000F4FF2"/>
    <w:rsid w:val="000F512F"/>
    <w:rsid w:val="000F545C"/>
    <w:rsid w:val="000F581B"/>
    <w:rsid w:val="000F6424"/>
    <w:rsid w:val="000F651D"/>
    <w:rsid w:val="000F6B38"/>
    <w:rsid w:val="000F7460"/>
    <w:rsid w:val="000F7554"/>
    <w:rsid w:val="000F7B2E"/>
    <w:rsid w:val="000F7B51"/>
    <w:rsid w:val="000F7BF1"/>
    <w:rsid w:val="000F7CCA"/>
    <w:rsid w:val="001003A6"/>
    <w:rsid w:val="00100BB4"/>
    <w:rsid w:val="00101660"/>
    <w:rsid w:val="0010200D"/>
    <w:rsid w:val="0010226C"/>
    <w:rsid w:val="001024B4"/>
    <w:rsid w:val="00102782"/>
    <w:rsid w:val="0010288D"/>
    <w:rsid w:val="00102CFC"/>
    <w:rsid w:val="00103B48"/>
    <w:rsid w:val="00103D06"/>
    <w:rsid w:val="00103D77"/>
    <w:rsid w:val="00103EC8"/>
    <w:rsid w:val="00103F83"/>
    <w:rsid w:val="00104545"/>
    <w:rsid w:val="001049D2"/>
    <w:rsid w:val="00105379"/>
    <w:rsid w:val="00105F66"/>
    <w:rsid w:val="00106484"/>
    <w:rsid w:val="00106EEF"/>
    <w:rsid w:val="00106F58"/>
    <w:rsid w:val="001071A7"/>
    <w:rsid w:val="00107ACC"/>
    <w:rsid w:val="00110733"/>
    <w:rsid w:val="00110C11"/>
    <w:rsid w:val="0011169C"/>
    <w:rsid w:val="00112288"/>
    <w:rsid w:val="00112902"/>
    <w:rsid w:val="00113528"/>
    <w:rsid w:val="001135ED"/>
    <w:rsid w:val="00114087"/>
    <w:rsid w:val="0011437D"/>
    <w:rsid w:val="00114BE3"/>
    <w:rsid w:val="00115384"/>
    <w:rsid w:val="001153AF"/>
    <w:rsid w:val="001153D8"/>
    <w:rsid w:val="001156D5"/>
    <w:rsid w:val="0011583B"/>
    <w:rsid w:val="00115D4C"/>
    <w:rsid w:val="00116319"/>
    <w:rsid w:val="0011678B"/>
    <w:rsid w:val="00116DCD"/>
    <w:rsid w:val="001170AA"/>
    <w:rsid w:val="0011723E"/>
    <w:rsid w:val="0011765F"/>
    <w:rsid w:val="00117ABA"/>
    <w:rsid w:val="00120481"/>
    <w:rsid w:val="00120927"/>
    <w:rsid w:val="001211AF"/>
    <w:rsid w:val="001214C8"/>
    <w:rsid w:val="001218DB"/>
    <w:rsid w:val="00121901"/>
    <w:rsid w:val="00121A58"/>
    <w:rsid w:val="00121DA4"/>
    <w:rsid w:val="00121E92"/>
    <w:rsid w:val="00121ED3"/>
    <w:rsid w:val="00122424"/>
    <w:rsid w:val="00122820"/>
    <w:rsid w:val="001232D9"/>
    <w:rsid w:val="001233DC"/>
    <w:rsid w:val="0012364C"/>
    <w:rsid w:val="00123AF3"/>
    <w:rsid w:val="00124C5B"/>
    <w:rsid w:val="001258BB"/>
    <w:rsid w:val="001263AF"/>
    <w:rsid w:val="00126CB7"/>
    <w:rsid w:val="00126D67"/>
    <w:rsid w:val="00126F66"/>
    <w:rsid w:val="0012750F"/>
    <w:rsid w:val="0012774D"/>
    <w:rsid w:val="00127D07"/>
    <w:rsid w:val="00127E5C"/>
    <w:rsid w:val="00127F51"/>
    <w:rsid w:val="00127F6C"/>
    <w:rsid w:val="00130341"/>
    <w:rsid w:val="001304CD"/>
    <w:rsid w:val="00130788"/>
    <w:rsid w:val="0013078A"/>
    <w:rsid w:val="001310A1"/>
    <w:rsid w:val="001315FB"/>
    <w:rsid w:val="00131E2D"/>
    <w:rsid w:val="001322BD"/>
    <w:rsid w:val="0013283E"/>
    <w:rsid w:val="00132A8E"/>
    <w:rsid w:val="00132F50"/>
    <w:rsid w:val="00133227"/>
    <w:rsid w:val="00133541"/>
    <w:rsid w:val="00133E69"/>
    <w:rsid w:val="00133EF2"/>
    <w:rsid w:val="00134414"/>
    <w:rsid w:val="00134502"/>
    <w:rsid w:val="001348CB"/>
    <w:rsid w:val="001350DC"/>
    <w:rsid w:val="00135837"/>
    <w:rsid w:val="001365E4"/>
    <w:rsid w:val="00136601"/>
    <w:rsid w:val="00136833"/>
    <w:rsid w:val="00136B75"/>
    <w:rsid w:val="00140D2B"/>
    <w:rsid w:val="001410C5"/>
    <w:rsid w:val="001422FB"/>
    <w:rsid w:val="00142733"/>
    <w:rsid w:val="00142814"/>
    <w:rsid w:val="00142E7C"/>
    <w:rsid w:val="00142EAE"/>
    <w:rsid w:val="00142EF4"/>
    <w:rsid w:val="00142FD4"/>
    <w:rsid w:val="0014335B"/>
    <w:rsid w:val="001436A6"/>
    <w:rsid w:val="001443AB"/>
    <w:rsid w:val="0014446B"/>
    <w:rsid w:val="00144A7B"/>
    <w:rsid w:val="00144CEE"/>
    <w:rsid w:val="00144FF1"/>
    <w:rsid w:val="0014532A"/>
    <w:rsid w:val="00145773"/>
    <w:rsid w:val="00145DCE"/>
    <w:rsid w:val="00146186"/>
    <w:rsid w:val="001469EA"/>
    <w:rsid w:val="00147D1A"/>
    <w:rsid w:val="00150546"/>
    <w:rsid w:val="001511E6"/>
    <w:rsid w:val="0015158D"/>
    <w:rsid w:val="00151810"/>
    <w:rsid w:val="00151975"/>
    <w:rsid w:val="00152DC5"/>
    <w:rsid w:val="001530BA"/>
    <w:rsid w:val="00153AE2"/>
    <w:rsid w:val="00153CCC"/>
    <w:rsid w:val="00154400"/>
    <w:rsid w:val="00155399"/>
    <w:rsid w:val="00155C26"/>
    <w:rsid w:val="00155C89"/>
    <w:rsid w:val="001565BA"/>
    <w:rsid w:val="0015673C"/>
    <w:rsid w:val="0015727D"/>
    <w:rsid w:val="00157511"/>
    <w:rsid w:val="001577A2"/>
    <w:rsid w:val="001579EE"/>
    <w:rsid w:val="00160821"/>
    <w:rsid w:val="00160D58"/>
    <w:rsid w:val="00163DA3"/>
    <w:rsid w:val="0016477A"/>
    <w:rsid w:val="00164BD9"/>
    <w:rsid w:val="00164EA1"/>
    <w:rsid w:val="00165FA3"/>
    <w:rsid w:val="001668BF"/>
    <w:rsid w:val="00166A0E"/>
    <w:rsid w:val="001670C0"/>
    <w:rsid w:val="001678B7"/>
    <w:rsid w:val="00167C5D"/>
    <w:rsid w:val="00167FDD"/>
    <w:rsid w:val="00170491"/>
    <w:rsid w:val="00171231"/>
    <w:rsid w:val="00171A47"/>
    <w:rsid w:val="00171B5D"/>
    <w:rsid w:val="00171C4A"/>
    <w:rsid w:val="00171C57"/>
    <w:rsid w:val="0017236A"/>
    <w:rsid w:val="001727B1"/>
    <w:rsid w:val="00172873"/>
    <w:rsid w:val="00172E3A"/>
    <w:rsid w:val="00173F60"/>
    <w:rsid w:val="0017407C"/>
    <w:rsid w:val="00174FE7"/>
    <w:rsid w:val="0017525D"/>
    <w:rsid w:val="001752F5"/>
    <w:rsid w:val="00176168"/>
    <w:rsid w:val="00176191"/>
    <w:rsid w:val="00176449"/>
    <w:rsid w:val="00176E0D"/>
    <w:rsid w:val="00176FC2"/>
    <w:rsid w:val="001775CA"/>
    <w:rsid w:val="00181018"/>
    <w:rsid w:val="00181023"/>
    <w:rsid w:val="00181203"/>
    <w:rsid w:val="001812F4"/>
    <w:rsid w:val="00181A91"/>
    <w:rsid w:val="00181D54"/>
    <w:rsid w:val="00181E4B"/>
    <w:rsid w:val="00181FBD"/>
    <w:rsid w:val="00182056"/>
    <w:rsid w:val="001820A3"/>
    <w:rsid w:val="001820AB"/>
    <w:rsid w:val="00182A49"/>
    <w:rsid w:val="00182E71"/>
    <w:rsid w:val="00183037"/>
    <w:rsid w:val="001832D9"/>
    <w:rsid w:val="0018367E"/>
    <w:rsid w:val="00184A2F"/>
    <w:rsid w:val="00186655"/>
    <w:rsid w:val="00186DBE"/>
    <w:rsid w:val="00186F81"/>
    <w:rsid w:val="00187323"/>
    <w:rsid w:val="0018791D"/>
    <w:rsid w:val="00187B43"/>
    <w:rsid w:val="00187C7E"/>
    <w:rsid w:val="00187C96"/>
    <w:rsid w:val="00190CD9"/>
    <w:rsid w:val="00190D27"/>
    <w:rsid w:val="0019117B"/>
    <w:rsid w:val="00191381"/>
    <w:rsid w:val="00191CA8"/>
    <w:rsid w:val="00192570"/>
    <w:rsid w:val="0019268D"/>
    <w:rsid w:val="001927E3"/>
    <w:rsid w:val="00192A0C"/>
    <w:rsid w:val="00192BAD"/>
    <w:rsid w:val="00192BDA"/>
    <w:rsid w:val="00192EA3"/>
    <w:rsid w:val="00193188"/>
    <w:rsid w:val="00193C01"/>
    <w:rsid w:val="00193E6E"/>
    <w:rsid w:val="001946F9"/>
    <w:rsid w:val="00194872"/>
    <w:rsid w:val="00194D50"/>
    <w:rsid w:val="001953A7"/>
    <w:rsid w:val="00195451"/>
    <w:rsid w:val="00195A0C"/>
    <w:rsid w:val="00195D4E"/>
    <w:rsid w:val="00195DD7"/>
    <w:rsid w:val="001965D6"/>
    <w:rsid w:val="001966D1"/>
    <w:rsid w:val="001966E9"/>
    <w:rsid w:val="001969AA"/>
    <w:rsid w:val="001969F3"/>
    <w:rsid w:val="001976E3"/>
    <w:rsid w:val="00197C7D"/>
    <w:rsid w:val="001A00B0"/>
    <w:rsid w:val="001A03A8"/>
    <w:rsid w:val="001A0841"/>
    <w:rsid w:val="001A093B"/>
    <w:rsid w:val="001A0ADF"/>
    <w:rsid w:val="001A0CED"/>
    <w:rsid w:val="001A1DFD"/>
    <w:rsid w:val="001A2105"/>
    <w:rsid w:val="001A2D9C"/>
    <w:rsid w:val="001A32A2"/>
    <w:rsid w:val="001A49CE"/>
    <w:rsid w:val="001A49F9"/>
    <w:rsid w:val="001A5C19"/>
    <w:rsid w:val="001A5D56"/>
    <w:rsid w:val="001A5E72"/>
    <w:rsid w:val="001A6294"/>
    <w:rsid w:val="001A65DD"/>
    <w:rsid w:val="001A7AA8"/>
    <w:rsid w:val="001A7CD4"/>
    <w:rsid w:val="001A7EC5"/>
    <w:rsid w:val="001B0121"/>
    <w:rsid w:val="001B06E6"/>
    <w:rsid w:val="001B1533"/>
    <w:rsid w:val="001B19E5"/>
    <w:rsid w:val="001B1AC5"/>
    <w:rsid w:val="001B1CBD"/>
    <w:rsid w:val="001B1F3F"/>
    <w:rsid w:val="001B1FA1"/>
    <w:rsid w:val="001B25BB"/>
    <w:rsid w:val="001B27C7"/>
    <w:rsid w:val="001B297F"/>
    <w:rsid w:val="001B33A6"/>
    <w:rsid w:val="001B361C"/>
    <w:rsid w:val="001B380A"/>
    <w:rsid w:val="001B38D2"/>
    <w:rsid w:val="001B39CF"/>
    <w:rsid w:val="001B3A18"/>
    <w:rsid w:val="001B3AE9"/>
    <w:rsid w:val="001B3B67"/>
    <w:rsid w:val="001B4505"/>
    <w:rsid w:val="001B57B9"/>
    <w:rsid w:val="001B625C"/>
    <w:rsid w:val="001B6419"/>
    <w:rsid w:val="001C080A"/>
    <w:rsid w:val="001C08D0"/>
    <w:rsid w:val="001C0D91"/>
    <w:rsid w:val="001C0DA8"/>
    <w:rsid w:val="001C0EF4"/>
    <w:rsid w:val="001C128C"/>
    <w:rsid w:val="001C13AE"/>
    <w:rsid w:val="001C15C9"/>
    <w:rsid w:val="001C169E"/>
    <w:rsid w:val="001C1AD4"/>
    <w:rsid w:val="001C1AD7"/>
    <w:rsid w:val="001C1F65"/>
    <w:rsid w:val="001C20C2"/>
    <w:rsid w:val="001C2549"/>
    <w:rsid w:val="001C2A00"/>
    <w:rsid w:val="001C3188"/>
    <w:rsid w:val="001C3484"/>
    <w:rsid w:val="001C34AE"/>
    <w:rsid w:val="001C39B5"/>
    <w:rsid w:val="001C4550"/>
    <w:rsid w:val="001C4957"/>
    <w:rsid w:val="001C4D93"/>
    <w:rsid w:val="001C500B"/>
    <w:rsid w:val="001C5DF2"/>
    <w:rsid w:val="001C5E4B"/>
    <w:rsid w:val="001C6117"/>
    <w:rsid w:val="001C68A0"/>
    <w:rsid w:val="001C6AA0"/>
    <w:rsid w:val="001C7899"/>
    <w:rsid w:val="001C7CAF"/>
    <w:rsid w:val="001C7F6D"/>
    <w:rsid w:val="001D0339"/>
    <w:rsid w:val="001D0CA9"/>
    <w:rsid w:val="001D0CBB"/>
    <w:rsid w:val="001D121A"/>
    <w:rsid w:val="001D18B4"/>
    <w:rsid w:val="001D1CC4"/>
    <w:rsid w:val="001D428E"/>
    <w:rsid w:val="001D447B"/>
    <w:rsid w:val="001D45EF"/>
    <w:rsid w:val="001D4862"/>
    <w:rsid w:val="001D5AFB"/>
    <w:rsid w:val="001D6252"/>
    <w:rsid w:val="001D6589"/>
    <w:rsid w:val="001D6EE2"/>
    <w:rsid w:val="001D7CC0"/>
    <w:rsid w:val="001D7F95"/>
    <w:rsid w:val="001E05A5"/>
    <w:rsid w:val="001E085D"/>
    <w:rsid w:val="001E0A1F"/>
    <w:rsid w:val="001E0E0F"/>
    <w:rsid w:val="001E136D"/>
    <w:rsid w:val="001E1552"/>
    <w:rsid w:val="001E16C2"/>
    <w:rsid w:val="001E1B6A"/>
    <w:rsid w:val="001E1FD4"/>
    <w:rsid w:val="001E2122"/>
    <w:rsid w:val="001E2A41"/>
    <w:rsid w:val="001E31AB"/>
    <w:rsid w:val="001E32FE"/>
    <w:rsid w:val="001E35BD"/>
    <w:rsid w:val="001E39D6"/>
    <w:rsid w:val="001E39F3"/>
    <w:rsid w:val="001E3EC2"/>
    <w:rsid w:val="001E4C1A"/>
    <w:rsid w:val="001E50F1"/>
    <w:rsid w:val="001E5F91"/>
    <w:rsid w:val="001E6075"/>
    <w:rsid w:val="001E67F7"/>
    <w:rsid w:val="001E6BDA"/>
    <w:rsid w:val="001E6FBF"/>
    <w:rsid w:val="001E7773"/>
    <w:rsid w:val="001E7AEB"/>
    <w:rsid w:val="001E7FD3"/>
    <w:rsid w:val="001F0AEF"/>
    <w:rsid w:val="001F177D"/>
    <w:rsid w:val="001F19F2"/>
    <w:rsid w:val="001F2C49"/>
    <w:rsid w:val="001F3073"/>
    <w:rsid w:val="001F366D"/>
    <w:rsid w:val="001F549A"/>
    <w:rsid w:val="001F554E"/>
    <w:rsid w:val="001F5FBC"/>
    <w:rsid w:val="001F6086"/>
    <w:rsid w:val="001F6311"/>
    <w:rsid w:val="001F63D3"/>
    <w:rsid w:val="001F6C08"/>
    <w:rsid w:val="001F7061"/>
    <w:rsid w:val="001F723D"/>
    <w:rsid w:val="001F73EE"/>
    <w:rsid w:val="002000B5"/>
    <w:rsid w:val="002000FD"/>
    <w:rsid w:val="00200311"/>
    <w:rsid w:val="0020035C"/>
    <w:rsid w:val="00200679"/>
    <w:rsid w:val="0020075D"/>
    <w:rsid w:val="00201166"/>
    <w:rsid w:val="002011A9"/>
    <w:rsid w:val="00201955"/>
    <w:rsid w:val="00201A11"/>
    <w:rsid w:val="00201C00"/>
    <w:rsid w:val="00201DD5"/>
    <w:rsid w:val="00202489"/>
    <w:rsid w:val="00202AEB"/>
    <w:rsid w:val="002032AF"/>
    <w:rsid w:val="00203EE8"/>
    <w:rsid w:val="0020415C"/>
    <w:rsid w:val="00204F2D"/>
    <w:rsid w:val="00205153"/>
    <w:rsid w:val="002052EF"/>
    <w:rsid w:val="0020544E"/>
    <w:rsid w:val="00205495"/>
    <w:rsid w:val="00205729"/>
    <w:rsid w:val="00205B80"/>
    <w:rsid w:val="00205CE9"/>
    <w:rsid w:val="00205D6E"/>
    <w:rsid w:val="00205DBD"/>
    <w:rsid w:val="00206789"/>
    <w:rsid w:val="00206A6F"/>
    <w:rsid w:val="00206D13"/>
    <w:rsid w:val="00206F78"/>
    <w:rsid w:val="00207714"/>
    <w:rsid w:val="00207E1F"/>
    <w:rsid w:val="00207E3D"/>
    <w:rsid w:val="00207F4E"/>
    <w:rsid w:val="0021008B"/>
    <w:rsid w:val="002101C3"/>
    <w:rsid w:val="0021057F"/>
    <w:rsid w:val="00210DDB"/>
    <w:rsid w:val="00210E11"/>
    <w:rsid w:val="00210EDF"/>
    <w:rsid w:val="0021119D"/>
    <w:rsid w:val="0021122A"/>
    <w:rsid w:val="00211BC8"/>
    <w:rsid w:val="002123E1"/>
    <w:rsid w:val="0021257B"/>
    <w:rsid w:val="00212F20"/>
    <w:rsid w:val="00213437"/>
    <w:rsid w:val="00213482"/>
    <w:rsid w:val="002136CC"/>
    <w:rsid w:val="00213E54"/>
    <w:rsid w:val="00214C7D"/>
    <w:rsid w:val="002153FD"/>
    <w:rsid w:val="00215778"/>
    <w:rsid w:val="00215CDD"/>
    <w:rsid w:val="00215DAB"/>
    <w:rsid w:val="00215E1D"/>
    <w:rsid w:val="00216487"/>
    <w:rsid w:val="0021691A"/>
    <w:rsid w:val="002169A6"/>
    <w:rsid w:val="002169C4"/>
    <w:rsid w:val="00216B02"/>
    <w:rsid w:val="00216BCE"/>
    <w:rsid w:val="002170E3"/>
    <w:rsid w:val="00217672"/>
    <w:rsid w:val="0021767E"/>
    <w:rsid w:val="00217B7A"/>
    <w:rsid w:val="00217FDB"/>
    <w:rsid w:val="002200A7"/>
    <w:rsid w:val="0022028C"/>
    <w:rsid w:val="002208E1"/>
    <w:rsid w:val="00220B33"/>
    <w:rsid w:val="00220FC1"/>
    <w:rsid w:val="00221CEC"/>
    <w:rsid w:val="00221FA4"/>
    <w:rsid w:val="00222350"/>
    <w:rsid w:val="002227B8"/>
    <w:rsid w:val="00223D93"/>
    <w:rsid w:val="00223F8A"/>
    <w:rsid w:val="00224079"/>
    <w:rsid w:val="002251EB"/>
    <w:rsid w:val="00225901"/>
    <w:rsid w:val="00226452"/>
    <w:rsid w:val="00226499"/>
    <w:rsid w:val="00226FCC"/>
    <w:rsid w:val="00227242"/>
    <w:rsid w:val="00227496"/>
    <w:rsid w:val="00227B76"/>
    <w:rsid w:val="002305BC"/>
    <w:rsid w:val="00230C63"/>
    <w:rsid w:val="00230D8B"/>
    <w:rsid w:val="00230E5E"/>
    <w:rsid w:val="00231A37"/>
    <w:rsid w:val="00231A49"/>
    <w:rsid w:val="002326D4"/>
    <w:rsid w:val="0023273C"/>
    <w:rsid w:val="00232BB2"/>
    <w:rsid w:val="00232BED"/>
    <w:rsid w:val="00232E45"/>
    <w:rsid w:val="00233214"/>
    <w:rsid w:val="00233229"/>
    <w:rsid w:val="002333C3"/>
    <w:rsid w:val="00233606"/>
    <w:rsid w:val="00233884"/>
    <w:rsid w:val="00234CA5"/>
    <w:rsid w:val="00234D71"/>
    <w:rsid w:val="00235B17"/>
    <w:rsid w:val="00236DCC"/>
    <w:rsid w:val="002370B4"/>
    <w:rsid w:val="002371FE"/>
    <w:rsid w:val="002377D6"/>
    <w:rsid w:val="0024016A"/>
    <w:rsid w:val="002409F5"/>
    <w:rsid w:val="00240DF7"/>
    <w:rsid w:val="0024128C"/>
    <w:rsid w:val="00241359"/>
    <w:rsid w:val="0024137D"/>
    <w:rsid w:val="00241CBB"/>
    <w:rsid w:val="00241CEB"/>
    <w:rsid w:val="002425F3"/>
    <w:rsid w:val="00242D23"/>
    <w:rsid w:val="0024300A"/>
    <w:rsid w:val="00243233"/>
    <w:rsid w:val="00243418"/>
    <w:rsid w:val="00243AD1"/>
    <w:rsid w:val="00243C60"/>
    <w:rsid w:val="002444E0"/>
    <w:rsid w:val="00244E35"/>
    <w:rsid w:val="00246447"/>
    <w:rsid w:val="002467D7"/>
    <w:rsid w:val="002468C1"/>
    <w:rsid w:val="00246C10"/>
    <w:rsid w:val="00246EDE"/>
    <w:rsid w:val="0024776F"/>
    <w:rsid w:val="00247F30"/>
    <w:rsid w:val="0025065B"/>
    <w:rsid w:val="00250895"/>
    <w:rsid w:val="00251897"/>
    <w:rsid w:val="00251C3A"/>
    <w:rsid w:val="00252039"/>
    <w:rsid w:val="002526A7"/>
    <w:rsid w:val="00252B4B"/>
    <w:rsid w:val="0025319C"/>
    <w:rsid w:val="00253459"/>
    <w:rsid w:val="002536B0"/>
    <w:rsid w:val="00253910"/>
    <w:rsid w:val="00253955"/>
    <w:rsid w:val="00253BD0"/>
    <w:rsid w:val="00253ED6"/>
    <w:rsid w:val="002549EB"/>
    <w:rsid w:val="00254ACB"/>
    <w:rsid w:val="00254C6A"/>
    <w:rsid w:val="00255A93"/>
    <w:rsid w:val="00255B56"/>
    <w:rsid w:val="00255F4B"/>
    <w:rsid w:val="00256295"/>
    <w:rsid w:val="00257345"/>
    <w:rsid w:val="002575A1"/>
    <w:rsid w:val="00257606"/>
    <w:rsid w:val="00257685"/>
    <w:rsid w:val="0025769A"/>
    <w:rsid w:val="00260188"/>
    <w:rsid w:val="00260A0A"/>
    <w:rsid w:val="00260BE0"/>
    <w:rsid w:val="00260C5F"/>
    <w:rsid w:val="00261585"/>
    <w:rsid w:val="00261A42"/>
    <w:rsid w:val="00261F25"/>
    <w:rsid w:val="00261FB3"/>
    <w:rsid w:val="00261FD6"/>
    <w:rsid w:val="00262AC0"/>
    <w:rsid w:val="00262B16"/>
    <w:rsid w:val="00262CD2"/>
    <w:rsid w:val="00262E0A"/>
    <w:rsid w:val="00263323"/>
    <w:rsid w:val="0026379A"/>
    <w:rsid w:val="00263E4A"/>
    <w:rsid w:val="0026464C"/>
    <w:rsid w:val="00266F56"/>
    <w:rsid w:val="00267128"/>
    <w:rsid w:val="00267BFB"/>
    <w:rsid w:val="0027027E"/>
    <w:rsid w:val="002706D5"/>
    <w:rsid w:val="00270F51"/>
    <w:rsid w:val="0027165B"/>
    <w:rsid w:val="0027263C"/>
    <w:rsid w:val="00272A66"/>
    <w:rsid w:val="002737C9"/>
    <w:rsid w:val="002738D3"/>
    <w:rsid w:val="0027401B"/>
    <w:rsid w:val="002740EC"/>
    <w:rsid w:val="002741E0"/>
    <w:rsid w:val="0027477F"/>
    <w:rsid w:val="00274AD9"/>
    <w:rsid w:val="00274C5C"/>
    <w:rsid w:val="00274D7E"/>
    <w:rsid w:val="00274FEB"/>
    <w:rsid w:val="0027524B"/>
    <w:rsid w:val="002756C8"/>
    <w:rsid w:val="00275924"/>
    <w:rsid w:val="002769D5"/>
    <w:rsid w:val="00276FEB"/>
    <w:rsid w:val="0028067C"/>
    <w:rsid w:val="002807E3"/>
    <w:rsid w:val="00280AFE"/>
    <w:rsid w:val="0028116F"/>
    <w:rsid w:val="0028188F"/>
    <w:rsid w:val="00281DD2"/>
    <w:rsid w:val="00281EAE"/>
    <w:rsid w:val="0028240F"/>
    <w:rsid w:val="00282468"/>
    <w:rsid w:val="00282656"/>
    <w:rsid w:val="00283460"/>
    <w:rsid w:val="002838D4"/>
    <w:rsid w:val="00283F14"/>
    <w:rsid w:val="002840D2"/>
    <w:rsid w:val="00284859"/>
    <w:rsid w:val="002849F9"/>
    <w:rsid w:val="00284B09"/>
    <w:rsid w:val="00284E34"/>
    <w:rsid w:val="00285660"/>
    <w:rsid w:val="002856EB"/>
    <w:rsid w:val="00285A01"/>
    <w:rsid w:val="00285B11"/>
    <w:rsid w:val="00285C37"/>
    <w:rsid w:val="00285CE9"/>
    <w:rsid w:val="00285E52"/>
    <w:rsid w:val="0028646C"/>
    <w:rsid w:val="00286669"/>
    <w:rsid w:val="00286A9F"/>
    <w:rsid w:val="00286D95"/>
    <w:rsid w:val="00286F2D"/>
    <w:rsid w:val="00287052"/>
    <w:rsid w:val="0028706A"/>
    <w:rsid w:val="0028772C"/>
    <w:rsid w:val="0028772E"/>
    <w:rsid w:val="0028787D"/>
    <w:rsid w:val="00287E4D"/>
    <w:rsid w:val="00290191"/>
    <w:rsid w:val="002908EB"/>
    <w:rsid w:val="00290CE0"/>
    <w:rsid w:val="0029117F"/>
    <w:rsid w:val="002912A5"/>
    <w:rsid w:val="002918CF"/>
    <w:rsid w:val="00291A0C"/>
    <w:rsid w:val="00291D04"/>
    <w:rsid w:val="00291DE2"/>
    <w:rsid w:val="00292076"/>
    <w:rsid w:val="00292228"/>
    <w:rsid w:val="00292CCB"/>
    <w:rsid w:val="002936F7"/>
    <w:rsid w:val="002937E9"/>
    <w:rsid w:val="00293D65"/>
    <w:rsid w:val="00294254"/>
    <w:rsid w:val="002943BA"/>
    <w:rsid w:val="00294B4B"/>
    <w:rsid w:val="00294BCE"/>
    <w:rsid w:val="00294BFB"/>
    <w:rsid w:val="00295074"/>
    <w:rsid w:val="00295238"/>
    <w:rsid w:val="00295657"/>
    <w:rsid w:val="00295D5E"/>
    <w:rsid w:val="00296083"/>
    <w:rsid w:val="00296288"/>
    <w:rsid w:val="002964CD"/>
    <w:rsid w:val="00296AB8"/>
    <w:rsid w:val="0029747F"/>
    <w:rsid w:val="00297590"/>
    <w:rsid w:val="002A0359"/>
    <w:rsid w:val="002A07D8"/>
    <w:rsid w:val="002A0A77"/>
    <w:rsid w:val="002A0CB7"/>
    <w:rsid w:val="002A1051"/>
    <w:rsid w:val="002A1DB8"/>
    <w:rsid w:val="002A2E45"/>
    <w:rsid w:val="002A3182"/>
    <w:rsid w:val="002A364F"/>
    <w:rsid w:val="002A3B81"/>
    <w:rsid w:val="002A3C50"/>
    <w:rsid w:val="002A463C"/>
    <w:rsid w:val="002A4AC5"/>
    <w:rsid w:val="002A4BA1"/>
    <w:rsid w:val="002A4E2E"/>
    <w:rsid w:val="002A52DF"/>
    <w:rsid w:val="002A5DCB"/>
    <w:rsid w:val="002A5EE9"/>
    <w:rsid w:val="002A62C9"/>
    <w:rsid w:val="002A6958"/>
    <w:rsid w:val="002A6E79"/>
    <w:rsid w:val="002A70A6"/>
    <w:rsid w:val="002A71A9"/>
    <w:rsid w:val="002A7274"/>
    <w:rsid w:val="002A7B07"/>
    <w:rsid w:val="002B0114"/>
    <w:rsid w:val="002B0137"/>
    <w:rsid w:val="002B0281"/>
    <w:rsid w:val="002B0360"/>
    <w:rsid w:val="002B0844"/>
    <w:rsid w:val="002B0A5A"/>
    <w:rsid w:val="002B13B4"/>
    <w:rsid w:val="002B13EF"/>
    <w:rsid w:val="002B194F"/>
    <w:rsid w:val="002B26EA"/>
    <w:rsid w:val="002B27A5"/>
    <w:rsid w:val="002B31E6"/>
    <w:rsid w:val="002B3339"/>
    <w:rsid w:val="002B39B1"/>
    <w:rsid w:val="002B41CF"/>
    <w:rsid w:val="002B422E"/>
    <w:rsid w:val="002B4E5B"/>
    <w:rsid w:val="002B4F63"/>
    <w:rsid w:val="002B5815"/>
    <w:rsid w:val="002B597B"/>
    <w:rsid w:val="002B5A60"/>
    <w:rsid w:val="002B5CFD"/>
    <w:rsid w:val="002B6A26"/>
    <w:rsid w:val="002B6ED0"/>
    <w:rsid w:val="002B75D9"/>
    <w:rsid w:val="002C14A3"/>
    <w:rsid w:val="002C1C2D"/>
    <w:rsid w:val="002C25E2"/>
    <w:rsid w:val="002C283B"/>
    <w:rsid w:val="002C2910"/>
    <w:rsid w:val="002C2D7D"/>
    <w:rsid w:val="002C3770"/>
    <w:rsid w:val="002C37FF"/>
    <w:rsid w:val="002C3E5D"/>
    <w:rsid w:val="002C3F9F"/>
    <w:rsid w:val="002C41DA"/>
    <w:rsid w:val="002C4229"/>
    <w:rsid w:val="002C49B0"/>
    <w:rsid w:val="002C4D31"/>
    <w:rsid w:val="002C4E50"/>
    <w:rsid w:val="002C504E"/>
    <w:rsid w:val="002C5718"/>
    <w:rsid w:val="002C6358"/>
    <w:rsid w:val="002C6B0A"/>
    <w:rsid w:val="002C6B5D"/>
    <w:rsid w:val="002C6FDD"/>
    <w:rsid w:val="002C7681"/>
    <w:rsid w:val="002C7F75"/>
    <w:rsid w:val="002D095F"/>
    <w:rsid w:val="002D0CE1"/>
    <w:rsid w:val="002D12D2"/>
    <w:rsid w:val="002D16E7"/>
    <w:rsid w:val="002D203E"/>
    <w:rsid w:val="002D28B3"/>
    <w:rsid w:val="002D2B55"/>
    <w:rsid w:val="002D2B5B"/>
    <w:rsid w:val="002D2C7D"/>
    <w:rsid w:val="002D30BE"/>
    <w:rsid w:val="002D3A80"/>
    <w:rsid w:val="002D4DCF"/>
    <w:rsid w:val="002D4E38"/>
    <w:rsid w:val="002D4F3F"/>
    <w:rsid w:val="002D5889"/>
    <w:rsid w:val="002D7466"/>
    <w:rsid w:val="002D7535"/>
    <w:rsid w:val="002D75FA"/>
    <w:rsid w:val="002D785E"/>
    <w:rsid w:val="002D78B5"/>
    <w:rsid w:val="002D7AED"/>
    <w:rsid w:val="002E0BFC"/>
    <w:rsid w:val="002E12B0"/>
    <w:rsid w:val="002E1B76"/>
    <w:rsid w:val="002E203A"/>
    <w:rsid w:val="002E2795"/>
    <w:rsid w:val="002E2A12"/>
    <w:rsid w:val="002E2AFD"/>
    <w:rsid w:val="002E2DA4"/>
    <w:rsid w:val="002E31DD"/>
    <w:rsid w:val="002E31FF"/>
    <w:rsid w:val="002E46EE"/>
    <w:rsid w:val="002E59FD"/>
    <w:rsid w:val="002E62DE"/>
    <w:rsid w:val="002F097F"/>
    <w:rsid w:val="002F11B5"/>
    <w:rsid w:val="002F11BC"/>
    <w:rsid w:val="002F1945"/>
    <w:rsid w:val="002F1EFD"/>
    <w:rsid w:val="002F20EE"/>
    <w:rsid w:val="002F20FD"/>
    <w:rsid w:val="002F2168"/>
    <w:rsid w:val="002F25CD"/>
    <w:rsid w:val="002F278B"/>
    <w:rsid w:val="002F2A44"/>
    <w:rsid w:val="002F2BD1"/>
    <w:rsid w:val="002F30B2"/>
    <w:rsid w:val="002F3722"/>
    <w:rsid w:val="002F47FA"/>
    <w:rsid w:val="002F4957"/>
    <w:rsid w:val="002F52F7"/>
    <w:rsid w:val="002F54B9"/>
    <w:rsid w:val="002F5651"/>
    <w:rsid w:val="002F5FD5"/>
    <w:rsid w:val="002F66DB"/>
    <w:rsid w:val="002F69C7"/>
    <w:rsid w:val="002F6E28"/>
    <w:rsid w:val="002F7797"/>
    <w:rsid w:val="002F7CD7"/>
    <w:rsid w:val="00300455"/>
    <w:rsid w:val="003011B2"/>
    <w:rsid w:val="0030176E"/>
    <w:rsid w:val="00301D1F"/>
    <w:rsid w:val="00301E9B"/>
    <w:rsid w:val="0030211C"/>
    <w:rsid w:val="00302A39"/>
    <w:rsid w:val="00302F3C"/>
    <w:rsid w:val="00303035"/>
    <w:rsid w:val="00303E58"/>
    <w:rsid w:val="003051B2"/>
    <w:rsid w:val="003058C6"/>
    <w:rsid w:val="003064D5"/>
    <w:rsid w:val="003101DD"/>
    <w:rsid w:val="00310234"/>
    <w:rsid w:val="00310C1B"/>
    <w:rsid w:val="00310D51"/>
    <w:rsid w:val="00310D6A"/>
    <w:rsid w:val="0031115B"/>
    <w:rsid w:val="0031147A"/>
    <w:rsid w:val="00311ED5"/>
    <w:rsid w:val="0031213C"/>
    <w:rsid w:val="00312B00"/>
    <w:rsid w:val="003133CF"/>
    <w:rsid w:val="003137F8"/>
    <w:rsid w:val="003138A9"/>
    <w:rsid w:val="00313CB5"/>
    <w:rsid w:val="00314300"/>
    <w:rsid w:val="0031434E"/>
    <w:rsid w:val="00315100"/>
    <w:rsid w:val="003152CE"/>
    <w:rsid w:val="003155B0"/>
    <w:rsid w:val="00315B2C"/>
    <w:rsid w:val="003162DC"/>
    <w:rsid w:val="00317576"/>
    <w:rsid w:val="00317D72"/>
    <w:rsid w:val="00317F7F"/>
    <w:rsid w:val="0032057A"/>
    <w:rsid w:val="0032173B"/>
    <w:rsid w:val="003219A3"/>
    <w:rsid w:val="00322946"/>
    <w:rsid w:val="00322F02"/>
    <w:rsid w:val="00322FC0"/>
    <w:rsid w:val="0032376A"/>
    <w:rsid w:val="00323773"/>
    <w:rsid w:val="00323B9C"/>
    <w:rsid w:val="003243AF"/>
    <w:rsid w:val="00325245"/>
    <w:rsid w:val="003256E1"/>
    <w:rsid w:val="0032571B"/>
    <w:rsid w:val="00325BFF"/>
    <w:rsid w:val="00325E81"/>
    <w:rsid w:val="0032607C"/>
    <w:rsid w:val="0032794E"/>
    <w:rsid w:val="003306E2"/>
    <w:rsid w:val="003309A8"/>
    <w:rsid w:val="00330A0E"/>
    <w:rsid w:val="00330D77"/>
    <w:rsid w:val="0033157F"/>
    <w:rsid w:val="00331FDC"/>
    <w:rsid w:val="00332773"/>
    <w:rsid w:val="00332A21"/>
    <w:rsid w:val="003331C4"/>
    <w:rsid w:val="003331C7"/>
    <w:rsid w:val="00333559"/>
    <w:rsid w:val="00333F66"/>
    <w:rsid w:val="00334593"/>
    <w:rsid w:val="003348C1"/>
    <w:rsid w:val="00334912"/>
    <w:rsid w:val="00334E97"/>
    <w:rsid w:val="00334F96"/>
    <w:rsid w:val="0033509C"/>
    <w:rsid w:val="003354E2"/>
    <w:rsid w:val="00335A4E"/>
    <w:rsid w:val="00335D90"/>
    <w:rsid w:val="0033608D"/>
    <w:rsid w:val="00336203"/>
    <w:rsid w:val="003362A6"/>
    <w:rsid w:val="00336658"/>
    <w:rsid w:val="00337306"/>
    <w:rsid w:val="00337786"/>
    <w:rsid w:val="00337AEA"/>
    <w:rsid w:val="00337E17"/>
    <w:rsid w:val="0034016A"/>
    <w:rsid w:val="0034055D"/>
    <w:rsid w:val="003406DC"/>
    <w:rsid w:val="00340881"/>
    <w:rsid w:val="003409AE"/>
    <w:rsid w:val="003412B3"/>
    <w:rsid w:val="00341592"/>
    <w:rsid w:val="00341689"/>
    <w:rsid w:val="003417EE"/>
    <w:rsid w:val="0034193E"/>
    <w:rsid w:val="00341B69"/>
    <w:rsid w:val="00341E05"/>
    <w:rsid w:val="00343536"/>
    <w:rsid w:val="00343D3C"/>
    <w:rsid w:val="00343D58"/>
    <w:rsid w:val="00343D92"/>
    <w:rsid w:val="00344737"/>
    <w:rsid w:val="00345564"/>
    <w:rsid w:val="0034586E"/>
    <w:rsid w:val="0034595B"/>
    <w:rsid w:val="00345D03"/>
    <w:rsid w:val="00345ECE"/>
    <w:rsid w:val="0034660F"/>
    <w:rsid w:val="003468EC"/>
    <w:rsid w:val="00347085"/>
    <w:rsid w:val="00347B2E"/>
    <w:rsid w:val="0035065B"/>
    <w:rsid w:val="00350C5F"/>
    <w:rsid w:val="003511AB"/>
    <w:rsid w:val="0035172D"/>
    <w:rsid w:val="00351BC4"/>
    <w:rsid w:val="00351F0C"/>
    <w:rsid w:val="0035249E"/>
    <w:rsid w:val="00352651"/>
    <w:rsid w:val="00352A8C"/>
    <w:rsid w:val="00352CDB"/>
    <w:rsid w:val="003530F6"/>
    <w:rsid w:val="003532A2"/>
    <w:rsid w:val="0035336B"/>
    <w:rsid w:val="003541AF"/>
    <w:rsid w:val="003543C2"/>
    <w:rsid w:val="0035456C"/>
    <w:rsid w:val="00355448"/>
    <w:rsid w:val="00355A3C"/>
    <w:rsid w:val="00356510"/>
    <w:rsid w:val="003565C6"/>
    <w:rsid w:val="00356814"/>
    <w:rsid w:val="00357016"/>
    <w:rsid w:val="003570A8"/>
    <w:rsid w:val="00357123"/>
    <w:rsid w:val="00357751"/>
    <w:rsid w:val="0035795E"/>
    <w:rsid w:val="00360452"/>
    <w:rsid w:val="003607DB"/>
    <w:rsid w:val="00360B8D"/>
    <w:rsid w:val="00360F4E"/>
    <w:rsid w:val="00361A00"/>
    <w:rsid w:val="00361FF2"/>
    <w:rsid w:val="00362CF6"/>
    <w:rsid w:val="003634FB"/>
    <w:rsid w:val="00363941"/>
    <w:rsid w:val="00364236"/>
    <w:rsid w:val="00364304"/>
    <w:rsid w:val="003644E0"/>
    <w:rsid w:val="00364879"/>
    <w:rsid w:val="003648AE"/>
    <w:rsid w:val="003648C9"/>
    <w:rsid w:val="00364DEE"/>
    <w:rsid w:val="00365142"/>
    <w:rsid w:val="0036579C"/>
    <w:rsid w:val="00365A3C"/>
    <w:rsid w:val="00365D19"/>
    <w:rsid w:val="00365E6E"/>
    <w:rsid w:val="0036687B"/>
    <w:rsid w:val="003669C4"/>
    <w:rsid w:val="00366B3E"/>
    <w:rsid w:val="00367812"/>
    <w:rsid w:val="00370181"/>
    <w:rsid w:val="00370952"/>
    <w:rsid w:val="00370F88"/>
    <w:rsid w:val="003716CA"/>
    <w:rsid w:val="00371921"/>
    <w:rsid w:val="00371EB9"/>
    <w:rsid w:val="0037220D"/>
    <w:rsid w:val="00372389"/>
    <w:rsid w:val="003727ED"/>
    <w:rsid w:val="00372AE2"/>
    <w:rsid w:val="00372EBA"/>
    <w:rsid w:val="00373D92"/>
    <w:rsid w:val="00374327"/>
    <w:rsid w:val="00374AA3"/>
    <w:rsid w:val="003752C3"/>
    <w:rsid w:val="0037544B"/>
    <w:rsid w:val="00376F42"/>
    <w:rsid w:val="003770A5"/>
    <w:rsid w:val="00377F23"/>
    <w:rsid w:val="00377F54"/>
    <w:rsid w:val="0038017F"/>
    <w:rsid w:val="0038023C"/>
    <w:rsid w:val="0038074C"/>
    <w:rsid w:val="00380858"/>
    <w:rsid w:val="00380D39"/>
    <w:rsid w:val="00380DCC"/>
    <w:rsid w:val="00380E74"/>
    <w:rsid w:val="003815A4"/>
    <w:rsid w:val="003815DA"/>
    <w:rsid w:val="00381638"/>
    <w:rsid w:val="00381D0A"/>
    <w:rsid w:val="00382C7E"/>
    <w:rsid w:val="00383036"/>
    <w:rsid w:val="00384706"/>
    <w:rsid w:val="00384C99"/>
    <w:rsid w:val="003853A5"/>
    <w:rsid w:val="00385464"/>
    <w:rsid w:val="00385942"/>
    <w:rsid w:val="00385FE5"/>
    <w:rsid w:val="00386484"/>
    <w:rsid w:val="00386549"/>
    <w:rsid w:val="003868B8"/>
    <w:rsid w:val="003868F0"/>
    <w:rsid w:val="00386FC4"/>
    <w:rsid w:val="00387613"/>
    <w:rsid w:val="0038783B"/>
    <w:rsid w:val="00390860"/>
    <w:rsid w:val="00390C3D"/>
    <w:rsid w:val="00390C48"/>
    <w:rsid w:val="0039113A"/>
    <w:rsid w:val="00391417"/>
    <w:rsid w:val="00392480"/>
    <w:rsid w:val="00392750"/>
    <w:rsid w:val="00392E3B"/>
    <w:rsid w:val="003935BE"/>
    <w:rsid w:val="00393AE8"/>
    <w:rsid w:val="003949A0"/>
    <w:rsid w:val="00394FDB"/>
    <w:rsid w:val="0039532F"/>
    <w:rsid w:val="003954A1"/>
    <w:rsid w:val="00396965"/>
    <w:rsid w:val="00397EBF"/>
    <w:rsid w:val="003A0118"/>
    <w:rsid w:val="003A01AA"/>
    <w:rsid w:val="003A1378"/>
    <w:rsid w:val="003A1A15"/>
    <w:rsid w:val="003A29AC"/>
    <w:rsid w:val="003A2A38"/>
    <w:rsid w:val="003A2A58"/>
    <w:rsid w:val="003A40BA"/>
    <w:rsid w:val="003A4BFD"/>
    <w:rsid w:val="003A5EB0"/>
    <w:rsid w:val="003A6760"/>
    <w:rsid w:val="003A7111"/>
    <w:rsid w:val="003A7E37"/>
    <w:rsid w:val="003B09D2"/>
    <w:rsid w:val="003B0CD2"/>
    <w:rsid w:val="003B1145"/>
    <w:rsid w:val="003B1A91"/>
    <w:rsid w:val="003B1BFA"/>
    <w:rsid w:val="003B2C96"/>
    <w:rsid w:val="003B2EF9"/>
    <w:rsid w:val="003B3200"/>
    <w:rsid w:val="003B3347"/>
    <w:rsid w:val="003B3712"/>
    <w:rsid w:val="003B3A47"/>
    <w:rsid w:val="003B4286"/>
    <w:rsid w:val="003B42F1"/>
    <w:rsid w:val="003B42F5"/>
    <w:rsid w:val="003B4C32"/>
    <w:rsid w:val="003B510E"/>
    <w:rsid w:val="003B5838"/>
    <w:rsid w:val="003B6336"/>
    <w:rsid w:val="003B6483"/>
    <w:rsid w:val="003B64B9"/>
    <w:rsid w:val="003B67D6"/>
    <w:rsid w:val="003B757E"/>
    <w:rsid w:val="003B75BC"/>
    <w:rsid w:val="003C0104"/>
    <w:rsid w:val="003C0A6B"/>
    <w:rsid w:val="003C0D35"/>
    <w:rsid w:val="003C0E5B"/>
    <w:rsid w:val="003C1486"/>
    <w:rsid w:val="003C180C"/>
    <w:rsid w:val="003C1841"/>
    <w:rsid w:val="003C304F"/>
    <w:rsid w:val="003C3993"/>
    <w:rsid w:val="003C3BD5"/>
    <w:rsid w:val="003C41B0"/>
    <w:rsid w:val="003C4754"/>
    <w:rsid w:val="003C49BF"/>
    <w:rsid w:val="003C4B37"/>
    <w:rsid w:val="003C4D08"/>
    <w:rsid w:val="003C596D"/>
    <w:rsid w:val="003C5D78"/>
    <w:rsid w:val="003C619D"/>
    <w:rsid w:val="003C62A2"/>
    <w:rsid w:val="003C6548"/>
    <w:rsid w:val="003C676F"/>
    <w:rsid w:val="003C6BE6"/>
    <w:rsid w:val="003C7391"/>
    <w:rsid w:val="003D06CB"/>
    <w:rsid w:val="003D07E2"/>
    <w:rsid w:val="003D1501"/>
    <w:rsid w:val="003D1537"/>
    <w:rsid w:val="003D16E2"/>
    <w:rsid w:val="003D1C53"/>
    <w:rsid w:val="003D1DE2"/>
    <w:rsid w:val="003D263C"/>
    <w:rsid w:val="003D29BD"/>
    <w:rsid w:val="003D2B7D"/>
    <w:rsid w:val="003D3CD6"/>
    <w:rsid w:val="003D46AC"/>
    <w:rsid w:val="003D4773"/>
    <w:rsid w:val="003D4EC9"/>
    <w:rsid w:val="003D5252"/>
    <w:rsid w:val="003D5B92"/>
    <w:rsid w:val="003D5E2B"/>
    <w:rsid w:val="003D609B"/>
    <w:rsid w:val="003D64A9"/>
    <w:rsid w:val="003D6570"/>
    <w:rsid w:val="003D65CA"/>
    <w:rsid w:val="003D691B"/>
    <w:rsid w:val="003D7B60"/>
    <w:rsid w:val="003D7D47"/>
    <w:rsid w:val="003D7EC3"/>
    <w:rsid w:val="003E0213"/>
    <w:rsid w:val="003E028C"/>
    <w:rsid w:val="003E0DAD"/>
    <w:rsid w:val="003E1424"/>
    <w:rsid w:val="003E1C61"/>
    <w:rsid w:val="003E2530"/>
    <w:rsid w:val="003E26A0"/>
    <w:rsid w:val="003E2D3C"/>
    <w:rsid w:val="003E34AF"/>
    <w:rsid w:val="003E35FA"/>
    <w:rsid w:val="003E4019"/>
    <w:rsid w:val="003E45C6"/>
    <w:rsid w:val="003E462F"/>
    <w:rsid w:val="003E4F12"/>
    <w:rsid w:val="003E4F76"/>
    <w:rsid w:val="003F0632"/>
    <w:rsid w:val="003F11FA"/>
    <w:rsid w:val="003F1F8E"/>
    <w:rsid w:val="003F2155"/>
    <w:rsid w:val="003F2456"/>
    <w:rsid w:val="003F2970"/>
    <w:rsid w:val="003F30BA"/>
    <w:rsid w:val="003F3FCA"/>
    <w:rsid w:val="003F42C9"/>
    <w:rsid w:val="003F4AD3"/>
    <w:rsid w:val="003F4E33"/>
    <w:rsid w:val="003F52D9"/>
    <w:rsid w:val="003F546F"/>
    <w:rsid w:val="003F5652"/>
    <w:rsid w:val="003F5DE6"/>
    <w:rsid w:val="003F6117"/>
    <w:rsid w:val="003F61F4"/>
    <w:rsid w:val="003F68B2"/>
    <w:rsid w:val="003F7353"/>
    <w:rsid w:val="003F7603"/>
    <w:rsid w:val="003F7A43"/>
    <w:rsid w:val="00400058"/>
    <w:rsid w:val="004003E6"/>
    <w:rsid w:val="0040106B"/>
    <w:rsid w:val="0040161F"/>
    <w:rsid w:val="00401692"/>
    <w:rsid w:val="004027BE"/>
    <w:rsid w:val="00402D57"/>
    <w:rsid w:val="00402EE8"/>
    <w:rsid w:val="004031F8"/>
    <w:rsid w:val="004044A5"/>
    <w:rsid w:val="00404D0B"/>
    <w:rsid w:val="00405943"/>
    <w:rsid w:val="00405B64"/>
    <w:rsid w:val="00405F6F"/>
    <w:rsid w:val="00406974"/>
    <w:rsid w:val="00406CD1"/>
    <w:rsid w:val="0040710F"/>
    <w:rsid w:val="0040742E"/>
    <w:rsid w:val="00407C0D"/>
    <w:rsid w:val="00410054"/>
    <w:rsid w:val="004110C2"/>
    <w:rsid w:val="00411BCB"/>
    <w:rsid w:val="004124D4"/>
    <w:rsid w:val="00412674"/>
    <w:rsid w:val="00412C79"/>
    <w:rsid w:val="00412D29"/>
    <w:rsid w:val="00413917"/>
    <w:rsid w:val="004139EA"/>
    <w:rsid w:val="0041423E"/>
    <w:rsid w:val="00414788"/>
    <w:rsid w:val="004147ED"/>
    <w:rsid w:val="004148AB"/>
    <w:rsid w:val="00414D6D"/>
    <w:rsid w:val="00414D8E"/>
    <w:rsid w:val="00415001"/>
    <w:rsid w:val="0041517E"/>
    <w:rsid w:val="004156F6"/>
    <w:rsid w:val="0041578E"/>
    <w:rsid w:val="0041607B"/>
    <w:rsid w:val="00416848"/>
    <w:rsid w:val="00416967"/>
    <w:rsid w:val="004202FC"/>
    <w:rsid w:val="00420D86"/>
    <w:rsid w:val="00420EC0"/>
    <w:rsid w:val="004210BF"/>
    <w:rsid w:val="004210F7"/>
    <w:rsid w:val="00421105"/>
    <w:rsid w:val="00421539"/>
    <w:rsid w:val="00421A6C"/>
    <w:rsid w:val="00421AA4"/>
    <w:rsid w:val="00421F6C"/>
    <w:rsid w:val="004223FB"/>
    <w:rsid w:val="004224D8"/>
    <w:rsid w:val="004228EE"/>
    <w:rsid w:val="004237CD"/>
    <w:rsid w:val="004239B4"/>
    <w:rsid w:val="00424F9F"/>
    <w:rsid w:val="00425033"/>
    <w:rsid w:val="00425091"/>
    <w:rsid w:val="004255FB"/>
    <w:rsid w:val="00425793"/>
    <w:rsid w:val="00425CD6"/>
    <w:rsid w:val="00425EA3"/>
    <w:rsid w:val="00426400"/>
    <w:rsid w:val="004269B1"/>
    <w:rsid w:val="00426D6A"/>
    <w:rsid w:val="004272C1"/>
    <w:rsid w:val="0042790D"/>
    <w:rsid w:val="004279E5"/>
    <w:rsid w:val="004279FE"/>
    <w:rsid w:val="00430709"/>
    <w:rsid w:val="00430CB4"/>
    <w:rsid w:val="00430FC7"/>
    <w:rsid w:val="00432215"/>
    <w:rsid w:val="0043244A"/>
    <w:rsid w:val="00432F95"/>
    <w:rsid w:val="0043304E"/>
    <w:rsid w:val="004343B9"/>
    <w:rsid w:val="00434A0E"/>
    <w:rsid w:val="00434FE6"/>
    <w:rsid w:val="0043518A"/>
    <w:rsid w:val="00435394"/>
    <w:rsid w:val="004353F1"/>
    <w:rsid w:val="00435998"/>
    <w:rsid w:val="00436283"/>
    <w:rsid w:val="004363AA"/>
    <w:rsid w:val="00436BB9"/>
    <w:rsid w:val="00436E19"/>
    <w:rsid w:val="00436FE0"/>
    <w:rsid w:val="00437490"/>
    <w:rsid w:val="00437E67"/>
    <w:rsid w:val="004401FC"/>
    <w:rsid w:val="00440701"/>
    <w:rsid w:val="00441546"/>
    <w:rsid w:val="00441688"/>
    <w:rsid w:val="00441A3C"/>
    <w:rsid w:val="0044203B"/>
    <w:rsid w:val="00442104"/>
    <w:rsid w:val="0044392A"/>
    <w:rsid w:val="0044395D"/>
    <w:rsid w:val="004439C3"/>
    <w:rsid w:val="004440F3"/>
    <w:rsid w:val="004450CE"/>
    <w:rsid w:val="0044599D"/>
    <w:rsid w:val="004459F1"/>
    <w:rsid w:val="00445BCE"/>
    <w:rsid w:val="00445E8E"/>
    <w:rsid w:val="0044613B"/>
    <w:rsid w:val="004465AD"/>
    <w:rsid w:val="004469DD"/>
    <w:rsid w:val="00446AFC"/>
    <w:rsid w:val="00447A1D"/>
    <w:rsid w:val="00450451"/>
    <w:rsid w:val="00450822"/>
    <w:rsid w:val="0045092C"/>
    <w:rsid w:val="00451F6E"/>
    <w:rsid w:val="00452D12"/>
    <w:rsid w:val="0045304C"/>
    <w:rsid w:val="00454670"/>
    <w:rsid w:val="00454C88"/>
    <w:rsid w:val="00454EF8"/>
    <w:rsid w:val="004553B8"/>
    <w:rsid w:val="00455867"/>
    <w:rsid w:val="00455AEA"/>
    <w:rsid w:val="00455F0D"/>
    <w:rsid w:val="00456226"/>
    <w:rsid w:val="0045666F"/>
    <w:rsid w:val="00456AC6"/>
    <w:rsid w:val="00457AD5"/>
    <w:rsid w:val="004600EF"/>
    <w:rsid w:val="00460871"/>
    <w:rsid w:val="00460983"/>
    <w:rsid w:val="00460C19"/>
    <w:rsid w:val="004611C8"/>
    <w:rsid w:val="00462283"/>
    <w:rsid w:val="004626C0"/>
    <w:rsid w:val="0046271A"/>
    <w:rsid w:val="00462E07"/>
    <w:rsid w:val="00463509"/>
    <w:rsid w:val="00463AFA"/>
    <w:rsid w:val="00463C3A"/>
    <w:rsid w:val="00463CFB"/>
    <w:rsid w:val="00463D90"/>
    <w:rsid w:val="004644BF"/>
    <w:rsid w:val="004646EC"/>
    <w:rsid w:val="004647CA"/>
    <w:rsid w:val="00464878"/>
    <w:rsid w:val="00464FEC"/>
    <w:rsid w:val="004661EC"/>
    <w:rsid w:val="004663F6"/>
    <w:rsid w:val="004668EC"/>
    <w:rsid w:val="00466C57"/>
    <w:rsid w:val="00466FE4"/>
    <w:rsid w:val="004670BB"/>
    <w:rsid w:val="004679D3"/>
    <w:rsid w:val="00470972"/>
    <w:rsid w:val="00470C75"/>
    <w:rsid w:val="00471166"/>
    <w:rsid w:val="00471408"/>
    <w:rsid w:val="00472442"/>
    <w:rsid w:val="00472774"/>
    <w:rsid w:val="00472C7F"/>
    <w:rsid w:val="00474402"/>
    <w:rsid w:val="0047475D"/>
    <w:rsid w:val="00474A0F"/>
    <w:rsid w:val="0047539D"/>
    <w:rsid w:val="004753ED"/>
    <w:rsid w:val="004755E5"/>
    <w:rsid w:val="00475703"/>
    <w:rsid w:val="00475DB8"/>
    <w:rsid w:val="00476095"/>
    <w:rsid w:val="004760A3"/>
    <w:rsid w:val="0047780B"/>
    <w:rsid w:val="00477BD7"/>
    <w:rsid w:val="00480291"/>
    <w:rsid w:val="004802D9"/>
    <w:rsid w:val="00480FBA"/>
    <w:rsid w:val="00481D82"/>
    <w:rsid w:val="00482728"/>
    <w:rsid w:val="0048300B"/>
    <w:rsid w:val="00483386"/>
    <w:rsid w:val="004834D7"/>
    <w:rsid w:val="00483AC1"/>
    <w:rsid w:val="00483E3E"/>
    <w:rsid w:val="00484245"/>
    <w:rsid w:val="00484796"/>
    <w:rsid w:val="004847E8"/>
    <w:rsid w:val="004849D9"/>
    <w:rsid w:val="00484B64"/>
    <w:rsid w:val="00484BE2"/>
    <w:rsid w:val="00484C0E"/>
    <w:rsid w:val="00484FC8"/>
    <w:rsid w:val="004852B1"/>
    <w:rsid w:val="00485942"/>
    <w:rsid w:val="00486B8C"/>
    <w:rsid w:val="0048785D"/>
    <w:rsid w:val="00487C8C"/>
    <w:rsid w:val="004905C4"/>
    <w:rsid w:val="004906A0"/>
    <w:rsid w:val="00490831"/>
    <w:rsid w:val="00490A2C"/>
    <w:rsid w:val="00491399"/>
    <w:rsid w:val="004915EA"/>
    <w:rsid w:val="004918E8"/>
    <w:rsid w:val="00491B37"/>
    <w:rsid w:val="00491CBF"/>
    <w:rsid w:val="00492137"/>
    <w:rsid w:val="00492361"/>
    <w:rsid w:val="004927BC"/>
    <w:rsid w:val="00492B77"/>
    <w:rsid w:val="00492DCA"/>
    <w:rsid w:val="004931FA"/>
    <w:rsid w:val="00493ABC"/>
    <w:rsid w:val="004943A3"/>
    <w:rsid w:val="00494D64"/>
    <w:rsid w:val="00495271"/>
    <w:rsid w:val="004953AA"/>
    <w:rsid w:val="004956DD"/>
    <w:rsid w:val="00495943"/>
    <w:rsid w:val="00495E54"/>
    <w:rsid w:val="00496446"/>
    <w:rsid w:val="004966BA"/>
    <w:rsid w:val="00496D85"/>
    <w:rsid w:val="00496FA7"/>
    <w:rsid w:val="00497ED1"/>
    <w:rsid w:val="004A0B0D"/>
    <w:rsid w:val="004A0FCA"/>
    <w:rsid w:val="004A132A"/>
    <w:rsid w:val="004A16D2"/>
    <w:rsid w:val="004A1E36"/>
    <w:rsid w:val="004A2142"/>
    <w:rsid w:val="004A2D51"/>
    <w:rsid w:val="004A4130"/>
    <w:rsid w:val="004A4142"/>
    <w:rsid w:val="004A45B3"/>
    <w:rsid w:val="004A693C"/>
    <w:rsid w:val="004A6B08"/>
    <w:rsid w:val="004A6B9A"/>
    <w:rsid w:val="004A6BBF"/>
    <w:rsid w:val="004A6E20"/>
    <w:rsid w:val="004A7390"/>
    <w:rsid w:val="004A7689"/>
    <w:rsid w:val="004A78B8"/>
    <w:rsid w:val="004B0745"/>
    <w:rsid w:val="004B0978"/>
    <w:rsid w:val="004B1E34"/>
    <w:rsid w:val="004B2683"/>
    <w:rsid w:val="004B26D5"/>
    <w:rsid w:val="004B31D1"/>
    <w:rsid w:val="004B34E0"/>
    <w:rsid w:val="004B383D"/>
    <w:rsid w:val="004B39B5"/>
    <w:rsid w:val="004B3B29"/>
    <w:rsid w:val="004B3D12"/>
    <w:rsid w:val="004B3DA6"/>
    <w:rsid w:val="004B46B5"/>
    <w:rsid w:val="004B5C0A"/>
    <w:rsid w:val="004B630B"/>
    <w:rsid w:val="004B691B"/>
    <w:rsid w:val="004B70A1"/>
    <w:rsid w:val="004B7A0B"/>
    <w:rsid w:val="004B7D23"/>
    <w:rsid w:val="004C2CC7"/>
    <w:rsid w:val="004C2EE1"/>
    <w:rsid w:val="004C311C"/>
    <w:rsid w:val="004C31A0"/>
    <w:rsid w:val="004C36D7"/>
    <w:rsid w:val="004C38C6"/>
    <w:rsid w:val="004C3BF5"/>
    <w:rsid w:val="004C3D9D"/>
    <w:rsid w:val="004C4035"/>
    <w:rsid w:val="004C4405"/>
    <w:rsid w:val="004C49A0"/>
    <w:rsid w:val="004C4B1F"/>
    <w:rsid w:val="004C4D72"/>
    <w:rsid w:val="004C542C"/>
    <w:rsid w:val="004C591C"/>
    <w:rsid w:val="004C5A56"/>
    <w:rsid w:val="004C5D04"/>
    <w:rsid w:val="004C5D0E"/>
    <w:rsid w:val="004C60C8"/>
    <w:rsid w:val="004C6188"/>
    <w:rsid w:val="004C6ABC"/>
    <w:rsid w:val="004C70BF"/>
    <w:rsid w:val="004C743B"/>
    <w:rsid w:val="004C7616"/>
    <w:rsid w:val="004C7A23"/>
    <w:rsid w:val="004D07EB"/>
    <w:rsid w:val="004D0D29"/>
    <w:rsid w:val="004D24CC"/>
    <w:rsid w:val="004D27B1"/>
    <w:rsid w:val="004D2CD5"/>
    <w:rsid w:val="004D33AB"/>
    <w:rsid w:val="004D344F"/>
    <w:rsid w:val="004D37E0"/>
    <w:rsid w:val="004D3AFA"/>
    <w:rsid w:val="004D427D"/>
    <w:rsid w:val="004D4662"/>
    <w:rsid w:val="004D488F"/>
    <w:rsid w:val="004D4EEA"/>
    <w:rsid w:val="004D5148"/>
    <w:rsid w:val="004D5ADC"/>
    <w:rsid w:val="004D6774"/>
    <w:rsid w:val="004D72FD"/>
    <w:rsid w:val="004D77F5"/>
    <w:rsid w:val="004D7DD6"/>
    <w:rsid w:val="004E12E0"/>
    <w:rsid w:val="004E1AE4"/>
    <w:rsid w:val="004E1DF9"/>
    <w:rsid w:val="004E1E75"/>
    <w:rsid w:val="004E2165"/>
    <w:rsid w:val="004E241B"/>
    <w:rsid w:val="004E2452"/>
    <w:rsid w:val="004E2C82"/>
    <w:rsid w:val="004E37E5"/>
    <w:rsid w:val="004E3977"/>
    <w:rsid w:val="004E40B7"/>
    <w:rsid w:val="004E48C5"/>
    <w:rsid w:val="004E496A"/>
    <w:rsid w:val="004E5054"/>
    <w:rsid w:val="004E6B92"/>
    <w:rsid w:val="004E7716"/>
    <w:rsid w:val="004E78BD"/>
    <w:rsid w:val="004F009C"/>
    <w:rsid w:val="004F00DF"/>
    <w:rsid w:val="004F0112"/>
    <w:rsid w:val="004F07D8"/>
    <w:rsid w:val="004F0D95"/>
    <w:rsid w:val="004F0F87"/>
    <w:rsid w:val="004F116D"/>
    <w:rsid w:val="004F13D0"/>
    <w:rsid w:val="004F157C"/>
    <w:rsid w:val="004F1B1D"/>
    <w:rsid w:val="004F2058"/>
    <w:rsid w:val="004F2234"/>
    <w:rsid w:val="004F239D"/>
    <w:rsid w:val="004F2857"/>
    <w:rsid w:val="004F30C4"/>
    <w:rsid w:val="004F348A"/>
    <w:rsid w:val="004F34AC"/>
    <w:rsid w:val="004F34CB"/>
    <w:rsid w:val="004F361E"/>
    <w:rsid w:val="004F37DD"/>
    <w:rsid w:val="004F3D82"/>
    <w:rsid w:val="004F3E24"/>
    <w:rsid w:val="004F44D3"/>
    <w:rsid w:val="004F4F7F"/>
    <w:rsid w:val="004F4FB8"/>
    <w:rsid w:val="004F5027"/>
    <w:rsid w:val="004F522D"/>
    <w:rsid w:val="004F5B3C"/>
    <w:rsid w:val="004F5EAB"/>
    <w:rsid w:val="004F637C"/>
    <w:rsid w:val="004F641C"/>
    <w:rsid w:val="004F688A"/>
    <w:rsid w:val="004F7867"/>
    <w:rsid w:val="004F796D"/>
    <w:rsid w:val="004F7DE5"/>
    <w:rsid w:val="005007E8"/>
    <w:rsid w:val="00500A3A"/>
    <w:rsid w:val="0050125F"/>
    <w:rsid w:val="0050154B"/>
    <w:rsid w:val="00501D66"/>
    <w:rsid w:val="00501FD4"/>
    <w:rsid w:val="00502409"/>
    <w:rsid w:val="005024D3"/>
    <w:rsid w:val="00502C20"/>
    <w:rsid w:val="0050306E"/>
    <w:rsid w:val="005033BB"/>
    <w:rsid w:val="005036D1"/>
    <w:rsid w:val="00503A71"/>
    <w:rsid w:val="00503A85"/>
    <w:rsid w:val="0050402C"/>
    <w:rsid w:val="00504080"/>
    <w:rsid w:val="00504B71"/>
    <w:rsid w:val="0050557D"/>
    <w:rsid w:val="00505B30"/>
    <w:rsid w:val="00505BA8"/>
    <w:rsid w:val="00505F2E"/>
    <w:rsid w:val="00506777"/>
    <w:rsid w:val="00507108"/>
    <w:rsid w:val="00507E88"/>
    <w:rsid w:val="0051049D"/>
    <w:rsid w:val="00510B12"/>
    <w:rsid w:val="0051114B"/>
    <w:rsid w:val="005114EF"/>
    <w:rsid w:val="005114FB"/>
    <w:rsid w:val="0051193D"/>
    <w:rsid w:val="0051205F"/>
    <w:rsid w:val="00512257"/>
    <w:rsid w:val="005123E5"/>
    <w:rsid w:val="0051274C"/>
    <w:rsid w:val="005128C8"/>
    <w:rsid w:val="00513853"/>
    <w:rsid w:val="00513B83"/>
    <w:rsid w:val="00513C20"/>
    <w:rsid w:val="00513FAD"/>
    <w:rsid w:val="005140FC"/>
    <w:rsid w:val="00514325"/>
    <w:rsid w:val="00514A17"/>
    <w:rsid w:val="00514CE1"/>
    <w:rsid w:val="005150B7"/>
    <w:rsid w:val="005152DD"/>
    <w:rsid w:val="00515937"/>
    <w:rsid w:val="005162A8"/>
    <w:rsid w:val="005163EC"/>
    <w:rsid w:val="00516B68"/>
    <w:rsid w:val="00516ED5"/>
    <w:rsid w:val="00517EE4"/>
    <w:rsid w:val="00520932"/>
    <w:rsid w:val="00521201"/>
    <w:rsid w:val="00521298"/>
    <w:rsid w:val="005214BA"/>
    <w:rsid w:val="005215E1"/>
    <w:rsid w:val="005217DF"/>
    <w:rsid w:val="00521BC2"/>
    <w:rsid w:val="00521D0B"/>
    <w:rsid w:val="00522468"/>
    <w:rsid w:val="00522584"/>
    <w:rsid w:val="00522749"/>
    <w:rsid w:val="00522A8A"/>
    <w:rsid w:val="00522E2A"/>
    <w:rsid w:val="00522F97"/>
    <w:rsid w:val="0052310C"/>
    <w:rsid w:val="00523208"/>
    <w:rsid w:val="00524153"/>
    <w:rsid w:val="005249FC"/>
    <w:rsid w:val="00524A53"/>
    <w:rsid w:val="00524D1B"/>
    <w:rsid w:val="0052537A"/>
    <w:rsid w:val="0052583E"/>
    <w:rsid w:val="00525CB1"/>
    <w:rsid w:val="00525F03"/>
    <w:rsid w:val="0052642E"/>
    <w:rsid w:val="00526454"/>
    <w:rsid w:val="00527027"/>
    <w:rsid w:val="005273D1"/>
    <w:rsid w:val="00527A5D"/>
    <w:rsid w:val="005302B3"/>
    <w:rsid w:val="005308A6"/>
    <w:rsid w:val="00530995"/>
    <w:rsid w:val="0053163A"/>
    <w:rsid w:val="00531672"/>
    <w:rsid w:val="0053187E"/>
    <w:rsid w:val="005322D7"/>
    <w:rsid w:val="0053263F"/>
    <w:rsid w:val="00532699"/>
    <w:rsid w:val="005327A7"/>
    <w:rsid w:val="00532904"/>
    <w:rsid w:val="005332BA"/>
    <w:rsid w:val="00533321"/>
    <w:rsid w:val="005340A3"/>
    <w:rsid w:val="0053475F"/>
    <w:rsid w:val="00534A7C"/>
    <w:rsid w:val="00534D9A"/>
    <w:rsid w:val="0053531F"/>
    <w:rsid w:val="0053562F"/>
    <w:rsid w:val="00535A55"/>
    <w:rsid w:val="005360B0"/>
    <w:rsid w:val="00536814"/>
    <w:rsid w:val="005369B2"/>
    <w:rsid w:val="00536C08"/>
    <w:rsid w:val="00537C7A"/>
    <w:rsid w:val="0054063A"/>
    <w:rsid w:val="00540868"/>
    <w:rsid w:val="00540EC3"/>
    <w:rsid w:val="005419B7"/>
    <w:rsid w:val="0054207A"/>
    <w:rsid w:val="00542269"/>
    <w:rsid w:val="005426D0"/>
    <w:rsid w:val="00542971"/>
    <w:rsid w:val="00542E3A"/>
    <w:rsid w:val="00543139"/>
    <w:rsid w:val="0054319D"/>
    <w:rsid w:val="00543D6E"/>
    <w:rsid w:val="00544109"/>
    <w:rsid w:val="0054414D"/>
    <w:rsid w:val="00544A46"/>
    <w:rsid w:val="005474DA"/>
    <w:rsid w:val="005476CD"/>
    <w:rsid w:val="005500F7"/>
    <w:rsid w:val="00550D9F"/>
    <w:rsid w:val="005519A4"/>
    <w:rsid w:val="00551E0A"/>
    <w:rsid w:val="0055383D"/>
    <w:rsid w:val="00553948"/>
    <w:rsid w:val="00553E8A"/>
    <w:rsid w:val="00553EA5"/>
    <w:rsid w:val="005542ED"/>
    <w:rsid w:val="00554396"/>
    <w:rsid w:val="0055447A"/>
    <w:rsid w:val="00554D91"/>
    <w:rsid w:val="00555459"/>
    <w:rsid w:val="00555C24"/>
    <w:rsid w:val="00555E26"/>
    <w:rsid w:val="00555E3F"/>
    <w:rsid w:val="00556027"/>
    <w:rsid w:val="005561D5"/>
    <w:rsid w:val="005568DD"/>
    <w:rsid w:val="00556D3C"/>
    <w:rsid w:val="00557268"/>
    <w:rsid w:val="005577C6"/>
    <w:rsid w:val="00557E1A"/>
    <w:rsid w:val="00560336"/>
    <w:rsid w:val="005603E9"/>
    <w:rsid w:val="00560466"/>
    <w:rsid w:val="0056137B"/>
    <w:rsid w:val="005613C6"/>
    <w:rsid w:val="00561C4A"/>
    <w:rsid w:val="00561CB9"/>
    <w:rsid w:val="005625B5"/>
    <w:rsid w:val="00563554"/>
    <w:rsid w:val="005635C8"/>
    <w:rsid w:val="00563F6A"/>
    <w:rsid w:val="00564305"/>
    <w:rsid w:val="00565009"/>
    <w:rsid w:val="00565223"/>
    <w:rsid w:val="00565B82"/>
    <w:rsid w:val="00566D6A"/>
    <w:rsid w:val="005671AC"/>
    <w:rsid w:val="005672B2"/>
    <w:rsid w:val="0056797B"/>
    <w:rsid w:val="005679F2"/>
    <w:rsid w:val="00567B68"/>
    <w:rsid w:val="00567EA9"/>
    <w:rsid w:val="005704BF"/>
    <w:rsid w:val="005705EE"/>
    <w:rsid w:val="0057117F"/>
    <w:rsid w:val="005711ED"/>
    <w:rsid w:val="0057196D"/>
    <w:rsid w:val="00571C59"/>
    <w:rsid w:val="00573AF0"/>
    <w:rsid w:val="00573C5C"/>
    <w:rsid w:val="00573D21"/>
    <w:rsid w:val="00573DE7"/>
    <w:rsid w:val="00574318"/>
    <w:rsid w:val="0057501A"/>
    <w:rsid w:val="005756DE"/>
    <w:rsid w:val="00575A4F"/>
    <w:rsid w:val="005760FC"/>
    <w:rsid w:val="005767F8"/>
    <w:rsid w:val="00576DB0"/>
    <w:rsid w:val="00577224"/>
    <w:rsid w:val="00577295"/>
    <w:rsid w:val="00577CC8"/>
    <w:rsid w:val="005808FB"/>
    <w:rsid w:val="00580B39"/>
    <w:rsid w:val="0058170D"/>
    <w:rsid w:val="005817C3"/>
    <w:rsid w:val="00582058"/>
    <w:rsid w:val="00582370"/>
    <w:rsid w:val="0058257A"/>
    <w:rsid w:val="005825D8"/>
    <w:rsid w:val="00582BB4"/>
    <w:rsid w:val="00582E0C"/>
    <w:rsid w:val="00582E64"/>
    <w:rsid w:val="005834B7"/>
    <w:rsid w:val="00583ED3"/>
    <w:rsid w:val="00583FDE"/>
    <w:rsid w:val="005840DF"/>
    <w:rsid w:val="005841BE"/>
    <w:rsid w:val="0058461F"/>
    <w:rsid w:val="00584B98"/>
    <w:rsid w:val="00584BD3"/>
    <w:rsid w:val="0058577C"/>
    <w:rsid w:val="0058613D"/>
    <w:rsid w:val="00586159"/>
    <w:rsid w:val="005863A0"/>
    <w:rsid w:val="00586501"/>
    <w:rsid w:val="005867C9"/>
    <w:rsid w:val="00586F5B"/>
    <w:rsid w:val="00587027"/>
    <w:rsid w:val="0058784D"/>
    <w:rsid w:val="00587B38"/>
    <w:rsid w:val="00587BA1"/>
    <w:rsid w:val="00590355"/>
    <w:rsid w:val="005911FD"/>
    <w:rsid w:val="00591A01"/>
    <w:rsid w:val="00591D5B"/>
    <w:rsid w:val="00591D9F"/>
    <w:rsid w:val="0059243F"/>
    <w:rsid w:val="005927F6"/>
    <w:rsid w:val="0059294E"/>
    <w:rsid w:val="005929AF"/>
    <w:rsid w:val="00592C4E"/>
    <w:rsid w:val="00592F49"/>
    <w:rsid w:val="00592FD5"/>
    <w:rsid w:val="005935B6"/>
    <w:rsid w:val="00593EEF"/>
    <w:rsid w:val="00594426"/>
    <w:rsid w:val="0059442D"/>
    <w:rsid w:val="005944D2"/>
    <w:rsid w:val="0059489B"/>
    <w:rsid w:val="00594D82"/>
    <w:rsid w:val="00594F40"/>
    <w:rsid w:val="005950A1"/>
    <w:rsid w:val="00595791"/>
    <w:rsid w:val="00595947"/>
    <w:rsid w:val="00595EBC"/>
    <w:rsid w:val="00596CEA"/>
    <w:rsid w:val="00597290"/>
    <w:rsid w:val="005976E3"/>
    <w:rsid w:val="00597CCA"/>
    <w:rsid w:val="00597F7A"/>
    <w:rsid w:val="005A018D"/>
    <w:rsid w:val="005A1422"/>
    <w:rsid w:val="005A1E4A"/>
    <w:rsid w:val="005A2190"/>
    <w:rsid w:val="005A2350"/>
    <w:rsid w:val="005A2AF1"/>
    <w:rsid w:val="005A30BF"/>
    <w:rsid w:val="005A3717"/>
    <w:rsid w:val="005A3929"/>
    <w:rsid w:val="005A3DA7"/>
    <w:rsid w:val="005A3E01"/>
    <w:rsid w:val="005A434D"/>
    <w:rsid w:val="005A4573"/>
    <w:rsid w:val="005A4997"/>
    <w:rsid w:val="005A5696"/>
    <w:rsid w:val="005A5836"/>
    <w:rsid w:val="005A61DD"/>
    <w:rsid w:val="005A62C9"/>
    <w:rsid w:val="005A6695"/>
    <w:rsid w:val="005A7811"/>
    <w:rsid w:val="005A7BCF"/>
    <w:rsid w:val="005B03EF"/>
    <w:rsid w:val="005B069E"/>
    <w:rsid w:val="005B0D40"/>
    <w:rsid w:val="005B12B1"/>
    <w:rsid w:val="005B1431"/>
    <w:rsid w:val="005B1C7E"/>
    <w:rsid w:val="005B2583"/>
    <w:rsid w:val="005B3005"/>
    <w:rsid w:val="005B4311"/>
    <w:rsid w:val="005B43E0"/>
    <w:rsid w:val="005B4897"/>
    <w:rsid w:val="005B49B0"/>
    <w:rsid w:val="005B5B59"/>
    <w:rsid w:val="005B66A6"/>
    <w:rsid w:val="005B6F54"/>
    <w:rsid w:val="005B7300"/>
    <w:rsid w:val="005C0735"/>
    <w:rsid w:val="005C0900"/>
    <w:rsid w:val="005C0ACE"/>
    <w:rsid w:val="005C0B56"/>
    <w:rsid w:val="005C13CE"/>
    <w:rsid w:val="005C1D35"/>
    <w:rsid w:val="005C1D49"/>
    <w:rsid w:val="005C232F"/>
    <w:rsid w:val="005C28B1"/>
    <w:rsid w:val="005C2AA6"/>
    <w:rsid w:val="005C2EAA"/>
    <w:rsid w:val="005C3217"/>
    <w:rsid w:val="005C3222"/>
    <w:rsid w:val="005C32A7"/>
    <w:rsid w:val="005C36FD"/>
    <w:rsid w:val="005C39E7"/>
    <w:rsid w:val="005C4401"/>
    <w:rsid w:val="005C4579"/>
    <w:rsid w:val="005C645F"/>
    <w:rsid w:val="005C6677"/>
    <w:rsid w:val="005C6DE9"/>
    <w:rsid w:val="005C6EA6"/>
    <w:rsid w:val="005C70E7"/>
    <w:rsid w:val="005C72DB"/>
    <w:rsid w:val="005D1235"/>
    <w:rsid w:val="005D14F3"/>
    <w:rsid w:val="005D1CED"/>
    <w:rsid w:val="005D2181"/>
    <w:rsid w:val="005D2330"/>
    <w:rsid w:val="005D283D"/>
    <w:rsid w:val="005D2B5E"/>
    <w:rsid w:val="005D2DF1"/>
    <w:rsid w:val="005D2E4C"/>
    <w:rsid w:val="005D3AB5"/>
    <w:rsid w:val="005D405B"/>
    <w:rsid w:val="005D426B"/>
    <w:rsid w:val="005D428C"/>
    <w:rsid w:val="005D42EC"/>
    <w:rsid w:val="005D4955"/>
    <w:rsid w:val="005D4D4A"/>
    <w:rsid w:val="005D4DFA"/>
    <w:rsid w:val="005D4E61"/>
    <w:rsid w:val="005D4EC8"/>
    <w:rsid w:val="005D5040"/>
    <w:rsid w:val="005D56BD"/>
    <w:rsid w:val="005D5A0B"/>
    <w:rsid w:val="005D623F"/>
    <w:rsid w:val="005D6413"/>
    <w:rsid w:val="005D6920"/>
    <w:rsid w:val="005D69E7"/>
    <w:rsid w:val="005D6B96"/>
    <w:rsid w:val="005D6D28"/>
    <w:rsid w:val="005D7870"/>
    <w:rsid w:val="005E0586"/>
    <w:rsid w:val="005E0869"/>
    <w:rsid w:val="005E127E"/>
    <w:rsid w:val="005E18C7"/>
    <w:rsid w:val="005E19D2"/>
    <w:rsid w:val="005E1D9E"/>
    <w:rsid w:val="005E265B"/>
    <w:rsid w:val="005E288C"/>
    <w:rsid w:val="005E2949"/>
    <w:rsid w:val="005E2B42"/>
    <w:rsid w:val="005E2E22"/>
    <w:rsid w:val="005E31FB"/>
    <w:rsid w:val="005E338E"/>
    <w:rsid w:val="005E35F0"/>
    <w:rsid w:val="005E3626"/>
    <w:rsid w:val="005E3CBC"/>
    <w:rsid w:val="005E4095"/>
    <w:rsid w:val="005E40A1"/>
    <w:rsid w:val="005E4899"/>
    <w:rsid w:val="005E4F38"/>
    <w:rsid w:val="005E529F"/>
    <w:rsid w:val="005E5327"/>
    <w:rsid w:val="005E65BC"/>
    <w:rsid w:val="005E6B4F"/>
    <w:rsid w:val="005E6E6F"/>
    <w:rsid w:val="005E725B"/>
    <w:rsid w:val="005E75DB"/>
    <w:rsid w:val="005F0366"/>
    <w:rsid w:val="005F04E0"/>
    <w:rsid w:val="005F0601"/>
    <w:rsid w:val="005F08C5"/>
    <w:rsid w:val="005F0934"/>
    <w:rsid w:val="005F10B1"/>
    <w:rsid w:val="005F11F3"/>
    <w:rsid w:val="005F17AA"/>
    <w:rsid w:val="005F19A6"/>
    <w:rsid w:val="005F1CE8"/>
    <w:rsid w:val="005F1F1E"/>
    <w:rsid w:val="005F1F4D"/>
    <w:rsid w:val="005F20C7"/>
    <w:rsid w:val="005F21F1"/>
    <w:rsid w:val="005F24DD"/>
    <w:rsid w:val="005F250F"/>
    <w:rsid w:val="005F2642"/>
    <w:rsid w:val="005F3ACE"/>
    <w:rsid w:val="005F43F3"/>
    <w:rsid w:val="005F460C"/>
    <w:rsid w:val="005F46E7"/>
    <w:rsid w:val="005F4A14"/>
    <w:rsid w:val="005F5C3D"/>
    <w:rsid w:val="005F5CED"/>
    <w:rsid w:val="005F6BC8"/>
    <w:rsid w:val="005F6EAB"/>
    <w:rsid w:val="005F6F75"/>
    <w:rsid w:val="005F71F7"/>
    <w:rsid w:val="00600195"/>
    <w:rsid w:val="0060108F"/>
    <w:rsid w:val="006012C0"/>
    <w:rsid w:val="006018D3"/>
    <w:rsid w:val="00601D4C"/>
    <w:rsid w:val="00601DE7"/>
    <w:rsid w:val="00602243"/>
    <w:rsid w:val="00602423"/>
    <w:rsid w:val="0060249B"/>
    <w:rsid w:val="00602F6B"/>
    <w:rsid w:val="0060328F"/>
    <w:rsid w:val="006033B5"/>
    <w:rsid w:val="00603C61"/>
    <w:rsid w:val="00605ADC"/>
    <w:rsid w:val="006064F3"/>
    <w:rsid w:val="006066D0"/>
    <w:rsid w:val="0060670E"/>
    <w:rsid w:val="00607275"/>
    <w:rsid w:val="00607B1D"/>
    <w:rsid w:val="00607C0E"/>
    <w:rsid w:val="00610011"/>
    <w:rsid w:val="0061025A"/>
    <w:rsid w:val="006106A3"/>
    <w:rsid w:val="00610C30"/>
    <w:rsid w:val="00610DFC"/>
    <w:rsid w:val="00611318"/>
    <w:rsid w:val="00611E78"/>
    <w:rsid w:val="0061241C"/>
    <w:rsid w:val="00612D98"/>
    <w:rsid w:val="00613A08"/>
    <w:rsid w:val="00613BB7"/>
    <w:rsid w:val="00613DA8"/>
    <w:rsid w:val="00614659"/>
    <w:rsid w:val="0061465A"/>
    <w:rsid w:val="00614808"/>
    <w:rsid w:val="00614B65"/>
    <w:rsid w:val="00614C7F"/>
    <w:rsid w:val="006150E5"/>
    <w:rsid w:val="00615395"/>
    <w:rsid w:val="00615412"/>
    <w:rsid w:val="0061641B"/>
    <w:rsid w:val="006164BF"/>
    <w:rsid w:val="00616B22"/>
    <w:rsid w:val="00616B28"/>
    <w:rsid w:val="00617A8A"/>
    <w:rsid w:val="00617E0D"/>
    <w:rsid w:val="006200FB"/>
    <w:rsid w:val="006203DC"/>
    <w:rsid w:val="006204E8"/>
    <w:rsid w:val="00620EB5"/>
    <w:rsid w:val="00621230"/>
    <w:rsid w:val="006219CF"/>
    <w:rsid w:val="00621EA8"/>
    <w:rsid w:val="0062216C"/>
    <w:rsid w:val="0062277A"/>
    <w:rsid w:val="0062280F"/>
    <w:rsid w:val="0062294A"/>
    <w:rsid w:val="0062329D"/>
    <w:rsid w:val="00623755"/>
    <w:rsid w:val="00623B74"/>
    <w:rsid w:val="00623BF0"/>
    <w:rsid w:val="00623D6C"/>
    <w:rsid w:val="006244B2"/>
    <w:rsid w:val="00624546"/>
    <w:rsid w:val="0062463E"/>
    <w:rsid w:val="006247F1"/>
    <w:rsid w:val="00626977"/>
    <w:rsid w:val="00626B92"/>
    <w:rsid w:val="0062719C"/>
    <w:rsid w:val="006273B3"/>
    <w:rsid w:val="006277C1"/>
    <w:rsid w:val="00630ECF"/>
    <w:rsid w:val="00630FD4"/>
    <w:rsid w:val="00631302"/>
    <w:rsid w:val="00631568"/>
    <w:rsid w:val="00631DF7"/>
    <w:rsid w:val="00631EE5"/>
    <w:rsid w:val="00631F9E"/>
    <w:rsid w:val="00632176"/>
    <w:rsid w:val="006324F2"/>
    <w:rsid w:val="006325C7"/>
    <w:rsid w:val="00632928"/>
    <w:rsid w:val="00632A21"/>
    <w:rsid w:val="00632D1E"/>
    <w:rsid w:val="00632F40"/>
    <w:rsid w:val="00632F85"/>
    <w:rsid w:val="006336A5"/>
    <w:rsid w:val="00633E85"/>
    <w:rsid w:val="00633F2B"/>
    <w:rsid w:val="006344B8"/>
    <w:rsid w:val="00634818"/>
    <w:rsid w:val="006357B4"/>
    <w:rsid w:val="00636E8F"/>
    <w:rsid w:val="00636ECE"/>
    <w:rsid w:val="00636EEA"/>
    <w:rsid w:val="006402AF"/>
    <w:rsid w:val="00640706"/>
    <w:rsid w:val="00640AE9"/>
    <w:rsid w:val="00640B54"/>
    <w:rsid w:val="00640EED"/>
    <w:rsid w:val="006437D0"/>
    <w:rsid w:val="00643918"/>
    <w:rsid w:val="00643A0E"/>
    <w:rsid w:val="00643E58"/>
    <w:rsid w:val="00643F6B"/>
    <w:rsid w:val="00644137"/>
    <w:rsid w:val="006442D7"/>
    <w:rsid w:val="006443CE"/>
    <w:rsid w:val="00644540"/>
    <w:rsid w:val="00644D77"/>
    <w:rsid w:val="0064560B"/>
    <w:rsid w:val="0064561C"/>
    <w:rsid w:val="00645796"/>
    <w:rsid w:val="006458C1"/>
    <w:rsid w:val="00645DDC"/>
    <w:rsid w:val="00646032"/>
    <w:rsid w:val="006465AC"/>
    <w:rsid w:val="006465FD"/>
    <w:rsid w:val="006473BF"/>
    <w:rsid w:val="00647AF6"/>
    <w:rsid w:val="00647EC1"/>
    <w:rsid w:val="0065059A"/>
    <w:rsid w:val="00650DDF"/>
    <w:rsid w:val="006511BA"/>
    <w:rsid w:val="00651E6D"/>
    <w:rsid w:val="00652104"/>
    <w:rsid w:val="006524EA"/>
    <w:rsid w:val="006526AC"/>
    <w:rsid w:val="006529A1"/>
    <w:rsid w:val="00652C70"/>
    <w:rsid w:val="00652C71"/>
    <w:rsid w:val="006533BC"/>
    <w:rsid w:val="00653A73"/>
    <w:rsid w:val="00653BC1"/>
    <w:rsid w:val="00653C75"/>
    <w:rsid w:val="0065488F"/>
    <w:rsid w:val="00654B21"/>
    <w:rsid w:val="00654D6F"/>
    <w:rsid w:val="0065527B"/>
    <w:rsid w:val="006552C9"/>
    <w:rsid w:val="006555AF"/>
    <w:rsid w:val="00655879"/>
    <w:rsid w:val="00656EAF"/>
    <w:rsid w:val="006573BA"/>
    <w:rsid w:val="006573DF"/>
    <w:rsid w:val="0065765A"/>
    <w:rsid w:val="00657A40"/>
    <w:rsid w:val="00660DE3"/>
    <w:rsid w:val="00660F31"/>
    <w:rsid w:val="00661175"/>
    <w:rsid w:val="0066118F"/>
    <w:rsid w:val="00661C88"/>
    <w:rsid w:val="00661DE9"/>
    <w:rsid w:val="00662259"/>
    <w:rsid w:val="00662FD8"/>
    <w:rsid w:val="006636BA"/>
    <w:rsid w:val="00663C9F"/>
    <w:rsid w:val="00663D40"/>
    <w:rsid w:val="006640BE"/>
    <w:rsid w:val="00664972"/>
    <w:rsid w:val="00665E12"/>
    <w:rsid w:val="00665FDE"/>
    <w:rsid w:val="006661E4"/>
    <w:rsid w:val="006662E5"/>
    <w:rsid w:val="00666385"/>
    <w:rsid w:val="006663B8"/>
    <w:rsid w:val="00667377"/>
    <w:rsid w:val="00667496"/>
    <w:rsid w:val="00667649"/>
    <w:rsid w:val="0067019E"/>
    <w:rsid w:val="006709BF"/>
    <w:rsid w:val="006711C3"/>
    <w:rsid w:val="00671610"/>
    <w:rsid w:val="0067194D"/>
    <w:rsid w:val="00672537"/>
    <w:rsid w:val="006727F8"/>
    <w:rsid w:val="00672B32"/>
    <w:rsid w:val="0067342B"/>
    <w:rsid w:val="00673AF6"/>
    <w:rsid w:val="00674388"/>
    <w:rsid w:val="0067446C"/>
    <w:rsid w:val="006744B1"/>
    <w:rsid w:val="00675131"/>
    <w:rsid w:val="00675543"/>
    <w:rsid w:val="00675A4B"/>
    <w:rsid w:val="00675FB5"/>
    <w:rsid w:val="0067681D"/>
    <w:rsid w:val="00676D68"/>
    <w:rsid w:val="00676DE0"/>
    <w:rsid w:val="00676EED"/>
    <w:rsid w:val="00676F0C"/>
    <w:rsid w:val="00676FFF"/>
    <w:rsid w:val="00677147"/>
    <w:rsid w:val="006779E4"/>
    <w:rsid w:val="00680D0C"/>
    <w:rsid w:val="00680E72"/>
    <w:rsid w:val="006810DC"/>
    <w:rsid w:val="00681A46"/>
    <w:rsid w:val="00681C87"/>
    <w:rsid w:val="006825D7"/>
    <w:rsid w:val="006826FF"/>
    <w:rsid w:val="00682BA7"/>
    <w:rsid w:val="00682FE0"/>
    <w:rsid w:val="00683264"/>
    <w:rsid w:val="006839C3"/>
    <w:rsid w:val="00683C94"/>
    <w:rsid w:val="00683D9E"/>
    <w:rsid w:val="006843EE"/>
    <w:rsid w:val="00684786"/>
    <w:rsid w:val="00684975"/>
    <w:rsid w:val="00684CF9"/>
    <w:rsid w:val="00685789"/>
    <w:rsid w:val="006859DD"/>
    <w:rsid w:val="00685D98"/>
    <w:rsid w:val="00686452"/>
    <w:rsid w:val="00686AEC"/>
    <w:rsid w:val="00686AEE"/>
    <w:rsid w:val="00686C54"/>
    <w:rsid w:val="00687846"/>
    <w:rsid w:val="006900FA"/>
    <w:rsid w:val="00690A1D"/>
    <w:rsid w:val="00690A37"/>
    <w:rsid w:val="00690B7F"/>
    <w:rsid w:val="00691C17"/>
    <w:rsid w:val="006922F4"/>
    <w:rsid w:val="006923E6"/>
    <w:rsid w:val="00692AC3"/>
    <w:rsid w:val="00693EE6"/>
    <w:rsid w:val="00693FEC"/>
    <w:rsid w:val="00694409"/>
    <w:rsid w:val="00694921"/>
    <w:rsid w:val="00694D76"/>
    <w:rsid w:val="00695054"/>
    <w:rsid w:val="00695233"/>
    <w:rsid w:val="00695455"/>
    <w:rsid w:val="00695BEF"/>
    <w:rsid w:val="00695F84"/>
    <w:rsid w:val="006962E0"/>
    <w:rsid w:val="0069655B"/>
    <w:rsid w:val="00697572"/>
    <w:rsid w:val="00697665"/>
    <w:rsid w:val="006976C5"/>
    <w:rsid w:val="006A04A8"/>
    <w:rsid w:val="006A09BC"/>
    <w:rsid w:val="006A0DC2"/>
    <w:rsid w:val="006A183F"/>
    <w:rsid w:val="006A2D40"/>
    <w:rsid w:val="006A3334"/>
    <w:rsid w:val="006A35D9"/>
    <w:rsid w:val="006A369B"/>
    <w:rsid w:val="006A37ED"/>
    <w:rsid w:val="006A3F3E"/>
    <w:rsid w:val="006A4162"/>
    <w:rsid w:val="006A4E83"/>
    <w:rsid w:val="006A68A8"/>
    <w:rsid w:val="006A68B9"/>
    <w:rsid w:val="006A7167"/>
    <w:rsid w:val="006A7510"/>
    <w:rsid w:val="006A751A"/>
    <w:rsid w:val="006A7CE8"/>
    <w:rsid w:val="006A7D90"/>
    <w:rsid w:val="006B03A3"/>
    <w:rsid w:val="006B03C8"/>
    <w:rsid w:val="006B0CCC"/>
    <w:rsid w:val="006B0D40"/>
    <w:rsid w:val="006B1745"/>
    <w:rsid w:val="006B17EB"/>
    <w:rsid w:val="006B1D1D"/>
    <w:rsid w:val="006B1D3A"/>
    <w:rsid w:val="006B21D2"/>
    <w:rsid w:val="006B2435"/>
    <w:rsid w:val="006B2E15"/>
    <w:rsid w:val="006B301F"/>
    <w:rsid w:val="006B347E"/>
    <w:rsid w:val="006B34BD"/>
    <w:rsid w:val="006B3514"/>
    <w:rsid w:val="006B39CC"/>
    <w:rsid w:val="006B4232"/>
    <w:rsid w:val="006B573D"/>
    <w:rsid w:val="006B5E6F"/>
    <w:rsid w:val="006B606A"/>
    <w:rsid w:val="006B672C"/>
    <w:rsid w:val="006B6BD7"/>
    <w:rsid w:val="006B7975"/>
    <w:rsid w:val="006B7C08"/>
    <w:rsid w:val="006C046C"/>
    <w:rsid w:val="006C060C"/>
    <w:rsid w:val="006C0888"/>
    <w:rsid w:val="006C1350"/>
    <w:rsid w:val="006C1AB8"/>
    <w:rsid w:val="006C1CED"/>
    <w:rsid w:val="006C1F34"/>
    <w:rsid w:val="006C2732"/>
    <w:rsid w:val="006C2AF0"/>
    <w:rsid w:val="006C2DAB"/>
    <w:rsid w:val="006C30E0"/>
    <w:rsid w:val="006C3225"/>
    <w:rsid w:val="006C3230"/>
    <w:rsid w:val="006C3F72"/>
    <w:rsid w:val="006C4962"/>
    <w:rsid w:val="006C56C3"/>
    <w:rsid w:val="006C6E6C"/>
    <w:rsid w:val="006C7CFB"/>
    <w:rsid w:val="006D0729"/>
    <w:rsid w:val="006D2404"/>
    <w:rsid w:val="006D24D3"/>
    <w:rsid w:val="006D2CF2"/>
    <w:rsid w:val="006D30EB"/>
    <w:rsid w:val="006D46D8"/>
    <w:rsid w:val="006D4AF9"/>
    <w:rsid w:val="006D5167"/>
    <w:rsid w:val="006D52D6"/>
    <w:rsid w:val="006D5343"/>
    <w:rsid w:val="006D603E"/>
    <w:rsid w:val="006D6390"/>
    <w:rsid w:val="006D66E2"/>
    <w:rsid w:val="006D6977"/>
    <w:rsid w:val="006D6C85"/>
    <w:rsid w:val="006D752C"/>
    <w:rsid w:val="006D7E0B"/>
    <w:rsid w:val="006D7EBD"/>
    <w:rsid w:val="006D7EEE"/>
    <w:rsid w:val="006E02F3"/>
    <w:rsid w:val="006E0315"/>
    <w:rsid w:val="006E132F"/>
    <w:rsid w:val="006E358F"/>
    <w:rsid w:val="006E3AF0"/>
    <w:rsid w:val="006E3CF5"/>
    <w:rsid w:val="006E43AD"/>
    <w:rsid w:val="006E43CC"/>
    <w:rsid w:val="006E447F"/>
    <w:rsid w:val="006E4951"/>
    <w:rsid w:val="006E56CA"/>
    <w:rsid w:val="006E58B1"/>
    <w:rsid w:val="006E6516"/>
    <w:rsid w:val="006E68D5"/>
    <w:rsid w:val="006E6D41"/>
    <w:rsid w:val="006E7172"/>
    <w:rsid w:val="006E7472"/>
    <w:rsid w:val="006E7697"/>
    <w:rsid w:val="006F0080"/>
    <w:rsid w:val="006F0239"/>
    <w:rsid w:val="006F0507"/>
    <w:rsid w:val="006F1398"/>
    <w:rsid w:val="006F18D4"/>
    <w:rsid w:val="006F19FC"/>
    <w:rsid w:val="006F3909"/>
    <w:rsid w:val="006F42FB"/>
    <w:rsid w:val="006F4493"/>
    <w:rsid w:val="006F4676"/>
    <w:rsid w:val="006F4BA4"/>
    <w:rsid w:val="006F514E"/>
    <w:rsid w:val="006F5306"/>
    <w:rsid w:val="006F5D43"/>
    <w:rsid w:val="006F624A"/>
    <w:rsid w:val="006F67BD"/>
    <w:rsid w:val="006F6C56"/>
    <w:rsid w:val="006F6ECA"/>
    <w:rsid w:val="006F7CFF"/>
    <w:rsid w:val="006F7D33"/>
    <w:rsid w:val="00700245"/>
    <w:rsid w:val="00700A1A"/>
    <w:rsid w:val="00700D71"/>
    <w:rsid w:val="00702071"/>
    <w:rsid w:val="00702AE0"/>
    <w:rsid w:val="00702F93"/>
    <w:rsid w:val="00703256"/>
    <w:rsid w:val="00703425"/>
    <w:rsid w:val="00703A7E"/>
    <w:rsid w:val="007046EA"/>
    <w:rsid w:val="0070512B"/>
    <w:rsid w:val="00705747"/>
    <w:rsid w:val="007062A6"/>
    <w:rsid w:val="007069EE"/>
    <w:rsid w:val="00706BC9"/>
    <w:rsid w:val="00706F7A"/>
    <w:rsid w:val="007070FE"/>
    <w:rsid w:val="00707372"/>
    <w:rsid w:val="007078FC"/>
    <w:rsid w:val="00707ECB"/>
    <w:rsid w:val="0071062B"/>
    <w:rsid w:val="00710681"/>
    <w:rsid w:val="00711D7A"/>
    <w:rsid w:val="00711F02"/>
    <w:rsid w:val="00711F1B"/>
    <w:rsid w:val="00711FB9"/>
    <w:rsid w:val="007120F8"/>
    <w:rsid w:val="007120F9"/>
    <w:rsid w:val="007128CC"/>
    <w:rsid w:val="00712F2D"/>
    <w:rsid w:val="00712FDF"/>
    <w:rsid w:val="007138C1"/>
    <w:rsid w:val="007138DC"/>
    <w:rsid w:val="007139DA"/>
    <w:rsid w:val="00713B3D"/>
    <w:rsid w:val="00713DCF"/>
    <w:rsid w:val="007140DF"/>
    <w:rsid w:val="0071423E"/>
    <w:rsid w:val="00714543"/>
    <w:rsid w:val="00714F35"/>
    <w:rsid w:val="0071585A"/>
    <w:rsid w:val="00716714"/>
    <w:rsid w:val="00717496"/>
    <w:rsid w:val="0071788F"/>
    <w:rsid w:val="00717EB2"/>
    <w:rsid w:val="00717FB8"/>
    <w:rsid w:val="007206F8"/>
    <w:rsid w:val="0072108B"/>
    <w:rsid w:val="007212EE"/>
    <w:rsid w:val="00721324"/>
    <w:rsid w:val="0072195C"/>
    <w:rsid w:val="00721ED0"/>
    <w:rsid w:val="007225E2"/>
    <w:rsid w:val="00722703"/>
    <w:rsid w:val="007227EE"/>
    <w:rsid w:val="00722DC6"/>
    <w:rsid w:val="00722F2E"/>
    <w:rsid w:val="00723036"/>
    <w:rsid w:val="00723258"/>
    <w:rsid w:val="00723346"/>
    <w:rsid w:val="007233A5"/>
    <w:rsid w:val="007236DD"/>
    <w:rsid w:val="00723AEC"/>
    <w:rsid w:val="00723CDD"/>
    <w:rsid w:val="007240F4"/>
    <w:rsid w:val="007244D3"/>
    <w:rsid w:val="00724F23"/>
    <w:rsid w:val="00725003"/>
    <w:rsid w:val="00725347"/>
    <w:rsid w:val="00725547"/>
    <w:rsid w:val="0072561F"/>
    <w:rsid w:val="00725CCF"/>
    <w:rsid w:val="00725F90"/>
    <w:rsid w:val="00725FB5"/>
    <w:rsid w:val="00726858"/>
    <w:rsid w:val="00726C4E"/>
    <w:rsid w:val="00727031"/>
    <w:rsid w:val="00730F70"/>
    <w:rsid w:val="00731515"/>
    <w:rsid w:val="007318D5"/>
    <w:rsid w:val="00731A50"/>
    <w:rsid w:val="00731D14"/>
    <w:rsid w:val="007322CA"/>
    <w:rsid w:val="00732674"/>
    <w:rsid w:val="0073329A"/>
    <w:rsid w:val="007336E1"/>
    <w:rsid w:val="007348C3"/>
    <w:rsid w:val="00734C8B"/>
    <w:rsid w:val="00735ECB"/>
    <w:rsid w:val="00735F69"/>
    <w:rsid w:val="0073692B"/>
    <w:rsid w:val="00736D99"/>
    <w:rsid w:val="007371AC"/>
    <w:rsid w:val="007376C4"/>
    <w:rsid w:val="00737CEC"/>
    <w:rsid w:val="00737F1B"/>
    <w:rsid w:val="00740D82"/>
    <w:rsid w:val="00741122"/>
    <w:rsid w:val="0074128B"/>
    <w:rsid w:val="007416C7"/>
    <w:rsid w:val="00741728"/>
    <w:rsid w:val="007417D4"/>
    <w:rsid w:val="00741AD7"/>
    <w:rsid w:val="0074248B"/>
    <w:rsid w:val="0074249E"/>
    <w:rsid w:val="007426F5"/>
    <w:rsid w:val="00742B0A"/>
    <w:rsid w:val="0074344F"/>
    <w:rsid w:val="00743808"/>
    <w:rsid w:val="00743CF0"/>
    <w:rsid w:val="0074508A"/>
    <w:rsid w:val="00745716"/>
    <w:rsid w:val="0074641B"/>
    <w:rsid w:val="007468A4"/>
    <w:rsid w:val="0074730B"/>
    <w:rsid w:val="00747332"/>
    <w:rsid w:val="00750405"/>
    <w:rsid w:val="007515EB"/>
    <w:rsid w:val="00751720"/>
    <w:rsid w:val="0075188C"/>
    <w:rsid w:val="00751918"/>
    <w:rsid w:val="00751AF5"/>
    <w:rsid w:val="00752549"/>
    <w:rsid w:val="007525EC"/>
    <w:rsid w:val="007529DD"/>
    <w:rsid w:val="00753229"/>
    <w:rsid w:val="007536A7"/>
    <w:rsid w:val="00753BCB"/>
    <w:rsid w:val="00754AF3"/>
    <w:rsid w:val="0075507B"/>
    <w:rsid w:val="0075594B"/>
    <w:rsid w:val="00755B81"/>
    <w:rsid w:val="00755C16"/>
    <w:rsid w:val="00755F46"/>
    <w:rsid w:val="00756AE5"/>
    <w:rsid w:val="00756C0B"/>
    <w:rsid w:val="00756F77"/>
    <w:rsid w:val="00757112"/>
    <w:rsid w:val="007571B5"/>
    <w:rsid w:val="007572DA"/>
    <w:rsid w:val="007573C1"/>
    <w:rsid w:val="0075744F"/>
    <w:rsid w:val="00757770"/>
    <w:rsid w:val="00757B94"/>
    <w:rsid w:val="00757DB9"/>
    <w:rsid w:val="00757F7B"/>
    <w:rsid w:val="0076026D"/>
    <w:rsid w:val="007607BC"/>
    <w:rsid w:val="00760E56"/>
    <w:rsid w:val="00761000"/>
    <w:rsid w:val="0076137C"/>
    <w:rsid w:val="007613F9"/>
    <w:rsid w:val="007623A8"/>
    <w:rsid w:val="00762E78"/>
    <w:rsid w:val="0076320C"/>
    <w:rsid w:val="0076397A"/>
    <w:rsid w:val="007639E1"/>
    <w:rsid w:val="00763B1A"/>
    <w:rsid w:val="00763F79"/>
    <w:rsid w:val="007640C3"/>
    <w:rsid w:val="007641C8"/>
    <w:rsid w:val="00764632"/>
    <w:rsid w:val="00764F74"/>
    <w:rsid w:val="0076536E"/>
    <w:rsid w:val="0076580B"/>
    <w:rsid w:val="007658E4"/>
    <w:rsid w:val="00766462"/>
    <w:rsid w:val="00766956"/>
    <w:rsid w:val="0076713C"/>
    <w:rsid w:val="0077101A"/>
    <w:rsid w:val="00771B35"/>
    <w:rsid w:val="007724FB"/>
    <w:rsid w:val="007727F4"/>
    <w:rsid w:val="007729D3"/>
    <w:rsid w:val="00772ACC"/>
    <w:rsid w:val="007733E8"/>
    <w:rsid w:val="0077361D"/>
    <w:rsid w:val="007736C8"/>
    <w:rsid w:val="007739E1"/>
    <w:rsid w:val="00774928"/>
    <w:rsid w:val="00774A1A"/>
    <w:rsid w:val="00774A38"/>
    <w:rsid w:val="00774C4C"/>
    <w:rsid w:val="0077541C"/>
    <w:rsid w:val="0077550D"/>
    <w:rsid w:val="00776194"/>
    <w:rsid w:val="0077627C"/>
    <w:rsid w:val="00776310"/>
    <w:rsid w:val="00776CC6"/>
    <w:rsid w:val="00777104"/>
    <w:rsid w:val="007775BE"/>
    <w:rsid w:val="00777A7E"/>
    <w:rsid w:val="0078028A"/>
    <w:rsid w:val="0078063F"/>
    <w:rsid w:val="00780D1A"/>
    <w:rsid w:val="00780D59"/>
    <w:rsid w:val="00781304"/>
    <w:rsid w:val="00781AD3"/>
    <w:rsid w:val="00781CED"/>
    <w:rsid w:val="00782205"/>
    <w:rsid w:val="00782A40"/>
    <w:rsid w:val="0078318A"/>
    <w:rsid w:val="007834E1"/>
    <w:rsid w:val="00783A88"/>
    <w:rsid w:val="00783E80"/>
    <w:rsid w:val="00784625"/>
    <w:rsid w:val="0078472D"/>
    <w:rsid w:val="007847A9"/>
    <w:rsid w:val="00784960"/>
    <w:rsid w:val="007849F9"/>
    <w:rsid w:val="00784DD3"/>
    <w:rsid w:val="00784E40"/>
    <w:rsid w:val="00785B46"/>
    <w:rsid w:val="007861A1"/>
    <w:rsid w:val="0078621F"/>
    <w:rsid w:val="00786793"/>
    <w:rsid w:val="00787319"/>
    <w:rsid w:val="0078772D"/>
    <w:rsid w:val="00787806"/>
    <w:rsid w:val="00787EA0"/>
    <w:rsid w:val="00787F6F"/>
    <w:rsid w:val="0079028D"/>
    <w:rsid w:val="007902FE"/>
    <w:rsid w:val="0079055C"/>
    <w:rsid w:val="00790969"/>
    <w:rsid w:val="0079110C"/>
    <w:rsid w:val="007916B9"/>
    <w:rsid w:val="00791D61"/>
    <w:rsid w:val="007922F5"/>
    <w:rsid w:val="00792537"/>
    <w:rsid w:val="00792BAF"/>
    <w:rsid w:val="00793627"/>
    <w:rsid w:val="00793738"/>
    <w:rsid w:val="007937EB"/>
    <w:rsid w:val="00793C33"/>
    <w:rsid w:val="00794510"/>
    <w:rsid w:val="00794BEA"/>
    <w:rsid w:val="00794F45"/>
    <w:rsid w:val="00795279"/>
    <w:rsid w:val="0079644F"/>
    <w:rsid w:val="00796C72"/>
    <w:rsid w:val="0079721D"/>
    <w:rsid w:val="007A077F"/>
    <w:rsid w:val="007A07AE"/>
    <w:rsid w:val="007A0961"/>
    <w:rsid w:val="007A0FF6"/>
    <w:rsid w:val="007A1127"/>
    <w:rsid w:val="007A12EE"/>
    <w:rsid w:val="007A16DD"/>
    <w:rsid w:val="007A173E"/>
    <w:rsid w:val="007A1E54"/>
    <w:rsid w:val="007A26A4"/>
    <w:rsid w:val="007A3040"/>
    <w:rsid w:val="007A345A"/>
    <w:rsid w:val="007A3605"/>
    <w:rsid w:val="007A3685"/>
    <w:rsid w:val="007A3888"/>
    <w:rsid w:val="007A3B0F"/>
    <w:rsid w:val="007A4540"/>
    <w:rsid w:val="007A4761"/>
    <w:rsid w:val="007A4764"/>
    <w:rsid w:val="007A552B"/>
    <w:rsid w:val="007A55FB"/>
    <w:rsid w:val="007A58B0"/>
    <w:rsid w:val="007A5997"/>
    <w:rsid w:val="007A5CBB"/>
    <w:rsid w:val="007A60C7"/>
    <w:rsid w:val="007A73C8"/>
    <w:rsid w:val="007A7642"/>
    <w:rsid w:val="007A775F"/>
    <w:rsid w:val="007B0A78"/>
    <w:rsid w:val="007B0DCD"/>
    <w:rsid w:val="007B1204"/>
    <w:rsid w:val="007B120A"/>
    <w:rsid w:val="007B183E"/>
    <w:rsid w:val="007B1BCD"/>
    <w:rsid w:val="007B1C66"/>
    <w:rsid w:val="007B2195"/>
    <w:rsid w:val="007B22C1"/>
    <w:rsid w:val="007B2524"/>
    <w:rsid w:val="007B3393"/>
    <w:rsid w:val="007B3502"/>
    <w:rsid w:val="007B368B"/>
    <w:rsid w:val="007B36E4"/>
    <w:rsid w:val="007B48C0"/>
    <w:rsid w:val="007B52FF"/>
    <w:rsid w:val="007B5EF7"/>
    <w:rsid w:val="007B6E63"/>
    <w:rsid w:val="007B7474"/>
    <w:rsid w:val="007C0CAD"/>
    <w:rsid w:val="007C145E"/>
    <w:rsid w:val="007C1644"/>
    <w:rsid w:val="007C1AA6"/>
    <w:rsid w:val="007C2369"/>
    <w:rsid w:val="007C3110"/>
    <w:rsid w:val="007C3BAB"/>
    <w:rsid w:val="007C3D2C"/>
    <w:rsid w:val="007C428D"/>
    <w:rsid w:val="007C43B1"/>
    <w:rsid w:val="007C5E38"/>
    <w:rsid w:val="007C6589"/>
    <w:rsid w:val="007C658A"/>
    <w:rsid w:val="007C65FD"/>
    <w:rsid w:val="007C78E6"/>
    <w:rsid w:val="007C7F21"/>
    <w:rsid w:val="007C7F3E"/>
    <w:rsid w:val="007C7FB2"/>
    <w:rsid w:val="007D0457"/>
    <w:rsid w:val="007D104F"/>
    <w:rsid w:val="007D25D4"/>
    <w:rsid w:val="007D35D3"/>
    <w:rsid w:val="007D3853"/>
    <w:rsid w:val="007D3AAD"/>
    <w:rsid w:val="007D3FBC"/>
    <w:rsid w:val="007D4607"/>
    <w:rsid w:val="007D483D"/>
    <w:rsid w:val="007D4B2A"/>
    <w:rsid w:val="007D58B1"/>
    <w:rsid w:val="007D7835"/>
    <w:rsid w:val="007D7922"/>
    <w:rsid w:val="007D7D6F"/>
    <w:rsid w:val="007E038A"/>
    <w:rsid w:val="007E057B"/>
    <w:rsid w:val="007E080C"/>
    <w:rsid w:val="007E0863"/>
    <w:rsid w:val="007E0FB8"/>
    <w:rsid w:val="007E101C"/>
    <w:rsid w:val="007E2135"/>
    <w:rsid w:val="007E23BB"/>
    <w:rsid w:val="007E24BB"/>
    <w:rsid w:val="007E26FA"/>
    <w:rsid w:val="007E2F9F"/>
    <w:rsid w:val="007E32AE"/>
    <w:rsid w:val="007E35A7"/>
    <w:rsid w:val="007E4398"/>
    <w:rsid w:val="007E445A"/>
    <w:rsid w:val="007E464F"/>
    <w:rsid w:val="007E4A8A"/>
    <w:rsid w:val="007E4BA6"/>
    <w:rsid w:val="007E4F71"/>
    <w:rsid w:val="007E52D7"/>
    <w:rsid w:val="007E5ACF"/>
    <w:rsid w:val="007E5DB9"/>
    <w:rsid w:val="007E5FB8"/>
    <w:rsid w:val="007E6304"/>
    <w:rsid w:val="007E639A"/>
    <w:rsid w:val="007E6624"/>
    <w:rsid w:val="007E6889"/>
    <w:rsid w:val="007E6C7B"/>
    <w:rsid w:val="007E722C"/>
    <w:rsid w:val="007E7232"/>
    <w:rsid w:val="007E73DA"/>
    <w:rsid w:val="007E7CB8"/>
    <w:rsid w:val="007E7D41"/>
    <w:rsid w:val="007E7FA3"/>
    <w:rsid w:val="007F0304"/>
    <w:rsid w:val="007F059D"/>
    <w:rsid w:val="007F0984"/>
    <w:rsid w:val="007F0E98"/>
    <w:rsid w:val="007F1396"/>
    <w:rsid w:val="007F1444"/>
    <w:rsid w:val="007F17B7"/>
    <w:rsid w:val="007F18DC"/>
    <w:rsid w:val="007F1D31"/>
    <w:rsid w:val="007F1E31"/>
    <w:rsid w:val="007F1FFE"/>
    <w:rsid w:val="007F20AB"/>
    <w:rsid w:val="007F2C11"/>
    <w:rsid w:val="007F310B"/>
    <w:rsid w:val="007F3820"/>
    <w:rsid w:val="007F3AEA"/>
    <w:rsid w:val="007F4642"/>
    <w:rsid w:val="007F469F"/>
    <w:rsid w:val="007F47E3"/>
    <w:rsid w:val="007F4A7B"/>
    <w:rsid w:val="007F503B"/>
    <w:rsid w:val="007F543E"/>
    <w:rsid w:val="007F5471"/>
    <w:rsid w:val="007F5508"/>
    <w:rsid w:val="007F59B9"/>
    <w:rsid w:val="007F645C"/>
    <w:rsid w:val="007F682D"/>
    <w:rsid w:val="007F75AF"/>
    <w:rsid w:val="007F7612"/>
    <w:rsid w:val="007F7632"/>
    <w:rsid w:val="007F7BE9"/>
    <w:rsid w:val="0080073F"/>
    <w:rsid w:val="00800772"/>
    <w:rsid w:val="008007A0"/>
    <w:rsid w:val="00800FC2"/>
    <w:rsid w:val="0080148A"/>
    <w:rsid w:val="0080196D"/>
    <w:rsid w:val="00801D48"/>
    <w:rsid w:val="008026FA"/>
    <w:rsid w:val="00802970"/>
    <w:rsid w:val="00802A1B"/>
    <w:rsid w:val="00803677"/>
    <w:rsid w:val="00803A87"/>
    <w:rsid w:val="00803BAB"/>
    <w:rsid w:val="00804F3F"/>
    <w:rsid w:val="008054DF"/>
    <w:rsid w:val="00805CCE"/>
    <w:rsid w:val="008065E5"/>
    <w:rsid w:val="0080660C"/>
    <w:rsid w:val="0080674F"/>
    <w:rsid w:val="00806A50"/>
    <w:rsid w:val="00806C63"/>
    <w:rsid w:val="00807CB3"/>
    <w:rsid w:val="00807D59"/>
    <w:rsid w:val="008105B3"/>
    <w:rsid w:val="008106D1"/>
    <w:rsid w:val="00810738"/>
    <w:rsid w:val="00810E35"/>
    <w:rsid w:val="008111CF"/>
    <w:rsid w:val="008115B6"/>
    <w:rsid w:val="00811799"/>
    <w:rsid w:val="00812483"/>
    <w:rsid w:val="00812C9B"/>
    <w:rsid w:val="008132C7"/>
    <w:rsid w:val="008137E9"/>
    <w:rsid w:val="0081428C"/>
    <w:rsid w:val="00814343"/>
    <w:rsid w:val="00814353"/>
    <w:rsid w:val="008145FA"/>
    <w:rsid w:val="00814A8A"/>
    <w:rsid w:val="00815037"/>
    <w:rsid w:val="008157B2"/>
    <w:rsid w:val="00815F0B"/>
    <w:rsid w:val="008168A9"/>
    <w:rsid w:val="00816B7A"/>
    <w:rsid w:val="00817123"/>
    <w:rsid w:val="008173C8"/>
    <w:rsid w:val="00817CFA"/>
    <w:rsid w:val="008208F4"/>
    <w:rsid w:val="00820C3E"/>
    <w:rsid w:val="00820FEF"/>
    <w:rsid w:val="008215A8"/>
    <w:rsid w:val="00822CEC"/>
    <w:rsid w:val="00822DDD"/>
    <w:rsid w:val="00823A0A"/>
    <w:rsid w:val="00824845"/>
    <w:rsid w:val="00824BA6"/>
    <w:rsid w:val="00824DE1"/>
    <w:rsid w:val="008254B4"/>
    <w:rsid w:val="008267FA"/>
    <w:rsid w:val="0082684B"/>
    <w:rsid w:val="00826E17"/>
    <w:rsid w:val="00827613"/>
    <w:rsid w:val="00827AF9"/>
    <w:rsid w:val="0083001C"/>
    <w:rsid w:val="0083029A"/>
    <w:rsid w:val="00830521"/>
    <w:rsid w:val="008308C2"/>
    <w:rsid w:val="00830EBB"/>
    <w:rsid w:val="00831D41"/>
    <w:rsid w:val="00832092"/>
    <w:rsid w:val="008320B9"/>
    <w:rsid w:val="00832467"/>
    <w:rsid w:val="0083264B"/>
    <w:rsid w:val="00832AD8"/>
    <w:rsid w:val="00832B4D"/>
    <w:rsid w:val="00832DBF"/>
    <w:rsid w:val="008334F5"/>
    <w:rsid w:val="00834285"/>
    <w:rsid w:val="008342B7"/>
    <w:rsid w:val="0083471E"/>
    <w:rsid w:val="0083496C"/>
    <w:rsid w:val="00834FCE"/>
    <w:rsid w:val="00835833"/>
    <w:rsid w:val="00836399"/>
    <w:rsid w:val="00836DA3"/>
    <w:rsid w:val="008372A4"/>
    <w:rsid w:val="0083765D"/>
    <w:rsid w:val="008378F9"/>
    <w:rsid w:val="00837B9A"/>
    <w:rsid w:val="00837F4D"/>
    <w:rsid w:val="00840302"/>
    <w:rsid w:val="00840BFE"/>
    <w:rsid w:val="00840EF2"/>
    <w:rsid w:val="00840F16"/>
    <w:rsid w:val="00841B7E"/>
    <w:rsid w:val="00841DE3"/>
    <w:rsid w:val="00841DE9"/>
    <w:rsid w:val="008424CA"/>
    <w:rsid w:val="008427CD"/>
    <w:rsid w:val="00842802"/>
    <w:rsid w:val="00842C82"/>
    <w:rsid w:val="008432F7"/>
    <w:rsid w:val="00843D6A"/>
    <w:rsid w:val="00843E27"/>
    <w:rsid w:val="00843F21"/>
    <w:rsid w:val="00844E00"/>
    <w:rsid w:val="008457B9"/>
    <w:rsid w:val="00845898"/>
    <w:rsid w:val="00845CC3"/>
    <w:rsid w:val="008463D2"/>
    <w:rsid w:val="008464FA"/>
    <w:rsid w:val="008465F9"/>
    <w:rsid w:val="00846E91"/>
    <w:rsid w:val="008477D9"/>
    <w:rsid w:val="008506C4"/>
    <w:rsid w:val="008509B7"/>
    <w:rsid w:val="00850B3B"/>
    <w:rsid w:val="00850F4A"/>
    <w:rsid w:val="0085102B"/>
    <w:rsid w:val="00851351"/>
    <w:rsid w:val="00851EE8"/>
    <w:rsid w:val="0085253C"/>
    <w:rsid w:val="00852879"/>
    <w:rsid w:val="00852E85"/>
    <w:rsid w:val="008533B9"/>
    <w:rsid w:val="00854200"/>
    <w:rsid w:val="00854312"/>
    <w:rsid w:val="00854986"/>
    <w:rsid w:val="00855344"/>
    <w:rsid w:val="008554E1"/>
    <w:rsid w:val="00855EA0"/>
    <w:rsid w:val="00856482"/>
    <w:rsid w:val="008565E6"/>
    <w:rsid w:val="0085686A"/>
    <w:rsid w:val="0085699F"/>
    <w:rsid w:val="00856B41"/>
    <w:rsid w:val="00856C6F"/>
    <w:rsid w:val="0085767B"/>
    <w:rsid w:val="0085777B"/>
    <w:rsid w:val="00857D03"/>
    <w:rsid w:val="008602C3"/>
    <w:rsid w:val="008605AC"/>
    <w:rsid w:val="008609FE"/>
    <w:rsid w:val="00860CAC"/>
    <w:rsid w:val="00860D91"/>
    <w:rsid w:val="00860EED"/>
    <w:rsid w:val="00861765"/>
    <w:rsid w:val="00861911"/>
    <w:rsid w:val="00861C28"/>
    <w:rsid w:val="00861C5F"/>
    <w:rsid w:val="00861DDB"/>
    <w:rsid w:val="008621E5"/>
    <w:rsid w:val="008624C2"/>
    <w:rsid w:val="008631F6"/>
    <w:rsid w:val="00863422"/>
    <w:rsid w:val="008637D2"/>
    <w:rsid w:val="00863A05"/>
    <w:rsid w:val="008644D6"/>
    <w:rsid w:val="00864A3A"/>
    <w:rsid w:val="00864C52"/>
    <w:rsid w:val="00864C91"/>
    <w:rsid w:val="00865052"/>
    <w:rsid w:val="008656D9"/>
    <w:rsid w:val="00865792"/>
    <w:rsid w:val="008657EF"/>
    <w:rsid w:val="00866538"/>
    <w:rsid w:val="00866CF1"/>
    <w:rsid w:val="00866E4F"/>
    <w:rsid w:val="00867F91"/>
    <w:rsid w:val="008705F9"/>
    <w:rsid w:val="008706D0"/>
    <w:rsid w:val="0087162B"/>
    <w:rsid w:val="0087246C"/>
    <w:rsid w:val="008724FA"/>
    <w:rsid w:val="00872FD8"/>
    <w:rsid w:val="00873159"/>
    <w:rsid w:val="0087354F"/>
    <w:rsid w:val="00873E87"/>
    <w:rsid w:val="0087415E"/>
    <w:rsid w:val="0087497F"/>
    <w:rsid w:val="00874C5D"/>
    <w:rsid w:val="008757B7"/>
    <w:rsid w:val="00875A1D"/>
    <w:rsid w:val="00875F4F"/>
    <w:rsid w:val="00875F94"/>
    <w:rsid w:val="0087669E"/>
    <w:rsid w:val="0087751F"/>
    <w:rsid w:val="0087755A"/>
    <w:rsid w:val="0088014B"/>
    <w:rsid w:val="00881B6E"/>
    <w:rsid w:val="00881D7B"/>
    <w:rsid w:val="00881FEB"/>
    <w:rsid w:val="0088276D"/>
    <w:rsid w:val="00884009"/>
    <w:rsid w:val="00884F03"/>
    <w:rsid w:val="008851B0"/>
    <w:rsid w:val="00885248"/>
    <w:rsid w:val="00885A60"/>
    <w:rsid w:val="00885C65"/>
    <w:rsid w:val="008860F9"/>
    <w:rsid w:val="0088622C"/>
    <w:rsid w:val="00886440"/>
    <w:rsid w:val="00886A0B"/>
    <w:rsid w:val="00886F35"/>
    <w:rsid w:val="0088719B"/>
    <w:rsid w:val="0088719E"/>
    <w:rsid w:val="008871C8"/>
    <w:rsid w:val="00890357"/>
    <w:rsid w:val="00890419"/>
    <w:rsid w:val="008908CC"/>
    <w:rsid w:val="00890B4B"/>
    <w:rsid w:val="00890BBD"/>
    <w:rsid w:val="00891887"/>
    <w:rsid w:val="008920EB"/>
    <w:rsid w:val="008924A7"/>
    <w:rsid w:val="008929F9"/>
    <w:rsid w:val="0089331E"/>
    <w:rsid w:val="0089354F"/>
    <w:rsid w:val="00893A72"/>
    <w:rsid w:val="008946E9"/>
    <w:rsid w:val="00894DC2"/>
    <w:rsid w:val="00894DCD"/>
    <w:rsid w:val="00895058"/>
    <w:rsid w:val="0089527A"/>
    <w:rsid w:val="00895483"/>
    <w:rsid w:val="008954C2"/>
    <w:rsid w:val="0089664A"/>
    <w:rsid w:val="008967C1"/>
    <w:rsid w:val="008967EB"/>
    <w:rsid w:val="00896976"/>
    <w:rsid w:val="00896AA1"/>
    <w:rsid w:val="00896B52"/>
    <w:rsid w:val="00896BE4"/>
    <w:rsid w:val="008A0475"/>
    <w:rsid w:val="008A0EA6"/>
    <w:rsid w:val="008A1791"/>
    <w:rsid w:val="008A21E8"/>
    <w:rsid w:val="008A2B2E"/>
    <w:rsid w:val="008A2E15"/>
    <w:rsid w:val="008A3314"/>
    <w:rsid w:val="008A37C0"/>
    <w:rsid w:val="008A38C7"/>
    <w:rsid w:val="008A3972"/>
    <w:rsid w:val="008A3A96"/>
    <w:rsid w:val="008A40BA"/>
    <w:rsid w:val="008A4816"/>
    <w:rsid w:val="008A4F84"/>
    <w:rsid w:val="008A5262"/>
    <w:rsid w:val="008A6093"/>
    <w:rsid w:val="008A60BB"/>
    <w:rsid w:val="008A68AA"/>
    <w:rsid w:val="008A6A62"/>
    <w:rsid w:val="008A6BE1"/>
    <w:rsid w:val="008A79B5"/>
    <w:rsid w:val="008A7EB5"/>
    <w:rsid w:val="008A7EE9"/>
    <w:rsid w:val="008B1108"/>
    <w:rsid w:val="008B1275"/>
    <w:rsid w:val="008B133A"/>
    <w:rsid w:val="008B1804"/>
    <w:rsid w:val="008B1C59"/>
    <w:rsid w:val="008B1CDA"/>
    <w:rsid w:val="008B1D3B"/>
    <w:rsid w:val="008B2113"/>
    <w:rsid w:val="008B25B1"/>
    <w:rsid w:val="008B25C3"/>
    <w:rsid w:val="008B2F67"/>
    <w:rsid w:val="008B3321"/>
    <w:rsid w:val="008B4728"/>
    <w:rsid w:val="008B5096"/>
    <w:rsid w:val="008B573D"/>
    <w:rsid w:val="008B5BB4"/>
    <w:rsid w:val="008B5DB6"/>
    <w:rsid w:val="008B6018"/>
    <w:rsid w:val="008B62E6"/>
    <w:rsid w:val="008B75A2"/>
    <w:rsid w:val="008B7F36"/>
    <w:rsid w:val="008C0015"/>
    <w:rsid w:val="008C03A7"/>
    <w:rsid w:val="008C057E"/>
    <w:rsid w:val="008C07C9"/>
    <w:rsid w:val="008C09F0"/>
    <w:rsid w:val="008C0EE6"/>
    <w:rsid w:val="008C16E0"/>
    <w:rsid w:val="008C214A"/>
    <w:rsid w:val="008C2409"/>
    <w:rsid w:val="008C24A5"/>
    <w:rsid w:val="008C337B"/>
    <w:rsid w:val="008C38C6"/>
    <w:rsid w:val="008C4519"/>
    <w:rsid w:val="008C48E4"/>
    <w:rsid w:val="008C4AAB"/>
    <w:rsid w:val="008C4FB8"/>
    <w:rsid w:val="008C555E"/>
    <w:rsid w:val="008C573B"/>
    <w:rsid w:val="008C5F98"/>
    <w:rsid w:val="008C611D"/>
    <w:rsid w:val="008C62CB"/>
    <w:rsid w:val="008C693C"/>
    <w:rsid w:val="008C746D"/>
    <w:rsid w:val="008C755F"/>
    <w:rsid w:val="008C7575"/>
    <w:rsid w:val="008C77D1"/>
    <w:rsid w:val="008C7D46"/>
    <w:rsid w:val="008C7DF7"/>
    <w:rsid w:val="008D059D"/>
    <w:rsid w:val="008D05D7"/>
    <w:rsid w:val="008D090D"/>
    <w:rsid w:val="008D1998"/>
    <w:rsid w:val="008D20E2"/>
    <w:rsid w:val="008D215A"/>
    <w:rsid w:val="008D2763"/>
    <w:rsid w:val="008D27C6"/>
    <w:rsid w:val="008D363F"/>
    <w:rsid w:val="008D3731"/>
    <w:rsid w:val="008D3738"/>
    <w:rsid w:val="008D3A46"/>
    <w:rsid w:val="008D4D51"/>
    <w:rsid w:val="008D547B"/>
    <w:rsid w:val="008D54AD"/>
    <w:rsid w:val="008D5B05"/>
    <w:rsid w:val="008D6038"/>
    <w:rsid w:val="008D612E"/>
    <w:rsid w:val="008D67F4"/>
    <w:rsid w:val="008D6AF8"/>
    <w:rsid w:val="008D7EBB"/>
    <w:rsid w:val="008D7FEE"/>
    <w:rsid w:val="008E0154"/>
    <w:rsid w:val="008E0339"/>
    <w:rsid w:val="008E0EB7"/>
    <w:rsid w:val="008E16EF"/>
    <w:rsid w:val="008E3099"/>
    <w:rsid w:val="008E38BD"/>
    <w:rsid w:val="008E4403"/>
    <w:rsid w:val="008E4528"/>
    <w:rsid w:val="008E52C0"/>
    <w:rsid w:val="008E548C"/>
    <w:rsid w:val="008E5AC0"/>
    <w:rsid w:val="008E5F6A"/>
    <w:rsid w:val="008E67D5"/>
    <w:rsid w:val="008E699A"/>
    <w:rsid w:val="008E6A8E"/>
    <w:rsid w:val="008E6D54"/>
    <w:rsid w:val="008E76E5"/>
    <w:rsid w:val="008E7823"/>
    <w:rsid w:val="008E784C"/>
    <w:rsid w:val="008E7B30"/>
    <w:rsid w:val="008E7D60"/>
    <w:rsid w:val="008E7DC2"/>
    <w:rsid w:val="008E7FA4"/>
    <w:rsid w:val="008F00A2"/>
    <w:rsid w:val="008F01DB"/>
    <w:rsid w:val="008F0A21"/>
    <w:rsid w:val="008F0E67"/>
    <w:rsid w:val="008F0E93"/>
    <w:rsid w:val="008F0EEB"/>
    <w:rsid w:val="008F115B"/>
    <w:rsid w:val="008F15D4"/>
    <w:rsid w:val="008F1D75"/>
    <w:rsid w:val="008F25F8"/>
    <w:rsid w:val="008F29CF"/>
    <w:rsid w:val="008F2F7D"/>
    <w:rsid w:val="008F3332"/>
    <w:rsid w:val="008F3660"/>
    <w:rsid w:val="008F37CC"/>
    <w:rsid w:val="008F4150"/>
    <w:rsid w:val="008F4A4F"/>
    <w:rsid w:val="008F50DF"/>
    <w:rsid w:val="008F5372"/>
    <w:rsid w:val="008F5667"/>
    <w:rsid w:val="008F583A"/>
    <w:rsid w:val="008F5E6D"/>
    <w:rsid w:val="008F60C2"/>
    <w:rsid w:val="008F67F7"/>
    <w:rsid w:val="008F6845"/>
    <w:rsid w:val="008F7150"/>
    <w:rsid w:val="008F7217"/>
    <w:rsid w:val="008F77C1"/>
    <w:rsid w:val="008F7B49"/>
    <w:rsid w:val="008F7D40"/>
    <w:rsid w:val="008F7D68"/>
    <w:rsid w:val="0090076A"/>
    <w:rsid w:val="009010AA"/>
    <w:rsid w:val="009010ED"/>
    <w:rsid w:val="00901900"/>
    <w:rsid w:val="00902507"/>
    <w:rsid w:val="00902B0A"/>
    <w:rsid w:val="009034CB"/>
    <w:rsid w:val="009035EE"/>
    <w:rsid w:val="009035FB"/>
    <w:rsid w:val="009038BE"/>
    <w:rsid w:val="00904096"/>
    <w:rsid w:val="009042F1"/>
    <w:rsid w:val="009045E0"/>
    <w:rsid w:val="009058CC"/>
    <w:rsid w:val="00905AB1"/>
    <w:rsid w:val="009061D8"/>
    <w:rsid w:val="00906497"/>
    <w:rsid w:val="00907C86"/>
    <w:rsid w:val="00907DBF"/>
    <w:rsid w:val="009109EB"/>
    <w:rsid w:val="00910A49"/>
    <w:rsid w:val="00910B46"/>
    <w:rsid w:val="009117ED"/>
    <w:rsid w:val="00911B16"/>
    <w:rsid w:val="00912F3D"/>
    <w:rsid w:val="00912F58"/>
    <w:rsid w:val="00912FB8"/>
    <w:rsid w:val="00912FFC"/>
    <w:rsid w:val="009131BA"/>
    <w:rsid w:val="009137BE"/>
    <w:rsid w:val="0091426F"/>
    <w:rsid w:val="00914D4C"/>
    <w:rsid w:val="00915399"/>
    <w:rsid w:val="00915796"/>
    <w:rsid w:val="009158D8"/>
    <w:rsid w:val="00915E9E"/>
    <w:rsid w:val="009162CC"/>
    <w:rsid w:val="0091698C"/>
    <w:rsid w:val="00916CA4"/>
    <w:rsid w:val="00916F88"/>
    <w:rsid w:val="009173AF"/>
    <w:rsid w:val="00917446"/>
    <w:rsid w:val="00917457"/>
    <w:rsid w:val="009176F1"/>
    <w:rsid w:val="0091782D"/>
    <w:rsid w:val="00920E52"/>
    <w:rsid w:val="00921461"/>
    <w:rsid w:val="009216AE"/>
    <w:rsid w:val="009217A9"/>
    <w:rsid w:val="0092193B"/>
    <w:rsid w:val="009228AF"/>
    <w:rsid w:val="00922B15"/>
    <w:rsid w:val="00922FFA"/>
    <w:rsid w:val="009238BA"/>
    <w:rsid w:val="00923D3E"/>
    <w:rsid w:val="009243CE"/>
    <w:rsid w:val="00924A6D"/>
    <w:rsid w:val="00924D97"/>
    <w:rsid w:val="00924F81"/>
    <w:rsid w:val="00925DED"/>
    <w:rsid w:val="009264F9"/>
    <w:rsid w:val="00926953"/>
    <w:rsid w:val="00926DD5"/>
    <w:rsid w:val="00926EA4"/>
    <w:rsid w:val="00927161"/>
    <w:rsid w:val="00927565"/>
    <w:rsid w:val="009275FC"/>
    <w:rsid w:val="0092766E"/>
    <w:rsid w:val="0092794F"/>
    <w:rsid w:val="00927CC8"/>
    <w:rsid w:val="00927DCE"/>
    <w:rsid w:val="009303B3"/>
    <w:rsid w:val="0093067B"/>
    <w:rsid w:val="009308A4"/>
    <w:rsid w:val="00930AF7"/>
    <w:rsid w:val="0093155D"/>
    <w:rsid w:val="00931866"/>
    <w:rsid w:val="009329FC"/>
    <w:rsid w:val="00932D54"/>
    <w:rsid w:val="00932E58"/>
    <w:rsid w:val="00932F91"/>
    <w:rsid w:val="00933396"/>
    <w:rsid w:val="009335A5"/>
    <w:rsid w:val="00933AC8"/>
    <w:rsid w:val="00934869"/>
    <w:rsid w:val="0093492D"/>
    <w:rsid w:val="0093493A"/>
    <w:rsid w:val="0093499D"/>
    <w:rsid w:val="00934E2F"/>
    <w:rsid w:val="009351E3"/>
    <w:rsid w:val="0093527C"/>
    <w:rsid w:val="009361DF"/>
    <w:rsid w:val="009362FB"/>
    <w:rsid w:val="009366C1"/>
    <w:rsid w:val="00936810"/>
    <w:rsid w:val="00936D73"/>
    <w:rsid w:val="00936E85"/>
    <w:rsid w:val="009373F6"/>
    <w:rsid w:val="00937A2C"/>
    <w:rsid w:val="00937E3D"/>
    <w:rsid w:val="00940CFF"/>
    <w:rsid w:val="00940E4A"/>
    <w:rsid w:val="00941090"/>
    <w:rsid w:val="009410A2"/>
    <w:rsid w:val="009418A5"/>
    <w:rsid w:val="00941BBF"/>
    <w:rsid w:val="00941CDE"/>
    <w:rsid w:val="00942650"/>
    <w:rsid w:val="00943C37"/>
    <w:rsid w:val="00943C46"/>
    <w:rsid w:val="00943F15"/>
    <w:rsid w:val="00944058"/>
    <w:rsid w:val="00944073"/>
    <w:rsid w:val="0094463B"/>
    <w:rsid w:val="0094497D"/>
    <w:rsid w:val="00944CFB"/>
    <w:rsid w:val="00945BD1"/>
    <w:rsid w:val="00945C99"/>
    <w:rsid w:val="00946DD1"/>
    <w:rsid w:val="009479DF"/>
    <w:rsid w:val="00947B36"/>
    <w:rsid w:val="0095028E"/>
    <w:rsid w:val="009513EB"/>
    <w:rsid w:val="009517C2"/>
    <w:rsid w:val="0095207A"/>
    <w:rsid w:val="00952C73"/>
    <w:rsid w:val="00952F39"/>
    <w:rsid w:val="009533A6"/>
    <w:rsid w:val="0095383A"/>
    <w:rsid w:val="00953D68"/>
    <w:rsid w:val="0095434B"/>
    <w:rsid w:val="00954446"/>
    <w:rsid w:val="0095471F"/>
    <w:rsid w:val="00954818"/>
    <w:rsid w:val="00954A30"/>
    <w:rsid w:val="00954E31"/>
    <w:rsid w:val="009551F8"/>
    <w:rsid w:val="00955615"/>
    <w:rsid w:val="00955741"/>
    <w:rsid w:val="00955E2C"/>
    <w:rsid w:val="009560B3"/>
    <w:rsid w:val="009562AC"/>
    <w:rsid w:val="0095670E"/>
    <w:rsid w:val="0095691E"/>
    <w:rsid w:val="00957529"/>
    <w:rsid w:val="00957A88"/>
    <w:rsid w:val="00957B13"/>
    <w:rsid w:val="00957ED3"/>
    <w:rsid w:val="00960816"/>
    <w:rsid w:val="00960A3B"/>
    <w:rsid w:val="00961975"/>
    <w:rsid w:val="00961CD0"/>
    <w:rsid w:val="00961F10"/>
    <w:rsid w:val="00962178"/>
    <w:rsid w:val="00962E71"/>
    <w:rsid w:val="009630DF"/>
    <w:rsid w:val="00963B7F"/>
    <w:rsid w:val="00963D35"/>
    <w:rsid w:val="00964BCD"/>
    <w:rsid w:val="0096512A"/>
    <w:rsid w:val="0096523B"/>
    <w:rsid w:val="00965339"/>
    <w:rsid w:val="00965600"/>
    <w:rsid w:val="00965A78"/>
    <w:rsid w:val="009661D0"/>
    <w:rsid w:val="00966C08"/>
    <w:rsid w:val="00966D1B"/>
    <w:rsid w:val="00967BE3"/>
    <w:rsid w:val="00967E32"/>
    <w:rsid w:val="00970F0B"/>
    <w:rsid w:val="00971881"/>
    <w:rsid w:val="00971D82"/>
    <w:rsid w:val="009724F7"/>
    <w:rsid w:val="009729DF"/>
    <w:rsid w:val="00972DA3"/>
    <w:rsid w:val="00973F38"/>
    <w:rsid w:val="00973FAE"/>
    <w:rsid w:val="009744F0"/>
    <w:rsid w:val="0097609F"/>
    <w:rsid w:val="0097611C"/>
    <w:rsid w:val="00976640"/>
    <w:rsid w:val="009766E7"/>
    <w:rsid w:val="009777EE"/>
    <w:rsid w:val="00977C35"/>
    <w:rsid w:val="00980672"/>
    <w:rsid w:val="00981E0A"/>
    <w:rsid w:val="0098204D"/>
    <w:rsid w:val="009824F8"/>
    <w:rsid w:val="00982871"/>
    <w:rsid w:val="00983410"/>
    <w:rsid w:val="0098373B"/>
    <w:rsid w:val="00983D12"/>
    <w:rsid w:val="00983DA0"/>
    <w:rsid w:val="0098451A"/>
    <w:rsid w:val="009846F7"/>
    <w:rsid w:val="009848B7"/>
    <w:rsid w:val="009849A0"/>
    <w:rsid w:val="00984B33"/>
    <w:rsid w:val="00985B2E"/>
    <w:rsid w:val="00985DFD"/>
    <w:rsid w:val="0098609C"/>
    <w:rsid w:val="009861FA"/>
    <w:rsid w:val="00986CCE"/>
    <w:rsid w:val="00986E3B"/>
    <w:rsid w:val="00987031"/>
    <w:rsid w:val="009873A9"/>
    <w:rsid w:val="00987718"/>
    <w:rsid w:val="00987D8B"/>
    <w:rsid w:val="00987E22"/>
    <w:rsid w:val="009903C0"/>
    <w:rsid w:val="009903FD"/>
    <w:rsid w:val="00990516"/>
    <w:rsid w:val="00991E2F"/>
    <w:rsid w:val="00992782"/>
    <w:rsid w:val="00992E23"/>
    <w:rsid w:val="00992FCB"/>
    <w:rsid w:val="00993308"/>
    <w:rsid w:val="00993945"/>
    <w:rsid w:val="00993D7E"/>
    <w:rsid w:val="0099468E"/>
    <w:rsid w:val="0099478B"/>
    <w:rsid w:val="00994BA8"/>
    <w:rsid w:val="009950E8"/>
    <w:rsid w:val="00995247"/>
    <w:rsid w:val="00995963"/>
    <w:rsid w:val="00995AEA"/>
    <w:rsid w:val="00996037"/>
    <w:rsid w:val="00996343"/>
    <w:rsid w:val="00996BD5"/>
    <w:rsid w:val="00996E64"/>
    <w:rsid w:val="0099750D"/>
    <w:rsid w:val="009975B0"/>
    <w:rsid w:val="00997FEC"/>
    <w:rsid w:val="009A00E1"/>
    <w:rsid w:val="009A113E"/>
    <w:rsid w:val="009A1414"/>
    <w:rsid w:val="009A1494"/>
    <w:rsid w:val="009A1B1C"/>
    <w:rsid w:val="009A263F"/>
    <w:rsid w:val="009A27E8"/>
    <w:rsid w:val="009A2A1D"/>
    <w:rsid w:val="009A2D34"/>
    <w:rsid w:val="009A369E"/>
    <w:rsid w:val="009A4090"/>
    <w:rsid w:val="009A46FA"/>
    <w:rsid w:val="009A474B"/>
    <w:rsid w:val="009A4BDB"/>
    <w:rsid w:val="009A4F60"/>
    <w:rsid w:val="009A4F68"/>
    <w:rsid w:val="009A51CB"/>
    <w:rsid w:val="009A5331"/>
    <w:rsid w:val="009A5E9B"/>
    <w:rsid w:val="009A69C0"/>
    <w:rsid w:val="009A7720"/>
    <w:rsid w:val="009A7CC5"/>
    <w:rsid w:val="009A7E04"/>
    <w:rsid w:val="009B0060"/>
    <w:rsid w:val="009B0748"/>
    <w:rsid w:val="009B0B44"/>
    <w:rsid w:val="009B0E0C"/>
    <w:rsid w:val="009B122F"/>
    <w:rsid w:val="009B1418"/>
    <w:rsid w:val="009B1CA4"/>
    <w:rsid w:val="009B1F4A"/>
    <w:rsid w:val="009B2C2F"/>
    <w:rsid w:val="009B2D6A"/>
    <w:rsid w:val="009B2E0C"/>
    <w:rsid w:val="009B3144"/>
    <w:rsid w:val="009B31B3"/>
    <w:rsid w:val="009B34F4"/>
    <w:rsid w:val="009B3AB0"/>
    <w:rsid w:val="009B3F95"/>
    <w:rsid w:val="009B3FCE"/>
    <w:rsid w:val="009B404E"/>
    <w:rsid w:val="009B42CE"/>
    <w:rsid w:val="009B46A2"/>
    <w:rsid w:val="009B4E34"/>
    <w:rsid w:val="009B50C4"/>
    <w:rsid w:val="009B53C9"/>
    <w:rsid w:val="009B5698"/>
    <w:rsid w:val="009B5CF5"/>
    <w:rsid w:val="009B65B8"/>
    <w:rsid w:val="009B65ED"/>
    <w:rsid w:val="009B7656"/>
    <w:rsid w:val="009B7A03"/>
    <w:rsid w:val="009B7D44"/>
    <w:rsid w:val="009C01DE"/>
    <w:rsid w:val="009C0335"/>
    <w:rsid w:val="009C033E"/>
    <w:rsid w:val="009C049F"/>
    <w:rsid w:val="009C0CB4"/>
    <w:rsid w:val="009C1480"/>
    <w:rsid w:val="009C15C7"/>
    <w:rsid w:val="009C1889"/>
    <w:rsid w:val="009C1FA8"/>
    <w:rsid w:val="009C261C"/>
    <w:rsid w:val="009C282B"/>
    <w:rsid w:val="009C2834"/>
    <w:rsid w:val="009C2907"/>
    <w:rsid w:val="009C322C"/>
    <w:rsid w:val="009C35B6"/>
    <w:rsid w:val="009C3A51"/>
    <w:rsid w:val="009C43C1"/>
    <w:rsid w:val="009C4410"/>
    <w:rsid w:val="009C48BB"/>
    <w:rsid w:val="009C48BE"/>
    <w:rsid w:val="009C4F97"/>
    <w:rsid w:val="009C5476"/>
    <w:rsid w:val="009C5579"/>
    <w:rsid w:val="009C558E"/>
    <w:rsid w:val="009C568E"/>
    <w:rsid w:val="009C5956"/>
    <w:rsid w:val="009C5A69"/>
    <w:rsid w:val="009C5A96"/>
    <w:rsid w:val="009C6026"/>
    <w:rsid w:val="009C634B"/>
    <w:rsid w:val="009C6873"/>
    <w:rsid w:val="009C75A7"/>
    <w:rsid w:val="009C7A9C"/>
    <w:rsid w:val="009D045C"/>
    <w:rsid w:val="009D117E"/>
    <w:rsid w:val="009D195D"/>
    <w:rsid w:val="009D1ECE"/>
    <w:rsid w:val="009D27C3"/>
    <w:rsid w:val="009D2DCA"/>
    <w:rsid w:val="009D312E"/>
    <w:rsid w:val="009D3313"/>
    <w:rsid w:val="009D3FA1"/>
    <w:rsid w:val="009D47BA"/>
    <w:rsid w:val="009D4B08"/>
    <w:rsid w:val="009D51A5"/>
    <w:rsid w:val="009D5243"/>
    <w:rsid w:val="009D5269"/>
    <w:rsid w:val="009D5C97"/>
    <w:rsid w:val="009D5E87"/>
    <w:rsid w:val="009D5F10"/>
    <w:rsid w:val="009D5F9B"/>
    <w:rsid w:val="009D614F"/>
    <w:rsid w:val="009D627C"/>
    <w:rsid w:val="009D6B2B"/>
    <w:rsid w:val="009D72FC"/>
    <w:rsid w:val="009D77F8"/>
    <w:rsid w:val="009D7818"/>
    <w:rsid w:val="009D7869"/>
    <w:rsid w:val="009D7CB1"/>
    <w:rsid w:val="009E0447"/>
    <w:rsid w:val="009E06D5"/>
    <w:rsid w:val="009E072F"/>
    <w:rsid w:val="009E082F"/>
    <w:rsid w:val="009E092C"/>
    <w:rsid w:val="009E0BD4"/>
    <w:rsid w:val="009E12AC"/>
    <w:rsid w:val="009E21A4"/>
    <w:rsid w:val="009E328E"/>
    <w:rsid w:val="009E364D"/>
    <w:rsid w:val="009E3E98"/>
    <w:rsid w:val="009E40EB"/>
    <w:rsid w:val="009E489E"/>
    <w:rsid w:val="009E5205"/>
    <w:rsid w:val="009E567E"/>
    <w:rsid w:val="009E5E52"/>
    <w:rsid w:val="009E660F"/>
    <w:rsid w:val="009E68AC"/>
    <w:rsid w:val="009E6E71"/>
    <w:rsid w:val="009E706C"/>
    <w:rsid w:val="009E7099"/>
    <w:rsid w:val="009E759D"/>
    <w:rsid w:val="009E75E1"/>
    <w:rsid w:val="009E7A02"/>
    <w:rsid w:val="009E7C7D"/>
    <w:rsid w:val="009F00CA"/>
    <w:rsid w:val="009F0BCB"/>
    <w:rsid w:val="009F0C8E"/>
    <w:rsid w:val="009F0E0E"/>
    <w:rsid w:val="009F1E03"/>
    <w:rsid w:val="009F2560"/>
    <w:rsid w:val="009F276E"/>
    <w:rsid w:val="009F2916"/>
    <w:rsid w:val="009F3252"/>
    <w:rsid w:val="009F32B0"/>
    <w:rsid w:val="009F3F93"/>
    <w:rsid w:val="009F4F50"/>
    <w:rsid w:val="009F5403"/>
    <w:rsid w:val="009F5B07"/>
    <w:rsid w:val="009F5E14"/>
    <w:rsid w:val="009F5FC4"/>
    <w:rsid w:val="009F63F0"/>
    <w:rsid w:val="009F6F1B"/>
    <w:rsid w:val="009F6F81"/>
    <w:rsid w:val="009F7144"/>
    <w:rsid w:val="009F742A"/>
    <w:rsid w:val="009F7C9F"/>
    <w:rsid w:val="00A004B6"/>
    <w:rsid w:val="00A008B5"/>
    <w:rsid w:val="00A00AAF"/>
    <w:rsid w:val="00A00D0F"/>
    <w:rsid w:val="00A0112A"/>
    <w:rsid w:val="00A0158B"/>
    <w:rsid w:val="00A01692"/>
    <w:rsid w:val="00A01995"/>
    <w:rsid w:val="00A01C22"/>
    <w:rsid w:val="00A025B3"/>
    <w:rsid w:val="00A0295A"/>
    <w:rsid w:val="00A02A3A"/>
    <w:rsid w:val="00A02A72"/>
    <w:rsid w:val="00A02F9C"/>
    <w:rsid w:val="00A032F7"/>
    <w:rsid w:val="00A0345E"/>
    <w:rsid w:val="00A035D1"/>
    <w:rsid w:val="00A03BA2"/>
    <w:rsid w:val="00A04034"/>
    <w:rsid w:val="00A0415A"/>
    <w:rsid w:val="00A04C39"/>
    <w:rsid w:val="00A0520C"/>
    <w:rsid w:val="00A05711"/>
    <w:rsid w:val="00A0594C"/>
    <w:rsid w:val="00A05D50"/>
    <w:rsid w:val="00A06410"/>
    <w:rsid w:val="00A073BE"/>
    <w:rsid w:val="00A07EFD"/>
    <w:rsid w:val="00A103E0"/>
    <w:rsid w:val="00A10B34"/>
    <w:rsid w:val="00A112D8"/>
    <w:rsid w:val="00A1153E"/>
    <w:rsid w:val="00A119DC"/>
    <w:rsid w:val="00A12017"/>
    <w:rsid w:val="00A12178"/>
    <w:rsid w:val="00A12256"/>
    <w:rsid w:val="00A12D85"/>
    <w:rsid w:val="00A12DE6"/>
    <w:rsid w:val="00A1321C"/>
    <w:rsid w:val="00A1323D"/>
    <w:rsid w:val="00A133F5"/>
    <w:rsid w:val="00A13B41"/>
    <w:rsid w:val="00A13E0F"/>
    <w:rsid w:val="00A140AE"/>
    <w:rsid w:val="00A14449"/>
    <w:rsid w:val="00A1543E"/>
    <w:rsid w:val="00A15A6E"/>
    <w:rsid w:val="00A15DDA"/>
    <w:rsid w:val="00A15E5B"/>
    <w:rsid w:val="00A16A86"/>
    <w:rsid w:val="00A1700F"/>
    <w:rsid w:val="00A17402"/>
    <w:rsid w:val="00A17583"/>
    <w:rsid w:val="00A17EE5"/>
    <w:rsid w:val="00A17FC3"/>
    <w:rsid w:val="00A17FF8"/>
    <w:rsid w:val="00A2000F"/>
    <w:rsid w:val="00A20862"/>
    <w:rsid w:val="00A20E82"/>
    <w:rsid w:val="00A2169B"/>
    <w:rsid w:val="00A21E3E"/>
    <w:rsid w:val="00A21F2B"/>
    <w:rsid w:val="00A22184"/>
    <w:rsid w:val="00A2231E"/>
    <w:rsid w:val="00A22620"/>
    <w:rsid w:val="00A2285F"/>
    <w:rsid w:val="00A2295A"/>
    <w:rsid w:val="00A22B33"/>
    <w:rsid w:val="00A23669"/>
    <w:rsid w:val="00A2376C"/>
    <w:rsid w:val="00A23E6F"/>
    <w:rsid w:val="00A23ED3"/>
    <w:rsid w:val="00A2409F"/>
    <w:rsid w:val="00A24415"/>
    <w:rsid w:val="00A2453E"/>
    <w:rsid w:val="00A24DD0"/>
    <w:rsid w:val="00A24EFB"/>
    <w:rsid w:val="00A251EE"/>
    <w:rsid w:val="00A25A04"/>
    <w:rsid w:val="00A25AFB"/>
    <w:rsid w:val="00A26994"/>
    <w:rsid w:val="00A26AA7"/>
    <w:rsid w:val="00A26D57"/>
    <w:rsid w:val="00A27103"/>
    <w:rsid w:val="00A27518"/>
    <w:rsid w:val="00A27876"/>
    <w:rsid w:val="00A27F35"/>
    <w:rsid w:val="00A301A9"/>
    <w:rsid w:val="00A30414"/>
    <w:rsid w:val="00A304DB"/>
    <w:rsid w:val="00A30E11"/>
    <w:rsid w:val="00A30F19"/>
    <w:rsid w:val="00A31243"/>
    <w:rsid w:val="00A317AA"/>
    <w:rsid w:val="00A31F71"/>
    <w:rsid w:val="00A32525"/>
    <w:rsid w:val="00A32868"/>
    <w:rsid w:val="00A3371D"/>
    <w:rsid w:val="00A33A9B"/>
    <w:rsid w:val="00A3472C"/>
    <w:rsid w:val="00A348C0"/>
    <w:rsid w:val="00A35706"/>
    <w:rsid w:val="00A3597D"/>
    <w:rsid w:val="00A36917"/>
    <w:rsid w:val="00A36D5F"/>
    <w:rsid w:val="00A377B4"/>
    <w:rsid w:val="00A3784D"/>
    <w:rsid w:val="00A3794A"/>
    <w:rsid w:val="00A402BC"/>
    <w:rsid w:val="00A40663"/>
    <w:rsid w:val="00A408BE"/>
    <w:rsid w:val="00A417D8"/>
    <w:rsid w:val="00A43A76"/>
    <w:rsid w:val="00A445F3"/>
    <w:rsid w:val="00A44CC5"/>
    <w:rsid w:val="00A45029"/>
    <w:rsid w:val="00A455F0"/>
    <w:rsid w:val="00A45870"/>
    <w:rsid w:val="00A458CD"/>
    <w:rsid w:val="00A45BE0"/>
    <w:rsid w:val="00A471E4"/>
    <w:rsid w:val="00A47A98"/>
    <w:rsid w:val="00A47CD0"/>
    <w:rsid w:val="00A47D0F"/>
    <w:rsid w:val="00A501D3"/>
    <w:rsid w:val="00A512F3"/>
    <w:rsid w:val="00A51FFD"/>
    <w:rsid w:val="00A52300"/>
    <w:rsid w:val="00A52EB1"/>
    <w:rsid w:val="00A534C4"/>
    <w:rsid w:val="00A534FD"/>
    <w:rsid w:val="00A5374D"/>
    <w:rsid w:val="00A5403B"/>
    <w:rsid w:val="00A540B8"/>
    <w:rsid w:val="00A54461"/>
    <w:rsid w:val="00A5465B"/>
    <w:rsid w:val="00A54BD3"/>
    <w:rsid w:val="00A54E06"/>
    <w:rsid w:val="00A55003"/>
    <w:rsid w:val="00A55576"/>
    <w:rsid w:val="00A55FF9"/>
    <w:rsid w:val="00A56089"/>
    <w:rsid w:val="00A56227"/>
    <w:rsid w:val="00A564AF"/>
    <w:rsid w:val="00A56B24"/>
    <w:rsid w:val="00A56BB3"/>
    <w:rsid w:val="00A57961"/>
    <w:rsid w:val="00A60E3B"/>
    <w:rsid w:val="00A60E9F"/>
    <w:rsid w:val="00A61A26"/>
    <w:rsid w:val="00A625F1"/>
    <w:rsid w:val="00A628BB"/>
    <w:rsid w:val="00A62DAC"/>
    <w:rsid w:val="00A631AB"/>
    <w:rsid w:val="00A634F6"/>
    <w:rsid w:val="00A638D6"/>
    <w:rsid w:val="00A63E1F"/>
    <w:rsid w:val="00A64073"/>
    <w:rsid w:val="00A64186"/>
    <w:rsid w:val="00A6446A"/>
    <w:rsid w:val="00A65046"/>
    <w:rsid w:val="00A661C2"/>
    <w:rsid w:val="00A662E5"/>
    <w:rsid w:val="00A66741"/>
    <w:rsid w:val="00A66AAD"/>
    <w:rsid w:val="00A675DA"/>
    <w:rsid w:val="00A67740"/>
    <w:rsid w:val="00A702C5"/>
    <w:rsid w:val="00A70855"/>
    <w:rsid w:val="00A70B90"/>
    <w:rsid w:val="00A711EA"/>
    <w:rsid w:val="00A71F69"/>
    <w:rsid w:val="00A720FA"/>
    <w:rsid w:val="00A72391"/>
    <w:rsid w:val="00A72423"/>
    <w:rsid w:val="00A726FE"/>
    <w:rsid w:val="00A72972"/>
    <w:rsid w:val="00A72DFE"/>
    <w:rsid w:val="00A731CC"/>
    <w:rsid w:val="00A73452"/>
    <w:rsid w:val="00A7347A"/>
    <w:rsid w:val="00A73CA3"/>
    <w:rsid w:val="00A74381"/>
    <w:rsid w:val="00A7446B"/>
    <w:rsid w:val="00A74722"/>
    <w:rsid w:val="00A74FAB"/>
    <w:rsid w:val="00A75700"/>
    <w:rsid w:val="00A75E74"/>
    <w:rsid w:val="00A7660F"/>
    <w:rsid w:val="00A768C2"/>
    <w:rsid w:val="00A76EAB"/>
    <w:rsid w:val="00A76EE4"/>
    <w:rsid w:val="00A771E1"/>
    <w:rsid w:val="00A77434"/>
    <w:rsid w:val="00A8013A"/>
    <w:rsid w:val="00A80568"/>
    <w:rsid w:val="00A806BF"/>
    <w:rsid w:val="00A808A2"/>
    <w:rsid w:val="00A812FE"/>
    <w:rsid w:val="00A8159B"/>
    <w:rsid w:val="00A817B8"/>
    <w:rsid w:val="00A81965"/>
    <w:rsid w:val="00A81C33"/>
    <w:rsid w:val="00A81E47"/>
    <w:rsid w:val="00A81F3B"/>
    <w:rsid w:val="00A82529"/>
    <w:rsid w:val="00A82C35"/>
    <w:rsid w:val="00A83725"/>
    <w:rsid w:val="00A83B99"/>
    <w:rsid w:val="00A8431F"/>
    <w:rsid w:val="00A8488F"/>
    <w:rsid w:val="00A848E8"/>
    <w:rsid w:val="00A86337"/>
    <w:rsid w:val="00A8643D"/>
    <w:rsid w:val="00A86483"/>
    <w:rsid w:val="00A866B5"/>
    <w:rsid w:val="00A86759"/>
    <w:rsid w:val="00A86DAA"/>
    <w:rsid w:val="00A87743"/>
    <w:rsid w:val="00A878F0"/>
    <w:rsid w:val="00A87FF1"/>
    <w:rsid w:val="00A902BB"/>
    <w:rsid w:val="00A904F4"/>
    <w:rsid w:val="00A907A7"/>
    <w:rsid w:val="00A91936"/>
    <w:rsid w:val="00A91B10"/>
    <w:rsid w:val="00A91D0F"/>
    <w:rsid w:val="00A91D61"/>
    <w:rsid w:val="00A923C8"/>
    <w:rsid w:val="00A92559"/>
    <w:rsid w:val="00A925AC"/>
    <w:rsid w:val="00A929F2"/>
    <w:rsid w:val="00A92A77"/>
    <w:rsid w:val="00A92F59"/>
    <w:rsid w:val="00A93175"/>
    <w:rsid w:val="00A935C3"/>
    <w:rsid w:val="00A937A2"/>
    <w:rsid w:val="00A94388"/>
    <w:rsid w:val="00A953EE"/>
    <w:rsid w:val="00A958FC"/>
    <w:rsid w:val="00A964FB"/>
    <w:rsid w:val="00A97219"/>
    <w:rsid w:val="00A97DEE"/>
    <w:rsid w:val="00A97E1F"/>
    <w:rsid w:val="00AA0038"/>
    <w:rsid w:val="00AA0933"/>
    <w:rsid w:val="00AA0BFA"/>
    <w:rsid w:val="00AA0CBF"/>
    <w:rsid w:val="00AA0FA7"/>
    <w:rsid w:val="00AA1433"/>
    <w:rsid w:val="00AA1E5D"/>
    <w:rsid w:val="00AA20DD"/>
    <w:rsid w:val="00AA2110"/>
    <w:rsid w:val="00AA25B3"/>
    <w:rsid w:val="00AA2780"/>
    <w:rsid w:val="00AA2BA1"/>
    <w:rsid w:val="00AA35B6"/>
    <w:rsid w:val="00AA3CFE"/>
    <w:rsid w:val="00AA437E"/>
    <w:rsid w:val="00AA59DF"/>
    <w:rsid w:val="00AA5BAF"/>
    <w:rsid w:val="00AA653F"/>
    <w:rsid w:val="00AA687C"/>
    <w:rsid w:val="00AB0E7A"/>
    <w:rsid w:val="00AB1134"/>
    <w:rsid w:val="00AB1543"/>
    <w:rsid w:val="00AB2713"/>
    <w:rsid w:val="00AB29F9"/>
    <w:rsid w:val="00AB336A"/>
    <w:rsid w:val="00AB3420"/>
    <w:rsid w:val="00AB3688"/>
    <w:rsid w:val="00AB448E"/>
    <w:rsid w:val="00AB4514"/>
    <w:rsid w:val="00AB4576"/>
    <w:rsid w:val="00AB4879"/>
    <w:rsid w:val="00AB4B54"/>
    <w:rsid w:val="00AB4C04"/>
    <w:rsid w:val="00AB577D"/>
    <w:rsid w:val="00AB57AB"/>
    <w:rsid w:val="00AB5B7D"/>
    <w:rsid w:val="00AB5D93"/>
    <w:rsid w:val="00AB6705"/>
    <w:rsid w:val="00AB6ABB"/>
    <w:rsid w:val="00AB6B03"/>
    <w:rsid w:val="00AB6D33"/>
    <w:rsid w:val="00AB6EEE"/>
    <w:rsid w:val="00AB7180"/>
    <w:rsid w:val="00AB7407"/>
    <w:rsid w:val="00AB78A8"/>
    <w:rsid w:val="00AB79DF"/>
    <w:rsid w:val="00AB7C81"/>
    <w:rsid w:val="00AC0130"/>
    <w:rsid w:val="00AC018F"/>
    <w:rsid w:val="00AC024A"/>
    <w:rsid w:val="00AC0571"/>
    <w:rsid w:val="00AC0818"/>
    <w:rsid w:val="00AC0890"/>
    <w:rsid w:val="00AC0B2E"/>
    <w:rsid w:val="00AC1556"/>
    <w:rsid w:val="00AC2A92"/>
    <w:rsid w:val="00AC37C8"/>
    <w:rsid w:val="00AC38BC"/>
    <w:rsid w:val="00AC3E83"/>
    <w:rsid w:val="00AC4971"/>
    <w:rsid w:val="00AC4A1D"/>
    <w:rsid w:val="00AC4A52"/>
    <w:rsid w:val="00AC51F5"/>
    <w:rsid w:val="00AC533D"/>
    <w:rsid w:val="00AC57AC"/>
    <w:rsid w:val="00AC57D5"/>
    <w:rsid w:val="00AC5E08"/>
    <w:rsid w:val="00AC6E0A"/>
    <w:rsid w:val="00AC6EF3"/>
    <w:rsid w:val="00AC7131"/>
    <w:rsid w:val="00AC71C6"/>
    <w:rsid w:val="00AC7A5E"/>
    <w:rsid w:val="00AC7F5D"/>
    <w:rsid w:val="00AD01E1"/>
    <w:rsid w:val="00AD0293"/>
    <w:rsid w:val="00AD0670"/>
    <w:rsid w:val="00AD070B"/>
    <w:rsid w:val="00AD1CF7"/>
    <w:rsid w:val="00AD217D"/>
    <w:rsid w:val="00AD27D5"/>
    <w:rsid w:val="00AD322C"/>
    <w:rsid w:val="00AD358B"/>
    <w:rsid w:val="00AD384A"/>
    <w:rsid w:val="00AD39CC"/>
    <w:rsid w:val="00AD41B7"/>
    <w:rsid w:val="00AD47E3"/>
    <w:rsid w:val="00AD5DE8"/>
    <w:rsid w:val="00AD6422"/>
    <w:rsid w:val="00AD68BA"/>
    <w:rsid w:val="00AD7164"/>
    <w:rsid w:val="00AD718C"/>
    <w:rsid w:val="00AD7399"/>
    <w:rsid w:val="00AD73C1"/>
    <w:rsid w:val="00AD74B4"/>
    <w:rsid w:val="00AD7709"/>
    <w:rsid w:val="00AD77B4"/>
    <w:rsid w:val="00AD7D87"/>
    <w:rsid w:val="00AE016B"/>
    <w:rsid w:val="00AE02BB"/>
    <w:rsid w:val="00AE0F21"/>
    <w:rsid w:val="00AE1212"/>
    <w:rsid w:val="00AE170A"/>
    <w:rsid w:val="00AE2AF7"/>
    <w:rsid w:val="00AE2EB9"/>
    <w:rsid w:val="00AE3226"/>
    <w:rsid w:val="00AE34AB"/>
    <w:rsid w:val="00AE3D81"/>
    <w:rsid w:val="00AE40E4"/>
    <w:rsid w:val="00AE42AB"/>
    <w:rsid w:val="00AE4638"/>
    <w:rsid w:val="00AE4B7D"/>
    <w:rsid w:val="00AE4E64"/>
    <w:rsid w:val="00AE5037"/>
    <w:rsid w:val="00AE51EA"/>
    <w:rsid w:val="00AE52C9"/>
    <w:rsid w:val="00AE5472"/>
    <w:rsid w:val="00AE57CB"/>
    <w:rsid w:val="00AE59D0"/>
    <w:rsid w:val="00AE5CED"/>
    <w:rsid w:val="00AE6089"/>
    <w:rsid w:val="00AE60AF"/>
    <w:rsid w:val="00AE64D2"/>
    <w:rsid w:val="00AE64D7"/>
    <w:rsid w:val="00AE6C66"/>
    <w:rsid w:val="00AE752E"/>
    <w:rsid w:val="00AE77C3"/>
    <w:rsid w:val="00AE780F"/>
    <w:rsid w:val="00AE7A41"/>
    <w:rsid w:val="00AE7B84"/>
    <w:rsid w:val="00AE7D93"/>
    <w:rsid w:val="00AF0236"/>
    <w:rsid w:val="00AF069A"/>
    <w:rsid w:val="00AF06DD"/>
    <w:rsid w:val="00AF0792"/>
    <w:rsid w:val="00AF0B07"/>
    <w:rsid w:val="00AF0FC6"/>
    <w:rsid w:val="00AF116B"/>
    <w:rsid w:val="00AF1457"/>
    <w:rsid w:val="00AF1B6A"/>
    <w:rsid w:val="00AF203B"/>
    <w:rsid w:val="00AF225C"/>
    <w:rsid w:val="00AF265D"/>
    <w:rsid w:val="00AF28C5"/>
    <w:rsid w:val="00AF3239"/>
    <w:rsid w:val="00AF3437"/>
    <w:rsid w:val="00AF3B8C"/>
    <w:rsid w:val="00AF3DEC"/>
    <w:rsid w:val="00AF5C3E"/>
    <w:rsid w:val="00AF649B"/>
    <w:rsid w:val="00AF6FF2"/>
    <w:rsid w:val="00AF74E0"/>
    <w:rsid w:val="00B00903"/>
    <w:rsid w:val="00B0097D"/>
    <w:rsid w:val="00B00997"/>
    <w:rsid w:val="00B00C77"/>
    <w:rsid w:val="00B01E2B"/>
    <w:rsid w:val="00B02401"/>
    <w:rsid w:val="00B02D28"/>
    <w:rsid w:val="00B0312E"/>
    <w:rsid w:val="00B03186"/>
    <w:rsid w:val="00B04C26"/>
    <w:rsid w:val="00B04D25"/>
    <w:rsid w:val="00B05A22"/>
    <w:rsid w:val="00B05CA8"/>
    <w:rsid w:val="00B05E65"/>
    <w:rsid w:val="00B05E69"/>
    <w:rsid w:val="00B05F6F"/>
    <w:rsid w:val="00B06116"/>
    <w:rsid w:val="00B06379"/>
    <w:rsid w:val="00B063BB"/>
    <w:rsid w:val="00B06BF7"/>
    <w:rsid w:val="00B07843"/>
    <w:rsid w:val="00B07D0A"/>
    <w:rsid w:val="00B103C7"/>
    <w:rsid w:val="00B10F56"/>
    <w:rsid w:val="00B11952"/>
    <w:rsid w:val="00B11D34"/>
    <w:rsid w:val="00B11DBD"/>
    <w:rsid w:val="00B12E50"/>
    <w:rsid w:val="00B13360"/>
    <w:rsid w:val="00B13CA3"/>
    <w:rsid w:val="00B13E66"/>
    <w:rsid w:val="00B14D95"/>
    <w:rsid w:val="00B15634"/>
    <w:rsid w:val="00B1588C"/>
    <w:rsid w:val="00B15DBE"/>
    <w:rsid w:val="00B16200"/>
    <w:rsid w:val="00B16507"/>
    <w:rsid w:val="00B176A9"/>
    <w:rsid w:val="00B2029B"/>
    <w:rsid w:val="00B20B40"/>
    <w:rsid w:val="00B212C0"/>
    <w:rsid w:val="00B21964"/>
    <w:rsid w:val="00B22426"/>
    <w:rsid w:val="00B22A25"/>
    <w:rsid w:val="00B2305D"/>
    <w:rsid w:val="00B23849"/>
    <w:rsid w:val="00B24389"/>
    <w:rsid w:val="00B24C90"/>
    <w:rsid w:val="00B250AA"/>
    <w:rsid w:val="00B25C7B"/>
    <w:rsid w:val="00B25DA1"/>
    <w:rsid w:val="00B2616D"/>
    <w:rsid w:val="00B26D7F"/>
    <w:rsid w:val="00B271D7"/>
    <w:rsid w:val="00B27674"/>
    <w:rsid w:val="00B27884"/>
    <w:rsid w:val="00B30151"/>
    <w:rsid w:val="00B303DE"/>
    <w:rsid w:val="00B30EB7"/>
    <w:rsid w:val="00B311F8"/>
    <w:rsid w:val="00B31B4F"/>
    <w:rsid w:val="00B31D04"/>
    <w:rsid w:val="00B31D3B"/>
    <w:rsid w:val="00B31DDA"/>
    <w:rsid w:val="00B31F86"/>
    <w:rsid w:val="00B3232B"/>
    <w:rsid w:val="00B3259E"/>
    <w:rsid w:val="00B332D1"/>
    <w:rsid w:val="00B33DBF"/>
    <w:rsid w:val="00B33E59"/>
    <w:rsid w:val="00B33F9D"/>
    <w:rsid w:val="00B3433B"/>
    <w:rsid w:val="00B34499"/>
    <w:rsid w:val="00B347DF"/>
    <w:rsid w:val="00B348CC"/>
    <w:rsid w:val="00B34B24"/>
    <w:rsid w:val="00B34F28"/>
    <w:rsid w:val="00B35553"/>
    <w:rsid w:val="00B36575"/>
    <w:rsid w:val="00B36A84"/>
    <w:rsid w:val="00B36F13"/>
    <w:rsid w:val="00B37497"/>
    <w:rsid w:val="00B375A8"/>
    <w:rsid w:val="00B375DD"/>
    <w:rsid w:val="00B37B2C"/>
    <w:rsid w:val="00B401ED"/>
    <w:rsid w:val="00B40402"/>
    <w:rsid w:val="00B4049F"/>
    <w:rsid w:val="00B404F2"/>
    <w:rsid w:val="00B40F79"/>
    <w:rsid w:val="00B4114B"/>
    <w:rsid w:val="00B41220"/>
    <w:rsid w:val="00B41772"/>
    <w:rsid w:val="00B41F54"/>
    <w:rsid w:val="00B4218C"/>
    <w:rsid w:val="00B429D7"/>
    <w:rsid w:val="00B42CB0"/>
    <w:rsid w:val="00B434C1"/>
    <w:rsid w:val="00B43585"/>
    <w:rsid w:val="00B4372E"/>
    <w:rsid w:val="00B4388F"/>
    <w:rsid w:val="00B43B8D"/>
    <w:rsid w:val="00B43F80"/>
    <w:rsid w:val="00B441B5"/>
    <w:rsid w:val="00B44ED3"/>
    <w:rsid w:val="00B45497"/>
    <w:rsid w:val="00B4586B"/>
    <w:rsid w:val="00B45BED"/>
    <w:rsid w:val="00B4636E"/>
    <w:rsid w:val="00B4701C"/>
    <w:rsid w:val="00B471B0"/>
    <w:rsid w:val="00B47D22"/>
    <w:rsid w:val="00B50E1D"/>
    <w:rsid w:val="00B50F4B"/>
    <w:rsid w:val="00B513F5"/>
    <w:rsid w:val="00B51881"/>
    <w:rsid w:val="00B51DFE"/>
    <w:rsid w:val="00B520D6"/>
    <w:rsid w:val="00B52218"/>
    <w:rsid w:val="00B525FD"/>
    <w:rsid w:val="00B531B0"/>
    <w:rsid w:val="00B532AA"/>
    <w:rsid w:val="00B53D36"/>
    <w:rsid w:val="00B53F0F"/>
    <w:rsid w:val="00B541E5"/>
    <w:rsid w:val="00B543C5"/>
    <w:rsid w:val="00B5556F"/>
    <w:rsid w:val="00B555A1"/>
    <w:rsid w:val="00B55744"/>
    <w:rsid w:val="00B5598C"/>
    <w:rsid w:val="00B55F97"/>
    <w:rsid w:val="00B5650C"/>
    <w:rsid w:val="00B568E4"/>
    <w:rsid w:val="00B570B6"/>
    <w:rsid w:val="00B5733E"/>
    <w:rsid w:val="00B573BA"/>
    <w:rsid w:val="00B579EA"/>
    <w:rsid w:val="00B57B09"/>
    <w:rsid w:val="00B57F8A"/>
    <w:rsid w:val="00B6006F"/>
    <w:rsid w:val="00B610D6"/>
    <w:rsid w:val="00B616A9"/>
    <w:rsid w:val="00B61B71"/>
    <w:rsid w:val="00B61D09"/>
    <w:rsid w:val="00B623FA"/>
    <w:rsid w:val="00B63364"/>
    <w:rsid w:val="00B634AC"/>
    <w:rsid w:val="00B634FE"/>
    <w:rsid w:val="00B638FA"/>
    <w:rsid w:val="00B63FE7"/>
    <w:rsid w:val="00B6400E"/>
    <w:rsid w:val="00B64219"/>
    <w:rsid w:val="00B643F6"/>
    <w:rsid w:val="00B645C1"/>
    <w:rsid w:val="00B65125"/>
    <w:rsid w:val="00B66018"/>
    <w:rsid w:val="00B664EC"/>
    <w:rsid w:val="00B66529"/>
    <w:rsid w:val="00B67010"/>
    <w:rsid w:val="00B6727F"/>
    <w:rsid w:val="00B6783A"/>
    <w:rsid w:val="00B703A4"/>
    <w:rsid w:val="00B70BB4"/>
    <w:rsid w:val="00B70D0C"/>
    <w:rsid w:val="00B70ED0"/>
    <w:rsid w:val="00B70FEB"/>
    <w:rsid w:val="00B716AC"/>
    <w:rsid w:val="00B719FE"/>
    <w:rsid w:val="00B725F9"/>
    <w:rsid w:val="00B72D7D"/>
    <w:rsid w:val="00B732A2"/>
    <w:rsid w:val="00B73575"/>
    <w:rsid w:val="00B73A90"/>
    <w:rsid w:val="00B73EE5"/>
    <w:rsid w:val="00B740E1"/>
    <w:rsid w:val="00B74335"/>
    <w:rsid w:val="00B749B5"/>
    <w:rsid w:val="00B74EAA"/>
    <w:rsid w:val="00B750C3"/>
    <w:rsid w:val="00B75622"/>
    <w:rsid w:val="00B7598D"/>
    <w:rsid w:val="00B75D70"/>
    <w:rsid w:val="00B77612"/>
    <w:rsid w:val="00B77666"/>
    <w:rsid w:val="00B77965"/>
    <w:rsid w:val="00B80668"/>
    <w:rsid w:val="00B80811"/>
    <w:rsid w:val="00B80820"/>
    <w:rsid w:val="00B81615"/>
    <w:rsid w:val="00B816A4"/>
    <w:rsid w:val="00B827D3"/>
    <w:rsid w:val="00B82A62"/>
    <w:rsid w:val="00B8436C"/>
    <w:rsid w:val="00B84573"/>
    <w:rsid w:val="00B84F7C"/>
    <w:rsid w:val="00B85056"/>
    <w:rsid w:val="00B856D9"/>
    <w:rsid w:val="00B85CC8"/>
    <w:rsid w:val="00B85EB2"/>
    <w:rsid w:val="00B85FF2"/>
    <w:rsid w:val="00B8623A"/>
    <w:rsid w:val="00B86539"/>
    <w:rsid w:val="00B86B03"/>
    <w:rsid w:val="00B86D94"/>
    <w:rsid w:val="00B90E84"/>
    <w:rsid w:val="00B91047"/>
    <w:rsid w:val="00B91891"/>
    <w:rsid w:val="00B9199C"/>
    <w:rsid w:val="00B92015"/>
    <w:rsid w:val="00B9222E"/>
    <w:rsid w:val="00B93189"/>
    <w:rsid w:val="00B935A9"/>
    <w:rsid w:val="00B93783"/>
    <w:rsid w:val="00B93DDB"/>
    <w:rsid w:val="00B93E36"/>
    <w:rsid w:val="00B93E68"/>
    <w:rsid w:val="00B93FDE"/>
    <w:rsid w:val="00B94105"/>
    <w:rsid w:val="00B94209"/>
    <w:rsid w:val="00B94265"/>
    <w:rsid w:val="00B94AA5"/>
    <w:rsid w:val="00B94BFB"/>
    <w:rsid w:val="00B94FD2"/>
    <w:rsid w:val="00B965FF"/>
    <w:rsid w:val="00B96B3E"/>
    <w:rsid w:val="00B9701A"/>
    <w:rsid w:val="00B97F1F"/>
    <w:rsid w:val="00BA0117"/>
    <w:rsid w:val="00BA01C0"/>
    <w:rsid w:val="00BA04D5"/>
    <w:rsid w:val="00BA0616"/>
    <w:rsid w:val="00BA1263"/>
    <w:rsid w:val="00BA169E"/>
    <w:rsid w:val="00BA186F"/>
    <w:rsid w:val="00BA1E2A"/>
    <w:rsid w:val="00BA225B"/>
    <w:rsid w:val="00BA27F2"/>
    <w:rsid w:val="00BA2937"/>
    <w:rsid w:val="00BA29B2"/>
    <w:rsid w:val="00BA331D"/>
    <w:rsid w:val="00BA39C1"/>
    <w:rsid w:val="00BA4359"/>
    <w:rsid w:val="00BA465A"/>
    <w:rsid w:val="00BA51E7"/>
    <w:rsid w:val="00BA58B7"/>
    <w:rsid w:val="00BA5AF0"/>
    <w:rsid w:val="00BA619C"/>
    <w:rsid w:val="00BA61BC"/>
    <w:rsid w:val="00BA6415"/>
    <w:rsid w:val="00BA68B9"/>
    <w:rsid w:val="00BA6B48"/>
    <w:rsid w:val="00BA79ED"/>
    <w:rsid w:val="00BA7CD4"/>
    <w:rsid w:val="00BB01D8"/>
    <w:rsid w:val="00BB03F3"/>
    <w:rsid w:val="00BB0B33"/>
    <w:rsid w:val="00BB0D6F"/>
    <w:rsid w:val="00BB14C5"/>
    <w:rsid w:val="00BB1558"/>
    <w:rsid w:val="00BB1B53"/>
    <w:rsid w:val="00BB1F07"/>
    <w:rsid w:val="00BB2262"/>
    <w:rsid w:val="00BB24CC"/>
    <w:rsid w:val="00BB287B"/>
    <w:rsid w:val="00BB2940"/>
    <w:rsid w:val="00BB2DCB"/>
    <w:rsid w:val="00BB2F54"/>
    <w:rsid w:val="00BB3200"/>
    <w:rsid w:val="00BB38BC"/>
    <w:rsid w:val="00BB3EA6"/>
    <w:rsid w:val="00BB3F6E"/>
    <w:rsid w:val="00BB4039"/>
    <w:rsid w:val="00BB42CB"/>
    <w:rsid w:val="00BB4BD9"/>
    <w:rsid w:val="00BB5167"/>
    <w:rsid w:val="00BB5185"/>
    <w:rsid w:val="00BB573A"/>
    <w:rsid w:val="00BB5D2E"/>
    <w:rsid w:val="00BB5E53"/>
    <w:rsid w:val="00BB6141"/>
    <w:rsid w:val="00BB6616"/>
    <w:rsid w:val="00BB6BB2"/>
    <w:rsid w:val="00BB7AAB"/>
    <w:rsid w:val="00BC006D"/>
    <w:rsid w:val="00BC046A"/>
    <w:rsid w:val="00BC0A12"/>
    <w:rsid w:val="00BC0E86"/>
    <w:rsid w:val="00BC1681"/>
    <w:rsid w:val="00BC21BB"/>
    <w:rsid w:val="00BC222B"/>
    <w:rsid w:val="00BC28A7"/>
    <w:rsid w:val="00BC2CBD"/>
    <w:rsid w:val="00BC2E81"/>
    <w:rsid w:val="00BC2E8A"/>
    <w:rsid w:val="00BC321F"/>
    <w:rsid w:val="00BC3856"/>
    <w:rsid w:val="00BC38B2"/>
    <w:rsid w:val="00BC3D96"/>
    <w:rsid w:val="00BC3EE4"/>
    <w:rsid w:val="00BC51F8"/>
    <w:rsid w:val="00BC5419"/>
    <w:rsid w:val="00BC5784"/>
    <w:rsid w:val="00BC57B9"/>
    <w:rsid w:val="00BC6103"/>
    <w:rsid w:val="00BC6167"/>
    <w:rsid w:val="00BC6551"/>
    <w:rsid w:val="00BC695C"/>
    <w:rsid w:val="00BC6B71"/>
    <w:rsid w:val="00BC731E"/>
    <w:rsid w:val="00BC755D"/>
    <w:rsid w:val="00BC7833"/>
    <w:rsid w:val="00BD014F"/>
    <w:rsid w:val="00BD07D3"/>
    <w:rsid w:val="00BD08DD"/>
    <w:rsid w:val="00BD09C2"/>
    <w:rsid w:val="00BD0B17"/>
    <w:rsid w:val="00BD0E00"/>
    <w:rsid w:val="00BD0F0E"/>
    <w:rsid w:val="00BD0FA0"/>
    <w:rsid w:val="00BD11C3"/>
    <w:rsid w:val="00BD17E3"/>
    <w:rsid w:val="00BD19FB"/>
    <w:rsid w:val="00BD1DA5"/>
    <w:rsid w:val="00BD1F78"/>
    <w:rsid w:val="00BD2ACA"/>
    <w:rsid w:val="00BD2C4D"/>
    <w:rsid w:val="00BD34FC"/>
    <w:rsid w:val="00BD3C0B"/>
    <w:rsid w:val="00BD426A"/>
    <w:rsid w:val="00BD440B"/>
    <w:rsid w:val="00BD4B28"/>
    <w:rsid w:val="00BD4B5D"/>
    <w:rsid w:val="00BD4F91"/>
    <w:rsid w:val="00BD4FB4"/>
    <w:rsid w:val="00BD4FFC"/>
    <w:rsid w:val="00BD6C94"/>
    <w:rsid w:val="00BD6EEE"/>
    <w:rsid w:val="00BD7B3E"/>
    <w:rsid w:val="00BD7C3B"/>
    <w:rsid w:val="00BD7E95"/>
    <w:rsid w:val="00BE0324"/>
    <w:rsid w:val="00BE041B"/>
    <w:rsid w:val="00BE0574"/>
    <w:rsid w:val="00BE0A36"/>
    <w:rsid w:val="00BE1A0B"/>
    <w:rsid w:val="00BE22C3"/>
    <w:rsid w:val="00BE31E0"/>
    <w:rsid w:val="00BE35AC"/>
    <w:rsid w:val="00BE3BBA"/>
    <w:rsid w:val="00BE51FC"/>
    <w:rsid w:val="00BE6895"/>
    <w:rsid w:val="00BE6B03"/>
    <w:rsid w:val="00BE6BD1"/>
    <w:rsid w:val="00BE7746"/>
    <w:rsid w:val="00BE7D63"/>
    <w:rsid w:val="00BF07C9"/>
    <w:rsid w:val="00BF0CAD"/>
    <w:rsid w:val="00BF128D"/>
    <w:rsid w:val="00BF1CC1"/>
    <w:rsid w:val="00BF235F"/>
    <w:rsid w:val="00BF2A1D"/>
    <w:rsid w:val="00BF2B43"/>
    <w:rsid w:val="00BF2F7C"/>
    <w:rsid w:val="00BF3003"/>
    <w:rsid w:val="00BF3B9B"/>
    <w:rsid w:val="00BF3CAF"/>
    <w:rsid w:val="00BF3D1D"/>
    <w:rsid w:val="00BF56A2"/>
    <w:rsid w:val="00BF56B6"/>
    <w:rsid w:val="00BF57CA"/>
    <w:rsid w:val="00BF5954"/>
    <w:rsid w:val="00BF5FFD"/>
    <w:rsid w:val="00BF6D98"/>
    <w:rsid w:val="00BF6FFE"/>
    <w:rsid w:val="00BF70E4"/>
    <w:rsid w:val="00BF75B1"/>
    <w:rsid w:val="00BF7671"/>
    <w:rsid w:val="00BF799F"/>
    <w:rsid w:val="00C002BE"/>
    <w:rsid w:val="00C00AFC"/>
    <w:rsid w:val="00C00C51"/>
    <w:rsid w:val="00C00F40"/>
    <w:rsid w:val="00C01B2C"/>
    <w:rsid w:val="00C02282"/>
    <w:rsid w:val="00C0347B"/>
    <w:rsid w:val="00C0355C"/>
    <w:rsid w:val="00C03606"/>
    <w:rsid w:val="00C0369A"/>
    <w:rsid w:val="00C037DF"/>
    <w:rsid w:val="00C04473"/>
    <w:rsid w:val="00C04771"/>
    <w:rsid w:val="00C04E95"/>
    <w:rsid w:val="00C055F1"/>
    <w:rsid w:val="00C05787"/>
    <w:rsid w:val="00C05984"/>
    <w:rsid w:val="00C05ED6"/>
    <w:rsid w:val="00C06215"/>
    <w:rsid w:val="00C06A4E"/>
    <w:rsid w:val="00C070D8"/>
    <w:rsid w:val="00C074A1"/>
    <w:rsid w:val="00C0756E"/>
    <w:rsid w:val="00C100E9"/>
    <w:rsid w:val="00C10815"/>
    <w:rsid w:val="00C11989"/>
    <w:rsid w:val="00C121DD"/>
    <w:rsid w:val="00C12856"/>
    <w:rsid w:val="00C12E7E"/>
    <w:rsid w:val="00C135BC"/>
    <w:rsid w:val="00C14013"/>
    <w:rsid w:val="00C14CCA"/>
    <w:rsid w:val="00C151BF"/>
    <w:rsid w:val="00C15289"/>
    <w:rsid w:val="00C16855"/>
    <w:rsid w:val="00C173B8"/>
    <w:rsid w:val="00C17413"/>
    <w:rsid w:val="00C17B2B"/>
    <w:rsid w:val="00C17E26"/>
    <w:rsid w:val="00C20809"/>
    <w:rsid w:val="00C20893"/>
    <w:rsid w:val="00C20C12"/>
    <w:rsid w:val="00C211EE"/>
    <w:rsid w:val="00C213B8"/>
    <w:rsid w:val="00C225BB"/>
    <w:rsid w:val="00C22858"/>
    <w:rsid w:val="00C22900"/>
    <w:rsid w:val="00C22D87"/>
    <w:rsid w:val="00C23126"/>
    <w:rsid w:val="00C23565"/>
    <w:rsid w:val="00C23B2E"/>
    <w:rsid w:val="00C23D75"/>
    <w:rsid w:val="00C243A5"/>
    <w:rsid w:val="00C24857"/>
    <w:rsid w:val="00C24B2B"/>
    <w:rsid w:val="00C24E25"/>
    <w:rsid w:val="00C2509E"/>
    <w:rsid w:val="00C250E6"/>
    <w:rsid w:val="00C2523B"/>
    <w:rsid w:val="00C252A5"/>
    <w:rsid w:val="00C254DD"/>
    <w:rsid w:val="00C255AB"/>
    <w:rsid w:val="00C2592E"/>
    <w:rsid w:val="00C259BF"/>
    <w:rsid w:val="00C25E8C"/>
    <w:rsid w:val="00C267CF"/>
    <w:rsid w:val="00C26F6C"/>
    <w:rsid w:val="00C305E6"/>
    <w:rsid w:val="00C307BD"/>
    <w:rsid w:val="00C312CA"/>
    <w:rsid w:val="00C315B5"/>
    <w:rsid w:val="00C3165E"/>
    <w:rsid w:val="00C31700"/>
    <w:rsid w:val="00C3182C"/>
    <w:rsid w:val="00C32839"/>
    <w:rsid w:val="00C32CDB"/>
    <w:rsid w:val="00C33375"/>
    <w:rsid w:val="00C335C4"/>
    <w:rsid w:val="00C3391F"/>
    <w:rsid w:val="00C345D2"/>
    <w:rsid w:val="00C34AC8"/>
    <w:rsid w:val="00C3515E"/>
    <w:rsid w:val="00C351D7"/>
    <w:rsid w:val="00C35252"/>
    <w:rsid w:val="00C353B6"/>
    <w:rsid w:val="00C35411"/>
    <w:rsid w:val="00C35538"/>
    <w:rsid w:val="00C35629"/>
    <w:rsid w:val="00C356E6"/>
    <w:rsid w:val="00C35831"/>
    <w:rsid w:val="00C359CA"/>
    <w:rsid w:val="00C35D0E"/>
    <w:rsid w:val="00C35E78"/>
    <w:rsid w:val="00C36680"/>
    <w:rsid w:val="00C3676C"/>
    <w:rsid w:val="00C36816"/>
    <w:rsid w:val="00C36C28"/>
    <w:rsid w:val="00C36F3F"/>
    <w:rsid w:val="00C404C3"/>
    <w:rsid w:val="00C405F0"/>
    <w:rsid w:val="00C40B53"/>
    <w:rsid w:val="00C40BA6"/>
    <w:rsid w:val="00C40BA8"/>
    <w:rsid w:val="00C40ED4"/>
    <w:rsid w:val="00C41743"/>
    <w:rsid w:val="00C418F1"/>
    <w:rsid w:val="00C41E46"/>
    <w:rsid w:val="00C42679"/>
    <w:rsid w:val="00C426BF"/>
    <w:rsid w:val="00C431AA"/>
    <w:rsid w:val="00C43312"/>
    <w:rsid w:val="00C437DD"/>
    <w:rsid w:val="00C43C28"/>
    <w:rsid w:val="00C43CA7"/>
    <w:rsid w:val="00C440BA"/>
    <w:rsid w:val="00C44924"/>
    <w:rsid w:val="00C452D3"/>
    <w:rsid w:val="00C46B46"/>
    <w:rsid w:val="00C4751C"/>
    <w:rsid w:val="00C4763F"/>
    <w:rsid w:val="00C47C9E"/>
    <w:rsid w:val="00C47DFC"/>
    <w:rsid w:val="00C50244"/>
    <w:rsid w:val="00C50AE5"/>
    <w:rsid w:val="00C5134D"/>
    <w:rsid w:val="00C518DD"/>
    <w:rsid w:val="00C51E8C"/>
    <w:rsid w:val="00C51FFE"/>
    <w:rsid w:val="00C523D8"/>
    <w:rsid w:val="00C52B0C"/>
    <w:rsid w:val="00C52C5B"/>
    <w:rsid w:val="00C52D0B"/>
    <w:rsid w:val="00C52D51"/>
    <w:rsid w:val="00C53407"/>
    <w:rsid w:val="00C534D2"/>
    <w:rsid w:val="00C53CEF"/>
    <w:rsid w:val="00C53F65"/>
    <w:rsid w:val="00C54169"/>
    <w:rsid w:val="00C544B0"/>
    <w:rsid w:val="00C545F3"/>
    <w:rsid w:val="00C5582E"/>
    <w:rsid w:val="00C55AA1"/>
    <w:rsid w:val="00C55EB6"/>
    <w:rsid w:val="00C56146"/>
    <w:rsid w:val="00C5621F"/>
    <w:rsid w:val="00C563A9"/>
    <w:rsid w:val="00C56544"/>
    <w:rsid w:val="00C567DD"/>
    <w:rsid w:val="00C568B2"/>
    <w:rsid w:val="00C57A5D"/>
    <w:rsid w:val="00C57DC7"/>
    <w:rsid w:val="00C6096B"/>
    <w:rsid w:val="00C610B8"/>
    <w:rsid w:val="00C616DD"/>
    <w:rsid w:val="00C623B2"/>
    <w:rsid w:val="00C62645"/>
    <w:rsid w:val="00C62D55"/>
    <w:rsid w:val="00C62E61"/>
    <w:rsid w:val="00C62E78"/>
    <w:rsid w:val="00C63051"/>
    <w:rsid w:val="00C63281"/>
    <w:rsid w:val="00C632DA"/>
    <w:rsid w:val="00C63D16"/>
    <w:rsid w:val="00C63F58"/>
    <w:rsid w:val="00C6422D"/>
    <w:rsid w:val="00C64790"/>
    <w:rsid w:val="00C64F5F"/>
    <w:rsid w:val="00C652F3"/>
    <w:rsid w:val="00C656BD"/>
    <w:rsid w:val="00C65CF2"/>
    <w:rsid w:val="00C66B75"/>
    <w:rsid w:val="00C66DE8"/>
    <w:rsid w:val="00C66F8D"/>
    <w:rsid w:val="00C672CE"/>
    <w:rsid w:val="00C678BF"/>
    <w:rsid w:val="00C707FB"/>
    <w:rsid w:val="00C70B4E"/>
    <w:rsid w:val="00C70B6D"/>
    <w:rsid w:val="00C70EC8"/>
    <w:rsid w:val="00C71C51"/>
    <w:rsid w:val="00C725D3"/>
    <w:rsid w:val="00C72C9E"/>
    <w:rsid w:val="00C72FA2"/>
    <w:rsid w:val="00C73A29"/>
    <w:rsid w:val="00C74613"/>
    <w:rsid w:val="00C74A63"/>
    <w:rsid w:val="00C74B65"/>
    <w:rsid w:val="00C74BFD"/>
    <w:rsid w:val="00C76763"/>
    <w:rsid w:val="00C767BD"/>
    <w:rsid w:val="00C76968"/>
    <w:rsid w:val="00C76F06"/>
    <w:rsid w:val="00C772E1"/>
    <w:rsid w:val="00C778FC"/>
    <w:rsid w:val="00C77A23"/>
    <w:rsid w:val="00C77F12"/>
    <w:rsid w:val="00C8028E"/>
    <w:rsid w:val="00C805F2"/>
    <w:rsid w:val="00C80777"/>
    <w:rsid w:val="00C80A76"/>
    <w:rsid w:val="00C819D4"/>
    <w:rsid w:val="00C81AA6"/>
    <w:rsid w:val="00C82189"/>
    <w:rsid w:val="00C82302"/>
    <w:rsid w:val="00C8287F"/>
    <w:rsid w:val="00C835C4"/>
    <w:rsid w:val="00C83606"/>
    <w:rsid w:val="00C83839"/>
    <w:rsid w:val="00C8384A"/>
    <w:rsid w:val="00C83A99"/>
    <w:rsid w:val="00C83FF2"/>
    <w:rsid w:val="00C845E2"/>
    <w:rsid w:val="00C846C4"/>
    <w:rsid w:val="00C846CE"/>
    <w:rsid w:val="00C8511D"/>
    <w:rsid w:val="00C858F3"/>
    <w:rsid w:val="00C859B2"/>
    <w:rsid w:val="00C8606B"/>
    <w:rsid w:val="00C86460"/>
    <w:rsid w:val="00C86533"/>
    <w:rsid w:val="00C86792"/>
    <w:rsid w:val="00C86B36"/>
    <w:rsid w:val="00C8763E"/>
    <w:rsid w:val="00C87BBD"/>
    <w:rsid w:val="00C87BE3"/>
    <w:rsid w:val="00C87E2E"/>
    <w:rsid w:val="00C87E57"/>
    <w:rsid w:val="00C87E6E"/>
    <w:rsid w:val="00C9053C"/>
    <w:rsid w:val="00C9054A"/>
    <w:rsid w:val="00C9061C"/>
    <w:rsid w:val="00C9144A"/>
    <w:rsid w:val="00C91639"/>
    <w:rsid w:val="00C91CD2"/>
    <w:rsid w:val="00C9205E"/>
    <w:rsid w:val="00C930C8"/>
    <w:rsid w:val="00C93247"/>
    <w:rsid w:val="00C93358"/>
    <w:rsid w:val="00C93421"/>
    <w:rsid w:val="00C93AD0"/>
    <w:rsid w:val="00C94599"/>
    <w:rsid w:val="00C945C4"/>
    <w:rsid w:val="00C9537E"/>
    <w:rsid w:val="00C958FA"/>
    <w:rsid w:val="00C95B66"/>
    <w:rsid w:val="00C95E44"/>
    <w:rsid w:val="00C95FC1"/>
    <w:rsid w:val="00C96434"/>
    <w:rsid w:val="00C96766"/>
    <w:rsid w:val="00C96AAA"/>
    <w:rsid w:val="00C96EB4"/>
    <w:rsid w:val="00C9732F"/>
    <w:rsid w:val="00C97532"/>
    <w:rsid w:val="00C97B2A"/>
    <w:rsid w:val="00CA05BA"/>
    <w:rsid w:val="00CA098C"/>
    <w:rsid w:val="00CA17AF"/>
    <w:rsid w:val="00CA186A"/>
    <w:rsid w:val="00CA2285"/>
    <w:rsid w:val="00CA28F3"/>
    <w:rsid w:val="00CA292A"/>
    <w:rsid w:val="00CA3359"/>
    <w:rsid w:val="00CA33B5"/>
    <w:rsid w:val="00CA374B"/>
    <w:rsid w:val="00CA3C5F"/>
    <w:rsid w:val="00CA3E7C"/>
    <w:rsid w:val="00CA4650"/>
    <w:rsid w:val="00CA4861"/>
    <w:rsid w:val="00CA4928"/>
    <w:rsid w:val="00CA546F"/>
    <w:rsid w:val="00CA5507"/>
    <w:rsid w:val="00CA57AB"/>
    <w:rsid w:val="00CA5C7A"/>
    <w:rsid w:val="00CA5D80"/>
    <w:rsid w:val="00CA69E3"/>
    <w:rsid w:val="00CA6B82"/>
    <w:rsid w:val="00CA6C86"/>
    <w:rsid w:val="00CA6DE2"/>
    <w:rsid w:val="00CA7077"/>
    <w:rsid w:val="00CA72C4"/>
    <w:rsid w:val="00CA7572"/>
    <w:rsid w:val="00CB06B7"/>
    <w:rsid w:val="00CB096F"/>
    <w:rsid w:val="00CB19C2"/>
    <w:rsid w:val="00CB19E0"/>
    <w:rsid w:val="00CB1ABB"/>
    <w:rsid w:val="00CB217B"/>
    <w:rsid w:val="00CB22F0"/>
    <w:rsid w:val="00CB23EC"/>
    <w:rsid w:val="00CB353A"/>
    <w:rsid w:val="00CB3550"/>
    <w:rsid w:val="00CB368D"/>
    <w:rsid w:val="00CB435D"/>
    <w:rsid w:val="00CB4967"/>
    <w:rsid w:val="00CB5F4B"/>
    <w:rsid w:val="00CB5F83"/>
    <w:rsid w:val="00CB68F1"/>
    <w:rsid w:val="00CB6981"/>
    <w:rsid w:val="00CB6D9D"/>
    <w:rsid w:val="00CB7A06"/>
    <w:rsid w:val="00CC09E3"/>
    <w:rsid w:val="00CC154E"/>
    <w:rsid w:val="00CC1712"/>
    <w:rsid w:val="00CC1782"/>
    <w:rsid w:val="00CC197C"/>
    <w:rsid w:val="00CC1CED"/>
    <w:rsid w:val="00CC1E56"/>
    <w:rsid w:val="00CC2055"/>
    <w:rsid w:val="00CC20B3"/>
    <w:rsid w:val="00CC2318"/>
    <w:rsid w:val="00CC2B18"/>
    <w:rsid w:val="00CC2D43"/>
    <w:rsid w:val="00CC2DAC"/>
    <w:rsid w:val="00CC332D"/>
    <w:rsid w:val="00CC354F"/>
    <w:rsid w:val="00CC39F1"/>
    <w:rsid w:val="00CC3C75"/>
    <w:rsid w:val="00CC3E9B"/>
    <w:rsid w:val="00CC401A"/>
    <w:rsid w:val="00CC4267"/>
    <w:rsid w:val="00CC4ADC"/>
    <w:rsid w:val="00CC5016"/>
    <w:rsid w:val="00CC6056"/>
    <w:rsid w:val="00CC60CF"/>
    <w:rsid w:val="00CC62D6"/>
    <w:rsid w:val="00CC6650"/>
    <w:rsid w:val="00CC67D9"/>
    <w:rsid w:val="00CC75A1"/>
    <w:rsid w:val="00CC7E98"/>
    <w:rsid w:val="00CD0441"/>
    <w:rsid w:val="00CD07A0"/>
    <w:rsid w:val="00CD0900"/>
    <w:rsid w:val="00CD118D"/>
    <w:rsid w:val="00CD16CD"/>
    <w:rsid w:val="00CD1806"/>
    <w:rsid w:val="00CD1905"/>
    <w:rsid w:val="00CD1958"/>
    <w:rsid w:val="00CD200C"/>
    <w:rsid w:val="00CD24BD"/>
    <w:rsid w:val="00CD2CCF"/>
    <w:rsid w:val="00CD2F85"/>
    <w:rsid w:val="00CD337B"/>
    <w:rsid w:val="00CD3ADA"/>
    <w:rsid w:val="00CD3CFB"/>
    <w:rsid w:val="00CD41EE"/>
    <w:rsid w:val="00CD550F"/>
    <w:rsid w:val="00CD67DF"/>
    <w:rsid w:val="00CD6CF8"/>
    <w:rsid w:val="00CD6DF0"/>
    <w:rsid w:val="00CD74A5"/>
    <w:rsid w:val="00CD7814"/>
    <w:rsid w:val="00CD7C1E"/>
    <w:rsid w:val="00CD7DD6"/>
    <w:rsid w:val="00CE010C"/>
    <w:rsid w:val="00CE021F"/>
    <w:rsid w:val="00CE08D5"/>
    <w:rsid w:val="00CE0F9A"/>
    <w:rsid w:val="00CE1741"/>
    <w:rsid w:val="00CE247F"/>
    <w:rsid w:val="00CE3622"/>
    <w:rsid w:val="00CE3698"/>
    <w:rsid w:val="00CE3FE6"/>
    <w:rsid w:val="00CE47E7"/>
    <w:rsid w:val="00CE4F6C"/>
    <w:rsid w:val="00CE54BC"/>
    <w:rsid w:val="00CE6137"/>
    <w:rsid w:val="00CE6272"/>
    <w:rsid w:val="00CE627D"/>
    <w:rsid w:val="00CE66BF"/>
    <w:rsid w:val="00CE670C"/>
    <w:rsid w:val="00CE7A84"/>
    <w:rsid w:val="00CE7E39"/>
    <w:rsid w:val="00CE7FA7"/>
    <w:rsid w:val="00CF0A92"/>
    <w:rsid w:val="00CF1556"/>
    <w:rsid w:val="00CF19D2"/>
    <w:rsid w:val="00CF1C08"/>
    <w:rsid w:val="00CF1D32"/>
    <w:rsid w:val="00CF1D57"/>
    <w:rsid w:val="00CF252B"/>
    <w:rsid w:val="00CF2690"/>
    <w:rsid w:val="00CF279C"/>
    <w:rsid w:val="00CF333D"/>
    <w:rsid w:val="00CF35AC"/>
    <w:rsid w:val="00CF3672"/>
    <w:rsid w:val="00CF3F4F"/>
    <w:rsid w:val="00CF49F8"/>
    <w:rsid w:val="00CF6F86"/>
    <w:rsid w:val="00CF72B9"/>
    <w:rsid w:val="00CF75FE"/>
    <w:rsid w:val="00CF765A"/>
    <w:rsid w:val="00CF7DED"/>
    <w:rsid w:val="00D01119"/>
    <w:rsid w:val="00D016A0"/>
    <w:rsid w:val="00D016AB"/>
    <w:rsid w:val="00D01BA4"/>
    <w:rsid w:val="00D0203D"/>
    <w:rsid w:val="00D02268"/>
    <w:rsid w:val="00D02539"/>
    <w:rsid w:val="00D02633"/>
    <w:rsid w:val="00D02897"/>
    <w:rsid w:val="00D029B6"/>
    <w:rsid w:val="00D030F2"/>
    <w:rsid w:val="00D03915"/>
    <w:rsid w:val="00D04444"/>
    <w:rsid w:val="00D0495C"/>
    <w:rsid w:val="00D0499F"/>
    <w:rsid w:val="00D04EBF"/>
    <w:rsid w:val="00D0518B"/>
    <w:rsid w:val="00D05195"/>
    <w:rsid w:val="00D062A4"/>
    <w:rsid w:val="00D06790"/>
    <w:rsid w:val="00D06AD1"/>
    <w:rsid w:val="00D06BAB"/>
    <w:rsid w:val="00D06BD5"/>
    <w:rsid w:val="00D07064"/>
    <w:rsid w:val="00D072AA"/>
    <w:rsid w:val="00D07320"/>
    <w:rsid w:val="00D07EAA"/>
    <w:rsid w:val="00D1091E"/>
    <w:rsid w:val="00D11080"/>
    <w:rsid w:val="00D113D2"/>
    <w:rsid w:val="00D1156C"/>
    <w:rsid w:val="00D1181C"/>
    <w:rsid w:val="00D11E28"/>
    <w:rsid w:val="00D12348"/>
    <w:rsid w:val="00D12812"/>
    <w:rsid w:val="00D135DB"/>
    <w:rsid w:val="00D13B85"/>
    <w:rsid w:val="00D14447"/>
    <w:rsid w:val="00D147DB"/>
    <w:rsid w:val="00D14AD9"/>
    <w:rsid w:val="00D1552B"/>
    <w:rsid w:val="00D15579"/>
    <w:rsid w:val="00D155E9"/>
    <w:rsid w:val="00D15835"/>
    <w:rsid w:val="00D1593F"/>
    <w:rsid w:val="00D15ACA"/>
    <w:rsid w:val="00D16AF7"/>
    <w:rsid w:val="00D16DC6"/>
    <w:rsid w:val="00D17DBF"/>
    <w:rsid w:val="00D20355"/>
    <w:rsid w:val="00D20525"/>
    <w:rsid w:val="00D20626"/>
    <w:rsid w:val="00D20C10"/>
    <w:rsid w:val="00D21474"/>
    <w:rsid w:val="00D215CC"/>
    <w:rsid w:val="00D217C6"/>
    <w:rsid w:val="00D21B46"/>
    <w:rsid w:val="00D21B52"/>
    <w:rsid w:val="00D21F1A"/>
    <w:rsid w:val="00D21F5F"/>
    <w:rsid w:val="00D2280F"/>
    <w:rsid w:val="00D228B4"/>
    <w:rsid w:val="00D22B20"/>
    <w:rsid w:val="00D2445C"/>
    <w:rsid w:val="00D246CA"/>
    <w:rsid w:val="00D2476D"/>
    <w:rsid w:val="00D248E9"/>
    <w:rsid w:val="00D24EFA"/>
    <w:rsid w:val="00D254BB"/>
    <w:rsid w:val="00D25501"/>
    <w:rsid w:val="00D26785"/>
    <w:rsid w:val="00D26DC1"/>
    <w:rsid w:val="00D2763C"/>
    <w:rsid w:val="00D277A5"/>
    <w:rsid w:val="00D2796C"/>
    <w:rsid w:val="00D27D9C"/>
    <w:rsid w:val="00D27ECE"/>
    <w:rsid w:val="00D30115"/>
    <w:rsid w:val="00D3052E"/>
    <w:rsid w:val="00D30C86"/>
    <w:rsid w:val="00D30D7B"/>
    <w:rsid w:val="00D31201"/>
    <w:rsid w:val="00D314EC"/>
    <w:rsid w:val="00D3258B"/>
    <w:rsid w:val="00D3262C"/>
    <w:rsid w:val="00D326A2"/>
    <w:rsid w:val="00D32BF4"/>
    <w:rsid w:val="00D32C94"/>
    <w:rsid w:val="00D335FF"/>
    <w:rsid w:val="00D36117"/>
    <w:rsid w:val="00D36146"/>
    <w:rsid w:val="00D36CF7"/>
    <w:rsid w:val="00D36DDB"/>
    <w:rsid w:val="00D372B9"/>
    <w:rsid w:val="00D37EB2"/>
    <w:rsid w:val="00D37EF0"/>
    <w:rsid w:val="00D40967"/>
    <w:rsid w:val="00D40B66"/>
    <w:rsid w:val="00D40FCD"/>
    <w:rsid w:val="00D41870"/>
    <w:rsid w:val="00D41B85"/>
    <w:rsid w:val="00D420B7"/>
    <w:rsid w:val="00D42840"/>
    <w:rsid w:val="00D42949"/>
    <w:rsid w:val="00D42B41"/>
    <w:rsid w:val="00D438B9"/>
    <w:rsid w:val="00D4408E"/>
    <w:rsid w:val="00D4409D"/>
    <w:rsid w:val="00D44187"/>
    <w:rsid w:val="00D44588"/>
    <w:rsid w:val="00D44BB6"/>
    <w:rsid w:val="00D4576F"/>
    <w:rsid w:val="00D45B96"/>
    <w:rsid w:val="00D46065"/>
    <w:rsid w:val="00D464FC"/>
    <w:rsid w:val="00D467FA"/>
    <w:rsid w:val="00D46BA4"/>
    <w:rsid w:val="00D46F1C"/>
    <w:rsid w:val="00D4789B"/>
    <w:rsid w:val="00D47B03"/>
    <w:rsid w:val="00D500D8"/>
    <w:rsid w:val="00D50497"/>
    <w:rsid w:val="00D50AAA"/>
    <w:rsid w:val="00D51C54"/>
    <w:rsid w:val="00D522E4"/>
    <w:rsid w:val="00D5420A"/>
    <w:rsid w:val="00D54444"/>
    <w:rsid w:val="00D5485E"/>
    <w:rsid w:val="00D55494"/>
    <w:rsid w:val="00D557C8"/>
    <w:rsid w:val="00D5583E"/>
    <w:rsid w:val="00D55E35"/>
    <w:rsid w:val="00D56B7B"/>
    <w:rsid w:val="00D57FE3"/>
    <w:rsid w:val="00D60224"/>
    <w:rsid w:val="00D60429"/>
    <w:rsid w:val="00D60B7D"/>
    <w:rsid w:val="00D610D1"/>
    <w:rsid w:val="00D6155E"/>
    <w:rsid w:val="00D61909"/>
    <w:rsid w:val="00D626A5"/>
    <w:rsid w:val="00D628A2"/>
    <w:rsid w:val="00D631C1"/>
    <w:rsid w:val="00D6332C"/>
    <w:rsid w:val="00D63563"/>
    <w:rsid w:val="00D635D5"/>
    <w:rsid w:val="00D63C4D"/>
    <w:rsid w:val="00D6449E"/>
    <w:rsid w:val="00D64A1D"/>
    <w:rsid w:val="00D64ADD"/>
    <w:rsid w:val="00D64C27"/>
    <w:rsid w:val="00D64FB7"/>
    <w:rsid w:val="00D65C39"/>
    <w:rsid w:val="00D65C40"/>
    <w:rsid w:val="00D661D8"/>
    <w:rsid w:val="00D66313"/>
    <w:rsid w:val="00D6636B"/>
    <w:rsid w:val="00D66435"/>
    <w:rsid w:val="00D6693F"/>
    <w:rsid w:val="00D66CBE"/>
    <w:rsid w:val="00D6724F"/>
    <w:rsid w:val="00D6781D"/>
    <w:rsid w:val="00D67D41"/>
    <w:rsid w:val="00D706AA"/>
    <w:rsid w:val="00D70F39"/>
    <w:rsid w:val="00D71351"/>
    <w:rsid w:val="00D7135A"/>
    <w:rsid w:val="00D71B48"/>
    <w:rsid w:val="00D71F5B"/>
    <w:rsid w:val="00D72302"/>
    <w:rsid w:val="00D72333"/>
    <w:rsid w:val="00D731C0"/>
    <w:rsid w:val="00D73544"/>
    <w:rsid w:val="00D73633"/>
    <w:rsid w:val="00D73B4B"/>
    <w:rsid w:val="00D73D53"/>
    <w:rsid w:val="00D7425E"/>
    <w:rsid w:val="00D74A4C"/>
    <w:rsid w:val="00D74C7F"/>
    <w:rsid w:val="00D756D6"/>
    <w:rsid w:val="00D76079"/>
    <w:rsid w:val="00D76143"/>
    <w:rsid w:val="00D76D05"/>
    <w:rsid w:val="00D76FAE"/>
    <w:rsid w:val="00D77A5A"/>
    <w:rsid w:val="00D80056"/>
    <w:rsid w:val="00D80188"/>
    <w:rsid w:val="00D80884"/>
    <w:rsid w:val="00D80A13"/>
    <w:rsid w:val="00D82094"/>
    <w:rsid w:val="00D823AD"/>
    <w:rsid w:val="00D82B0E"/>
    <w:rsid w:val="00D82EDC"/>
    <w:rsid w:val="00D831BF"/>
    <w:rsid w:val="00D83612"/>
    <w:rsid w:val="00D83725"/>
    <w:rsid w:val="00D839A3"/>
    <w:rsid w:val="00D83BE0"/>
    <w:rsid w:val="00D83E14"/>
    <w:rsid w:val="00D84C58"/>
    <w:rsid w:val="00D852D4"/>
    <w:rsid w:val="00D860BA"/>
    <w:rsid w:val="00D8613D"/>
    <w:rsid w:val="00D86266"/>
    <w:rsid w:val="00D862B3"/>
    <w:rsid w:val="00D86678"/>
    <w:rsid w:val="00D86AB0"/>
    <w:rsid w:val="00D87499"/>
    <w:rsid w:val="00D87A4B"/>
    <w:rsid w:val="00D87C7E"/>
    <w:rsid w:val="00D90CF7"/>
    <w:rsid w:val="00D91628"/>
    <w:rsid w:val="00D92054"/>
    <w:rsid w:val="00D9230B"/>
    <w:rsid w:val="00D929AD"/>
    <w:rsid w:val="00D92CF4"/>
    <w:rsid w:val="00D932A4"/>
    <w:rsid w:val="00D93539"/>
    <w:rsid w:val="00D935D0"/>
    <w:rsid w:val="00D93E95"/>
    <w:rsid w:val="00D94032"/>
    <w:rsid w:val="00D94AE0"/>
    <w:rsid w:val="00D94C7A"/>
    <w:rsid w:val="00D94FE1"/>
    <w:rsid w:val="00D9502E"/>
    <w:rsid w:val="00D9533B"/>
    <w:rsid w:val="00D95F6D"/>
    <w:rsid w:val="00D9601D"/>
    <w:rsid w:val="00D960BF"/>
    <w:rsid w:val="00D963DA"/>
    <w:rsid w:val="00D96608"/>
    <w:rsid w:val="00D97285"/>
    <w:rsid w:val="00D97617"/>
    <w:rsid w:val="00D97904"/>
    <w:rsid w:val="00D979A5"/>
    <w:rsid w:val="00D97C86"/>
    <w:rsid w:val="00D97F0C"/>
    <w:rsid w:val="00DA11B2"/>
    <w:rsid w:val="00DA1A64"/>
    <w:rsid w:val="00DA1F3D"/>
    <w:rsid w:val="00DA2594"/>
    <w:rsid w:val="00DA26BF"/>
    <w:rsid w:val="00DA34CA"/>
    <w:rsid w:val="00DA3766"/>
    <w:rsid w:val="00DA3E72"/>
    <w:rsid w:val="00DA4208"/>
    <w:rsid w:val="00DA4823"/>
    <w:rsid w:val="00DA4C57"/>
    <w:rsid w:val="00DA5994"/>
    <w:rsid w:val="00DA6101"/>
    <w:rsid w:val="00DA6412"/>
    <w:rsid w:val="00DA6B97"/>
    <w:rsid w:val="00DA7450"/>
    <w:rsid w:val="00DA754D"/>
    <w:rsid w:val="00DA7822"/>
    <w:rsid w:val="00DA7867"/>
    <w:rsid w:val="00DA79AE"/>
    <w:rsid w:val="00DA7CA2"/>
    <w:rsid w:val="00DA7CD9"/>
    <w:rsid w:val="00DB0F29"/>
    <w:rsid w:val="00DB1297"/>
    <w:rsid w:val="00DB14F1"/>
    <w:rsid w:val="00DB19BC"/>
    <w:rsid w:val="00DB1A81"/>
    <w:rsid w:val="00DB1F34"/>
    <w:rsid w:val="00DB2B64"/>
    <w:rsid w:val="00DB2ED5"/>
    <w:rsid w:val="00DB35C2"/>
    <w:rsid w:val="00DB3C7E"/>
    <w:rsid w:val="00DB4E4E"/>
    <w:rsid w:val="00DB54DC"/>
    <w:rsid w:val="00DB571F"/>
    <w:rsid w:val="00DB592F"/>
    <w:rsid w:val="00DB6309"/>
    <w:rsid w:val="00DB65DC"/>
    <w:rsid w:val="00DB661E"/>
    <w:rsid w:val="00DB66AB"/>
    <w:rsid w:val="00DB69CA"/>
    <w:rsid w:val="00DB75AF"/>
    <w:rsid w:val="00DB7677"/>
    <w:rsid w:val="00DB76B3"/>
    <w:rsid w:val="00DB7E1F"/>
    <w:rsid w:val="00DC051C"/>
    <w:rsid w:val="00DC06CB"/>
    <w:rsid w:val="00DC0881"/>
    <w:rsid w:val="00DC0EE3"/>
    <w:rsid w:val="00DC1422"/>
    <w:rsid w:val="00DC18F8"/>
    <w:rsid w:val="00DC2D53"/>
    <w:rsid w:val="00DC35D7"/>
    <w:rsid w:val="00DC37D5"/>
    <w:rsid w:val="00DC3DF1"/>
    <w:rsid w:val="00DC425E"/>
    <w:rsid w:val="00DC46F2"/>
    <w:rsid w:val="00DC5110"/>
    <w:rsid w:val="00DC51BC"/>
    <w:rsid w:val="00DC53CD"/>
    <w:rsid w:val="00DC55DE"/>
    <w:rsid w:val="00DC6325"/>
    <w:rsid w:val="00DC6C83"/>
    <w:rsid w:val="00DC6D88"/>
    <w:rsid w:val="00DC7433"/>
    <w:rsid w:val="00DC788E"/>
    <w:rsid w:val="00DC78FA"/>
    <w:rsid w:val="00DC7D78"/>
    <w:rsid w:val="00DD0DFC"/>
    <w:rsid w:val="00DD1183"/>
    <w:rsid w:val="00DD15DB"/>
    <w:rsid w:val="00DD168B"/>
    <w:rsid w:val="00DD2297"/>
    <w:rsid w:val="00DD26BA"/>
    <w:rsid w:val="00DD27A0"/>
    <w:rsid w:val="00DD283D"/>
    <w:rsid w:val="00DD4192"/>
    <w:rsid w:val="00DD4D8B"/>
    <w:rsid w:val="00DD4F50"/>
    <w:rsid w:val="00DD5134"/>
    <w:rsid w:val="00DD605F"/>
    <w:rsid w:val="00DD6111"/>
    <w:rsid w:val="00DD614F"/>
    <w:rsid w:val="00DD61EF"/>
    <w:rsid w:val="00DD6260"/>
    <w:rsid w:val="00DD6663"/>
    <w:rsid w:val="00DD691A"/>
    <w:rsid w:val="00DD6ABB"/>
    <w:rsid w:val="00DD6AF4"/>
    <w:rsid w:val="00DD6C72"/>
    <w:rsid w:val="00DD75CB"/>
    <w:rsid w:val="00DD7912"/>
    <w:rsid w:val="00DD793D"/>
    <w:rsid w:val="00DD7CE7"/>
    <w:rsid w:val="00DD7F8A"/>
    <w:rsid w:val="00DE11D9"/>
    <w:rsid w:val="00DE1270"/>
    <w:rsid w:val="00DE1298"/>
    <w:rsid w:val="00DE18D2"/>
    <w:rsid w:val="00DE18E9"/>
    <w:rsid w:val="00DE209D"/>
    <w:rsid w:val="00DE21F8"/>
    <w:rsid w:val="00DE2562"/>
    <w:rsid w:val="00DE275C"/>
    <w:rsid w:val="00DE2EB7"/>
    <w:rsid w:val="00DE3017"/>
    <w:rsid w:val="00DE32C3"/>
    <w:rsid w:val="00DE3443"/>
    <w:rsid w:val="00DE3EFB"/>
    <w:rsid w:val="00DE4234"/>
    <w:rsid w:val="00DE45F7"/>
    <w:rsid w:val="00DE49ED"/>
    <w:rsid w:val="00DE4E59"/>
    <w:rsid w:val="00DE4F5B"/>
    <w:rsid w:val="00DE5E26"/>
    <w:rsid w:val="00DE6D44"/>
    <w:rsid w:val="00DE74DE"/>
    <w:rsid w:val="00DE7ACF"/>
    <w:rsid w:val="00DF00EC"/>
    <w:rsid w:val="00DF086E"/>
    <w:rsid w:val="00DF0981"/>
    <w:rsid w:val="00DF1151"/>
    <w:rsid w:val="00DF2A70"/>
    <w:rsid w:val="00DF3D1D"/>
    <w:rsid w:val="00DF4554"/>
    <w:rsid w:val="00DF46AA"/>
    <w:rsid w:val="00DF4976"/>
    <w:rsid w:val="00DF4B52"/>
    <w:rsid w:val="00DF5C5E"/>
    <w:rsid w:val="00DF6092"/>
    <w:rsid w:val="00DF7C50"/>
    <w:rsid w:val="00DF7D0D"/>
    <w:rsid w:val="00DF7E7F"/>
    <w:rsid w:val="00E0016C"/>
    <w:rsid w:val="00E002E2"/>
    <w:rsid w:val="00E0031C"/>
    <w:rsid w:val="00E00507"/>
    <w:rsid w:val="00E006C8"/>
    <w:rsid w:val="00E00C75"/>
    <w:rsid w:val="00E00F8E"/>
    <w:rsid w:val="00E012AD"/>
    <w:rsid w:val="00E015F4"/>
    <w:rsid w:val="00E01742"/>
    <w:rsid w:val="00E0204F"/>
    <w:rsid w:val="00E020F1"/>
    <w:rsid w:val="00E02A4F"/>
    <w:rsid w:val="00E02DF4"/>
    <w:rsid w:val="00E03042"/>
    <w:rsid w:val="00E0314D"/>
    <w:rsid w:val="00E03227"/>
    <w:rsid w:val="00E03D0E"/>
    <w:rsid w:val="00E049B1"/>
    <w:rsid w:val="00E049E1"/>
    <w:rsid w:val="00E04FEE"/>
    <w:rsid w:val="00E05494"/>
    <w:rsid w:val="00E05B3B"/>
    <w:rsid w:val="00E05F18"/>
    <w:rsid w:val="00E0623E"/>
    <w:rsid w:val="00E06D1D"/>
    <w:rsid w:val="00E07355"/>
    <w:rsid w:val="00E07B8B"/>
    <w:rsid w:val="00E106A2"/>
    <w:rsid w:val="00E112A7"/>
    <w:rsid w:val="00E11963"/>
    <w:rsid w:val="00E11EDC"/>
    <w:rsid w:val="00E1222A"/>
    <w:rsid w:val="00E12877"/>
    <w:rsid w:val="00E12997"/>
    <w:rsid w:val="00E12A1D"/>
    <w:rsid w:val="00E135D1"/>
    <w:rsid w:val="00E140F1"/>
    <w:rsid w:val="00E149C5"/>
    <w:rsid w:val="00E14AD3"/>
    <w:rsid w:val="00E14DCF"/>
    <w:rsid w:val="00E15605"/>
    <w:rsid w:val="00E1574B"/>
    <w:rsid w:val="00E16486"/>
    <w:rsid w:val="00E16762"/>
    <w:rsid w:val="00E203AB"/>
    <w:rsid w:val="00E214F1"/>
    <w:rsid w:val="00E21883"/>
    <w:rsid w:val="00E21D72"/>
    <w:rsid w:val="00E21E1C"/>
    <w:rsid w:val="00E231BD"/>
    <w:rsid w:val="00E23379"/>
    <w:rsid w:val="00E233B9"/>
    <w:rsid w:val="00E24168"/>
    <w:rsid w:val="00E24B4E"/>
    <w:rsid w:val="00E24C95"/>
    <w:rsid w:val="00E24EF3"/>
    <w:rsid w:val="00E25A85"/>
    <w:rsid w:val="00E2759F"/>
    <w:rsid w:val="00E2771C"/>
    <w:rsid w:val="00E279A0"/>
    <w:rsid w:val="00E301AC"/>
    <w:rsid w:val="00E30AC9"/>
    <w:rsid w:val="00E30C13"/>
    <w:rsid w:val="00E30D44"/>
    <w:rsid w:val="00E30DA7"/>
    <w:rsid w:val="00E30E26"/>
    <w:rsid w:val="00E31148"/>
    <w:rsid w:val="00E31431"/>
    <w:rsid w:val="00E31AA3"/>
    <w:rsid w:val="00E31BD0"/>
    <w:rsid w:val="00E31E87"/>
    <w:rsid w:val="00E32046"/>
    <w:rsid w:val="00E322B9"/>
    <w:rsid w:val="00E326C9"/>
    <w:rsid w:val="00E32A7B"/>
    <w:rsid w:val="00E32E65"/>
    <w:rsid w:val="00E32F1C"/>
    <w:rsid w:val="00E34155"/>
    <w:rsid w:val="00E35D8A"/>
    <w:rsid w:val="00E364AB"/>
    <w:rsid w:val="00E36597"/>
    <w:rsid w:val="00E36AAE"/>
    <w:rsid w:val="00E36F6D"/>
    <w:rsid w:val="00E37698"/>
    <w:rsid w:val="00E37794"/>
    <w:rsid w:val="00E37B25"/>
    <w:rsid w:val="00E404DE"/>
    <w:rsid w:val="00E40D60"/>
    <w:rsid w:val="00E41DF0"/>
    <w:rsid w:val="00E4235F"/>
    <w:rsid w:val="00E428CE"/>
    <w:rsid w:val="00E42F24"/>
    <w:rsid w:val="00E430EB"/>
    <w:rsid w:val="00E433DF"/>
    <w:rsid w:val="00E43C7F"/>
    <w:rsid w:val="00E43F5D"/>
    <w:rsid w:val="00E44278"/>
    <w:rsid w:val="00E443DA"/>
    <w:rsid w:val="00E458CC"/>
    <w:rsid w:val="00E4630E"/>
    <w:rsid w:val="00E46AEC"/>
    <w:rsid w:val="00E47131"/>
    <w:rsid w:val="00E47346"/>
    <w:rsid w:val="00E47601"/>
    <w:rsid w:val="00E478BE"/>
    <w:rsid w:val="00E479D3"/>
    <w:rsid w:val="00E5003F"/>
    <w:rsid w:val="00E50385"/>
    <w:rsid w:val="00E506EC"/>
    <w:rsid w:val="00E50832"/>
    <w:rsid w:val="00E508F4"/>
    <w:rsid w:val="00E51F80"/>
    <w:rsid w:val="00E51FEF"/>
    <w:rsid w:val="00E525AE"/>
    <w:rsid w:val="00E52652"/>
    <w:rsid w:val="00E52821"/>
    <w:rsid w:val="00E531CB"/>
    <w:rsid w:val="00E534FA"/>
    <w:rsid w:val="00E53CEE"/>
    <w:rsid w:val="00E54F05"/>
    <w:rsid w:val="00E5519C"/>
    <w:rsid w:val="00E551CE"/>
    <w:rsid w:val="00E55CB8"/>
    <w:rsid w:val="00E55E45"/>
    <w:rsid w:val="00E56A31"/>
    <w:rsid w:val="00E56CCD"/>
    <w:rsid w:val="00E56EB7"/>
    <w:rsid w:val="00E56FF4"/>
    <w:rsid w:val="00E5714E"/>
    <w:rsid w:val="00E57342"/>
    <w:rsid w:val="00E57B57"/>
    <w:rsid w:val="00E600D3"/>
    <w:rsid w:val="00E614FF"/>
    <w:rsid w:val="00E61904"/>
    <w:rsid w:val="00E61CD0"/>
    <w:rsid w:val="00E6294B"/>
    <w:rsid w:val="00E62B23"/>
    <w:rsid w:val="00E633B4"/>
    <w:rsid w:val="00E63E38"/>
    <w:rsid w:val="00E644C7"/>
    <w:rsid w:val="00E650B2"/>
    <w:rsid w:val="00E653AC"/>
    <w:rsid w:val="00E65D57"/>
    <w:rsid w:val="00E66228"/>
    <w:rsid w:val="00E666FA"/>
    <w:rsid w:val="00E66D59"/>
    <w:rsid w:val="00E66EE2"/>
    <w:rsid w:val="00E67B99"/>
    <w:rsid w:val="00E70374"/>
    <w:rsid w:val="00E710EF"/>
    <w:rsid w:val="00E712FD"/>
    <w:rsid w:val="00E719EF"/>
    <w:rsid w:val="00E71C5E"/>
    <w:rsid w:val="00E71DA7"/>
    <w:rsid w:val="00E71DA9"/>
    <w:rsid w:val="00E724E6"/>
    <w:rsid w:val="00E72B3D"/>
    <w:rsid w:val="00E72C5B"/>
    <w:rsid w:val="00E73635"/>
    <w:rsid w:val="00E73887"/>
    <w:rsid w:val="00E738B1"/>
    <w:rsid w:val="00E742DA"/>
    <w:rsid w:val="00E7440D"/>
    <w:rsid w:val="00E74E72"/>
    <w:rsid w:val="00E74EDB"/>
    <w:rsid w:val="00E75206"/>
    <w:rsid w:val="00E752C4"/>
    <w:rsid w:val="00E755F1"/>
    <w:rsid w:val="00E76063"/>
    <w:rsid w:val="00E7638D"/>
    <w:rsid w:val="00E763D5"/>
    <w:rsid w:val="00E7673C"/>
    <w:rsid w:val="00E77813"/>
    <w:rsid w:val="00E778AE"/>
    <w:rsid w:val="00E800FA"/>
    <w:rsid w:val="00E8039F"/>
    <w:rsid w:val="00E80575"/>
    <w:rsid w:val="00E80892"/>
    <w:rsid w:val="00E80B60"/>
    <w:rsid w:val="00E80F2D"/>
    <w:rsid w:val="00E80FF5"/>
    <w:rsid w:val="00E8127C"/>
    <w:rsid w:val="00E81556"/>
    <w:rsid w:val="00E816DA"/>
    <w:rsid w:val="00E81831"/>
    <w:rsid w:val="00E82427"/>
    <w:rsid w:val="00E82C97"/>
    <w:rsid w:val="00E8384C"/>
    <w:rsid w:val="00E83947"/>
    <w:rsid w:val="00E83D80"/>
    <w:rsid w:val="00E83DE8"/>
    <w:rsid w:val="00E83EDC"/>
    <w:rsid w:val="00E844F6"/>
    <w:rsid w:val="00E8475D"/>
    <w:rsid w:val="00E8503C"/>
    <w:rsid w:val="00E8586B"/>
    <w:rsid w:val="00E86A6E"/>
    <w:rsid w:val="00E87067"/>
    <w:rsid w:val="00E87475"/>
    <w:rsid w:val="00E87AF4"/>
    <w:rsid w:val="00E87BA0"/>
    <w:rsid w:val="00E90783"/>
    <w:rsid w:val="00E91D0D"/>
    <w:rsid w:val="00E92A8C"/>
    <w:rsid w:val="00E92C4E"/>
    <w:rsid w:val="00E92D9C"/>
    <w:rsid w:val="00E92E6F"/>
    <w:rsid w:val="00E9391F"/>
    <w:rsid w:val="00E93974"/>
    <w:rsid w:val="00E949EA"/>
    <w:rsid w:val="00E94A7C"/>
    <w:rsid w:val="00E95C97"/>
    <w:rsid w:val="00E95D02"/>
    <w:rsid w:val="00E96307"/>
    <w:rsid w:val="00E963CC"/>
    <w:rsid w:val="00E9643F"/>
    <w:rsid w:val="00E9648B"/>
    <w:rsid w:val="00E96E5C"/>
    <w:rsid w:val="00E970EE"/>
    <w:rsid w:val="00E97753"/>
    <w:rsid w:val="00E9780E"/>
    <w:rsid w:val="00EA0706"/>
    <w:rsid w:val="00EA0772"/>
    <w:rsid w:val="00EA0A96"/>
    <w:rsid w:val="00EA0AEA"/>
    <w:rsid w:val="00EA0BBD"/>
    <w:rsid w:val="00EA0EC1"/>
    <w:rsid w:val="00EA0FA0"/>
    <w:rsid w:val="00EA1421"/>
    <w:rsid w:val="00EA15C4"/>
    <w:rsid w:val="00EA1DAB"/>
    <w:rsid w:val="00EA211F"/>
    <w:rsid w:val="00EA25C6"/>
    <w:rsid w:val="00EA2BAD"/>
    <w:rsid w:val="00EA3254"/>
    <w:rsid w:val="00EA406D"/>
    <w:rsid w:val="00EA4535"/>
    <w:rsid w:val="00EA4F1E"/>
    <w:rsid w:val="00EA5771"/>
    <w:rsid w:val="00EA5902"/>
    <w:rsid w:val="00EA5E57"/>
    <w:rsid w:val="00EA6557"/>
    <w:rsid w:val="00EA7753"/>
    <w:rsid w:val="00EA7865"/>
    <w:rsid w:val="00EA7955"/>
    <w:rsid w:val="00EB071D"/>
    <w:rsid w:val="00EB081F"/>
    <w:rsid w:val="00EB1144"/>
    <w:rsid w:val="00EB1395"/>
    <w:rsid w:val="00EB171F"/>
    <w:rsid w:val="00EB1D95"/>
    <w:rsid w:val="00EB1E35"/>
    <w:rsid w:val="00EB2179"/>
    <w:rsid w:val="00EB24C7"/>
    <w:rsid w:val="00EB279B"/>
    <w:rsid w:val="00EB2E8C"/>
    <w:rsid w:val="00EB32F9"/>
    <w:rsid w:val="00EB3B50"/>
    <w:rsid w:val="00EB3D5B"/>
    <w:rsid w:val="00EB5EC5"/>
    <w:rsid w:val="00EB6841"/>
    <w:rsid w:val="00EB693D"/>
    <w:rsid w:val="00EB765B"/>
    <w:rsid w:val="00EB783F"/>
    <w:rsid w:val="00EB798C"/>
    <w:rsid w:val="00EB7E35"/>
    <w:rsid w:val="00EC018F"/>
    <w:rsid w:val="00EC0F6A"/>
    <w:rsid w:val="00EC12AF"/>
    <w:rsid w:val="00EC24F9"/>
    <w:rsid w:val="00EC2994"/>
    <w:rsid w:val="00EC2C11"/>
    <w:rsid w:val="00EC3C9C"/>
    <w:rsid w:val="00EC400B"/>
    <w:rsid w:val="00EC5AF4"/>
    <w:rsid w:val="00EC5B7D"/>
    <w:rsid w:val="00EC623C"/>
    <w:rsid w:val="00EC6756"/>
    <w:rsid w:val="00EC6B0D"/>
    <w:rsid w:val="00EC6BE2"/>
    <w:rsid w:val="00EC7284"/>
    <w:rsid w:val="00EC7534"/>
    <w:rsid w:val="00ED016A"/>
    <w:rsid w:val="00ED051E"/>
    <w:rsid w:val="00ED0830"/>
    <w:rsid w:val="00ED0873"/>
    <w:rsid w:val="00ED0C02"/>
    <w:rsid w:val="00ED11A5"/>
    <w:rsid w:val="00ED1267"/>
    <w:rsid w:val="00ED12B4"/>
    <w:rsid w:val="00ED12FF"/>
    <w:rsid w:val="00ED151F"/>
    <w:rsid w:val="00ED24C6"/>
    <w:rsid w:val="00ED2AF7"/>
    <w:rsid w:val="00ED2BF1"/>
    <w:rsid w:val="00ED2F5C"/>
    <w:rsid w:val="00ED3CC6"/>
    <w:rsid w:val="00ED4ACD"/>
    <w:rsid w:val="00ED5431"/>
    <w:rsid w:val="00ED5FD7"/>
    <w:rsid w:val="00ED667A"/>
    <w:rsid w:val="00ED6730"/>
    <w:rsid w:val="00ED7327"/>
    <w:rsid w:val="00ED771F"/>
    <w:rsid w:val="00ED7EA5"/>
    <w:rsid w:val="00ED7F59"/>
    <w:rsid w:val="00EE0125"/>
    <w:rsid w:val="00EE0327"/>
    <w:rsid w:val="00EE037E"/>
    <w:rsid w:val="00EE0D96"/>
    <w:rsid w:val="00EE103C"/>
    <w:rsid w:val="00EE1D3E"/>
    <w:rsid w:val="00EE261B"/>
    <w:rsid w:val="00EE27AF"/>
    <w:rsid w:val="00EE2D27"/>
    <w:rsid w:val="00EE315E"/>
    <w:rsid w:val="00EE35C0"/>
    <w:rsid w:val="00EE4438"/>
    <w:rsid w:val="00EE515C"/>
    <w:rsid w:val="00EE5763"/>
    <w:rsid w:val="00EE62B1"/>
    <w:rsid w:val="00EE672C"/>
    <w:rsid w:val="00EE6E24"/>
    <w:rsid w:val="00EE6E34"/>
    <w:rsid w:val="00EE6F46"/>
    <w:rsid w:val="00EE7BD1"/>
    <w:rsid w:val="00EE7F1C"/>
    <w:rsid w:val="00EF044B"/>
    <w:rsid w:val="00EF059D"/>
    <w:rsid w:val="00EF1012"/>
    <w:rsid w:val="00EF12A9"/>
    <w:rsid w:val="00EF14BA"/>
    <w:rsid w:val="00EF14C0"/>
    <w:rsid w:val="00EF17D3"/>
    <w:rsid w:val="00EF1E6D"/>
    <w:rsid w:val="00EF238E"/>
    <w:rsid w:val="00EF2E5B"/>
    <w:rsid w:val="00EF3CE9"/>
    <w:rsid w:val="00EF5F1D"/>
    <w:rsid w:val="00EF61A6"/>
    <w:rsid w:val="00EF61CE"/>
    <w:rsid w:val="00EF6A6E"/>
    <w:rsid w:val="00EF6F85"/>
    <w:rsid w:val="00EF7162"/>
    <w:rsid w:val="00EF75A6"/>
    <w:rsid w:val="00EF7E70"/>
    <w:rsid w:val="00EF7E89"/>
    <w:rsid w:val="00F0000A"/>
    <w:rsid w:val="00F00509"/>
    <w:rsid w:val="00F00B3E"/>
    <w:rsid w:val="00F00F9E"/>
    <w:rsid w:val="00F0160C"/>
    <w:rsid w:val="00F0195C"/>
    <w:rsid w:val="00F01EF8"/>
    <w:rsid w:val="00F02731"/>
    <w:rsid w:val="00F02C00"/>
    <w:rsid w:val="00F02CF4"/>
    <w:rsid w:val="00F04205"/>
    <w:rsid w:val="00F045EA"/>
    <w:rsid w:val="00F0497E"/>
    <w:rsid w:val="00F05D5C"/>
    <w:rsid w:val="00F06546"/>
    <w:rsid w:val="00F065DA"/>
    <w:rsid w:val="00F067E4"/>
    <w:rsid w:val="00F069F1"/>
    <w:rsid w:val="00F06F50"/>
    <w:rsid w:val="00F07E62"/>
    <w:rsid w:val="00F10113"/>
    <w:rsid w:val="00F105F4"/>
    <w:rsid w:val="00F10BD6"/>
    <w:rsid w:val="00F10E00"/>
    <w:rsid w:val="00F1103C"/>
    <w:rsid w:val="00F1172C"/>
    <w:rsid w:val="00F117D1"/>
    <w:rsid w:val="00F1196E"/>
    <w:rsid w:val="00F11A89"/>
    <w:rsid w:val="00F11E7F"/>
    <w:rsid w:val="00F1208C"/>
    <w:rsid w:val="00F122A2"/>
    <w:rsid w:val="00F12434"/>
    <w:rsid w:val="00F124A1"/>
    <w:rsid w:val="00F12580"/>
    <w:rsid w:val="00F12658"/>
    <w:rsid w:val="00F12B70"/>
    <w:rsid w:val="00F1419E"/>
    <w:rsid w:val="00F144CA"/>
    <w:rsid w:val="00F145DC"/>
    <w:rsid w:val="00F14C7D"/>
    <w:rsid w:val="00F15C76"/>
    <w:rsid w:val="00F15C87"/>
    <w:rsid w:val="00F1622E"/>
    <w:rsid w:val="00F16AC7"/>
    <w:rsid w:val="00F16E58"/>
    <w:rsid w:val="00F16FF4"/>
    <w:rsid w:val="00F177F5"/>
    <w:rsid w:val="00F17C90"/>
    <w:rsid w:val="00F17DC0"/>
    <w:rsid w:val="00F2000C"/>
    <w:rsid w:val="00F208D9"/>
    <w:rsid w:val="00F2096A"/>
    <w:rsid w:val="00F20D1B"/>
    <w:rsid w:val="00F21AD8"/>
    <w:rsid w:val="00F21CD3"/>
    <w:rsid w:val="00F21E17"/>
    <w:rsid w:val="00F22C49"/>
    <w:rsid w:val="00F22CD7"/>
    <w:rsid w:val="00F22F10"/>
    <w:rsid w:val="00F2306F"/>
    <w:rsid w:val="00F238B4"/>
    <w:rsid w:val="00F247BD"/>
    <w:rsid w:val="00F24F2C"/>
    <w:rsid w:val="00F24F82"/>
    <w:rsid w:val="00F253BA"/>
    <w:rsid w:val="00F25495"/>
    <w:rsid w:val="00F25A27"/>
    <w:rsid w:val="00F25C6F"/>
    <w:rsid w:val="00F2601F"/>
    <w:rsid w:val="00F26581"/>
    <w:rsid w:val="00F27524"/>
    <w:rsid w:val="00F27D7D"/>
    <w:rsid w:val="00F300AD"/>
    <w:rsid w:val="00F310E1"/>
    <w:rsid w:val="00F31736"/>
    <w:rsid w:val="00F31B8C"/>
    <w:rsid w:val="00F31C44"/>
    <w:rsid w:val="00F31E08"/>
    <w:rsid w:val="00F327C5"/>
    <w:rsid w:val="00F32D90"/>
    <w:rsid w:val="00F32F0D"/>
    <w:rsid w:val="00F33421"/>
    <w:rsid w:val="00F33625"/>
    <w:rsid w:val="00F33964"/>
    <w:rsid w:val="00F33A90"/>
    <w:rsid w:val="00F33B81"/>
    <w:rsid w:val="00F34673"/>
    <w:rsid w:val="00F34967"/>
    <w:rsid w:val="00F34CFD"/>
    <w:rsid w:val="00F352EF"/>
    <w:rsid w:val="00F3577A"/>
    <w:rsid w:val="00F360A4"/>
    <w:rsid w:val="00F3634D"/>
    <w:rsid w:val="00F36992"/>
    <w:rsid w:val="00F36BA4"/>
    <w:rsid w:val="00F371AB"/>
    <w:rsid w:val="00F4008A"/>
    <w:rsid w:val="00F414AB"/>
    <w:rsid w:val="00F41A2B"/>
    <w:rsid w:val="00F41B44"/>
    <w:rsid w:val="00F41DEC"/>
    <w:rsid w:val="00F42254"/>
    <w:rsid w:val="00F428FF"/>
    <w:rsid w:val="00F42CC3"/>
    <w:rsid w:val="00F42D85"/>
    <w:rsid w:val="00F42EE9"/>
    <w:rsid w:val="00F43259"/>
    <w:rsid w:val="00F438B5"/>
    <w:rsid w:val="00F4425C"/>
    <w:rsid w:val="00F44350"/>
    <w:rsid w:val="00F44DF2"/>
    <w:rsid w:val="00F45159"/>
    <w:rsid w:val="00F45576"/>
    <w:rsid w:val="00F45696"/>
    <w:rsid w:val="00F456F9"/>
    <w:rsid w:val="00F4594C"/>
    <w:rsid w:val="00F459B7"/>
    <w:rsid w:val="00F45C44"/>
    <w:rsid w:val="00F460BD"/>
    <w:rsid w:val="00F46357"/>
    <w:rsid w:val="00F473D6"/>
    <w:rsid w:val="00F477FA"/>
    <w:rsid w:val="00F47C64"/>
    <w:rsid w:val="00F47C8B"/>
    <w:rsid w:val="00F506A8"/>
    <w:rsid w:val="00F50CE7"/>
    <w:rsid w:val="00F51000"/>
    <w:rsid w:val="00F5119D"/>
    <w:rsid w:val="00F51282"/>
    <w:rsid w:val="00F52218"/>
    <w:rsid w:val="00F527A2"/>
    <w:rsid w:val="00F52854"/>
    <w:rsid w:val="00F52D4B"/>
    <w:rsid w:val="00F52F74"/>
    <w:rsid w:val="00F530C2"/>
    <w:rsid w:val="00F53236"/>
    <w:rsid w:val="00F532F4"/>
    <w:rsid w:val="00F53A01"/>
    <w:rsid w:val="00F53D7A"/>
    <w:rsid w:val="00F53E75"/>
    <w:rsid w:val="00F54A49"/>
    <w:rsid w:val="00F54D80"/>
    <w:rsid w:val="00F5536E"/>
    <w:rsid w:val="00F5575C"/>
    <w:rsid w:val="00F560EB"/>
    <w:rsid w:val="00F5662B"/>
    <w:rsid w:val="00F56A03"/>
    <w:rsid w:val="00F56D3C"/>
    <w:rsid w:val="00F56E81"/>
    <w:rsid w:val="00F56F13"/>
    <w:rsid w:val="00F56F85"/>
    <w:rsid w:val="00F5745C"/>
    <w:rsid w:val="00F577B9"/>
    <w:rsid w:val="00F578AC"/>
    <w:rsid w:val="00F57FB8"/>
    <w:rsid w:val="00F61C33"/>
    <w:rsid w:val="00F61ED5"/>
    <w:rsid w:val="00F62D27"/>
    <w:rsid w:val="00F62D8E"/>
    <w:rsid w:val="00F62F69"/>
    <w:rsid w:val="00F6306E"/>
    <w:rsid w:val="00F630A9"/>
    <w:rsid w:val="00F6396E"/>
    <w:rsid w:val="00F63B7E"/>
    <w:rsid w:val="00F63F1B"/>
    <w:rsid w:val="00F64577"/>
    <w:rsid w:val="00F64E5E"/>
    <w:rsid w:val="00F64EDC"/>
    <w:rsid w:val="00F66CE7"/>
    <w:rsid w:val="00F66DFB"/>
    <w:rsid w:val="00F670DB"/>
    <w:rsid w:val="00F67464"/>
    <w:rsid w:val="00F67B9D"/>
    <w:rsid w:val="00F70D52"/>
    <w:rsid w:val="00F70E86"/>
    <w:rsid w:val="00F716B8"/>
    <w:rsid w:val="00F7175A"/>
    <w:rsid w:val="00F71E1F"/>
    <w:rsid w:val="00F7267B"/>
    <w:rsid w:val="00F726D5"/>
    <w:rsid w:val="00F72A86"/>
    <w:rsid w:val="00F73720"/>
    <w:rsid w:val="00F73D66"/>
    <w:rsid w:val="00F74D21"/>
    <w:rsid w:val="00F74FE1"/>
    <w:rsid w:val="00F755D3"/>
    <w:rsid w:val="00F7573A"/>
    <w:rsid w:val="00F75933"/>
    <w:rsid w:val="00F75D01"/>
    <w:rsid w:val="00F76075"/>
    <w:rsid w:val="00F760D0"/>
    <w:rsid w:val="00F7687D"/>
    <w:rsid w:val="00F76E7A"/>
    <w:rsid w:val="00F773CB"/>
    <w:rsid w:val="00F77663"/>
    <w:rsid w:val="00F77D07"/>
    <w:rsid w:val="00F8094D"/>
    <w:rsid w:val="00F80AD4"/>
    <w:rsid w:val="00F80E2D"/>
    <w:rsid w:val="00F8123B"/>
    <w:rsid w:val="00F8184D"/>
    <w:rsid w:val="00F819FA"/>
    <w:rsid w:val="00F81B96"/>
    <w:rsid w:val="00F8217A"/>
    <w:rsid w:val="00F8247E"/>
    <w:rsid w:val="00F82AC4"/>
    <w:rsid w:val="00F839CD"/>
    <w:rsid w:val="00F83B6C"/>
    <w:rsid w:val="00F841DF"/>
    <w:rsid w:val="00F8498C"/>
    <w:rsid w:val="00F8522B"/>
    <w:rsid w:val="00F8575A"/>
    <w:rsid w:val="00F857B1"/>
    <w:rsid w:val="00F859A2"/>
    <w:rsid w:val="00F85B8A"/>
    <w:rsid w:val="00F8656C"/>
    <w:rsid w:val="00F8727E"/>
    <w:rsid w:val="00F8737A"/>
    <w:rsid w:val="00F8742E"/>
    <w:rsid w:val="00F87606"/>
    <w:rsid w:val="00F9076A"/>
    <w:rsid w:val="00F90F91"/>
    <w:rsid w:val="00F91604"/>
    <w:rsid w:val="00F91830"/>
    <w:rsid w:val="00F91B4B"/>
    <w:rsid w:val="00F9254B"/>
    <w:rsid w:val="00F92837"/>
    <w:rsid w:val="00F92B05"/>
    <w:rsid w:val="00F92C41"/>
    <w:rsid w:val="00F92E1D"/>
    <w:rsid w:val="00F92E7E"/>
    <w:rsid w:val="00F93256"/>
    <w:rsid w:val="00F93537"/>
    <w:rsid w:val="00F9356E"/>
    <w:rsid w:val="00F93744"/>
    <w:rsid w:val="00F93D92"/>
    <w:rsid w:val="00F94C86"/>
    <w:rsid w:val="00F950C5"/>
    <w:rsid w:val="00F950D6"/>
    <w:rsid w:val="00F96298"/>
    <w:rsid w:val="00F963F9"/>
    <w:rsid w:val="00F9697F"/>
    <w:rsid w:val="00F969D4"/>
    <w:rsid w:val="00F9766D"/>
    <w:rsid w:val="00F976CC"/>
    <w:rsid w:val="00F978F9"/>
    <w:rsid w:val="00F97E38"/>
    <w:rsid w:val="00F97EF2"/>
    <w:rsid w:val="00FA00EB"/>
    <w:rsid w:val="00FA06CD"/>
    <w:rsid w:val="00FA0CAA"/>
    <w:rsid w:val="00FA1550"/>
    <w:rsid w:val="00FA25A5"/>
    <w:rsid w:val="00FA275D"/>
    <w:rsid w:val="00FA2E46"/>
    <w:rsid w:val="00FA2ECE"/>
    <w:rsid w:val="00FA428D"/>
    <w:rsid w:val="00FA42F6"/>
    <w:rsid w:val="00FA4A30"/>
    <w:rsid w:val="00FA4ACE"/>
    <w:rsid w:val="00FA4BDE"/>
    <w:rsid w:val="00FA4F99"/>
    <w:rsid w:val="00FA538F"/>
    <w:rsid w:val="00FA562A"/>
    <w:rsid w:val="00FA5E55"/>
    <w:rsid w:val="00FA623B"/>
    <w:rsid w:val="00FA64A4"/>
    <w:rsid w:val="00FA6DBD"/>
    <w:rsid w:val="00FA6E4D"/>
    <w:rsid w:val="00FA6FFE"/>
    <w:rsid w:val="00FA7D8E"/>
    <w:rsid w:val="00FB073F"/>
    <w:rsid w:val="00FB0D9A"/>
    <w:rsid w:val="00FB11E6"/>
    <w:rsid w:val="00FB1DFD"/>
    <w:rsid w:val="00FB270F"/>
    <w:rsid w:val="00FB29C6"/>
    <w:rsid w:val="00FB2AF1"/>
    <w:rsid w:val="00FB2C17"/>
    <w:rsid w:val="00FB31DB"/>
    <w:rsid w:val="00FB33D8"/>
    <w:rsid w:val="00FB4159"/>
    <w:rsid w:val="00FB41A1"/>
    <w:rsid w:val="00FB4E95"/>
    <w:rsid w:val="00FB59A1"/>
    <w:rsid w:val="00FB5A44"/>
    <w:rsid w:val="00FB5D5B"/>
    <w:rsid w:val="00FB5E0E"/>
    <w:rsid w:val="00FB6618"/>
    <w:rsid w:val="00FB6F8D"/>
    <w:rsid w:val="00FB7166"/>
    <w:rsid w:val="00FB7979"/>
    <w:rsid w:val="00FB7F5E"/>
    <w:rsid w:val="00FC0450"/>
    <w:rsid w:val="00FC0503"/>
    <w:rsid w:val="00FC0DAC"/>
    <w:rsid w:val="00FC0F78"/>
    <w:rsid w:val="00FC1C8E"/>
    <w:rsid w:val="00FC1F38"/>
    <w:rsid w:val="00FC1FD2"/>
    <w:rsid w:val="00FC2129"/>
    <w:rsid w:val="00FC2407"/>
    <w:rsid w:val="00FC2431"/>
    <w:rsid w:val="00FC2994"/>
    <w:rsid w:val="00FC320C"/>
    <w:rsid w:val="00FC33E4"/>
    <w:rsid w:val="00FC3F7F"/>
    <w:rsid w:val="00FC4342"/>
    <w:rsid w:val="00FC44B6"/>
    <w:rsid w:val="00FC4B22"/>
    <w:rsid w:val="00FC620F"/>
    <w:rsid w:val="00FC6217"/>
    <w:rsid w:val="00FC65C6"/>
    <w:rsid w:val="00FC6BE1"/>
    <w:rsid w:val="00FC7037"/>
    <w:rsid w:val="00FC76DD"/>
    <w:rsid w:val="00FC7A8C"/>
    <w:rsid w:val="00FC7E36"/>
    <w:rsid w:val="00FC7F6C"/>
    <w:rsid w:val="00FD0478"/>
    <w:rsid w:val="00FD08C1"/>
    <w:rsid w:val="00FD091E"/>
    <w:rsid w:val="00FD09EA"/>
    <w:rsid w:val="00FD0CE4"/>
    <w:rsid w:val="00FD1014"/>
    <w:rsid w:val="00FD1252"/>
    <w:rsid w:val="00FD1FEF"/>
    <w:rsid w:val="00FD2644"/>
    <w:rsid w:val="00FD3094"/>
    <w:rsid w:val="00FD3A7E"/>
    <w:rsid w:val="00FD3BCE"/>
    <w:rsid w:val="00FD3DC6"/>
    <w:rsid w:val="00FD5835"/>
    <w:rsid w:val="00FD6148"/>
    <w:rsid w:val="00FD657B"/>
    <w:rsid w:val="00FD6A78"/>
    <w:rsid w:val="00FD6C78"/>
    <w:rsid w:val="00FD6CA2"/>
    <w:rsid w:val="00FD6EB9"/>
    <w:rsid w:val="00FD782D"/>
    <w:rsid w:val="00FE04A4"/>
    <w:rsid w:val="00FE1260"/>
    <w:rsid w:val="00FE1276"/>
    <w:rsid w:val="00FE1FB5"/>
    <w:rsid w:val="00FE2074"/>
    <w:rsid w:val="00FE28D2"/>
    <w:rsid w:val="00FE28FC"/>
    <w:rsid w:val="00FE2B8F"/>
    <w:rsid w:val="00FE2E07"/>
    <w:rsid w:val="00FE3018"/>
    <w:rsid w:val="00FE3ED5"/>
    <w:rsid w:val="00FE41AA"/>
    <w:rsid w:val="00FE466A"/>
    <w:rsid w:val="00FE4C29"/>
    <w:rsid w:val="00FE55E9"/>
    <w:rsid w:val="00FE5D4B"/>
    <w:rsid w:val="00FE72F2"/>
    <w:rsid w:val="00FE7443"/>
    <w:rsid w:val="00FE782B"/>
    <w:rsid w:val="00FF0774"/>
    <w:rsid w:val="00FF0BD1"/>
    <w:rsid w:val="00FF10B9"/>
    <w:rsid w:val="00FF18EE"/>
    <w:rsid w:val="00FF1CCD"/>
    <w:rsid w:val="00FF24E0"/>
    <w:rsid w:val="00FF25B1"/>
    <w:rsid w:val="00FF3143"/>
    <w:rsid w:val="00FF3233"/>
    <w:rsid w:val="00FF3B03"/>
    <w:rsid w:val="00FF516F"/>
    <w:rsid w:val="00FF5334"/>
    <w:rsid w:val="00FF5B9A"/>
    <w:rsid w:val="00FF6B4C"/>
    <w:rsid w:val="00FF773F"/>
    <w:rsid w:val="00FF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87A72B"/>
  <w15:docId w15:val="{0BD78CDA-D0F0-463D-B389-7FCFF990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9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7A0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B7A0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7A0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B7A0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B7A0B"/>
    <w:rPr>
      <w:rFonts w:cs="Times New Roman"/>
      <w:b/>
      <w:bCs/>
    </w:rPr>
  </w:style>
  <w:style w:type="paragraph" w:styleId="ListBullet">
    <w:name w:val="List Bullet"/>
    <w:basedOn w:val="Normal"/>
    <w:rsid w:val="004B7A0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4B7A0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B7A0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B7A0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B7A0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B7A0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B7A0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B7A0B"/>
    <w:pPr>
      <w:ind w:left="284"/>
    </w:pPr>
  </w:style>
  <w:style w:type="paragraph" w:customStyle="1" w:styleId="AAFrameAddress">
    <w:name w:val="AA Frame Address"/>
    <w:basedOn w:val="Heading1"/>
    <w:rsid w:val="004B7A0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B7A0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B7A0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B7A0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B7A0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B7A0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B7A0B"/>
    <w:pPr>
      <w:ind w:left="851" w:hanging="284"/>
    </w:pPr>
  </w:style>
  <w:style w:type="paragraph" w:styleId="Index4">
    <w:name w:val="index 4"/>
    <w:basedOn w:val="Normal"/>
    <w:next w:val="Normal"/>
    <w:semiHidden/>
    <w:rsid w:val="004B7A0B"/>
    <w:pPr>
      <w:ind w:left="1135" w:hanging="284"/>
    </w:pPr>
  </w:style>
  <w:style w:type="paragraph" w:styleId="Index6">
    <w:name w:val="index 6"/>
    <w:basedOn w:val="Normal"/>
    <w:next w:val="Normal"/>
    <w:semiHidden/>
    <w:rsid w:val="004B7A0B"/>
    <w:pPr>
      <w:ind w:left="1702" w:hanging="284"/>
    </w:pPr>
  </w:style>
  <w:style w:type="paragraph" w:styleId="Index5">
    <w:name w:val="index 5"/>
    <w:basedOn w:val="Normal"/>
    <w:next w:val="Normal"/>
    <w:semiHidden/>
    <w:rsid w:val="004B7A0B"/>
    <w:pPr>
      <w:ind w:left="1418" w:hanging="284"/>
    </w:pPr>
  </w:style>
  <w:style w:type="paragraph" w:styleId="Index7">
    <w:name w:val="index 7"/>
    <w:basedOn w:val="Normal"/>
    <w:next w:val="Normal"/>
    <w:semiHidden/>
    <w:rsid w:val="004B7A0B"/>
    <w:pPr>
      <w:ind w:left="1985" w:hanging="284"/>
    </w:pPr>
  </w:style>
  <w:style w:type="paragraph" w:styleId="Index8">
    <w:name w:val="index 8"/>
    <w:basedOn w:val="Normal"/>
    <w:next w:val="Normal"/>
    <w:semiHidden/>
    <w:rsid w:val="004B7A0B"/>
    <w:pPr>
      <w:ind w:left="2269" w:hanging="284"/>
    </w:pPr>
  </w:style>
  <w:style w:type="paragraph" w:styleId="Index9">
    <w:name w:val="index 9"/>
    <w:basedOn w:val="Normal"/>
    <w:next w:val="Normal"/>
    <w:semiHidden/>
    <w:rsid w:val="004B7A0B"/>
    <w:pPr>
      <w:ind w:left="2552" w:hanging="284"/>
    </w:pPr>
  </w:style>
  <w:style w:type="paragraph" w:styleId="TOC2">
    <w:name w:val="toc 2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B7A0B"/>
    <w:pPr>
      <w:ind w:left="851"/>
    </w:pPr>
  </w:style>
  <w:style w:type="paragraph" w:styleId="TOC5">
    <w:name w:val="toc 5"/>
    <w:basedOn w:val="Normal"/>
    <w:next w:val="Normal"/>
    <w:semiHidden/>
    <w:rsid w:val="004B7A0B"/>
    <w:pPr>
      <w:ind w:left="1134"/>
    </w:pPr>
  </w:style>
  <w:style w:type="paragraph" w:styleId="TOC6">
    <w:name w:val="toc 6"/>
    <w:basedOn w:val="Normal"/>
    <w:next w:val="Normal"/>
    <w:semiHidden/>
    <w:rsid w:val="004B7A0B"/>
    <w:pPr>
      <w:ind w:left="1418"/>
    </w:pPr>
  </w:style>
  <w:style w:type="paragraph" w:styleId="TOC7">
    <w:name w:val="toc 7"/>
    <w:basedOn w:val="Normal"/>
    <w:next w:val="Normal"/>
    <w:semiHidden/>
    <w:rsid w:val="004B7A0B"/>
    <w:pPr>
      <w:ind w:left="1701"/>
    </w:pPr>
  </w:style>
  <w:style w:type="paragraph" w:styleId="TOC8">
    <w:name w:val="toc 8"/>
    <w:basedOn w:val="Normal"/>
    <w:next w:val="Normal"/>
    <w:semiHidden/>
    <w:rsid w:val="004B7A0B"/>
    <w:pPr>
      <w:ind w:left="1985"/>
    </w:pPr>
  </w:style>
  <w:style w:type="paragraph" w:styleId="TOC9">
    <w:name w:val="toc 9"/>
    <w:basedOn w:val="Normal"/>
    <w:next w:val="Normal"/>
    <w:semiHidden/>
    <w:rsid w:val="004B7A0B"/>
    <w:pPr>
      <w:ind w:left="2268"/>
    </w:pPr>
  </w:style>
  <w:style w:type="paragraph" w:styleId="TableofFigures">
    <w:name w:val="table of figures"/>
    <w:basedOn w:val="Normal"/>
    <w:next w:val="Normal"/>
    <w:semiHidden/>
    <w:rsid w:val="004B7A0B"/>
    <w:pPr>
      <w:ind w:left="567" w:hanging="567"/>
    </w:pPr>
  </w:style>
  <w:style w:type="paragraph" w:styleId="ListBullet5">
    <w:name w:val="List Bullet 5"/>
    <w:basedOn w:val="Normal"/>
    <w:rsid w:val="004B7A0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,BT"/>
    <w:basedOn w:val="Normal"/>
    <w:link w:val="BodyTextChar"/>
    <w:uiPriority w:val="99"/>
    <w:rsid w:val="004B7A0B"/>
    <w:pPr>
      <w:spacing w:after="120"/>
    </w:pPr>
  </w:style>
  <w:style w:type="paragraph" w:styleId="BodyTextFirstIndent">
    <w:name w:val="Body Text First Indent"/>
    <w:basedOn w:val="BodyText"/>
    <w:rsid w:val="004B7A0B"/>
    <w:pPr>
      <w:ind w:firstLine="284"/>
    </w:pPr>
  </w:style>
  <w:style w:type="paragraph" w:styleId="BodyTextIndent">
    <w:name w:val="Body Text Indent"/>
    <w:basedOn w:val="Normal"/>
    <w:rsid w:val="004B7A0B"/>
    <w:pPr>
      <w:spacing w:after="120"/>
      <w:ind w:left="283"/>
    </w:pPr>
  </w:style>
  <w:style w:type="paragraph" w:styleId="BodyTextFirstIndent2">
    <w:name w:val="Body Text First Indent 2"/>
    <w:basedOn w:val="BodyTextIndent"/>
    <w:rsid w:val="004B7A0B"/>
    <w:pPr>
      <w:ind w:left="284" w:firstLine="284"/>
    </w:pPr>
  </w:style>
  <w:style w:type="character" w:styleId="Strong">
    <w:name w:val="Strong"/>
    <w:basedOn w:val="DefaultParagraphFont"/>
    <w:qFormat/>
    <w:rsid w:val="004B7A0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B7A0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B7A0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B7A0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B7A0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B7A0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B7A0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B7A0B"/>
    <w:pPr>
      <w:framePr w:h="1054" w:wrap="around" w:y="5920"/>
    </w:pPr>
  </w:style>
  <w:style w:type="paragraph" w:customStyle="1" w:styleId="ReportHeading3">
    <w:name w:val="ReportHeading3"/>
    <w:basedOn w:val="ReportHeading2"/>
    <w:rsid w:val="004B7A0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B7A0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B7A0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B7A0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B7A0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B7A0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B7A0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4B7A0B"/>
  </w:style>
  <w:style w:type="paragraph" w:styleId="BodyText3">
    <w:name w:val="Body Text 3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937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E96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E96307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6662E5"/>
    <w:pPr>
      <w:spacing w:after="120" w:line="480" w:lineRule="auto"/>
      <w:ind w:left="360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31AA3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E0">
    <w:name w:val="»¡E"/>
    <w:basedOn w:val="Normal"/>
    <w:rsid w:val="004324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070D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ody Char Char Char,BT Char"/>
    <w:basedOn w:val="DefaultParagraphFont"/>
    <w:link w:val="BodyText"/>
    <w:uiPriority w:val="99"/>
    <w:rsid w:val="009E75E1"/>
    <w:rPr>
      <w:rFonts w:ascii="Arial" w:hAnsi="Arial" w:cs="Angsana New"/>
      <w:sz w:val="18"/>
      <w:szCs w:val="18"/>
      <w:lang w:val="en-US" w:eastAsia="en-US" w:bidi="th-TH"/>
    </w:rPr>
  </w:style>
  <w:style w:type="paragraph" w:styleId="Title">
    <w:name w:val="Title"/>
    <w:basedOn w:val="Normal"/>
    <w:qFormat/>
    <w:rsid w:val="006F62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index">
    <w:name w:val="index"/>
    <w:aliases w:val="ix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rsid w:val="00DA7CD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acctcolumnheading">
    <w:name w:val="acct column heading"/>
    <w:aliases w:val="ac"/>
    <w:basedOn w:val="Normal"/>
    <w:rsid w:val="00DA7C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28B4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1181C"/>
    <w:rPr>
      <w:rFonts w:ascii="Arial" w:hAnsi="Arial"/>
      <w:sz w:val="18"/>
      <w:szCs w:val="18"/>
    </w:rPr>
  </w:style>
  <w:style w:type="character" w:customStyle="1" w:styleId="Heading9Char">
    <w:name w:val="Heading 9 Char"/>
    <w:basedOn w:val="DefaultParagraphFont"/>
    <w:link w:val="Heading9"/>
    <w:locked/>
    <w:rsid w:val="00D1181C"/>
    <w:rPr>
      <w:rFonts w:cs="EucrosiaUPC"/>
      <w:b/>
      <w:bCs/>
      <w:sz w:val="30"/>
      <w:szCs w:val="30"/>
    </w:rPr>
  </w:style>
  <w:style w:type="character" w:customStyle="1" w:styleId="HeaderChar">
    <w:name w:val="Header Char"/>
    <w:link w:val="Header"/>
    <w:uiPriority w:val="99"/>
    <w:rsid w:val="00A7660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A7660F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rsid w:val="00A7660F"/>
    <w:rPr>
      <w:rFonts w:ascii="Book Antiqua" w:hAnsi="Book Antiqua"/>
      <w:sz w:val="22"/>
      <w:szCs w:val="22"/>
    </w:rPr>
  </w:style>
  <w:style w:type="character" w:customStyle="1" w:styleId="Heading2Char1">
    <w:name w:val="Heading 2 Char1"/>
    <w:locked/>
    <w:rsid w:val="00A7660F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cent">
    <w:name w:val="&amp;cent"/>
    <w:basedOn w:val="Normal"/>
    <w:uiPriority w:val="99"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customStyle="1" w:styleId="ColorfulList-Accent11">
    <w:name w:val="Colorful List - Accent 11"/>
    <w:basedOn w:val="Normal"/>
    <w:uiPriority w:val="99"/>
    <w:qFormat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6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66DFB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4E37E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C2A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C2AA6"/>
    <w:rPr>
      <w:rFonts w:asciiTheme="majorBidi" w:eastAsia="Calibri" w:hAnsiTheme="majorBidi" w:cstheme="majorBidi"/>
      <w:i/>
      <w:iCs/>
      <w:sz w:val="30"/>
      <w:szCs w:val="30"/>
    </w:rPr>
  </w:style>
  <w:style w:type="character" w:styleId="CommentReference">
    <w:name w:val="annotation reference"/>
    <w:rsid w:val="00DC511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C51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C511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9"/>
    <w:rsid w:val="00A119D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1Char1">
    <w:name w:val="Heading 1 Char1"/>
    <w:basedOn w:val="DefaultParagraphFont"/>
    <w:uiPriority w:val="99"/>
    <w:rsid w:val="00A119D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A119DC"/>
    <w:rPr>
      <w:rFonts w:ascii="Arial" w:hAnsi="Arial" w:cs="Times New Roman"/>
      <w:i/>
      <w:iCs/>
      <w:sz w:val="18"/>
      <w:szCs w:val="18"/>
    </w:rPr>
  </w:style>
  <w:style w:type="character" w:customStyle="1" w:styleId="Heading3Char1">
    <w:name w:val="Heading 3 Char1"/>
    <w:basedOn w:val="DefaultParagraphFont"/>
    <w:rsid w:val="00A119D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A119DC"/>
    <w:rPr>
      <w:rFonts w:ascii="Arial" w:hAnsi="Arial" w:cs="Times New Roman"/>
      <w:b/>
      <w:bCs/>
      <w:sz w:val="18"/>
      <w:szCs w:val="18"/>
    </w:rPr>
  </w:style>
  <w:style w:type="character" w:customStyle="1" w:styleId="Heading4Char1">
    <w:name w:val="Heading 4 Char1"/>
    <w:basedOn w:val="DefaultParagraphFont"/>
    <w:rsid w:val="00A119D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A119DC"/>
    <w:rPr>
      <w:rFonts w:cs="EucrosiaUPC"/>
      <w:b/>
      <w:bCs/>
      <w:sz w:val="32"/>
      <w:szCs w:val="32"/>
    </w:rPr>
  </w:style>
  <w:style w:type="character" w:customStyle="1" w:styleId="Heading5Char1">
    <w:name w:val="Heading 5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A119D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A119DC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119DC"/>
    <w:rPr>
      <w:rFonts w:cs="EucrosiaUPC"/>
      <w:sz w:val="30"/>
      <w:szCs w:val="30"/>
    </w:rPr>
  </w:style>
  <w:style w:type="character" w:customStyle="1" w:styleId="Heading8Char1">
    <w:name w:val="Heading 8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basedOn w:val="DefaultParagraphFont"/>
    <w:uiPriority w:val="20"/>
    <w:qFormat/>
    <w:rsid w:val="00A119DC"/>
    <w:rPr>
      <w:b w:val="0"/>
      <w:bCs w:val="0"/>
      <w:i w:val="0"/>
      <w:iCs w:val="0"/>
      <w:color w:val="D14836"/>
    </w:rPr>
  </w:style>
  <w:style w:type="paragraph" w:styleId="DocumentMap">
    <w:name w:val="Document Map"/>
    <w:basedOn w:val="Normal"/>
    <w:link w:val="DocumentMapChar"/>
    <w:uiPriority w:val="99"/>
    <w:unhideWhenUsed/>
    <w:rsid w:val="00A119D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119DC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9DC"/>
    <w:rPr>
      <w:rFonts w:ascii="Tahoma" w:hAnsi="Tahoma" w:cs="Tahoma"/>
      <w:sz w:val="16"/>
      <w:szCs w:val="16"/>
    </w:rPr>
  </w:style>
  <w:style w:type="character" w:customStyle="1" w:styleId="st1">
    <w:name w:val="st1"/>
    <w:basedOn w:val="DefaultParagraphFont"/>
    <w:rsid w:val="00F7573A"/>
  </w:style>
  <w:style w:type="paragraph" w:styleId="FootnoteText">
    <w:name w:val="footnote text"/>
    <w:aliases w:val="ft"/>
    <w:basedOn w:val="Normal"/>
    <w:link w:val="FootnoteTextChar"/>
    <w:semiHidden/>
    <w:rsid w:val="007E7C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E7CB8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7E7CB8"/>
    <w:rPr>
      <w:vertAlign w:val="superscript"/>
    </w:rPr>
  </w:style>
  <w:style w:type="paragraph" w:customStyle="1" w:styleId="a4">
    <w:name w:val="เนื้อเรื่อง"/>
    <w:basedOn w:val="Normal"/>
    <w:rsid w:val="00C63F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</w:rPr>
  </w:style>
  <w:style w:type="paragraph" w:styleId="NoSpacing">
    <w:name w:val="No Spacing"/>
    <w:uiPriority w:val="1"/>
    <w:qFormat/>
    <w:rsid w:val="00361A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5467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54670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D97F0C"/>
    <w:rPr>
      <w:rFonts w:cs="Times New Roman"/>
      <w:sz w:val="22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536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40BF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D1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B0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C00AFC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  <w:semiHidden/>
    <w:unhideWhenUsed/>
    <w:rsid w:val="00100BB4"/>
  </w:style>
  <w:style w:type="paragraph" w:customStyle="1" w:styleId="zKISOffAddress">
    <w:name w:val="zKISOffAddress"/>
    <w:basedOn w:val="Normal"/>
    <w:rsid w:val="007E4F7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4761"/>
    <w:pPr>
      <w:spacing w:line="240" w:lineRule="auto"/>
    </w:pPr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A4761"/>
    <w:rPr>
      <w:rFonts w:ascii="Arial" w:hAnsi="Arial"/>
      <w:b/>
      <w:bCs/>
      <w:szCs w:val="25"/>
    </w:rPr>
  </w:style>
  <w:style w:type="character" w:customStyle="1" w:styleId="ui-provider">
    <w:name w:val="ui-provider"/>
    <w:basedOn w:val="DefaultParagraphFont"/>
    <w:rsid w:val="00317F7F"/>
  </w:style>
  <w:style w:type="paragraph" w:customStyle="1" w:styleId="block2">
    <w:name w:val="block2"/>
    <w:aliases w:val="b2"/>
    <w:basedOn w:val="block"/>
    <w:rsid w:val="00E90783"/>
    <w:pPr>
      <w:ind w:left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D6B8C553852F64CB53DC5C379BF6345" ma:contentTypeVersion="4" ma:contentTypeDescription="สร้างเอกสารใหม่" ma:contentTypeScope="" ma:versionID="73dfab4dde7479d74a47db8d04126a6d">
  <xsd:schema xmlns:xsd="http://www.w3.org/2001/XMLSchema" xmlns:xs="http://www.w3.org/2001/XMLSchema" xmlns:p="http://schemas.microsoft.com/office/2006/metadata/properties" xmlns:ns2="ff482acb-59b3-46fc-b4d4-79d52b4a61b7" targetNamespace="http://schemas.microsoft.com/office/2006/metadata/properties" ma:root="true" ma:fieldsID="85c83a6012b9905d27b5831dcf4c2030" ns2:_="">
    <xsd:import namespace="ff482acb-59b3-46fc-b4d4-79d52b4a6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82acb-59b3-46fc-b4d4-79d52b4a61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782BB-F6E1-45E0-8978-84357A732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D24C66-F12C-464D-84EB-D024E51678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4B257A-4DF9-4B62-94F8-23ECE0261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82acb-59b3-46fc-b4d4-79d52b4a6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958B43-7ED8-4580-BF4A-3A5980E5E4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2959</TotalTime>
  <Pages>30</Pages>
  <Words>7136</Words>
  <Characters>33971</Characters>
  <Application>Microsoft Office Word</Application>
  <DocSecurity>0</DocSecurity>
  <Lines>1998</Lines>
  <Paragraphs>978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นครหลวงกระเบื้องและท่อ จำกัด</vt:lpstr>
      <vt:lpstr>บริษัท นครหลวงกระเบื้องและท่อ จำกัด</vt:lpstr>
    </vt:vector>
  </TitlesOfParts>
  <Company>KPMG</Company>
  <LinksUpToDate>false</LinksUpToDate>
  <CharactersWithSpaces>40129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นครหลวงกระเบื้องและท่อ จำกัด</dc:title>
  <dc:creator>tadsong_h22</dc:creator>
  <cp:lastModifiedBy>Suwannapratheep, Nattha</cp:lastModifiedBy>
  <cp:revision>184</cp:revision>
  <cp:lastPrinted>2026-02-12T09:45:00Z</cp:lastPrinted>
  <dcterms:created xsi:type="dcterms:W3CDTF">2026-01-26T09:28:00Z</dcterms:created>
  <dcterms:modified xsi:type="dcterms:W3CDTF">2026-02-20T08:38:00Z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-1369720082</vt:i4>
  </property>
  <property fmtid="{D5CDD505-2E9C-101B-9397-08002B2CF9AE}" pid="3" name="ContentTypeId">
    <vt:lpwstr>0x0101006D6B8C553852F64CB53DC5C379BF6345</vt:lpwstr>
  </property>
</Properties>
</file>